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E8EB69" w14:textId="0B5CDCDE" w:rsidR="001044C4" w:rsidRPr="005F0F12" w:rsidRDefault="001044C4" w:rsidP="001044C4">
      <w:pPr>
        <w:keepNext/>
        <w:spacing w:before="240" w:after="60"/>
        <w:jc w:val="right"/>
        <w:outlineLvl w:val="1"/>
        <w:rPr>
          <w:b/>
          <w:bCs/>
        </w:rPr>
      </w:pPr>
      <w:bookmarkStart w:id="0" w:name="_Hlk58840422"/>
      <w:r w:rsidRPr="005F0F12">
        <w:rPr>
          <w:b/>
          <w:bCs/>
        </w:rPr>
        <w:t xml:space="preserve">Projektas </w:t>
      </w:r>
    </w:p>
    <w:p w14:paraId="628DCE59" w14:textId="4011FB77" w:rsidR="004B1509" w:rsidRPr="00A03139" w:rsidRDefault="004B1509" w:rsidP="004B1509">
      <w:pPr>
        <w:keepNext/>
        <w:spacing w:before="240" w:after="60"/>
        <w:jc w:val="center"/>
        <w:outlineLvl w:val="1"/>
        <w:rPr>
          <w:rFonts w:ascii="Calibri Light" w:hAnsi="Calibri Light"/>
          <w:sz w:val="28"/>
          <w:szCs w:val="20"/>
        </w:rPr>
      </w:pPr>
      <w:r w:rsidRPr="004B1509">
        <w:rPr>
          <w:rFonts w:ascii="Calibri Light" w:hAnsi="Calibri Light"/>
          <w:b/>
          <w:i/>
          <w:noProof/>
          <w:sz w:val="28"/>
          <w:szCs w:val="28"/>
          <w:lang w:eastAsia="lt-LT"/>
        </w:rPr>
        <w:drawing>
          <wp:inline distT="0" distB="0" distL="0" distR="0" wp14:anchorId="57A582D0" wp14:editId="03983A29">
            <wp:extent cx="679450" cy="679450"/>
            <wp:effectExtent l="0" t="0" r="6350" b="635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753206FE" w14:textId="77777777" w:rsidR="004B1509" w:rsidRPr="004B1509" w:rsidRDefault="004B1509" w:rsidP="004B1509">
      <w:pPr>
        <w:overflowPunct w:val="0"/>
        <w:autoSpaceDE w:val="0"/>
        <w:autoSpaceDN w:val="0"/>
        <w:adjustRightInd w:val="0"/>
        <w:jc w:val="center"/>
        <w:rPr>
          <w:b/>
          <w:szCs w:val="20"/>
        </w:rPr>
      </w:pPr>
      <w:r w:rsidRPr="004B1509">
        <w:rPr>
          <w:b/>
        </w:rPr>
        <w:t>ANYKŠČIŲ RAJONO SAVIVALDYBĖS</w:t>
      </w:r>
    </w:p>
    <w:p w14:paraId="1B43363C" w14:textId="77777777" w:rsidR="004B1509" w:rsidRPr="004B1509" w:rsidRDefault="004B1509" w:rsidP="004B1509">
      <w:pPr>
        <w:overflowPunct w:val="0"/>
        <w:autoSpaceDE w:val="0"/>
        <w:autoSpaceDN w:val="0"/>
        <w:adjustRightInd w:val="0"/>
        <w:jc w:val="center"/>
        <w:rPr>
          <w:b/>
          <w:szCs w:val="20"/>
        </w:rPr>
      </w:pPr>
      <w:r w:rsidRPr="004B1509">
        <w:rPr>
          <w:b/>
        </w:rPr>
        <w:t>TARYBA</w:t>
      </w:r>
    </w:p>
    <w:p w14:paraId="7C846E4A" w14:textId="77777777" w:rsidR="004B1509" w:rsidRPr="004B1509" w:rsidRDefault="004B1509" w:rsidP="004B1509">
      <w:pPr>
        <w:overflowPunct w:val="0"/>
        <w:autoSpaceDE w:val="0"/>
        <w:autoSpaceDN w:val="0"/>
        <w:adjustRightInd w:val="0"/>
        <w:jc w:val="center"/>
        <w:rPr>
          <w:b/>
          <w:sz w:val="28"/>
          <w:szCs w:val="20"/>
        </w:rPr>
      </w:pPr>
    </w:p>
    <w:p w14:paraId="7F880C8F" w14:textId="77777777" w:rsidR="004B1509" w:rsidRPr="004B1509" w:rsidRDefault="004B1509" w:rsidP="004B1509">
      <w:pPr>
        <w:overflowPunct w:val="0"/>
        <w:autoSpaceDE w:val="0"/>
        <w:autoSpaceDN w:val="0"/>
        <w:adjustRightInd w:val="0"/>
        <w:jc w:val="center"/>
        <w:rPr>
          <w:b/>
        </w:rPr>
      </w:pPr>
      <w:r w:rsidRPr="004B1509">
        <w:rPr>
          <w:b/>
        </w:rPr>
        <w:t>SPRENDIMAS</w:t>
      </w:r>
    </w:p>
    <w:p w14:paraId="2156B792" w14:textId="77777777" w:rsidR="004B1509" w:rsidRPr="004B1509" w:rsidRDefault="004B1509" w:rsidP="004B1509">
      <w:pPr>
        <w:overflowPunct w:val="0"/>
        <w:autoSpaceDE w:val="0"/>
        <w:autoSpaceDN w:val="0"/>
        <w:adjustRightInd w:val="0"/>
        <w:jc w:val="center"/>
      </w:pPr>
      <w:bookmarkStart w:id="1" w:name="_Hlk184220070"/>
      <w:r w:rsidRPr="004B1509">
        <w:rPr>
          <w:b/>
        </w:rPr>
        <w:t>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 PRIPAŽINIMO NETEKUSIU GALIOS“ PAKEITIMO</w:t>
      </w:r>
    </w:p>
    <w:bookmarkEnd w:id="1"/>
    <w:p w14:paraId="16CD2BFE" w14:textId="77777777" w:rsidR="004B1509" w:rsidRPr="004B1509" w:rsidRDefault="004B1509" w:rsidP="004B1509">
      <w:pPr>
        <w:overflowPunct w:val="0"/>
        <w:autoSpaceDE w:val="0"/>
        <w:autoSpaceDN w:val="0"/>
        <w:adjustRightInd w:val="0"/>
        <w:jc w:val="center"/>
      </w:pPr>
    </w:p>
    <w:p w14:paraId="581D5B7B" w14:textId="1D7C5C67" w:rsidR="004B1509" w:rsidRPr="00F07EE9" w:rsidRDefault="00186CD8" w:rsidP="004B1509">
      <w:pPr>
        <w:overflowPunct w:val="0"/>
        <w:autoSpaceDE w:val="0"/>
        <w:autoSpaceDN w:val="0"/>
        <w:adjustRightInd w:val="0"/>
        <w:jc w:val="center"/>
        <w:rPr>
          <w:color w:val="000000" w:themeColor="text1"/>
        </w:rPr>
      </w:pPr>
      <w:r w:rsidRPr="00F07EE9">
        <w:rPr>
          <w:color w:val="000000" w:themeColor="text1"/>
        </w:rPr>
        <w:fldChar w:fldCharType="begin"/>
      </w:r>
      <w:r w:rsidRPr="00F07EE9">
        <w:rPr>
          <w:color w:val="000000" w:themeColor="text1"/>
        </w:rPr>
        <w:instrText xml:space="preserve"> FILLIN "data" \* MERGEFORMAT </w:instrText>
      </w:r>
      <w:r w:rsidRPr="00F07EE9">
        <w:rPr>
          <w:color w:val="000000" w:themeColor="text1"/>
        </w:rPr>
        <w:fldChar w:fldCharType="separate"/>
      </w:r>
      <w:r w:rsidR="004B1509" w:rsidRPr="00F07EE9">
        <w:rPr>
          <w:color w:val="000000" w:themeColor="text1"/>
        </w:rPr>
        <w:t>202</w:t>
      </w:r>
      <w:r w:rsidR="00B17591">
        <w:rPr>
          <w:color w:val="000000" w:themeColor="text1"/>
        </w:rPr>
        <w:t>4</w:t>
      </w:r>
      <w:r w:rsidR="004B1509" w:rsidRPr="00F07EE9">
        <w:rPr>
          <w:color w:val="000000" w:themeColor="text1"/>
        </w:rPr>
        <w:t xml:space="preserve"> m. gruodžio</w:t>
      </w:r>
      <w:r w:rsidR="00C6236B">
        <w:rPr>
          <w:color w:val="000000" w:themeColor="text1"/>
        </w:rPr>
        <w:t xml:space="preserve"> 20 </w:t>
      </w:r>
      <w:r w:rsidR="004B1509" w:rsidRPr="00F07EE9">
        <w:rPr>
          <w:color w:val="000000" w:themeColor="text1"/>
        </w:rPr>
        <w:t>d.</w:t>
      </w:r>
      <w:r w:rsidRPr="00F07EE9">
        <w:rPr>
          <w:color w:val="000000" w:themeColor="text1"/>
        </w:rPr>
        <w:fldChar w:fldCharType="end"/>
      </w:r>
      <w:r w:rsidR="004B1509" w:rsidRPr="00F07EE9">
        <w:rPr>
          <w:color w:val="000000" w:themeColor="text1"/>
        </w:rPr>
        <w:t xml:space="preserve"> Nr. 1-T</w:t>
      </w:r>
      <w:r w:rsidR="00FF581D">
        <w:rPr>
          <w:color w:val="000000" w:themeColor="text1"/>
        </w:rPr>
        <w:t>-372</w:t>
      </w:r>
    </w:p>
    <w:p w14:paraId="794B5DF7" w14:textId="77777777" w:rsidR="004B1509" w:rsidRPr="004B1509" w:rsidRDefault="004B1509" w:rsidP="004B1509">
      <w:pPr>
        <w:overflowPunct w:val="0"/>
        <w:autoSpaceDE w:val="0"/>
        <w:autoSpaceDN w:val="0"/>
        <w:adjustRightInd w:val="0"/>
        <w:jc w:val="center"/>
        <w:rPr>
          <w:b/>
          <w:szCs w:val="20"/>
        </w:rPr>
      </w:pPr>
      <w:r w:rsidRPr="004B1509">
        <w:t>Anykščiai</w:t>
      </w:r>
    </w:p>
    <w:p w14:paraId="5B60B63A" w14:textId="77777777" w:rsidR="004B1509" w:rsidRPr="004B1509" w:rsidRDefault="004B1509" w:rsidP="004B1509">
      <w:pPr>
        <w:overflowPunct w:val="0"/>
        <w:autoSpaceDE w:val="0"/>
        <w:autoSpaceDN w:val="0"/>
        <w:adjustRightInd w:val="0"/>
        <w:jc w:val="center"/>
        <w:rPr>
          <w:b/>
          <w:szCs w:val="20"/>
        </w:rPr>
      </w:pPr>
    </w:p>
    <w:p w14:paraId="283BC5AF" w14:textId="300A1CC9" w:rsidR="004B1509" w:rsidRPr="004B1509" w:rsidRDefault="004B1509" w:rsidP="00A03139">
      <w:pPr>
        <w:spacing w:line="360" w:lineRule="auto"/>
        <w:ind w:firstLine="720"/>
        <w:jc w:val="both"/>
        <w:rPr>
          <w:rFonts w:eastAsia="Calibri"/>
          <w:bCs/>
          <w:szCs w:val="22"/>
        </w:rPr>
      </w:pPr>
      <w:bookmarkStart w:id="2" w:name="_Hlk152755056"/>
      <w:r w:rsidRPr="004B1509">
        <w:rPr>
          <w:rFonts w:eastAsia="Calibri"/>
          <w:bCs/>
          <w:szCs w:val="22"/>
        </w:rPr>
        <w:t xml:space="preserve">Vadovaudamasi </w:t>
      </w:r>
      <w:r w:rsidRPr="004B1509">
        <w:rPr>
          <w:rFonts w:eastAsia="Calibri"/>
          <w:szCs w:val="22"/>
        </w:rPr>
        <w:t xml:space="preserve">Lietuvos Respublikos vietos savivaldos įstatymo </w:t>
      </w:r>
      <w:r w:rsidR="001D5B03">
        <w:rPr>
          <w:rFonts w:eastAsia="Calibri"/>
          <w:szCs w:val="22"/>
        </w:rPr>
        <w:t xml:space="preserve">6 straipsnio 32 punktu, </w:t>
      </w:r>
      <w:r w:rsidR="00FD23E9">
        <w:rPr>
          <w:rFonts w:eastAsia="Calibri"/>
          <w:szCs w:val="22"/>
        </w:rPr>
        <w:t>1</w:t>
      </w:r>
      <w:r w:rsidR="002F380B">
        <w:rPr>
          <w:rFonts w:eastAsia="Calibri"/>
          <w:szCs w:val="22"/>
        </w:rPr>
        <w:t>5</w:t>
      </w:r>
      <w:r w:rsidR="00FD23E9">
        <w:rPr>
          <w:rFonts w:eastAsia="Calibri"/>
          <w:szCs w:val="22"/>
        </w:rPr>
        <w:t xml:space="preserve"> straipsni</w:t>
      </w:r>
      <w:r w:rsidR="00BA2271">
        <w:rPr>
          <w:rFonts w:eastAsia="Calibri"/>
          <w:szCs w:val="22"/>
        </w:rPr>
        <w:t>o</w:t>
      </w:r>
      <w:r w:rsidR="002F380B">
        <w:rPr>
          <w:rFonts w:eastAsia="Calibri"/>
          <w:szCs w:val="22"/>
        </w:rPr>
        <w:t xml:space="preserve"> </w:t>
      </w:r>
      <w:r w:rsidR="00BA2271">
        <w:rPr>
          <w:rFonts w:eastAsia="Calibri"/>
          <w:szCs w:val="22"/>
        </w:rPr>
        <w:t>4 dalimi</w:t>
      </w:r>
      <w:r w:rsidR="00FD23E9">
        <w:rPr>
          <w:rFonts w:eastAsia="Calibri"/>
          <w:szCs w:val="22"/>
        </w:rPr>
        <w:t xml:space="preserve"> ir </w:t>
      </w:r>
      <w:r w:rsidRPr="004B1509">
        <w:rPr>
          <w:rFonts w:eastAsia="Calibri"/>
          <w:szCs w:val="22"/>
        </w:rPr>
        <w:t>1</w:t>
      </w:r>
      <w:r w:rsidR="002F380B">
        <w:rPr>
          <w:rFonts w:eastAsia="Calibri"/>
          <w:szCs w:val="22"/>
        </w:rPr>
        <w:t>6</w:t>
      </w:r>
      <w:r w:rsidRPr="004B1509">
        <w:rPr>
          <w:rFonts w:eastAsia="Calibri"/>
          <w:szCs w:val="22"/>
        </w:rPr>
        <w:t xml:space="preserve"> straipsnio 1 dalimi, </w:t>
      </w:r>
      <w:r w:rsidR="001D5B03">
        <w:rPr>
          <w:rFonts w:eastAsia="Calibri"/>
          <w:szCs w:val="22"/>
        </w:rPr>
        <w:t xml:space="preserve">Lietuvos Respublikos kelių įstatymo 6 straipsnio 4 dalimi ir </w:t>
      </w:r>
      <w:r w:rsidRPr="004B1509">
        <w:rPr>
          <w:rFonts w:eastAsia="Calibri"/>
          <w:szCs w:val="22"/>
        </w:rPr>
        <w:t>atsižvelgus</w:t>
      </w:r>
      <w:r w:rsidR="00255AA8">
        <w:rPr>
          <w:rFonts w:eastAsia="Calibri"/>
          <w:szCs w:val="22"/>
        </w:rPr>
        <w:t xml:space="preserve"> į</w:t>
      </w:r>
      <w:r w:rsidRPr="004B1509">
        <w:rPr>
          <w:rFonts w:eastAsia="Calibri"/>
          <w:szCs w:val="22"/>
        </w:rPr>
        <w:t xml:space="preserve"> atliktų vietinės reikšmės kelių kadastrinių matavimų duomenis, </w:t>
      </w:r>
      <w:r w:rsidRPr="004B1509">
        <w:rPr>
          <w:rFonts w:eastAsia="Calibri"/>
          <w:bCs/>
          <w:szCs w:val="22"/>
        </w:rPr>
        <w:t xml:space="preserve">Anykščių rajono savivaldybės taryba  </w:t>
      </w:r>
      <w:r w:rsidRPr="004B1509">
        <w:rPr>
          <w:rFonts w:eastAsia="Calibri"/>
          <w:bCs/>
          <w:spacing w:val="100"/>
          <w:szCs w:val="22"/>
        </w:rPr>
        <w:t>nusprendžia</w:t>
      </w:r>
      <w:bookmarkEnd w:id="2"/>
      <w:r w:rsidR="00C5716C">
        <w:rPr>
          <w:rFonts w:eastAsia="Calibri"/>
          <w:bCs/>
          <w:spacing w:val="100"/>
          <w:szCs w:val="22"/>
        </w:rPr>
        <w:t>:</w:t>
      </w:r>
    </w:p>
    <w:p w14:paraId="6F89E674" w14:textId="5FFC1E81" w:rsidR="00410979" w:rsidRDefault="004B1509" w:rsidP="00A03139">
      <w:pPr>
        <w:spacing w:line="360" w:lineRule="auto"/>
        <w:ind w:firstLine="720"/>
        <w:jc w:val="both"/>
        <w:rPr>
          <w:rFonts w:eastAsia="Calibri"/>
          <w:bCs/>
          <w:szCs w:val="22"/>
        </w:rPr>
      </w:pPr>
      <w:r w:rsidRPr="004B1509">
        <w:rPr>
          <w:rFonts w:eastAsia="Calibri"/>
          <w:bCs/>
          <w:szCs w:val="22"/>
        </w:rPr>
        <w:t>Pakeisti Anykščių rajono savivaldybės vietinės reikšmės kelių sąraš</w:t>
      </w:r>
      <w:r w:rsidR="00BD2922">
        <w:rPr>
          <w:rFonts w:eastAsia="Calibri"/>
          <w:bCs/>
          <w:szCs w:val="22"/>
        </w:rPr>
        <w:t>ą</w:t>
      </w:r>
      <w:r w:rsidRPr="004B1509">
        <w:rPr>
          <w:rFonts w:eastAsia="Calibri"/>
          <w:bCs/>
          <w:szCs w:val="22"/>
        </w:rPr>
        <w:t>, patvirtint</w:t>
      </w:r>
      <w:r w:rsidR="00BD2922">
        <w:rPr>
          <w:rFonts w:eastAsia="Calibri"/>
          <w:bCs/>
          <w:szCs w:val="22"/>
        </w:rPr>
        <w:t>ą</w:t>
      </w:r>
      <w:r w:rsidRPr="004B1509">
        <w:rPr>
          <w:rFonts w:eastAsia="Calibri"/>
          <w:bCs/>
          <w:szCs w:val="22"/>
        </w:rPr>
        <w:t xml:space="preserve"> Anykščių rajono savivaldybės tarybos 2018 m. gruodžio 20 d. sprendimu Nr. 1-TS-344 „Dėl Anykščių rajono vietinės reikšmės kelių sąrašo patvirtinimo ir Anykščių rajono savivaldybės tarybos 2005 m. vasario 24 d. sprendim</w:t>
      </w:r>
      <w:r w:rsidR="00410979">
        <w:rPr>
          <w:rFonts w:eastAsia="Calibri"/>
          <w:bCs/>
          <w:szCs w:val="22"/>
        </w:rPr>
        <w:t>o</w:t>
      </w:r>
      <w:r w:rsidRPr="004B1509">
        <w:rPr>
          <w:rFonts w:eastAsia="Calibri"/>
          <w:bCs/>
          <w:szCs w:val="22"/>
        </w:rPr>
        <w:t xml:space="preserve"> Nr. TS-46 „Dėl patikslintų vietinių kelių ir gatvių sąrašų patvirtinimo“ pripažinimo netekusiu galios</w:t>
      </w:r>
      <w:r w:rsidR="00410979">
        <w:rPr>
          <w:rFonts w:eastAsia="Calibri"/>
          <w:bCs/>
          <w:szCs w:val="22"/>
        </w:rPr>
        <w:t>“</w:t>
      </w:r>
      <w:r w:rsidR="00BD2922">
        <w:rPr>
          <w:rFonts w:eastAsia="Calibri"/>
          <w:bCs/>
          <w:szCs w:val="22"/>
        </w:rPr>
        <w:t>, ir jį išdėstyti nauja redakcija (pridedama).</w:t>
      </w:r>
    </w:p>
    <w:p w14:paraId="74D606D4" w14:textId="69B8DF00" w:rsidR="004B1509" w:rsidRPr="004B1509" w:rsidRDefault="00D65F38" w:rsidP="00A03139">
      <w:pPr>
        <w:spacing w:line="360" w:lineRule="auto"/>
        <w:ind w:firstLine="720"/>
        <w:jc w:val="both"/>
        <w:rPr>
          <w:rFonts w:eastAsia="Calibri"/>
          <w:bCs/>
          <w:szCs w:val="22"/>
        </w:rPr>
      </w:pPr>
      <w:r w:rsidRPr="00D65F38">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r w:rsidR="004B1509" w:rsidRPr="004B1509">
        <w:rPr>
          <w:rFonts w:eastAsia="Calibri"/>
          <w:color w:val="000000"/>
          <w:szCs w:val="22"/>
        </w:rPr>
        <w:t>.</w:t>
      </w:r>
    </w:p>
    <w:p w14:paraId="51D0DE03" w14:textId="77777777" w:rsidR="004B1509" w:rsidRPr="004B1509" w:rsidRDefault="004B1509" w:rsidP="004B1509">
      <w:pPr>
        <w:shd w:val="clear" w:color="auto" w:fill="FFFFFF"/>
        <w:spacing w:after="160" w:line="360" w:lineRule="atLeast"/>
        <w:rPr>
          <w:bCs/>
          <w:szCs w:val="20"/>
        </w:rPr>
      </w:pPr>
    </w:p>
    <w:p w14:paraId="1F111250" w14:textId="618ACB3E" w:rsidR="004B1509" w:rsidRPr="004B1509" w:rsidRDefault="004B1509" w:rsidP="00615D99">
      <w:pPr>
        <w:shd w:val="clear" w:color="auto" w:fill="FFFFFF"/>
        <w:tabs>
          <w:tab w:val="right" w:pos="9638"/>
        </w:tabs>
        <w:spacing w:after="160" w:line="360" w:lineRule="atLeast"/>
        <w:rPr>
          <w:bCs/>
          <w:szCs w:val="20"/>
        </w:rPr>
      </w:pPr>
      <w:r w:rsidRPr="004B1509">
        <w:rPr>
          <w:bCs/>
          <w:szCs w:val="20"/>
        </w:rPr>
        <w:t>Meras</w:t>
      </w:r>
      <w:r w:rsidR="00ED089F">
        <w:rPr>
          <w:bCs/>
          <w:szCs w:val="20"/>
        </w:rPr>
        <w:t xml:space="preserve"> </w:t>
      </w:r>
      <w:r w:rsidR="00A03139">
        <w:rPr>
          <w:bCs/>
          <w:szCs w:val="20"/>
        </w:rPr>
        <w:tab/>
      </w:r>
      <w:r w:rsidR="00ED089F">
        <w:rPr>
          <w:bCs/>
          <w:szCs w:val="20"/>
        </w:rPr>
        <w:t>Kęstutis Tubis</w:t>
      </w:r>
    </w:p>
    <w:p w14:paraId="6CF85210" w14:textId="77777777" w:rsidR="004B1509" w:rsidRPr="004B1509" w:rsidRDefault="004B1509" w:rsidP="004B1509">
      <w:pPr>
        <w:jc w:val="center"/>
        <w:rPr>
          <w:b/>
          <w:bCs/>
          <w:color w:val="000000"/>
        </w:rPr>
      </w:pPr>
    </w:p>
    <w:p w14:paraId="0D712933" w14:textId="77777777" w:rsidR="004B1509" w:rsidRPr="004B1509" w:rsidRDefault="004B1509" w:rsidP="004B1509">
      <w:pPr>
        <w:rPr>
          <w:b/>
          <w:bCs/>
          <w:color w:val="000000"/>
        </w:rPr>
      </w:pPr>
    </w:p>
    <w:p w14:paraId="494646E5" w14:textId="77777777" w:rsidR="004B1509" w:rsidRPr="004B1509" w:rsidRDefault="004B1509" w:rsidP="004B1509">
      <w:pPr>
        <w:spacing w:line="256" w:lineRule="auto"/>
        <w:rPr>
          <w:rFonts w:eastAsia="Calibri"/>
          <w:szCs w:val="22"/>
        </w:rPr>
        <w:sectPr w:rsidR="004B1509" w:rsidRPr="004B1509" w:rsidSect="00981540">
          <w:footerReference w:type="default" r:id="rId9"/>
          <w:pgSz w:w="11906" w:h="16838"/>
          <w:pgMar w:top="1134" w:right="567" w:bottom="1134" w:left="1701" w:header="567" w:footer="567" w:gutter="0"/>
          <w:pgNumType w:start="0"/>
          <w:cols w:space="1296"/>
          <w:titlePg/>
          <w:docGrid w:linePitch="326"/>
        </w:sectPr>
      </w:pPr>
    </w:p>
    <w:p w14:paraId="2BD9BA9D" w14:textId="5EE1420D" w:rsidR="005D533C" w:rsidRPr="00887E00" w:rsidRDefault="00742473" w:rsidP="00742473">
      <w:pPr>
        <w:ind w:left="3600" w:firstLine="720"/>
        <w:jc w:val="center"/>
        <w:rPr>
          <w:rFonts w:eastAsia="Calibri"/>
          <w:color w:val="0D0D0D" w:themeColor="text1" w:themeTint="F2"/>
          <w:szCs w:val="22"/>
        </w:rPr>
      </w:pPr>
      <w:r w:rsidRPr="00887E00">
        <w:rPr>
          <w:rFonts w:eastAsia="Calibri"/>
          <w:color w:val="0D0D0D" w:themeColor="text1" w:themeTint="F2"/>
          <w:szCs w:val="22"/>
        </w:rPr>
        <w:lastRenderedPageBreak/>
        <w:t>PATVIRTINTA</w:t>
      </w:r>
    </w:p>
    <w:p w14:paraId="2FEA385B" w14:textId="77777777" w:rsidR="00742473" w:rsidRPr="00887E00" w:rsidRDefault="00742473" w:rsidP="00742473">
      <w:pPr>
        <w:ind w:left="7920" w:firstLine="720"/>
        <w:rPr>
          <w:rFonts w:eastAsia="Calibri"/>
          <w:color w:val="0D0D0D" w:themeColor="text1" w:themeTint="F2"/>
          <w:szCs w:val="22"/>
        </w:rPr>
      </w:pPr>
      <w:r w:rsidRPr="00887E00">
        <w:rPr>
          <w:rFonts w:eastAsia="Calibri"/>
          <w:color w:val="0D0D0D" w:themeColor="text1" w:themeTint="F2"/>
          <w:szCs w:val="22"/>
        </w:rPr>
        <w:t>Anykščių rajono savivaldybės tarybos</w:t>
      </w:r>
    </w:p>
    <w:p w14:paraId="06F27594" w14:textId="77777777" w:rsidR="00742473" w:rsidRPr="00887E00" w:rsidRDefault="00742473" w:rsidP="00742473">
      <w:pPr>
        <w:ind w:left="7920" w:firstLine="720"/>
        <w:rPr>
          <w:rFonts w:eastAsia="Calibri"/>
          <w:color w:val="0D0D0D" w:themeColor="text1" w:themeTint="F2"/>
          <w:szCs w:val="22"/>
        </w:rPr>
      </w:pPr>
      <w:r w:rsidRPr="00887E00">
        <w:rPr>
          <w:rFonts w:eastAsia="Calibri"/>
          <w:color w:val="0D0D0D" w:themeColor="text1" w:themeTint="F2"/>
          <w:szCs w:val="22"/>
        </w:rPr>
        <w:t>2018 m. gruodžio 18 d. sprendimu Nr. 1-TS-344</w:t>
      </w:r>
    </w:p>
    <w:p w14:paraId="09AC6B21" w14:textId="77777777" w:rsidR="00742473" w:rsidRPr="00887E00" w:rsidRDefault="00742473" w:rsidP="00742473">
      <w:pPr>
        <w:ind w:left="7920" w:firstLine="720"/>
        <w:rPr>
          <w:rFonts w:eastAsia="Calibri"/>
          <w:color w:val="0D0D0D" w:themeColor="text1" w:themeTint="F2"/>
          <w:szCs w:val="22"/>
        </w:rPr>
      </w:pPr>
      <w:r w:rsidRPr="00887E00">
        <w:rPr>
          <w:rFonts w:eastAsia="Calibri"/>
          <w:color w:val="0D0D0D" w:themeColor="text1" w:themeTint="F2"/>
          <w:szCs w:val="22"/>
        </w:rPr>
        <w:t>(Anykščių rajono savivaldybės tarybos</w:t>
      </w:r>
    </w:p>
    <w:p w14:paraId="02AFCFB5" w14:textId="0E78486D" w:rsidR="00742473" w:rsidRPr="00887E00" w:rsidRDefault="00742473" w:rsidP="00742473">
      <w:pPr>
        <w:ind w:left="7920" w:firstLine="720"/>
        <w:rPr>
          <w:rFonts w:eastAsia="Calibri"/>
          <w:color w:val="0D0D0D" w:themeColor="text1" w:themeTint="F2"/>
          <w:szCs w:val="22"/>
        </w:rPr>
      </w:pPr>
      <w:r w:rsidRPr="00887E00">
        <w:rPr>
          <w:rFonts w:eastAsia="Calibri"/>
          <w:color w:val="0D0D0D" w:themeColor="text1" w:themeTint="F2"/>
          <w:szCs w:val="22"/>
        </w:rPr>
        <w:t>20</w:t>
      </w:r>
      <w:r w:rsidR="00C97E7C" w:rsidRPr="00887E00">
        <w:rPr>
          <w:rFonts w:eastAsia="Calibri"/>
          <w:color w:val="0D0D0D" w:themeColor="text1" w:themeTint="F2"/>
          <w:szCs w:val="22"/>
        </w:rPr>
        <w:t>2</w:t>
      </w:r>
      <w:r w:rsidR="00C6236B">
        <w:rPr>
          <w:rFonts w:eastAsia="Calibri"/>
          <w:color w:val="0D0D0D" w:themeColor="text1" w:themeTint="F2"/>
          <w:szCs w:val="22"/>
        </w:rPr>
        <w:t>4</w:t>
      </w:r>
      <w:r w:rsidRPr="00887E00">
        <w:rPr>
          <w:rFonts w:eastAsia="Calibri"/>
          <w:color w:val="0D0D0D" w:themeColor="text1" w:themeTint="F2"/>
          <w:szCs w:val="22"/>
        </w:rPr>
        <w:t xml:space="preserve"> m. gruodžio</w:t>
      </w:r>
      <w:r w:rsidR="00300BEE" w:rsidRPr="00887E00">
        <w:rPr>
          <w:rFonts w:eastAsia="Calibri"/>
          <w:color w:val="0D0D0D" w:themeColor="text1" w:themeTint="F2"/>
          <w:szCs w:val="22"/>
        </w:rPr>
        <w:t xml:space="preserve"> </w:t>
      </w:r>
      <w:r w:rsidR="00C6236B">
        <w:rPr>
          <w:rFonts w:eastAsia="Calibri"/>
          <w:color w:val="0D0D0D" w:themeColor="text1" w:themeTint="F2"/>
          <w:szCs w:val="22"/>
        </w:rPr>
        <w:t>20</w:t>
      </w:r>
      <w:r w:rsidRPr="00887E00">
        <w:rPr>
          <w:rFonts w:eastAsia="Calibri"/>
          <w:color w:val="0D0D0D" w:themeColor="text1" w:themeTint="F2"/>
          <w:szCs w:val="22"/>
        </w:rPr>
        <w:t xml:space="preserve"> d. sprendimo Nr. 1-T</w:t>
      </w:r>
      <w:r w:rsidR="00C6236B">
        <w:rPr>
          <w:rFonts w:eastAsia="Calibri"/>
          <w:color w:val="0D0D0D" w:themeColor="text1" w:themeTint="F2"/>
          <w:szCs w:val="22"/>
        </w:rPr>
        <w:t xml:space="preserve">- </w:t>
      </w:r>
      <w:r w:rsidR="00300BEE" w:rsidRPr="00887E00">
        <w:rPr>
          <w:rFonts w:eastAsia="Calibri"/>
          <w:color w:val="0D0D0D" w:themeColor="text1" w:themeTint="F2"/>
          <w:szCs w:val="22"/>
        </w:rPr>
        <w:t xml:space="preserve"> </w:t>
      </w:r>
      <w:r w:rsidR="00EA4EAA">
        <w:rPr>
          <w:rFonts w:eastAsia="Calibri"/>
          <w:color w:val="0D0D0D" w:themeColor="text1" w:themeTint="F2"/>
          <w:szCs w:val="22"/>
        </w:rPr>
        <w:t xml:space="preserve">   </w:t>
      </w:r>
      <w:r w:rsidRPr="00887E00">
        <w:rPr>
          <w:rFonts w:eastAsia="Calibri"/>
          <w:color w:val="0D0D0D" w:themeColor="text1" w:themeTint="F2"/>
          <w:szCs w:val="22"/>
        </w:rPr>
        <w:t>redakcija)</w:t>
      </w:r>
    </w:p>
    <w:p w14:paraId="4719DE44" w14:textId="77777777" w:rsidR="00742473" w:rsidRDefault="00742473" w:rsidP="004B1509">
      <w:pPr>
        <w:jc w:val="center"/>
        <w:rPr>
          <w:rFonts w:eastAsia="Calibri"/>
          <w:szCs w:val="22"/>
        </w:rPr>
      </w:pPr>
    </w:p>
    <w:p w14:paraId="671BA756" w14:textId="36968284" w:rsidR="004B1509" w:rsidRPr="004B1509" w:rsidRDefault="004B1509" w:rsidP="004B1509">
      <w:pPr>
        <w:jc w:val="center"/>
        <w:rPr>
          <w:rFonts w:eastAsia="Calibri"/>
          <w:szCs w:val="22"/>
        </w:rPr>
      </w:pPr>
      <w:r w:rsidRPr="004B1509">
        <w:rPr>
          <w:rFonts w:eastAsia="Calibri"/>
          <w:szCs w:val="22"/>
        </w:rPr>
        <w:t>ANYKŠČIŲ RAJONO VIETINĖS REIKŠMĖS KELIŲ SĄRAŠAS</w:t>
      </w:r>
    </w:p>
    <w:p w14:paraId="2AEF775E" w14:textId="77777777" w:rsidR="004B1509" w:rsidRPr="004B1509" w:rsidRDefault="004B1509" w:rsidP="004B1509">
      <w:pPr>
        <w:jc w:val="center"/>
        <w:rPr>
          <w:rFonts w:eastAsia="Calibri"/>
          <w:szCs w:val="22"/>
        </w:rPr>
      </w:pPr>
    </w:p>
    <w:tbl>
      <w:tblPr>
        <w:tblpPr w:leftFromText="180" w:rightFromText="180" w:vertAnchor="text" w:tblpY="1"/>
        <w:tblOverlap w:val="neve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276"/>
        <w:gridCol w:w="4412"/>
        <w:gridCol w:w="1147"/>
        <w:gridCol w:w="1133"/>
        <w:gridCol w:w="1133"/>
        <w:gridCol w:w="1133"/>
        <w:gridCol w:w="1133"/>
        <w:gridCol w:w="1983"/>
      </w:tblGrid>
      <w:tr w:rsidR="004B1509" w:rsidRPr="004B1509" w14:paraId="78AFFE70" w14:textId="77777777" w:rsidTr="009765B0">
        <w:tc>
          <w:tcPr>
            <w:tcW w:w="960" w:type="dxa"/>
            <w:vMerge w:val="restart"/>
            <w:tcBorders>
              <w:top w:val="single" w:sz="12" w:space="0" w:color="auto"/>
              <w:left w:val="single" w:sz="12" w:space="0" w:color="auto"/>
              <w:bottom w:val="single" w:sz="12" w:space="0" w:color="auto"/>
              <w:right w:val="single" w:sz="4" w:space="0" w:color="auto"/>
            </w:tcBorders>
            <w:vAlign w:val="center"/>
            <w:hideMark/>
          </w:tcPr>
          <w:p w14:paraId="3FC324EB" w14:textId="77777777" w:rsidR="004B1509" w:rsidRPr="004B1509" w:rsidRDefault="004B1509" w:rsidP="00553004">
            <w:pPr>
              <w:tabs>
                <w:tab w:val="center" w:pos="4819"/>
                <w:tab w:val="right" w:pos="9638"/>
              </w:tabs>
              <w:jc w:val="center"/>
              <w:rPr>
                <w:rFonts w:eastAsia="Calibri"/>
                <w:szCs w:val="22"/>
              </w:rPr>
            </w:pPr>
            <w:r w:rsidRPr="004B1509">
              <w:rPr>
                <w:rFonts w:eastAsia="Calibri"/>
                <w:szCs w:val="22"/>
              </w:rPr>
              <w:t>Eil. Nr.</w:t>
            </w:r>
          </w:p>
        </w:tc>
        <w:tc>
          <w:tcPr>
            <w:tcW w:w="1276" w:type="dxa"/>
            <w:vMerge w:val="restart"/>
            <w:tcBorders>
              <w:top w:val="single" w:sz="12" w:space="0" w:color="auto"/>
              <w:left w:val="single" w:sz="4" w:space="0" w:color="auto"/>
              <w:bottom w:val="single" w:sz="12" w:space="0" w:color="auto"/>
              <w:right w:val="single" w:sz="4" w:space="0" w:color="auto"/>
            </w:tcBorders>
            <w:vAlign w:val="center"/>
            <w:hideMark/>
          </w:tcPr>
          <w:p w14:paraId="3C6C280F" w14:textId="77777777" w:rsidR="004B1509" w:rsidRPr="004B1509" w:rsidRDefault="004B1509" w:rsidP="00553004">
            <w:pPr>
              <w:jc w:val="center"/>
              <w:rPr>
                <w:rFonts w:eastAsia="Calibri"/>
                <w:szCs w:val="22"/>
              </w:rPr>
            </w:pPr>
            <w:r w:rsidRPr="004B1509">
              <w:rPr>
                <w:rFonts w:eastAsia="Calibri"/>
                <w:szCs w:val="22"/>
              </w:rPr>
              <w:t>Kelio Nr.</w:t>
            </w:r>
          </w:p>
        </w:tc>
        <w:tc>
          <w:tcPr>
            <w:tcW w:w="4412" w:type="dxa"/>
            <w:vMerge w:val="restart"/>
            <w:tcBorders>
              <w:top w:val="single" w:sz="12" w:space="0" w:color="auto"/>
              <w:left w:val="single" w:sz="4" w:space="0" w:color="auto"/>
              <w:bottom w:val="single" w:sz="12" w:space="0" w:color="auto"/>
              <w:right w:val="single" w:sz="4" w:space="0" w:color="auto"/>
            </w:tcBorders>
            <w:vAlign w:val="center"/>
            <w:hideMark/>
          </w:tcPr>
          <w:p w14:paraId="1C499561" w14:textId="77777777" w:rsidR="004B1509" w:rsidRPr="004B1509" w:rsidRDefault="004B1509" w:rsidP="00553004">
            <w:pPr>
              <w:jc w:val="center"/>
              <w:rPr>
                <w:rFonts w:eastAsia="Calibri"/>
                <w:szCs w:val="22"/>
              </w:rPr>
            </w:pPr>
            <w:r w:rsidRPr="004B1509">
              <w:rPr>
                <w:rFonts w:eastAsia="Calibri"/>
                <w:szCs w:val="22"/>
              </w:rPr>
              <w:t>Pavadinimas</w:t>
            </w:r>
          </w:p>
        </w:tc>
        <w:tc>
          <w:tcPr>
            <w:tcW w:w="4546" w:type="dxa"/>
            <w:gridSpan w:val="4"/>
            <w:tcBorders>
              <w:top w:val="single" w:sz="12" w:space="0" w:color="auto"/>
              <w:left w:val="single" w:sz="4" w:space="0" w:color="auto"/>
              <w:bottom w:val="single" w:sz="4" w:space="0" w:color="auto"/>
              <w:right w:val="single" w:sz="4" w:space="0" w:color="auto"/>
            </w:tcBorders>
            <w:vAlign w:val="center"/>
            <w:hideMark/>
          </w:tcPr>
          <w:p w14:paraId="4DF45A1E" w14:textId="77777777" w:rsidR="004B1509" w:rsidRPr="004B1509" w:rsidRDefault="004B1509" w:rsidP="00553004">
            <w:pPr>
              <w:jc w:val="right"/>
              <w:rPr>
                <w:rFonts w:eastAsia="Calibri"/>
                <w:szCs w:val="22"/>
              </w:rPr>
            </w:pPr>
            <w:r w:rsidRPr="004B1509">
              <w:rPr>
                <w:rFonts w:eastAsia="Calibri"/>
                <w:szCs w:val="22"/>
              </w:rPr>
              <w:t>Ilgis, m</w:t>
            </w:r>
          </w:p>
        </w:tc>
        <w:tc>
          <w:tcPr>
            <w:tcW w:w="1133" w:type="dxa"/>
            <w:vMerge w:val="restart"/>
            <w:tcBorders>
              <w:top w:val="single" w:sz="12" w:space="0" w:color="auto"/>
              <w:left w:val="single" w:sz="4" w:space="0" w:color="auto"/>
              <w:bottom w:val="single" w:sz="12" w:space="0" w:color="auto"/>
              <w:right w:val="single" w:sz="4" w:space="0" w:color="auto"/>
            </w:tcBorders>
            <w:vAlign w:val="center"/>
            <w:hideMark/>
          </w:tcPr>
          <w:p w14:paraId="32320D5C" w14:textId="77777777" w:rsidR="004B1509" w:rsidRPr="004B1509" w:rsidRDefault="004B1509" w:rsidP="00553004">
            <w:pPr>
              <w:jc w:val="center"/>
              <w:rPr>
                <w:rFonts w:eastAsia="Calibri"/>
                <w:bCs/>
                <w:sz w:val="22"/>
                <w:szCs w:val="22"/>
              </w:rPr>
            </w:pPr>
            <w:r w:rsidRPr="004B1509">
              <w:rPr>
                <w:rFonts w:eastAsia="Calibri"/>
                <w:bCs/>
                <w:sz w:val="22"/>
                <w:szCs w:val="22"/>
              </w:rPr>
              <w:t>Kelio kategorija</w:t>
            </w:r>
            <w:r w:rsidRPr="004B1509">
              <w:rPr>
                <w:rFonts w:eastAsia="Calibri"/>
                <w:bCs/>
                <w:sz w:val="22"/>
                <w:szCs w:val="22"/>
                <w:vertAlign w:val="superscript"/>
              </w:rPr>
              <w:footnoteReference w:id="1"/>
            </w:r>
          </w:p>
        </w:tc>
        <w:tc>
          <w:tcPr>
            <w:tcW w:w="1983" w:type="dxa"/>
            <w:vMerge w:val="restart"/>
            <w:tcBorders>
              <w:top w:val="single" w:sz="12" w:space="0" w:color="auto"/>
              <w:left w:val="single" w:sz="4" w:space="0" w:color="auto"/>
              <w:bottom w:val="single" w:sz="12" w:space="0" w:color="auto"/>
              <w:right w:val="single" w:sz="12" w:space="0" w:color="auto"/>
            </w:tcBorders>
            <w:vAlign w:val="center"/>
            <w:hideMark/>
          </w:tcPr>
          <w:p w14:paraId="453761CE" w14:textId="77777777" w:rsidR="004B1509" w:rsidRPr="004B1509" w:rsidRDefault="004B1509" w:rsidP="00553004">
            <w:pPr>
              <w:jc w:val="center"/>
              <w:rPr>
                <w:rFonts w:eastAsia="Calibri"/>
                <w:szCs w:val="22"/>
              </w:rPr>
            </w:pPr>
            <w:r w:rsidRPr="004B1509">
              <w:rPr>
                <w:rFonts w:eastAsia="Calibri"/>
                <w:szCs w:val="22"/>
              </w:rPr>
              <w:t>Unikalus Nr.</w:t>
            </w:r>
          </w:p>
        </w:tc>
      </w:tr>
      <w:tr w:rsidR="004B1509" w:rsidRPr="004B1509" w14:paraId="6F8ED94F" w14:textId="77777777" w:rsidTr="009765B0">
        <w:tc>
          <w:tcPr>
            <w:tcW w:w="960" w:type="dxa"/>
            <w:vMerge/>
            <w:tcBorders>
              <w:top w:val="single" w:sz="12" w:space="0" w:color="auto"/>
              <w:left w:val="single" w:sz="12" w:space="0" w:color="auto"/>
              <w:bottom w:val="single" w:sz="12" w:space="0" w:color="auto"/>
              <w:right w:val="single" w:sz="4" w:space="0" w:color="auto"/>
            </w:tcBorders>
            <w:vAlign w:val="center"/>
            <w:hideMark/>
          </w:tcPr>
          <w:p w14:paraId="12C11064" w14:textId="77777777" w:rsidR="004B1509" w:rsidRPr="004B1509" w:rsidRDefault="004B1509" w:rsidP="00553004">
            <w:pPr>
              <w:rPr>
                <w:rFonts w:eastAsia="Calibri"/>
                <w:szCs w:val="22"/>
              </w:rPr>
            </w:pPr>
          </w:p>
        </w:tc>
        <w:tc>
          <w:tcPr>
            <w:tcW w:w="1276" w:type="dxa"/>
            <w:vMerge/>
            <w:tcBorders>
              <w:top w:val="single" w:sz="12" w:space="0" w:color="auto"/>
              <w:left w:val="single" w:sz="4" w:space="0" w:color="auto"/>
              <w:bottom w:val="single" w:sz="12" w:space="0" w:color="auto"/>
              <w:right w:val="single" w:sz="4" w:space="0" w:color="auto"/>
            </w:tcBorders>
            <w:vAlign w:val="center"/>
            <w:hideMark/>
          </w:tcPr>
          <w:p w14:paraId="139E8FFE" w14:textId="77777777" w:rsidR="004B1509" w:rsidRPr="004B1509" w:rsidRDefault="004B1509" w:rsidP="00553004">
            <w:pPr>
              <w:rPr>
                <w:rFonts w:eastAsia="Calibri"/>
                <w:szCs w:val="22"/>
              </w:rPr>
            </w:pPr>
          </w:p>
        </w:tc>
        <w:tc>
          <w:tcPr>
            <w:tcW w:w="4412" w:type="dxa"/>
            <w:vMerge/>
            <w:tcBorders>
              <w:top w:val="single" w:sz="12" w:space="0" w:color="auto"/>
              <w:left w:val="single" w:sz="4" w:space="0" w:color="auto"/>
              <w:bottom w:val="single" w:sz="12" w:space="0" w:color="auto"/>
              <w:right w:val="single" w:sz="4" w:space="0" w:color="auto"/>
            </w:tcBorders>
            <w:vAlign w:val="center"/>
            <w:hideMark/>
          </w:tcPr>
          <w:p w14:paraId="4506B793" w14:textId="77777777" w:rsidR="004B1509" w:rsidRPr="004B1509" w:rsidRDefault="004B1509" w:rsidP="00553004">
            <w:pPr>
              <w:rPr>
                <w:rFonts w:eastAsia="Calibri"/>
                <w:szCs w:val="22"/>
              </w:rPr>
            </w:pPr>
          </w:p>
        </w:tc>
        <w:tc>
          <w:tcPr>
            <w:tcW w:w="1147" w:type="dxa"/>
            <w:tcBorders>
              <w:top w:val="single" w:sz="4" w:space="0" w:color="auto"/>
              <w:left w:val="single" w:sz="4" w:space="0" w:color="auto"/>
              <w:bottom w:val="single" w:sz="12" w:space="0" w:color="auto"/>
              <w:right w:val="single" w:sz="4" w:space="0" w:color="auto"/>
            </w:tcBorders>
            <w:vAlign w:val="center"/>
            <w:hideMark/>
          </w:tcPr>
          <w:p w14:paraId="2DBD5400" w14:textId="4BAE08F6" w:rsidR="004B1509" w:rsidRPr="004B1509" w:rsidRDefault="007503F6" w:rsidP="00553004">
            <w:pPr>
              <w:jc w:val="right"/>
              <w:rPr>
                <w:rFonts w:eastAsia="Calibri"/>
                <w:szCs w:val="22"/>
              </w:rPr>
            </w:pPr>
            <w:r>
              <w:rPr>
                <w:rFonts w:eastAsia="Calibri"/>
                <w:szCs w:val="22"/>
              </w:rPr>
              <w:t>Iš v</w:t>
            </w:r>
            <w:r w:rsidR="004B1509" w:rsidRPr="004B1509">
              <w:rPr>
                <w:rFonts w:eastAsia="Calibri"/>
                <w:szCs w:val="22"/>
              </w:rPr>
              <w:t>iso</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534C566C" w14:textId="77777777" w:rsidR="004B1509" w:rsidRPr="004B1509" w:rsidRDefault="004B1509" w:rsidP="00553004">
            <w:pPr>
              <w:jc w:val="right"/>
              <w:rPr>
                <w:rFonts w:eastAsia="Calibri"/>
                <w:szCs w:val="22"/>
              </w:rPr>
            </w:pPr>
            <w:r w:rsidRPr="004B1509">
              <w:rPr>
                <w:rFonts w:eastAsia="Calibri"/>
                <w:szCs w:val="22"/>
              </w:rPr>
              <w:t>Asfaltas</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329C3F95" w14:textId="77777777" w:rsidR="004B1509" w:rsidRPr="004B1509" w:rsidRDefault="004B1509" w:rsidP="00553004">
            <w:pPr>
              <w:jc w:val="right"/>
              <w:rPr>
                <w:rFonts w:eastAsia="Calibri"/>
                <w:szCs w:val="22"/>
              </w:rPr>
            </w:pPr>
            <w:r w:rsidRPr="004B1509">
              <w:rPr>
                <w:rFonts w:eastAsia="Calibri"/>
                <w:szCs w:val="22"/>
              </w:rPr>
              <w:t>Žvyras</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2F400282" w14:textId="77777777" w:rsidR="004B1509" w:rsidRPr="004B1509" w:rsidRDefault="004B1509" w:rsidP="00553004">
            <w:pPr>
              <w:jc w:val="right"/>
              <w:rPr>
                <w:rFonts w:eastAsia="Calibri"/>
                <w:szCs w:val="22"/>
              </w:rPr>
            </w:pPr>
            <w:r w:rsidRPr="004B1509">
              <w:rPr>
                <w:rFonts w:eastAsia="Calibri"/>
                <w:szCs w:val="22"/>
              </w:rPr>
              <w:t>Gruntas</w:t>
            </w:r>
          </w:p>
        </w:tc>
        <w:tc>
          <w:tcPr>
            <w:tcW w:w="1133" w:type="dxa"/>
            <w:vMerge/>
            <w:tcBorders>
              <w:top w:val="single" w:sz="12" w:space="0" w:color="auto"/>
              <w:left w:val="single" w:sz="4" w:space="0" w:color="auto"/>
              <w:bottom w:val="single" w:sz="12" w:space="0" w:color="auto"/>
              <w:right w:val="single" w:sz="4" w:space="0" w:color="auto"/>
            </w:tcBorders>
            <w:vAlign w:val="center"/>
            <w:hideMark/>
          </w:tcPr>
          <w:p w14:paraId="45AD04BA" w14:textId="77777777" w:rsidR="004B1509" w:rsidRPr="004B1509" w:rsidRDefault="004B1509" w:rsidP="00553004">
            <w:pPr>
              <w:jc w:val="center"/>
              <w:rPr>
                <w:rFonts w:eastAsia="Calibri"/>
                <w:bCs/>
                <w:sz w:val="22"/>
                <w:szCs w:val="22"/>
              </w:rPr>
            </w:pPr>
          </w:p>
        </w:tc>
        <w:tc>
          <w:tcPr>
            <w:tcW w:w="1983" w:type="dxa"/>
            <w:vMerge/>
            <w:tcBorders>
              <w:top w:val="single" w:sz="12" w:space="0" w:color="auto"/>
              <w:left w:val="single" w:sz="4" w:space="0" w:color="auto"/>
              <w:bottom w:val="single" w:sz="12" w:space="0" w:color="auto"/>
              <w:right w:val="single" w:sz="12" w:space="0" w:color="auto"/>
            </w:tcBorders>
            <w:vAlign w:val="center"/>
            <w:hideMark/>
          </w:tcPr>
          <w:p w14:paraId="199B22B2" w14:textId="77777777" w:rsidR="004B1509" w:rsidRPr="004B1509" w:rsidRDefault="004B1509" w:rsidP="00553004">
            <w:pPr>
              <w:jc w:val="center"/>
              <w:rPr>
                <w:rFonts w:eastAsia="Calibri"/>
                <w:szCs w:val="22"/>
              </w:rPr>
            </w:pPr>
          </w:p>
        </w:tc>
      </w:tr>
      <w:tr w:rsidR="004B1509" w:rsidRPr="004B1509" w14:paraId="69195F71" w14:textId="77777777" w:rsidTr="009765B0">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563392F3" w14:textId="77777777" w:rsidR="004B1509" w:rsidRPr="004B1509" w:rsidRDefault="004B1509" w:rsidP="00553004">
            <w:pPr>
              <w:tabs>
                <w:tab w:val="center" w:pos="4819"/>
                <w:tab w:val="right" w:pos="9638"/>
              </w:tabs>
              <w:rPr>
                <w:rFonts w:eastAsia="Calibri"/>
                <w:i/>
                <w:iCs/>
                <w:szCs w:val="22"/>
              </w:rPr>
            </w:pPr>
            <w:r w:rsidRPr="004B1509">
              <w:rPr>
                <w:rFonts w:eastAsia="Calibri"/>
                <w:i/>
                <w:iCs/>
                <w:szCs w:val="22"/>
              </w:rPr>
              <w:t>1.</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139959CF" w14:textId="77777777" w:rsidR="004B1509" w:rsidRPr="004B1509" w:rsidRDefault="004B1509" w:rsidP="00553004">
            <w:pPr>
              <w:rPr>
                <w:rFonts w:eastAsia="Calibri"/>
                <w:i/>
                <w:iCs/>
                <w:szCs w:val="22"/>
              </w:rPr>
            </w:pPr>
            <w:r w:rsidRPr="004B1509">
              <w:rPr>
                <w:rFonts w:eastAsia="Calibri"/>
                <w:i/>
                <w:iCs/>
                <w:szCs w:val="22"/>
              </w:rPr>
              <w:t>ANYKŠČIŲ MIESTAS:</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7D171264" w14:textId="487CED5C" w:rsidR="004B1509" w:rsidRPr="004B1509" w:rsidRDefault="00E966C0" w:rsidP="00553004">
            <w:pPr>
              <w:jc w:val="right"/>
              <w:rPr>
                <w:rFonts w:eastAsia="Calibri"/>
                <w:bCs/>
                <w:i/>
                <w:iCs/>
                <w:szCs w:val="22"/>
                <w:lang w:val="en-US"/>
              </w:rPr>
            </w:pPr>
            <w:r>
              <w:rPr>
                <w:rFonts w:eastAsia="Calibri"/>
                <w:bCs/>
                <w:i/>
                <w:iCs/>
                <w:szCs w:val="22"/>
                <w:lang w:val="en-US"/>
              </w:rPr>
              <w:t>54 566</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9298F5E" w14:textId="26FF64D2" w:rsidR="004B1509" w:rsidRPr="004B1509" w:rsidRDefault="00E966C0" w:rsidP="00553004">
            <w:pPr>
              <w:jc w:val="right"/>
              <w:rPr>
                <w:rFonts w:eastAsia="Calibri"/>
                <w:bCs/>
                <w:i/>
                <w:iCs/>
                <w:szCs w:val="22"/>
              </w:rPr>
            </w:pPr>
            <w:r>
              <w:rPr>
                <w:rFonts w:eastAsia="Calibri"/>
                <w:bCs/>
                <w:i/>
                <w:iCs/>
                <w:szCs w:val="22"/>
              </w:rPr>
              <w:t>46 123</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A6E11E4" w14:textId="4D7DA316" w:rsidR="004B1509" w:rsidRPr="004B1509" w:rsidRDefault="00E966C0" w:rsidP="00553004">
            <w:pPr>
              <w:jc w:val="right"/>
              <w:rPr>
                <w:rFonts w:eastAsia="Calibri"/>
                <w:bCs/>
                <w:i/>
                <w:iCs/>
                <w:szCs w:val="22"/>
              </w:rPr>
            </w:pPr>
            <w:r>
              <w:rPr>
                <w:rFonts w:eastAsia="Calibri"/>
                <w:bCs/>
                <w:i/>
                <w:iCs/>
                <w:szCs w:val="22"/>
              </w:rPr>
              <w:t>7 303</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BB144B2" w14:textId="46624E53" w:rsidR="004B1509" w:rsidRPr="004B1509" w:rsidRDefault="00E966C0" w:rsidP="00553004">
            <w:pPr>
              <w:jc w:val="right"/>
              <w:rPr>
                <w:rFonts w:eastAsia="Calibri"/>
                <w:bCs/>
                <w:i/>
                <w:iCs/>
                <w:szCs w:val="22"/>
              </w:rPr>
            </w:pPr>
            <w:r>
              <w:rPr>
                <w:rFonts w:eastAsia="Calibri"/>
                <w:bCs/>
                <w:i/>
                <w:iCs/>
                <w:szCs w:val="22"/>
              </w:rPr>
              <w:t>1 140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AA55DF1" w14:textId="77777777" w:rsidR="004B1509" w:rsidRPr="004B1509" w:rsidRDefault="004B1509" w:rsidP="00553004">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1511DB5E" w14:textId="77777777" w:rsidR="004B1509" w:rsidRPr="004B1509" w:rsidRDefault="004B1509" w:rsidP="00553004">
            <w:pPr>
              <w:jc w:val="center"/>
              <w:rPr>
                <w:rFonts w:eastAsia="Calibri"/>
                <w:i/>
                <w:iCs/>
                <w:szCs w:val="22"/>
              </w:rPr>
            </w:pPr>
          </w:p>
        </w:tc>
      </w:tr>
      <w:tr w:rsidR="004B1509" w:rsidRPr="004B1509" w14:paraId="321F4A10" w14:textId="77777777" w:rsidTr="009765B0">
        <w:tc>
          <w:tcPr>
            <w:tcW w:w="960" w:type="dxa"/>
            <w:tcBorders>
              <w:top w:val="single" w:sz="4" w:space="0" w:color="auto"/>
              <w:left w:val="single" w:sz="12" w:space="0" w:color="auto"/>
              <w:bottom w:val="single" w:sz="4" w:space="0" w:color="auto"/>
              <w:right w:val="single" w:sz="4" w:space="0" w:color="auto"/>
            </w:tcBorders>
            <w:shd w:val="clear" w:color="auto" w:fill="FFFFFF"/>
            <w:vAlign w:val="center"/>
          </w:tcPr>
          <w:p w14:paraId="0D6F5808" w14:textId="77777777" w:rsidR="004B1509" w:rsidRPr="004B1509" w:rsidRDefault="004B1509" w:rsidP="00553004">
            <w:pPr>
              <w:numPr>
                <w:ilvl w:val="0"/>
                <w:numId w:val="1"/>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90E68E" w14:textId="77777777" w:rsidR="004B1509" w:rsidRPr="004B1509" w:rsidRDefault="004B1509" w:rsidP="00553004">
            <w:pPr>
              <w:rPr>
                <w:rFonts w:eastAsia="Calibri"/>
                <w:i/>
                <w:iCs/>
                <w:szCs w:val="22"/>
              </w:rPr>
            </w:pPr>
            <w:r w:rsidRPr="004B1509">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14:paraId="68E9792D" w14:textId="0A0D266F" w:rsidR="004B1509" w:rsidRPr="002E48D3" w:rsidRDefault="00E966C0" w:rsidP="00553004">
            <w:pPr>
              <w:jc w:val="right"/>
              <w:rPr>
                <w:rFonts w:eastAsia="Calibri"/>
                <w:i/>
                <w:iCs/>
                <w:szCs w:val="22"/>
                <w:lang w:val="en-US"/>
              </w:rPr>
            </w:pPr>
            <w:r>
              <w:rPr>
                <w:rFonts w:eastAsia="Calibri"/>
                <w:i/>
                <w:iCs/>
                <w:szCs w:val="22"/>
                <w:lang w:val="en-US"/>
              </w:rPr>
              <w:t>46 473</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5FDA97E6" w14:textId="55122036" w:rsidR="004B1509" w:rsidRPr="004B1509" w:rsidRDefault="00E966C0" w:rsidP="00553004">
            <w:pPr>
              <w:jc w:val="right"/>
              <w:rPr>
                <w:rFonts w:eastAsia="Calibri"/>
                <w:i/>
                <w:iCs/>
                <w:szCs w:val="22"/>
              </w:rPr>
            </w:pPr>
            <w:r>
              <w:rPr>
                <w:rFonts w:eastAsia="Calibri"/>
                <w:i/>
                <w:iCs/>
                <w:szCs w:val="22"/>
              </w:rPr>
              <w:t>42 480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6002499D" w14:textId="1020465E" w:rsidR="004B1509" w:rsidRPr="004B1509" w:rsidRDefault="00E966C0" w:rsidP="00553004">
            <w:pPr>
              <w:jc w:val="right"/>
              <w:rPr>
                <w:rFonts w:eastAsia="Calibri"/>
                <w:i/>
                <w:iCs/>
                <w:szCs w:val="22"/>
              </w:rPr>
            </w:pPr>
            <w:r>
              <w:rPr>
                <w:rFonts w:eastAsia="Calibri"/>
                <w:i/>
                <w:iCs/>
                <w:szCs w:val="22"/>
              </w:rPr>
              <w:t>2 992</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52CEFDED" w14:textId="53918F76" w:rsidR="004B1509" w:rsidRPr="004B1509" w:rsidRDefault="00E966C0" w:rsidP="00553004">
            <w:pPr>
              <w:jc w:val="right"/>
              <w:rPr>
                <w:rFonts w:eastAsia="Calibri"/>
                <w:bCs/>
                <w:i/>
                <w:iCs/>
                <w:szCs w:val="22"/>
              </w:rPr>
            </w:pPr>
            <w:r>
              <w:rPr>
                <w:rFonts w:eastAsia="Calibri"/>
                <w:bCs/>
                <w:i/>
                <w:iCs/>
                <w:szCs w:val="22"/>
              </w:rPr>
              <w:t>1 001</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69F04A88" w14:textId="77777777" w:rsidR="004B1509" w:rsidRPr="004B1509" w:rsidRDefault="004B1509"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426830A7" w14:textId="77777777" w:rsidR="004B1509" w:rsidRPr="004B1509" w:rsidRDefault="004B1509" w:rsidP="00553004">
            <w:pPr>
              <w:jc w:val="center"/>
              <w:rPr>
                <w:rFonts w:eastAsia="Calibri"/>
                <w:bCs/>
                <w:i/>
                <w:iCs/>
                <w:szCs w:val="22"/>
              </w:rPr>
            </w:pPr>
          </w:p>
        </w:tc>
      </w:tr>
      <w:tr w:rsidR="004B1509" w:rsidRPr="004B1509" w14:paraId="06876AE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5692804" w14:textId="77777777" w:rsidR="004B1509" w:rsidRPr="004B1509"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312A58" w14:textId="77777777" w:rsidR="004B1509" w:rsidRPr="004B1509" w:rsidRDefault="004B1509" w:rsidP="00553004">
            <w:pPr>
              <w:rPr>
                <w:rFonts w:eastAsia="Calibri"/>
                <w:szCs w:val="22"/>
              </w:rPr>
            </w:pPr>
            <w:r w:rsidRPr="004B1509">
              <w:rPr>
                <w:rFonts w:eastAsia="Calibri"/>
                <w:szCs w:val="22"/>
              </w:rPr>
              <w:t>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326CC7" w14:textId="77777777" w:rsidR="004B1509" w:rsidRPr="004B1509" w:rsidRDefault="004B1509" w:rsidP="00553004">
            <w:pPr>
              <w:rPr>
                <w:rFonts w:eastAsia="Calibri"/>
                <w:szCs w:val="22"/>
              </w:rPr>
            </w:pPr>
            <w:r w:rsidRPr="004B1509">
              <w:rPr>
                <w:rFonts w:eastAsia="Calibri"/>
                <w:szCs w:val="22"/>
              </w:rPr>
              <w:t>Anykštos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C83DCF7" w14:textId="77777777" w:rsidR="004B1509" w:rsidRPr="004B1509" w:rsidRDefault="004B1509" w:rsidP="00553004">
            <w:pPr>
              <w:jc w:val="right"/>
              <w:rPr>
                <w:rFonts w:eastAsia="Calibri"/>
                <w:bCs/>
                <w:szCs w:val="22"/>
                <w:lang w:eastAsia="lt-LT"/>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0E54C" w14:textId="77777777" w:rsidR="004B1509" w:rsidRPr="004B1509" w:rsidRDefault="004B1509" w:rsidP="00553004">
            <w:pPr>
              <w:jc w:val="right"/>
              <w:rPr>
                <w:rFonts w:eastAsia="Calibri"/>
                <w:bCs/>
                <w:szCs w:val="22"/>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947F0" w14:textId="77777777" w:rsidR="004B1509" w:rsidRPr="004B1509" w:rsidRDefault="004B1509"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985ED" w14:textId="77777777" w:rsidR="004B1509" w:rsidRPr="004B1509" w:rsidRDefault="004B1509"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3905E"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D633A0" w14:textId="77777777" w:rsidR="004B1509" w:rsidRPr="004B1509" w:rsidRDefault="004B1509" w:rsidP="00553004">
            <w:pPr>
              <w:jc w:val="center"/>
              <w:rPr>
                <w:rFonts w:eastAsia="Calibri"/>
                <w:bCs/>
                <w:szCs w:val="22"/>
              </w:rPr>
            </w:pPr>
            <w:r w:rsidRPr="004B1509">
              <w:rPr>
                <w:rFonts w:eastAsia="Calibri"/>
                <w:bCs/>
                <w:szCs w:val="22"/>
              </w:rPr>
              <w:t>3497-2029-1014</w:t>
            </w:r>
          </w:p>
        </w:tc>
      </w:tr>
      <w:tr w:rsidR="004B1509" w:rsidRPr="004B1509" w14:paraId="29C363B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41DCBDC" w14:textId="77777777" w:rsidR="004B1509" w:rsidRPr="004B1509"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226E85" w14:textId="77777777" w:rsidR="004B1509" w:rsidRPr="004B1509" w:rsidRDefault="004B1509" w:rsidP="00553004">
            <w:pPr>
              <w:rPr>
                <w:rFonts w:eastAsia="Calibri"/>
                <w:szCs w:val="22"/>
              </w:rPr>
            </w:pPr>
            <w:r w:rsidRPr="004B1509">
              <w:rPr>
                <w:rFonts w:eastAsia="Calibri"/>
                <w:szCs w:val="22"/>
              </w:rPr>
              <w:t>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F6B59E" w14:textId="77777777" w:rsidR="004B1509" w:rsidRPr="004B1509" w:rsidRDefault="004B1509" w:rsidP="00553004">
            <w:pPr>
              <w:rPr>
                <w:rFonts w:eastAsia="Calibri"/>
                <w:szCs w:val="22"/>
              </w:rPr>
            </w:pPr>
            <w:r w:rsidRPr="004B1509">
              <w:rPr>
                <w:rFonts w:eastAsia="Calibri"/>
                <w:szCs w:val="22"/>
              </w:rPr>
              <w:t>Aušros 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A224F2" w14:textId="77777777" w:rsidR="004B1509" w:rsidRPr="004B1509" w:rsidRDefault="004B1509" w:rsidP="00553004">
            <w:pPr>
              <w:jc w:val="right"/>
              <w:rPr>
                <w:rFonts w:eastAsia="Calibri"/>
                <w:bCs/>
                <w:szCs w:val="22"/>
                <w:lang w:eastAsia="lt-LT"/>
              </w:rPr>
            </w:pPr>
            <w:r w:rsidRPr="004B1509">
              <w:rPr>
                <w:rFonts w:eastAsia="Calibri"/>
                <w:bCs/>
                <w:szCs w:val="22"/>
              </w:rPr>
              <w:t>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03AC0" w14:textId="77777777" w:rsidR="004B1509" w:rsidRPr="004B1509" w:rsidRDefault="004B1509" w:rsidP="00553004">
            <w:pPr>
              <w:jc w:val="right"/>
              <w:rPr>
                <w:rFonts w:eastAsia="Calibri"/>
                <w:bCs/>
                <w:szCs w:val="22"/>
              </w:rPr>
            </w:pPr>
            <w:r w:rsidRPr="004B1509">
              <w:rPr>
                <w:rFonts w:eastAsia="Calibri"/>
                <w:bCs/>
                <w:szCs w:val="22"/>
              </w:rPr>
              <w:t>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A9245" w14:textId="77777777" w:rsidR="004B1509" w:rsidRPr="004B1509" w:rsidRDefault="004B1509"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A3596" w14:textId="77777777" w:rsidR="004B1509" w:rsidRPr="004B1509" w:rsidRDefault="004B1509"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69123"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7AB6CB" w14:textId="77777777" w:rsidR="004B1509" w:rsidRPr="004B1509" w:rsidRDefault="004B1509" w:rsidP="00553004">
            <w:pPr>
              <w:jc w:val="center"/>
              <w:rPr>
                <w:rFonts w:eastAsia="Calibri"/>
                <w:bCs/>
                <w:szCs w:val="22"/>
              </w:rPr>
            </w:pPr>
            <w:r w:rsidRPr="004B1509">
              <w:rPr>
                <w:rFonts w:eastAsia="Calibri"/>
                <w:bCs/>
                <w:szCs w:val="22"/>
              </w:rPr>
              <w:t>4400-1175-1345</w:t>
            </w:r>
          </w:p>
        </w:tc>
      </w:tr>
      <w:tr w:rsidR="00803D0A" w:rsidRPr="00803D0A" w14:paraId="5D54FA96" w14:textId="77777777" w:rsidTr="009765B0">
        <w:trPr>
          <w:trHeight w:val="562"/>
        </w:trPr>
        <w:tc>
          <w:tcPr>
            <w:tcW w:w="960" w:type="dxa"/>
            <w:tcBorders>
              <w:top w:val="single" w:sz="4" w:space="0" w:color="auto"/>
              <w:left w:val="single" w:sz="12" w:space="0" w:color="auto"/>
              <w:right w:val="single" w:sz="4" w:space="0" w:color="auto"/>
            </w:tcBorders>
            <w:vAlign w:val="center"/>
          </w:tcPr>
          <w:p w14:paraId="47D602E8" w14:textId="77777777" w:rsidR="00ED4E9B" w:rsidRPr="00803D0A" w:rsidRDefault="00ED4E9B"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right w:val="single" w:sz="4" w:space="0" w:color="auto"/>
            </w:tcBorders>
            <w:vAlign w:val="center"/>
            <w:hideMark/>
          </w:tcPr>
          <w:p w14:paraId="783A4F6D" w14:textId="77777777" w:rsidR="00ED4E9B" w:rsidRPr="00803D0A" w:rsidRDefault="00ED4E9B" w:rsidP="00553004">
            <w:pPr>
              <w:rPr>
                <w:rFonts w:eastAsia="Calibri"/>
                <w:szCs w:val="22"/>
              </w:rPr>
            </w:pPr>
            <w:r w:rsidRPr="00803D0A">
              <w:rPr>
                <w:rFonts w:eastAsia="Calibri"/>
                <w:szCs w:val="22"/>
              </w:rPr>
              <w:t>3AM</w:t>
            </w:r>
          </w:p>
        </w:tc>
        <w:tc>
          <w:tcPr>
            <w:tcW w:w="4412" w:type="dxa"/>
            <w:tcBorders>
              <w:top w:val="single" w:sz="4" w:space="0" w:color="auto"/>
              <w:left w:val="single" w:sz="4" w:space="0" w:color="auto"/>
              <w:right w:val="single" w:sz="4" w:space="0" w:color="auto"/>
            </w:tcBorders>
            <w:vAlign w:val="center"/>
            <w:hideMark/>
          </w:tcPr>
          <w:p w14:paraId="7005FDEF" w14:textId="77777777" w:rsidR="00ED4E9B" w:rsidRPr="00803D0A" w:rsidRDefault="00ED4E9B" w:rsidP="00553004">
            <w:pPr>
              <w:rPr>
                <w:rFonts w:eastAsia="Calibri"/>
                <w:szCs w:val="22"/>
              </w:rPr>
            </w:pPr>
            <w:r w:rsidRPr="00803D0A">
              <w:rPr>
                <w:rFonts w:eastAsia="Calibri"/>
                <w:szCs w:val="22"/>
              </w:rPr>
              <w:t>Ažupiečių g.</w:t>
            </w:r>
          </w:p>
        </w:tc>
        <w:tc>
          <w:tcPr>
            <w:tcW w:w="1147" w:type="dxa"/>
            <w:tcBorders>
              <w:top w:val="single" w:sz="4" w:space="0" w:color="auto"/>
              <w:left w:val="single" w:sz="4" w:space="0" w:color="auto"/>
              <w:right w:val="single" w:sz="4" w:space="0" w:color="auto"/>
            </w:tcBorders>
            <w:vAlign w:val="center"/>
            <w:hideMark/>
          </w:tcPr>
          <w:p w14:paraId="30EBA50C" w14:textId="6870841D" w:rsidR="00ED4E9B" w:rsidRPr="00803D0A" w:rsidRDefault="00ED4E9B" w:rsidP="00553004">
            <w:pPr>
              <w:jc w:val="right"/>
              <w:rPr>
                <w:rFonts w:eastAsia="Calibri"/>
                <w:szCs w:val="22"/>
                <w:lang w:eastAsia="lt-LT"/>
              </w:rPr>
            </w:pPr>
            <w:r w:rsidRPr="00803D0A">
              <w:rPr>
                <w:rFonts w:eastAsia="Calibri"/>
                <w:szCs w:val="22"/>
              </w:rPr>
              <w:t>670</w:t>
            </w:r>
          </w:p>
        </w:tc>
        <w:tc>
          <w:tcPr>
            <w:tcW w:w="1133" w:type="dxa"/>
            <w:tcBorders>
              <w:top w:val="single" w:sz="4" w:space="0" w:color="auto"/>
              <w:left w:val="single" w:sz="4" w:space="0" w:color="auto"/>
              <w:right w:val="single" w:sz="4" w:space="0" w:color="auto"/>
            </w:tcBorders>
            <w:vAlign w:val="center"/>
            <w:hideMark/>
          </w:tcPr>
          <w:p w14:paraId="5B279480" w14:textId="3F8933B6" w:rsidR="00ED4E9B" w:rsidRPr="00803D0A" w:rsidRDefault="00ED4E9B" w:rsidP="00553004">
            <w:pPr>
              <w:jc w:val="right"/>
              <w:rPr>
                <w:rFonts w:eastAsia="Calibri"/>
                <w:szCs w:val="22"/>
              </w:rPr>
            </w:pPr>
            <w:r w:rsidRPr="00803D0A">
              <w:rPr>
                <w:rFonts w:eastAsia="Calibri"/>
                <w:szCs w:val="22"/>
              </w:rPr>
              <w:t> 670</w:t>
            </w:r>
          </w:p>
        </w:tc>
        <w:tc>
          <w:tcPr>
            <w:tcW w:w="1133" w:type="dxa"/>
            <w:tcBorders>
              <w:top w:val="single" w:sz="4" w:space="0" w:color="auto"/>
              <w:left w:val="single" w:sz="4" w:space="0" w:color="auto"/>
              <w:right w:val="single" w:sz="4" w:space="0" w:color="auto"/>
            </w:tcBorders>
            <w:vAlign w:val="center"/>
            <w:hideMark/>
          </w:tcPr>
          <w:p w14:paraId="1878D5DC" w14:textId="77777777" w:rsidR="00ED4E9B" w:rsidRPr="00803D0A" w:rsidRDefault="00ED4E9B"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right w:val="single" w:sz="4" w:space="0" w:color="auto"/>
            </w:tcBorders>
            <w:vAlign w:val="center"/>
            <w:hideMark/>
          </w:tcPr>
          <w:p w14:paraId="6EB106DA" w14:textId="77777777" w:rsidR="00ED4E9B" w:rsidRPr="00803D0A" w:rsidRDefault="00ED4E9B"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right w:val="single" w:sz="4" w:space="0" w:color="auto"/>
            </w:tcBorders>
            <w:vAlign w:val="center"/>
            <w:hideMark/>
          </w:tcPr>
          <w:p w14:paraId="7CACCD62" w14:textId="77777777" w:rsidR="00ED4E9B" w:rsidRPr="00803D0A" w:rsidRDefault="00ED4E9B" w:rsidP="00553004">
            <w:pPr>
              <w:jc w:val="center"/>
              <w:rPr>
                <w:rFonts w:eastAsia="Calibri"/>
                <w:szCs w:val="22"/>
              </w:rPr>
            </w:pPr>
            <w:r w:rsidRPr="00803D0A">
              <w:rPr>
                <w:rFonts w:eastAsia="Calibri"/>
                <w:szCs w:val="22"/>
              </w:rPr>
              <w:t>D</w:t>
            </w:r>
          </w:p>
          <w:p w14:paraId="1860C04D" w14:textId="0C502762" w:rsidR="00ED4E9B" w:rsidRPr="00803D0A" w:rsidRDefault="00ED4E9B"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right w:val="single" w:sz="12" w:space="0" w:color="auto"/>
            </w:tcBorders>
            <w:vAlign w:val="center"/>
            <w:hideMark/>
          </w:tcPr>
          <w:p w14:paraId="39088D01" w14:textId="77777777" w:rsidR="00ED4E9B" w:rsidRPr="00803D0A" w:rsidRDefault="00ED4E9B" w:rsidP="00553004">
            <w:pPr>
              <w:jc w:val="center"/>
              <w:rPr>
                <w:rFonts w:eastAsia="Calibri"/>
                <w:szCs w:val="22"/>
              </w:rPr>
            </w:pPr>
            <w:r w:rsidRPr="00803D0A">
              <w:rPr>
                <w:rFonts w:eastAsia="Calibri"/>
                <w:szCs w:val="22"/>
              </w:rPr>
              <w:t>4400-5036-5294</w:t>
            </w:r>
          </w:p>
          <w:p w14:paraId="52BDFB0D" w14:textId="18162786" w:rsidR="00ED4E9B" w:rsidRPr="00803D0A" w:rsidRDefault="00ED4E9B" w:rsidP="00553004">
            <w:pPr>
              <w:jc w:val="center"/>
              <w:rPr>
                <w:rFonts w:eastAsia="Calibri"/>
                <w:szCs w:val="22"/>
              </w:rPr>
            </w:pPr>
            <w:r w:rsidRPr="00803D0A">
              <w:rPr>
                <w:rFonts w:eastAsia="Calibri"/>
                <w:szCs w:val="22"/>
              </w:rPr>
              <w:t>4400-0988-2255</w:t>
            </w:r>
          </w:p>
        </w:tc>
      </w:tr>
      <w:tr w:rsidR="00C12B41" w:rsidRPr="00C12B41" w14:paraId="70AAFC57" w14:textId="77777777" w:rsidTr="009765B0">
        <w:trPr>
          <w:trHeight w:val="1150"/>
        </w:trPr>
        <w:tc>
          <w:tcPr>
            <w:tcW w:w="960" w:type="dxa"/>
            <w:tcBorders>
              <w:top w:val="single" w:sz="4" w:space="0" w:color="auto"/>
              <w:left w:val="single" w:sz="12" w:space="0" w:color="auto"/>
              <w:bottom w:val="single" w:sz="4" w:space="0" w:color="auto"/>
              <w:right w:val="single" w:sz="4" w:space="0" w:color="auto"/>
            </w:tcBorders>
            <w:vAlign w:val="center"/>
          </w:tcPr>
          <w:p w14:paraId="201E36AB" w14:textId="77777777" w:rsidR="004B1509" w:rsidRPr="00C12B41"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4005C" w14:textId="77777777" w:rsidR="004B1509" w:rsidRPr="00C12B41" w:rsidRDefault="004B1509" w:rsidP="00553004">
            <w:pPr>
              <w:rPr>
                <w:rFonts w:eastAsia="Calibri"/>
                <w:szCs w:val="22"/>
              </w:rPr>
            </w:pPr>
            <w:r w:rsidRPr="00C12B41">
              <w:rPr>
                <w:rFonts w:eastAsia="Calibri"/>
                <w:szCs w:val="22"/>
              </w:rPr>
              <w:t>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2E92C6" w14:textId="77777777" w:rsidR="004B1509" w:rsidRPr="00C12B41" w:rsidRDefault="004B1509" w:rsidP="00553004">
            <w:pPr>
              <w:rPr>
                <w:rFonts w:eastAsia="Calibri"/>
                <w:szCs w:val="22"/>
              </w:rPr>
            </w:pPr>
            <w:r w:rsidRPr="00C12B41">
              <w:rPr>
                <w:rFonts w:eastAsia="Calibri"/>
                <w:szCs w:val="22"/>
              </w:rPr>
              <w:t>Jono Basanavičiaus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C1AF76" w14:textId="24298623" w:rsidR="004B1509" w:rsidRPr="00C12B41" w:rsidRDefault="00325C56" w:rsidP="00553004">
            <w:pPr>
              <w:jc w:val="right"/>
              <w:rPr>
                <w:rFonts w:eastAsia="Calibri"/>
                <w:szCs w:val="22"/>
                <w:lang w:eastAsia="lt-LT"/>
              </w:rPr>
            </w:pPr>
            <w:r w:rsidRPr="00C12B41">
              <w:rPr>
                <w:rFonts w:eastAsia="Calibri"/>
                <w:szCs w:val="22"/>
              </w:rPr>
              <w:t xml:space="preserve"> 2470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533B0" w14:textId="680BA55C" w:rsidR="004B1509" w:rsidRPr="00C12B41" w:rsidRDefault="00325C56" w:rsidP="00553004">
            <w:pPr>
              <w:jc w:val="right"/>
              <w:rPr>
                <w:rFonts w:eastAsia="Calibri"/>
                <w:szCs w:val="22"/>
              </w:rPr>
            </w:pPr>
            <w:r w:rsidRPr="00C12B41">
              <w:rPr>
                <w:rFonts w:eastAsia="Calibri"/>
                <w:szCs w:val="22"/>
              </w:rPr>
              <w:t>2470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C970C" w14:textId="77777777" w:rsidR="004B1509" w:rsidRPr="00C12B41" w:rsidRDefault="004B1509" w:rsidP="00553004">
            <w:pPr>
              <w:jc w:val="right"/>
              <w:rPr>
                <w:rFonts w:eastAsia="Calibri"/>
                <w:szCs w:val="22"/>
              </w:rPr>
            </w:pPr>
            <w:r w:rsidRPr="00C12B4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4B4C00" w14:textId="77777777" w:rsidR="004B1509" w:rsidRPr="00C12B41" w:rsidRDefault="004B1509" w:rsidP="00553004">
            <w:pPr>
              <w:jc w:val="right"/>
              <w:rPr>
                <w:rFonts w:eastAsia="Calibri"/>
                <w:szCs w:val="22"/>
              </w:rPr>
            </w:pPr>
            <w:r w:rsidRPr="00C12B4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AF6F06" w14:textId="77777777" w:rsidR="004B1509" w:rsidRPr="00C12B41" w:rsidRDefault="004B1509" w:rsidP="00553004">
            <w:pPr>
              <w:jc w:val="center"/>
              <w:rPr>
                <w:rFonts w:eastAsia="Calibri"/>
                <w:szCs w:val="22"/>
              </w:rPr>
            </w:pPr>
            <w:r w:rsidRPr="00C12B41">
              <w:rPr>
                <w:rFonts w:eastAsia="Calibri"/>
                <w:szCs w:val="22"/>
              </w:rPr>
              <w:t>C</w:t>
            </w:r>
          </w:p>
          <w:p w14:paraId="7C42F68B" w14:textId="77777777" w:rsidR="004B1509" w:rsidRPr="00C12B41" w:rsidRDefault="004B1509" w:rsidP="00553004">
            <w:pPr>
              <w:jc w:val="center"/>
              <w:rPr>
                <w:rFonts w:eastAsia="Calibri"/>
                <w:szCs w:val="22"/>
              </w:rPr>
            </w:pPr>
            <w:r w:rsidRPr="00C12B41">
              <w:rPr>
                <w:rFonts w:eastAsia="Calibri"/>
                <w:szCs w:val="22"/>
              </w:rPr>
              <w:t>D</w:t>
            </w:r>
          </w:p>
          <w:p w14:paraId="2FF929A2" w14:textId="77777777" w:rsidR="004B1509" w:rsidRPr="00C12B41" w:rsidRDefault="004B1509" w:rsidP="00553004">
            <w:pPr>
              <w:jc w:val="center"/>
              <w:rPr>
                <w:rFonts w:eastAsia="Calibri"/>
                <w:szCs w:val="22"/>
              </w:rPr>
            </w:pPr>
            <w:r w:rsidRPr="00C12B41">
              <w:rPr>
                <w:rFonts w:eastAsia="Calibri"/>
                <w:szCs w:val="22"/>
              </w:rPr>
              <w:t>D</w:t>
            </w:r>
          </w:p>
          <w:p w14:paraId="2D228A8F" w14:textId="77777777" w:rsidR="004B1509" w:rsidRPr="00C12B41" w:rsidRDefault="004B1509" w:rsidP="00553004">
            <w:pPr>
              <w:jc w:val="center"/>
              <w:rPr>
                <w:rFonts w:eastAsia="Calibri"/>
                <w:szCs w:val="22"/>
              </w:rPr>
            </w:pPr>
            <w:r w:rsidRPr="00C12B41">
              <w:rPr>
                <w:rFonts w:eastAsia="Calibri"/>
                <w:szCs w:val="22"/>
              </w:rPr>
              <w:t>D</w:t>
            </w:r>
          </w:p>
          <w:p w14:paraId="04BEFE80" w14:textId="212A691E" w:rsidR="00325C56" w:rsidRPr="00C12B41" w:rsidRDefault="00325C56" w:rsidP="00553004">
            <w:pPr>
              <w:jc w:val="center"/>
              <w:rPr>
                <w:rFonts w:eastAsia="Calibri"/>
                <w:szCs w:val="22"/>
              </w:rPr>
            </w:pPr>
            <w:r w:rsidRPr="00C12B4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46E925" w14:textId="77777777" w:rsidR="004B1509" w:rsidRPr="00B03C33" w:rsidRDefault="004B1509" w:rsidP="00553004">
            <w:pPr>
              <w:jc w:val="center"/>
              <w:rPr>
                <w:rFonts w:eastAsia="Calibri"/>
                <w:szCs w:val="22"/>
              </w:rPr>
            </w:pPr>
            <w:r w:rsidRPr="00B03C33">
              <w:rPr>
                <w:rFonts w:eastAsia="Calibri"/>
                <w:szCs w:val="22"/>
              </w:rPr>
              <w:t>4400-1979-5710 4400-2112-5006 4400-3935-7823 4400-3949-3570</w:t>
            </w:r>
          </w:p>
          <w:p w14:paraId="2E363564" w14:textId="5B46A4E1" w:rsidR="00325C56" w:rsidRPr="00B03C33" w:rsidRDefault="00325C56" w:rsidP="00553004">
            <w:pPr>
              <w:jc w:val="center"/>
              <w:rPr>
                <w:rFonts w:eastAsia="Calibri"/>
                <w:szCs w:val="22"/>
              </w:rPr>
            </w:pPr>
            <w:r w:rsidRPr="00B03C33">
              <w:rPr>
                <w:rFonts w:eastAsia="Calibri"/>
                <w:szCs w:val="22"/>
              </w:rPr>
              <w:t>4400-6435-1180</w:t>
            </w:r>
          </w:p>
        </w:tc>
      </w:tr>
      <w:tr w:rsidR="00803D0A" w:rsidRPr="00803D0A" w14:paraId="2687244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A9F8C97"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E167C8" w14:textId="77777777" w:rsidR="004B1509" w:rsidRPr="00803D0A" w:rsidRDefault="004B1509" w:rsidP="00553004">
            <w:pPr>
              <w:rPr>
                <w:rFonts w:eastAsia="Calibri"/>
                <w:szCs w:val="22"/>
              </w:rPr>
            </w:pPr>
            <w:r w:rsidRPr="00803D0A">
              <w:rPr>
                <w:rFonts w:eastAsia="Calibri"/>
                <w:szCs w:val="22"/>
              </w:rPr>
              <w:t>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571EDA" w14:textId="77777777" w:rsidR="004B1509" w:rsidRPr="00803D0A" w:rsidRDefault="004B1509" w:rsidP="00553004">
            <w:pPr>
              <w:rPr>
                <w:rFonts w:eastAsia="Calibri"/>
                <w:szCs w:val="22"/>
              </w:rPr>
            </w:pPr>
            <w:r w:rsidRPr="00803D0A">
              <w:rPr>
                <w:rFonts w:eastAsia="Calibri"/>
                <w:szCs w:val="22"/>
              </w:rPr>
              <w:t>Bičionių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4757B4" w14:textId="77777777" w:rsidR="004B1509" w:rsidRPr="00803D0A" w:rsidRDefault="004B1509" w:rsidP="00553004">
            <w:pPr>
              <w:jc w:val="right"/>
              <w:rPr>
                <w:rFonts w:eastAsia="Calibri"/>
                <w:szCs w:val="22"/>
                <w:lang w:eastAsia="lt-LT"/>
              </w:rPr>
            </w:pPr>
            <w:r w:rsidRPr="00803D0A">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C6B4F"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AD8426" w14:textId="77777777" w:rsidR="004B1509" w:rsidRPr="00803D0A" w:rsidRDefault="004B1509" w:rsidP="00553004">
            <w:pPr>
              <w:jc w:val="right"/>
              <w:rPr>
                <w:rFonts w:eastAsia="Calibri"/>
                <w:szCs w:val="22"/>
              </w:rPr>
            </w:pPr>
            <w:r w:rsidRPr="00803D0A">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3867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3A42D8"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233A7A" w14:textId="77777777" w:rsidR="004B1509" w:rsidRPr="00803D0A" w:rsidRDefault="004B1509" w:rsidP="00553004">
            <w:pPr>
              <w:jc w:val="center"/>
              <w:rPr>
                <w:rFonts w:eastAsia="Calibri"/>
                <w:szCs w:val="22"/>
              </w:rPr>
            </w:pPr>
            <w:r w:rsidRPr="00803D0A">
              <w:rPr>
                <w:rFonts w:eastAsia="Calibri"/>
                <w:szCs w:val="22"/>
              </w:rPr>
              <w:t>3497-2023-4017</w:t>
            </w:r>
          </w:p>
        </w:tc>
      </w:tr>
      <w:tr w:rsidR="00803D0A" w:rsidRPr="00803D0A" w14:paraId="5EAE941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8775FC"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C6153F" w14:textId="77777777" w:rsidR="004B1509" w:rsidRPr="00803D0A" w:rsidRDefault="004B1509" w:rsidP="00553004">
            <w:pPr>
              <w:rPr>
                <w:rFonts w:eastAsia="Calibri"/>
                <w:szCs w:val="22"/>
              </w:rPr>
            </w:pPr>
            <w:r w:rsidRPr="00803D0A">
              <w:rPr>
                <w:rFonts w:eastAsia="Calibri"/>
                <w:szCs w:val="22"/>
              </w:rPr>
              <w:t>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29DD6A" w14:textId="77777777" w:rsidR="004B1509" w:rsidRPr="00803D0A" w:rsidRDefault="004B1509" w:rsidP="00553004">
            <w:pPr>
              <w:rPr>
                <w:rFonts w:eastAsia="Calibri"/>
                <w:szCs w:val="22"/>
              </w:rPr>
            </w:pPr>
            <w:r w:rsidRPr="00803D0A">
              <w:rPr>
                <w:rFonts w:eastAsia="Calibri"/>
                <w:szCs w:val="22"/>
              </w:rPr>
              <w:t>Birutės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2008F1" w14:textId="77777777" w:rsidR="004B1509" w:rsidRPr="00803D0A" w:rsidRDefault="004B1509" w:rsidP="00553004">
            <w:pPr>
              <w:jc w:val="right"/>
              <w:rPr>
                <w:rFonts w:eastAsia="Calibri"/>
                <w:szCs w:val="22"/>
                <w:lang w:eastAsia="lt-LT"/>
              </w:rPr>
            </w:pPr>
            <w:r w:rsidRPr="00803D0A">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3F2CC" w14:textId="77777777" w:rsidR="004B1509" w:rsidRPr="00803D0A" w:rsidRDefault="004B1509" w:rsidP="00553004">
            <w:pPr>
              <w:jc w:val="right"/>
              <w:rPr>
                <w:rFonts w:eastAsia="Calibri"/>
                <w:szCs w:val="22"/>
              </w:rPr>
            </w:pPr>
            <w:r w:rsidRPr="00803D0A">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864FA8"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AA7D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4B0DB"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317051" w14:textId="77777777" w:rsidR="004B1509" w:rsidRPr="00803D0A" w:rsidRDefault="004B1509" w:rsidP="00553004">
            <w:pPr>
              <w:jc w:val="center"/>
              <w:rPr>
                <w:rFonts w:eastAsia="Calibri"/>
                <w:szCs w:val="22"/>
              </w:rPr>
            </w:pPr>
            <w:r w:rsidRPr="00803D0A">
              <w:rPr>
                <w:rFonts w:eastAsia="Calibri"/>
                <w:szCs w:val="22"/>
              </w:rPr>
              <w:t>3495-6012-7017</w:t>
            </w:r>
          </w:p>
        </w:tc>
      </w:tr>
      <w:tr w:rsidR="00803D0A" w:rsidRPr="00803D0A" w14:paraId="59DFBBF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A7406D4"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36D001" w14:textId="77777777" w:rsidR="004B1509" w:rsidRPr="00803D0A" w:rsidRDefault="004B1509" w:rsidP="00553004">
            <w:pPr>
              <w:rPr>
                <w:rFonts w:eastAsia="Calibri"/>
                <w:szCs w:val="22"/>
              </w:rPr>
            </w:pPr>
            <w:r w:rsidRPr="00803D0A">
              <w:rPr>
                <w:rFonts w:eastAsia="Calibri"/>
                <w:szCs w:val="22"/>
              </w:rPr>
              <w:t>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D679CC" w14:textId="77777777" w:rsidR="004B1509" w:rsidRPr="00803D0A" w:rsidRDefault="004B1509" w:rsidP="00553004">
            <w:pPr>
              <w:rPr>
                <w:rFonts w:eastAsia="Calibri"/>
                <w:szCs w:val="22"/>
              </w:rPr>
            </w:pPr>
            <w:r w:rsidRPr="00803D0A">
              <w:rPr>
                <w:rFonts w:eastAsia="Calibri"/>
                <w:szCs w:val="22"/>
              </w:rPr>
              <w:t xml:space="preserve">K. Būgos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0B733C" w14:textId="77777777" w:rsidR="004B1509" w:rsidRPr="00803D0A" w:rsidRDefault="004B1509" w:rsidP="00553004">
            <w:pPr>
              <w:jc w:val="right"/>
              <w:rPr>
                <w:rFonts w:eastAsia="Calibri"/>
                <w:szCs w:val="22"/>
                <w:lang w:eastAsia="lt-LT"/>
              </w:rPr>
            </w:pPr>
            <w:r w:rsidRPr="00803D0A">
              <w:rPr>
                <w:rFonts w:eastAsia="Calibri"/>
                <w:szCs w:val="22"/>
              </w:rPr>
              <w:t>699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08AC8" w14:textId="77777777" w:rsidR="004B1509" w:rsidRPr="00803D0A" w:rsidRDefault="004B1509" w:rsidP="00553004">
            <w:pPr>
              <w:jc w:val="right"/>
              <w:rPr>
                <w:rFonts w:eastAsia="Calibri"/>
                <w:szCs w:val="22"/>
              </w:rPr>
            </w:pPr>
            <w:r w:rsidRPr="00803D0A">
              <w:rPr>
                <w:rFonts w:eastAsia="Calibri"/>
                <w:szCs w:val="22"/>
              </w:rPr>
              <w:t>699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8E729"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8D4D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9A70D"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5A8CFF" w14:textId="77777777" w:rsidR="004B1509" w:rsidRPr="00803D0A" w:rsidRDefault="004B1509" w:rsidP="00553004">
            <w:pPr>
              <w:jc w:val="center"/>
              <w:rPr>
                <w:rFonts w:eastAsia="Calibri"/>
                <w:szCs w:val="22"/>
              </w:rPr>
            </w:pPr>
            <w:r w:rsidRPr="00803D0A">
              <w:rPr>
                <w:rFonts w:eastAsia="Calibri"/>
                <w:szCs w:val="22"/>
              </w:rPr>
              <w:t>3498-5027-1017</w:t>
            </w:r>
          </w:p>
        </w:tc>
      </w:tr>
      <w:tr w:rsidR="00803D0A" w:rsidRPr="00803D0A" w14:paraId="5705C78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73C09AA"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4BAB67" w14:textId="77777777" w:rsidR="004B1509" w:rsidRPr="00803D0A" w:rsidRDefault="004B1509" w:rsidP="00553004">
            <w:pPr>
              <w:rPr>
                <w:rFonts w:eastAsia="Calibri"/>
                <w:szCs w:val="22"/>
              </w:rPr>
            </w:pPr>
            <w:r w:rsidRPr="00803D0A">
              <w:rPr>
                <w:rFonts w:eastAsia="Calibri"/>
                <w:szCs w:val="22"/>
              </w:rPr>
              <w:t>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FB76F1" w14:textId="77777777" w:rsidR="004B1509" w:rsidRPr="00803D0A" w:rsidRDefault="004B1509" w:rsidP="00553004">
            <w:pPr>
              <w:rPr>
                <w:rFonts w:eastAsia="Calibri"/>
                <w:szCs w:val="22"/>
              </w:rPr>
            </w:pPr>
            <w:r w:rsidRPr="00803D0A">
              <w:rPr>
                <w:rFonts w:eastAsia="Calibri"/>
                <w:szCs w:val="22"/>
              </w:rPr>
              <w:t>Dariaus ir Girėno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0EE44E" w14:textId="1EF495CA" w:rsidR="004B1509" w:rsidRPr="00803D0A" w:rsidRDefault="004B1509" w:rsidP="00553004">
            <w:pPr>
              <w:jc w:val="right"/>
              <w:rPr>
                <w:rFonts w:eastAsia="Calibri"/>
                <w:szCs w:val="22"/>
                <w:lang w:eastAsia="lt-LT"/>
              </w:rPr>
            </w:pPr>
            <w:r w:rsidRPr="00803D0A">
              <w:rPr>
                <w:rFonts w:eastAsia="Calibri"/>
                <w:szCs w:val="22"/>
              </w:rPr>
              <w:t>5</w:t>
            </w:r>
            <w:r w:rsidR="003A1851" w:rsidRPr="00803D0A">
              <w:rPr>
                <w:rFonts w:eastAsia="Calibri"/>
                <w:szCs w:val="22"/>
              </w:rPr>
              <w:t>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93544" w14:textId="1563A2A2" w:rsidR="004B1509" w:rsidRPr="00803D0A" w:rsidRDefault="003A1851" w:rsidP="00553004">
            <w:pPr>
              <w:jc w:val="right"/>
              <w:rPr>
                <w:rFonts w:eastAsia="Calibri"/>
                <w:szCs w:val="22"/>
              </w:rPr>
            </w:pPr>
            <w:r w:rsidRPr="00803D0A">
              <w:rPr>
                <w:rFonts w:eastAsia="Calibri"/>
                <w:szCs w:val="22"/>
              </w:rPr>
              <w:t>508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D3CA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BDEE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32BD8"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45D4EA" w14:textId="77777777" w:rsidR="004B1509" w:rsidRPr="00803D0A" w:rsidRDefault="004B1509" w:rsidP="00553004">
            <w:pPr>
              <w:jc w:val="center"/>
              <w:rPr>
                <w:rFonts w:eastAsia="Calibri"/>
                <w:szCs w:val="22"/>
              </w:rPr>
            </w:pPr>
            <w:r w:rsidRPr="00803D0A">
              <w:rPr>
                <w:rFonts w:eastAsia="Calibri"/>
                <w:szCs w:val="22"/>
              </w:rPr>
              <w:t>3495-5013-5011</w:t>
            </w:r>
          </w:p>
        </w:tc>
      </w:tr>
      <w:tr w:rsidR="00803D0A" w:rsidRPr="00803D0A" w14:paraId="31CB609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3C3B067"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5321A7" w14:textId="77777777" w:rsidR="004B1509" w:rsidRPr="00803D0A" w:rsidRDefault="004B1509" w:rsidP="00553004">
            <w:pPr>
              <w:rPr>
                <w:rFonts w:eastAsia="Calibri"/>
                <w:szCs w:val="22"/>
              </w:rPr>
            </w:pPr>
            <w:r w:rsidRPr="00803D0A">
              <w:rPr>
                <w:rFonts w:eastAsia="Calibri"/>
                <w:szCs w:val="22"/>
              </w:rPr>
              <w:t>10AM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3EF362" w14:textId="77777777" w:rsidR="004B1509" w:rsidRPr="00803D0A" w:rsidRDefault="004B1509" w:rsidP="00553004">
            <w:pPr>
              <w:rPr>
                <w:rFonts w:eastAsia="Calibri"/>
                <w:szCs w:val="22"/>
              </w:rPr>
            </w:pPr>
            <w:r w:rsidRPr="00803D0A">
              <w:rPr>
                <w:rFonts w:eastAsia="Calibri"/>
                <w:szCs w:val="22"/>
              </w:rPr>
              <w:t>S. Daukanto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0BF023" w14:textId="60CC317C" w:rsidR="004B1509" w:rsidRPr="00803D0A" w:rsidRDefault="004B1509" w:rsidP="00553004">
            <w:pPr>
              <w:jc w:val="right"/>
              <w:rPr>
                <w:rFonts w:eastAsia="Calibri"/>
                <w:szCs w:val="22"/>
                <w:lang w:eastAsia="lt-LT"/>
              </w:rPr>
            </w:pPr>
            <w:r w:rsidRPr="00803D0A">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tcPr>
          <w:p w14:paraId="16AC5A17" w14:textId="1493506B" w:rsidR="004B1509" w:rsidRPr="00803D0A" w:rsidRDefault="004B1509" w:rsidP="00553004">
            <w:pPr>
              <w:spacing w:after="160" w:line="256" w:lineRule="auto"/>
              <w:jc w:val="right"/>
              <w:rPr>
                <w:rFonts w:eastAsia="Calibri"/>
                <w:szCs w:val="22"/>
              </w:rPr>
            </w:pPr>
            <w:r w:rsidRPr="00803D0A">
              <w:rPr>
                <w:rFonts w:eastAsia="Calibri"/>
                <w:szCs w:val="22"/>
              </w:rPr>
              <w:t>156</w:t>
            </w:r>
            <w:r w:rsidRPr="00803D0A">
              <w:rPr>
                <w:rFonts w:eastAsia="Calibri"/>
                <w:szCs w:val="22"/>
                <w:vertAlign w:val="superscript"/>
              </w:rPr>
              <w:footnoteReference w:id="2"/>
            </w:r>
            <w:r w:rsidRPr="00803D0A">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8EF5B"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36F7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725C7"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213A6E" w14:textId="77777777" w:rsidR="004B1509" w:rsidRPr="00803D0A" w:rsidRDefault="004B1509" w:rsidP="00553004">
            <w:pPr>
              <w:jc w:val="center"/>
              <w:rPr>
                <w:rFonts w:eastAsia="Calibri"/>
                <w:szCs w:val="22"/>
              </w:rPr>
            </w:pPr>
            <w:r w:rsidRPr="00803D0A">
              <w:rPr>
                <w:rFonts w:eastAsia="Calibri"/>
                <w:szCs w:val="22"/>
              </w:rPr>
              <w:t>4400-2403-8331</w:t>
            </w:r>
          </w:p>
        </w:tc>
      </w:tr>
      <w:tr w:rsidR="00803D0A" w:rsidRPr="00803D0A" w14:paraId="560F145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46018F"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B6B054" w14:textId="77777777" w:rsidR="004B1509" w:rsidRPr="00803D0A" w:rsidRDefault="004B1509" w:rsidP="00553004">
            <w:pPr>
              <w:rPr>
                <w:rFonts w:eastAsia="Calibri"/>
                <w:szCs w:val="22"/>
              </w:rPr>
            </w:pPr>
            <w:r w:rsidRPr="00803D0A">
              <w:rPr>
                <w:rFonts w:eastAsia="Calibri"/>
                <w:szCs w:val="22"/>
              </w:rPr>
              <w:t>11AM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975724" w14:textId="77777777" w:rsidR="004B1509" w:rsidRPr="00803D0A" w:rsidRDefault="004B1509" w:rsidP="00553004">
            <w:pPr>
              <w:rPr>
                <w:rFonts w:eastAsia="Calibri"/>
                <w:szCs w:val="22"/>
              </w:rPr>
            </w:pPr>
            <w:r w:rsidRPr="00803D0A">
              <w:rPr>
                <w:rFonts w:eastAsia="Calibri"/>
                <w:szCs w:val="22"/>
              </w:rPr>
              <w:t xml:space="preserve">K. Donelaičio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F6C4A3" w14:textId="77777777" w:rsidR="004B1509" w:rsidRPr="00803D0A" w:rsidRDefault="004B1509" w:rsidP="00553004">
            <w:pPr>
              <w:jc w:val="right"/>
              <w:rPr>
                <w:rFonts w:eastAsia="Calibri"/>
                <w:szCs w:val="22"/>
                <w:lang w:eastAsia="lt-LT"/>
              </w:rPr>
            </w:pPr>
            <w:r w:rsidRPr="00803D0A">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282C5" w14:textId="77777777" w:rsidR="004B1509" w:rsidRPr="00803D0A" w:rsidRDefault="004B1509" w:rsidP="00553004">
            <w:pPr>
              <w:jc w:val="right"/>
              <w:rPr>
                <w:rFonts w:eastAsia="Calibri"/>
                <w:szCs w:val="22"/>
              </w:rPr>
            </w:pPr>
            <w:r w:rsidRPr="00803D0A">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BFAC6F"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71B9B"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AD7C3"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340E22" w14:textId="77777777" w:rsidR="004B1509" w:rsidRPr="00803D0A" w:rsidRDefault="004B1509" w:rsidP="00553004">
            <w:pPr>
              <w:jc w:val="center"/>
              <w:rPr>
                <w:rFonts w:eastAsia="Calibri"/>
                <w:szCs w:val="22"/>
              </w:rPr>
            </w:pPr>
            <w:r w:rsidRPr="00803D0A">
              <w:rPr>
                <w:rFonts w:eastAsia="Calibri"/>
                <w:szCs w:val="22"/>
              </w:rPr>
              <w:t>3498-5027-2014</w:t>
            </w:r>
          </w:p>
        </w:tc>
      </w:tr>
      <w:tr w:rsidR="00803D0A" w:rsidRPr="00803D0A" w14:paraId="7CBA30A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8BBC86"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CC2AA2" w14:textId="77777777" w:rsidR="004B1509" w:rsidRPr="00803D0A" w:rsidRDefault="004B1509" w:rsidP="00553004">
            <w:pPr>
              <w:rPr>
                <w:rFonts w:eastAsia="Calibri"/>
                <w:szCs w:val="22"/>
              </w:rPr>
            </w:pPr>
            <w:r w:rsidRPr="00803D0A">
              <w:rPr>
                <w:rFonts w:eastAsia="Calibri"/>
                <w:szCs w:val="22"/>
              </w:rPr>
              <w:t>12AM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8C6D67" w14:textId="77777777" w:rsidR="004B1509" w:rsidRPr="00803D0A" w:rsidRDefault="004B1509" w:rsidP="00553004">
            <w:pPr>
              <w:rPr>
                <w:rFonts w:eastAsia="Calibri"/>
                <w:szCs w:val="22"/>
              </w:rPr>
            </w:pPr>
            <w:r w:rsidRPr="00803D0A">
              <w:rPr>
                <w:rFonts w:eastAsia="Calibri"/>
                <w:szCs w:val="22"/>
              </w:rPr>
              <w:t>Draugystės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4DFF7A" w14:textId="77777777" w:rsidR="004B1509" w:rsidRPr="00803D0A" w:rsidRDefault="004B1509" w:rsidP="00553004">
            <w:pPr>
              <w:jc w:val="right"/>
              <w:rPr>
                <w:rFonts w:eastAsia="Calibri"/>
                <w:szCs w:val="22"/>
                <w:lang w:eastAsia="lt-LT"/>
              </w:rPr>
            </w:pPr>
            <w:r w:rsidRPr="00803D0A">
              <w:rPr>
                <w:rFonts w:eastAsia="Calibri"/>
                <w:szCs w:val="22"/>
              </w:rPr>
              <w:t>865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EDD36" w14:textId="77777777" w:rsidR="004B1509" w:rsidRPr="00803D0A" w:rsidRDefault="004B1509" w:rsidP="00553004">
            <w:pPr>
              <w:jc w:val="right"/>
              <w:rPr>
                <w:rFonts w:eastAsia="Calibri"/>
                <w:szCs w:val="22"/>
              </w:rPr>
            </w:pPr>
            <w:r w:rsidRPr="00803D0A">
              <w:rPr>
                <w:rFonts w:eastAsia="Calibri"/>
                <w:szCs w:val="22"/>
              </w:rPr>
              <w:t>865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893E0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1E65F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AAEA3"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4A916F" w14:textId="77777777" w:rsidR="004B1509" w:rsidRPr="00803D0A" w:rsidRDefault="004B1509" w:rsidP="00553004">
            <w:pPr>
              <w:jc w:val="center"/>
              <w:rPr>
                <w:rFonts w:eastAsia="Calibri"/>
                <w:szCs w:val="22"/>
              </w:rPr>
            </w:pPr>
            <w:r w:rsidRPr="00803D0A">
              <w:rPr>
                <w:rFonts w:eastAsia="Calibri"/>
                <w:szCs w:val="22"/>
              </w:rPr>
              <w:t>3498-3018-3014</w:t>
            </w:r>
          </w:p>
        </w:tc>
      </w:tr>
      <w:tr w:rsidR="00803D0A" w:rsidRPr="00803D0A" w14:paraId="3515EB7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E97500"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3A3E11" w14:textId="77777777" w:rsidR="004B1509" w:rsidRPr="00803D0A" w:rsidRDefault="004B1509" w:rsidP="00553004">
            <w:pPr>
              <w:rPr>
                <w:rFonts w:eastAsia="Calibri"/>
                <w:szCs w:val="22"/>
              </w:rPr>
            </w:pPr>
            <w:r w:rsidRPr="00803D0A">
              <w:rPr>
                <w:rFonts w:eastAsia="Calibri"/>
                <w:szCs w:val="22"/>
              </w:rPr>
              <w:t>13AM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6BED70" w14:textId="77777777" w:rsidR="004B1509" w:rsidRPr="00803D0A" w:rsidRDefault="004B1509" w:rsidP="00553004">
            <w:pPr>
              <w:rPr>
                <w:rFonts w:eastAsia="Calibri"/>
                <w:szCs w:val="22"/>
              </w:rPr>
            </w:pPr>
            <w:r w:rsidRPr="00803D0A">
              <w:rPr>
                <w:rFonts w:eastAsia="Calibri"/>
                <w:szCs w:val="22"/>
              </w:rPr>
              <w:t>Dvaro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80C4AA" w14:textId="77777777" w:rsidR="004B1509" w:rsidRPr="00803D0A" w:rsidRDefault="004B1509" w:rsidP="00553004">
            <w:pPr>
              <w:jc w:val="right"/>
              <w:rPr>
                <w:rFonts w:eastAsia="Calibri"/>
                <w:szCs w:val="22"/>
                <w:lang w:eastAsia="lt-LT"/>
              </w:rPr>
            </w:pPr>
            <w:r w:rsidRPr="00803D0A">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5ABEF"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1EB89" w14:textId="77777777" w:rsidR="004B1509" w:rsidRPr="00803D0A" w:rsidRDefault="004B1509" w:rsidP="00553004">
            <w:pPr>
              <w:jc w:val="right"/>
              <w:rPr>
                <w:rFonts w:eastAsia="Calibri"/>
                <w:szCs w:val="22"/>
              </w:rPr>
            </w:pPr>
            <w:r w:rsidRPr="00803D0A">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5960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A3BCD"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2050177" w14:textId="77777777" w:rsidR="004B1509" w:rsidRPr="00803D0A" w:rsidRDefault="004B1509" w:rsidP="00553004">
            <w:pPr>
              <w:jc w:val="center"/>
              <w:rPr>
                <w:rFonts w:eastAsia="Calibri"/>
                <w:szCs w:val="22"/>
              </w:rPr>
            </w:pPr>
            <w:r w:rsidRPr="00803D0A">
              <w:rPr>
                <w:rFonts w:eastAsia="Calibri"/>
                <w:szCs w:val="22"/>
              </w:rPr>
              <w:t>4400-5038-1876</w:t>
            </w:r>
          </w:p>
        </w:tc>
      </w:tr>
      <w:tr w:rsidR="00803D0A" w:rsidRPr="00803D0A" w14:paraId="032BB6F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F77878"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D56291" w14:textId="77777777" w:rsidR="004B1509" w:rsidRPr="00803D0A" w:rsidRDefault="004B1509" w:rsidP="00553004">
            <w:pPr>
              <w:rPr>
                <w:rFonts w:eastAsia="Calibri"/>
                <w:szCs w:val="22"/>
              </w:rPr>
            </w:pPr>
            <w:r w:rsidRPr="00803D0A">
              <w:rPr>
                <w:rFonts w:eastAsia="Calibri"/>
                <w:szCs w:val="22"/>
              </w:rPr>
              <w:t>14AM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333FC0" w14:textId="77777777" w:rsidR="004B1509" w:rsidRPr="00803D0A" w:rsidRDefault="004B1509" w:rsidP="00553004">
            <w:pPr>
              <w:rPr>
                <w:rFonts w:eastAsia="Calibri"/>
                <w:szCs w:val="22"/>
              </w:rPr>
            </w:pPr>
            <w:r w:rsidRPr="00803D0A">
              <w:rPr>
                <w:rFonts w:eastAsia="Calibri"/>
                <w:szCs w:val="22"/>
              </w:rPr>
              <w:t>Eglėkalnio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E2171E1" w14:textId="77777777" w:rsidR="004B1509" w:rsidRPr="00803D0A" w:rsidRDefault="004B1509" w:rsidP="00553004">
            <w:pPr>
              <w:jc w:val="right"/>
              <w:rPr>
                <w:rFonts w:eastAsia="Calibri"/>
                <w:szCs w:val="22"/>
                <w:lang w:eastAsia="lt-LT"/>
              </w:rPr>
            </w:pPr>
            <w:r w:rsidRPr="00803D0A">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1AA95D" w14:textId="77777777" w:rsidR="004B1509" w:rsidRPr="00803D0A" w:rsidRDefault="004B1509" w:rsidP="00553004">
            <w:pPr>
              <w:jc w:val="right"/>
              <w:rPr>
                <w:rFonts w:eastAsia="Calibri"/>
                <w:szCs w:val="22"/>
              </w:rPr>
            </w:pPr>
            <w:r w:rsidRPr="00803D0A">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052D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5E37B"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4D16E"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634A72" w14:textId="77777777" w:rsidR="004B1509" w:rsidRPr="00803D0A" w:rsidRDefault="004B1509" w:rsidP="00553004">
            <w:pPr>
              <w:jc w:val="center"/>
              <w:rPr>
                <w:rFonts w:eastAsia="Calibri"/>
                <w:szCs w:val="22"/>
              </w:rPr>
            </w:pPr>
            <w:r w:rsidRPr="00803D0A">
              <w:rPr>
                <w:rFonts w:eastAsia="Calibri"/>
                <w:szCs w:val="22"/>
              </w:rPr>
              <w:t>3497-2028-7012</w:t>
            </w:r>
          </w:p>
        </w:tc>
      </w:tr>
      <w:tr w:rsidR="00803D0A" w:rsidRPr="00803D0A" w14:paraId="73D81CE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F1689AE"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ACA649" w14:textId="77777777" w:rsidR="004B1509" w:rsidRPr="00803D0A" w:rsidRDefault="004B1509" w:rsidP="00553004">
            <w:pPr>
              <w:rPr>
                <w:rFonts w:eastAsia="Calibri"/>
                <w:szCs w:val="22"/>
              </w:rPr>
            </w:pPr>
            <w:r w:rsidRPr="00803D0A">
              <w:rPr>
                <w:rFonts w:eastAsia="Calibri"/>
                <w:szCs w:val="22"/>
              </w:rPr>
              <w:t>15AM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7439B4" w14:textId="77777777" w:rsidR="004B1509" w:rsidRPr="00803D0A" w:rsidRDefault="004B1509" w:rsidP="00553004">
            <w:pPr>
              <w:rPr>
                <w:rFonts w:eastAsia="Calibri"/>
                <w:szCs w:val="22"/>
              </w:rPr>
            </w:pPr>
            <w:r w:rsidRPr="00803D0A">
              <w:rPr>
                <w:rFonts w:eastAsia="Calibri"/>
                <w:szCs w:val="22"/>
              </w:rPr>
              <w:t>Elmos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D6798C" w14:textId="77777777" w:rsidR="004B1509" w:rsidRPr="00803D0A" w:rsidRDefault="004B1509" w:rsidP="00553004">
            <w:pPr>
              <w:jc w:val="right"/>
              <w:rPr>
                <w:rFonts w:eastAsia="Calibri"/>
                <w:szCs w:val="22"/>
                <w:lang w:eastAsia="lt-LT"/>
              </w:rPr>
            </w:pPr>
            <w:r w:rsidRPr="00803D0A">
              <w:rPr>
                <w:rFonts w:eastAsia="Calibri"/>
                <w:szCs w:val="22"/>
              </w:rPr>
              <w:t>693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01AA74" w14:textId="77777777" w:rsidR="004B1509" w:rsidRPr="00803D0A" w:rsidRDefault="004B1509" w:rsidP="00553004">
            <w:pPr>
              <w:jc w:val="right"/>
              <w:rPr>
                <w:rFonts w:eastAsia="Calibri"/>
                <w:szCs w:val="22"/>
              </w:rPr>
            </w:pPr>
            <w:r w:rsidRPr="00803D0A">
              <w:rPr>
                <w:rFonts w:eastAsia="Calibri"/>
                <w:szCs w:val="22"/>
              </w:rPr>
              <w:t>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4FFA1" w14:textId="77777777" w:rsidR="004B1509" w:rsidRPr="00803D0A" w:rsidRDefault="004B1509" w:rsidP="00553004">
            <w:pPr>
              <w:jc w:val="right"/>
              <w:rPr>
                <w:rFonts w:eastAsia="Calibri"/>
                <w:szCs w:val="22"/>
              </w:rPr>
            </w:pPr>
            <w:r w:rsidRPr="00803D0A">
              <w:rPr>
                <w:rFonts w:eastAsia="Calibri"/>
                <w:szCs w:val="22"/>
              </w:rPr>
              <w:t>666</w:t>
            </w:r>
          </w:p>
        </w:tc>
        <w:tc>
          <w:tcPr>
            <w:tcW w:w="1133" w:type="dxa"/>
            <w:tcBorders>
              <w:top w:val="single" w:sz="4" w:space="0" w:color="auto"/>
              <w:left w:val="single" w:sz="4" w:space="0" w:color="auto"/>
              <w:bottom w:val="single" w:sz="4" w:space="0" w:color="auto"/>
              <w:right w:val="single" w:sz="4" w:space="0" w:color="auto"/>
            </w:tcBorders>
            <w:vAlign w:val="center"/>
          </w:tcPr>
          <w:p w14:paraId="33FF9503" w14:textId="77777777" w:rsidR="004B1509" w:rsidRPr="00803D0A" w:rsidRDefault="004B1509"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F045F8A" w14:textId="42E7DA7D" w:rsidR="004B1509" w:rsidRPr="00803D0A" w:rsidRDefault="004B1509" w:rsidP="00553004">
            <w:pPr>
              <w:jc w:val="center"/>
              <w:rPr>
                <w:rFonts w:eastAsia="Calibri"/>
                <w:szCs w:val="22"/>
              </w:rPr>
            </w:pPr>
            <w:r w:rsidRPr="00803D0A">
              <w:rPr>
                <w:rFonts w:eastAsia="Calibri"/>
                <w:szCs w:val="22"/>
              </w:rPr>
              <w:t>D</w:t>
            </w:r>
          </w:p>
          <w:p w14:paraId="15D22DF7" w14:textId="77777777" w:rsidR="004B1509" w:rsidRPr="00803D0A" w:rsidRDefault="004B1509" w:rsidP="00553004">
            <w:pPr>
              <w:jc w:val="center"/>
              <w:rPr>
                <w:rFonts w:eastAsia="Calibri"/>
                <w:szCs w:val="22"/>
              </w:rPr>
            </w:pPr>
            <w:r w:rsidRPr="00803D0A">
              <w:rPr>
                <w:rFonts w:eastAsia="Calibri"/>
                <w:szCs w:val="22"/>
              </w:rPr>
              <w:t>D</w:t>
            </w:r>
          </w:p>
          <w:p w14:paraId="3B3A27E2"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18EA0F" w14:textId="77777777" w:rsidR="004B1509" w:rsidRPr="00803D0A" w:rsidRDefault="004B1509" w:rsidP="00553004">
            <w:pPr>
              <w:jc w:val="center"/>
              <w:rPr>
                <w:rFonts w:eastAsia="Calibri"/>
                <w:szCs w:val="22"/>
              </w:rPr>
            </w:pPr>
            <w:r w:rsidRPr="00803D0A">
              <w:rPr>
                <w:rFonts w:eastAsia="Calibri"/>
                <w:szCs w:val="22"/>
              </w:rPr>
              <w:t>3400-1002-7010 4400-0162-4064 4400-5742-6741</w:t>
            </w:r>
          </w:p>
        </w:tc>
      </w:tr>
      <w:tr w:rsidR="00803D0A" w:rsidRPr="00803D0A" w14:paraId="7A8A403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DAF4B6"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EAB593" w14:textId="77777777" w:rsidR="004B1509" w:rsidRPr="00803D0A" w:rsidRDefault="004B1509" w:rsidP="00553004">
            <w:pPr>
              <w:rPr>
                <w:rFonts w:eastAsia="Calibri"/>
                <w:szCs w:val="22"/>
              </w:rPr>
            </w:pPr>
            <w:r w:rsidRPr="00803D0A">
              <w:rPr>
                <w:rFonts w:eastAsia="Calibri"/>
                <w:szCs w:val="22"/>
              </w:rPr>
              <w:t>16AM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447882" w14:textId="77777777" w:rsidR="004B1509" w:rsidRPr="00803D0A" w:rsidRDefault="004B1509" w:rsidP="00553004">
            <w:pPr>
              <w:rPr>
                <w:rFonts w:eastAsia="Calibri"/>
                <w:szCs w:val="22"/>
              </w:rPr>
            </w:pPr>
            <w:r w:rsidRPr="00803D0A">
              <w:rPr>
                <w:rFonts w:eastAsia="Calibri"/>
                <w:szCs w:val="22"/>
              </w:rPr>
              <w:t>Gedimino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CFDE3B" w14:textId="77777777" w:rsidR="004B1509" w:rsidRPr="00803D0A" w:rsidRDefault="004B1509" w:rsidP="00553004">
            <w:pPr>
              <w:jc w:val="right"/>
              <w:rPr>
                <w:rFonts w:eastAsia="Calibri"/>
                <w:szCs w:val="22"/>
                <w:lang w:eastAsia="lt-LT"/>
              </w:rPr>
            </w:pPr>
            <w:r w:rsidRPr="00803D0A">
              <w:rPr>
                <w:rFonts w:eastAsia="Calibri"/>
                <w:szCs w:val="22"/>
              </w:rPr>
              <w:t>813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8D5074" w14:textId="77777777" w:rsidR="004B1509" w:rsidRPr="00803D0A" w:rsidRDefault="004B1509" w:rsidP="00553004">
            <w:pPr>
              <w:jc w:val="right"/>
              <w:rPr>
                <w:rFonts w:eastAsia="Calibri"/>
                <w:szCs w:val="22"/>
              </w:rPr>
            </w:pPr>
            <w:r w:rsidRPr="00803D0A">
              <w:rPr>
                <w:rFonts w:eastAsia="Calibri"/>
                <w:szCs w:val="22"/>
              </w:rPr>
              <w:t>813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5455DF"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F1CC8"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01D84"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692A58" w14:textId="77777777" w:rsidR="004B1509" w:rsidRPr="00803D0A" w:rsidRDefault="004B1509" w:rsidP="00553004">
            <w:pPr>
              <w:jc w:val="center"/>
              <w:rPr>
                <w:rFonts w:eastAsia="Calibri"/>
                <w:szCs w:val="22"/>
              </w:rPr>
            </w:pPr>
            <w:r w:rsidRPr="00803D0A">
              <w:rPr>
                <w:rFonts w:eastAsia="Calibri"/>
                <w:szCs w:val="22"/>
              </w:rPr>
              <w:t>3497-2030-4012</w:t>
            </w:r>
          </w:p>
        </w:tc>
      </w:tr>
      <w:tr w:rsidR="00803D0A" w:rsidRPr="00803D0A" w14:paraId="7F321F9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CD89EB"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30C86C" w14:textId="77777777" w:rsidR="004B1509" w:rsidRPr="00803D0A" w:rsidRDefault="004B1509" w:rsidP="00553004">
            <w:pPr>
              <w:rPr>
                <w:rFonts w:eastAsia="Calibri"/>
                <w:szCs w:val="22"/>
              </w:rPr>
            </w:pPr>
            <w:r w:rsidRPr="00803D0A">
              <w:rPr>
                <w:rFonts w:eastAsia="Calibri"/>
                <w:szCs w:val="22"/>
              </w:rPr>
              <w:t>17AM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85BF15" w14:textId="77777777" w:rsidR="004B1509" w:rsidRPr="00803D0A" w:rsidRDefault="004B1509" w:rsidP="00553004">
            <w:pPr>
              <w:rPr>
                <w:rFonts w:eastAsia="Calibri"/>
                <w:szCs w:val="22"/>
              </w:rPr>
            </w:pPr>
            <w:r w:rsidRPr="00803D0A">
              <w:rPr>
                <w:rFonts w:eastAsia="Calibri"/>
                <w:szCs w:val="22"/>
              </w:rPr>
              <w:t>Gegužės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007F8B" w14:textId="77777777" w:rsidR="004B1509" w:rsidRPr="00803D0A" w:rsidRDefault="004B1509" w:rsidP="00553004">
            <w:pPr>
              <w:jc w:val="right"/>
              <w:rPr>
                <w:rFonts w:eastAsia="Calibri"/>
                <w:szCs w:val="22"/>
                <w:lang w:eastAsia="lt-LT"/>
              </w:rPr>
            </w:pPr>
            <w:r w:rsidRPr="00803D0A">
              <w:rPr>
                <w:rFonts w:eastAsia="Calibri"/>
                <w:szCs w:val="22"/>
              </w:rPr>
              <w:t>2275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9B52A" w14:textId="77777777" w:rsidR="004B1509" w:rsidRPr="00803D0A" w:rsidRDefault="004B1509" w:rsidP="00553004">
            <w:pPr>
              <w:jc w:val="right"/>
              <w:rPr>
                <w:rFonts w:eastAsia="Calibri"/>
                <w:szCs w:val="22"/>
              </w:rPr>
            </w:pPr>
            <w:r w:rsidRPr="00803D0A">
              <w:rPr>
                <w:rFonts w:eastAsia="Calibri"/>
                <w:szCs w:val="22"/>
              </w:rPr>
              <w:t>2275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7D28B"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4E08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5B60A" w14:textId="77777777" w:rsidR="004B1509" w:rsidRPr="00803D0A" w:rsidRDefault="004B1509" w:rsidP="00553004">
            <w:pPr>
              <w:jc w:val="center"/>
              <w:rPr>
                <w:rFonts w:eastAsia="Calibri"/>
                <w:szCs w:val="22"/>
              </w:rPr>
            </w:pPr>
            <w:r w:rsidRPr="00803D0A">
              <w:rPr>
                <w:rFonts w:eastAsia="Calibri"/>
                <w:szCs w:val="22"/>
              </w:rPr>
              <w:t>D</w:t>
            </w:r>
          </w:p>
          <w:p w14:paraId="01357D2C"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0FA4CC" w14:textId="77777777" w:rsidR="004B1509" w:rsidRPr="00803D0A" w:rsidRDefault="004B1509" w:rsidP="00553004">
            <w:pPr>
              <w:jc w:val="center"/>
              <w:rPr>
                <w:rFonts w:eastAsia="Calibri"/>
                <w:szCs w:val="22"/>
              </w:rPr>
            </w:pPr>
            <w:r w:rsidRPr="00803D0A">
              <w:rPr>
                <w:rFonts w:eastAsia="Calibri"/>
                <w:szCs w:val="22"/>
              </w:rPr>
              <w:t>3498-0022-5012 4400-5043-2606</w:t>
            </w:r>
          </w:p>
        </w:tc>
      </w:tr>
      <w:tr w:rsidR="00803D0A" w:rsidRPr="00803D0A" w14:paraId="60DD9D7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0F1F3FD"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2A038F" w14:textId="77777777" w:rsidR="004B1509" w:rsidRPr="00803D0A" w:rsidRDefault="004B1509" w:rsidP="00553004">
            <w:pPr>
              <w:rPr>
                <w:rFonts w:eastAsia="Calibri"/>
                <w:szCs w:val="22"/>
              </w:rPr>
            </w:pPr>
            <w:r w:rsidRPr="00803D0A">
              <w:rPr>
                <w:rFonts w:eastAsia="Calibri"/>
                <w:szCs w:val="22"/>
              </w:rPr>
              <w:t>18AM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D745D6" w14:textId="77777777" w:rsidR="004B1509" w:rsidRPr="00803D0A" w:rsidRDefault="004B1509" w:rsidP="00553004">
            <w:pPr>
              <w:rPr>
                <w:rFonts w:eastAsia="Calibri"/>
                <w:szCs w:val="22"/>
              </w:rPr>
            </w:pPr>
            <w:r w:rsidRPr="00803D0A">
              <w:rPr>
                <w:rFonts w:eastAsia="Calibri"/>
                <w:szCs w:val="22"/>
              </w:rPr>
              <w:t>Gėlių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9F081F" w14:textId="77777777" w:rsidR="004B1509" w:rsidRPr="00803D0A" w:rsidRDefault="004B1509" w:rsidP="00553004">
            <w:pPr>
              <w:jc w:val="right"/>
              <w:rPr>
                <w:rFonts w:eastAsia="Calibri"/>
                <w:szCs w:val="22"/>
                <w:lang w:eastAsia="lt-LT"/>
              </w:rPr>
            </w:pPr>
            <w:r w:rsidRPr="00803D0A">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75DF5" w14:textId="77777777" w:rsidR="004B1509" w:rsidRPr="00803D0A" w:rsidRDefault="004B1509" w:rsidP="00553004">
            <w:pPr>
              <w:jc w:val="right"/>
              <w:rPr>
                <w:rFonts w:eastAsia="Calibri"/>
                <w:szCs w:val="22"/>
              </w:rPr>
            </w:pPr>
            <w:r w:rsidRPr="00803D0A">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C71E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A3BA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E565F"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744DE8" w14:textId="77777777" w:rsidR="004B1509" w:rsidRPr="00803D0A" w:rsidRDefault="004B1509" w:rsidP="00553004">
            <w:pPr>
              <w:jc w:val="center"/>
              <w:rPr>
                <w:rFonts w:eastAsia="Calibri"/>
                <w:szCs w:val="22"/>
              </w:rPr>
            </w:pPr>
            <w:r w:rsidRPr="00803D0A">
              <w:rPr>
                <w:rFonts w:eastAsia="Calibri"/>
                <w:szCs w:val="22"/>
              </w:rPr>
              <w:t>3498-3018-2017</w:t>
            </w:r>
          </w:p>
        </w:tc>
      </w:tr>
      <w:tr w:rsidR="00803D0A" w:rsidRPr="00803D0A" w14:paraId="69F0F7C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0EFA6F1"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E43FEB" w14:textId="77777777" w:rsidR="004B1509" w:rsidRPr="00803D0A" w:rsidRDefault="004B1509" w:rsidP="00553004">
            <w:pPr>
              <w:rPr>
                <w:rFonts w:eastAsia="Calibri"/>
                <w:szCs w:val="22"/>
              </w:rPr>
            </w:pPr>
            <w:r w:rsidRPr="00803D0A">
              <w:rPr>
                <w:rFonts w:eastAsia="Calibri"/>
                <w:szCs w:val="22"/>
              </w:rPr>
              <w:t>19AM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750870" w14:textId="77777777" w:rsidR="004B1509" w:rsidRPr="00803D0A" w:rsidRDefault="004B1509" w:rsidP="00553004">
            <w:pPr>
              <w:rPr>
                <w:rFonts w:eastAsia="Calibri"/>
                <w:szCs w:val="22"/>
              </w:rPr>
            </w:pPr>
            <w:r w:rsidRPr="00803D0A">
              <w:rPr>
                <w:rFonts w:eastAsia="Calibri"/>
                <w:szCs w:val="22"/>
              </w:rPr>
              <w:t>J. Jablonskio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D1AA72" w14:textId="77777777" w:rsidR="004B1509" w:rsidRPr="00803D0A" w:rsidRDefault="004B1509" w:rsidP="00553004">
            <w:pPr>
              <w:jc w:val="right"/>
              <w:rPr>
                <w:rFonts w:eastAsia="Calibri"/>
                <w:szCs w:val="22"/>
                <w:lang w:eastAsia="lt-LT"/>
              </w:rPr>
            </w:pPr>
            <w:r w:rsidRPr="00803D0A">
              <w:rPr>
                <w:rFonts w:eastAsia="Calibri"/>
                <w:szCs w:val="22"/>
              </w:rPr>
              <w:t>1095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4B7B2" w14:textId="77777777" w:rsidR="004B1509" w:rsidRPr="00803D0A" w:rsidRDefault="004B1509" w:rsidP="00553004">
            <w:pPr>
              <w:jc w:val="right"/>
              <w:rPr>
                <w:rFonts w:eastAsia="Calibri"/>
                <w:szCs w:val="22"/>
              </w:rPr>
            </w:pPr>
            <w:r w:rsidRPr="00803D0A">
              <w:rPr>
                <w:rFonts w:eastAsia="Calibri"/>
                <w:szCs w:val="22"/>
              </w:rPr>
              <w:t>1095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8113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A286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BD533" w14:textId="77777777" w:rsidR="004B1509" w:rsidRPr="00803D0A" w:rsidRDefault="004B1509" w:rsidP="00553004">
            <w:pPr>
              <w:jc w:val="center"/>
              <w:rPr>
                <w:rFonts w:eastAsia="Calibri"/>
                <w:szCs w:val="22"/>
              </w:rPr>
            </w:pPr>
            <w:r w:rsidRPr="00803D0A">
              <w:rPr>
                <w:rFonts w:eastAsia="Calibri"/>
                <w:szCs w:val="22"/>
              </w:rPr>
              <w:t>D</w:t>
            </w:r>
          </w:p>
          <w:p w14:paraId="02EED5B4"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891B81" w14:textId="77777777" w:rsidR="004B1509" w:rsidRPr="00803D0A" w:rsidRDefault="004B1509" w:rsidP="00553004">
            <w:pPr>
              <w:jc w:val="center"/>
              <w:rPr>
                <w:rFonts w:eastAsia="Calibri"/>
                <w:szCs w:val="22"/>
              </w:rPr>
            </w:pPr>
            <w:r w:rsidRPr="00803D0A">
              <w:rPr>
                <w:rFonts w:eastAsia="Calibri"/>
                <w:szCs w:val="22"/>
              </w:rPr>
              <w:t>3497-2030-3015 4400-4232-2788</w:t>
            </w:r>
          </w:p>
        </w:tc>
      </w:tr>
      <w:tr w:rsidR="00803D0A" w:rsidRPr="00803D0A" w14:paraId="16F4EE4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C5EB548"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5D6E23" w14:textId="77777777" w:rsidR="004B1509" w:rsidRPr="00803D0A" w:rsidRDefault="004B1509" w:rsidP="00553004">
            <w:pPr>
              <w:rPr>
                <w:rFonts w:eastAsia="Calibri"/>
                <w:szCs w:val="22"/>
              </w:rPr>
            </w:pPr>
            <w:r w:rsidRPr="00803D0A">
              <w:rPr>
                <w:rFonts w:eastAsia="Calibri"/>
                <w:szCs w:val="22"/>
              </w:rPr>
              <w:t>20AM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570C87" w14:textId="77777777" w:rsidR="004B1509" w:rsidRPr="00803D0A" w:rsidRDefault="004B1509" w:rsidP="00553004">
            <w:pPr>
              <w:rPr>
                <w:rFonts w:eastAsia="Calibri"/>
                <w:szCs w:val="22"/>
              </w:rPr>
            </w:pPr>
            <w:r w:rsidRPr="00803D0A">
              <w:rPr>
                <w:rFonts w:eastAsia="Calibri"/>
                <w:szCs w:val="22"/>
              </w:rPr>
              <w:t>Janydžių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8892BF" w14:textId="77777777" w:rsidR="004B1509" w:rsidRPr="00803D0A" w:rsidRDefault="004B1509" w:rsidP="00553004">
            <w:pPr>
              <w:jc w:val="right"/>
              <w:rPr>
                <w:rFonts w:eastAsia="Calibri"/>
                <w:szCs w:val="22"/>
                <w:lang w:eastAsia="lt-LT"/>
              </w:rPr>
            </w:pPr>
            <w:r w:rsidRPr="00803D0A">
              <w:rPr>
                <w:rFonts w:eastAsia="Calibri"/>
                <w:szCs w:val="22"/>
              </w:rPr>
              <w:t>399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2A565" w14:textId="77777777" w:rsidR="004B1509" w:rsidRPr="00803D0A" w:rsidRDefault="004B1509" w:rsidP="00553004">
            <w:pPr>
              <w:jc w:val="right"/>
              <w:rPr>
                <w:rFonts w:eastAsia="Calibri"/>
                <w:szCs w:val="22"/>
              </w:rPr>
            </w:pPr>
            <w:r w:rsidRPr="00803D0A">
              <w:rPr>
                <w:rFonts w:eastAsia="Calibri"/>
                <w:szCs w:val="22"/>
              </w:rPr>
              <w:t>399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FDED8"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54E56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26216"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A9B796" w14:textId="77777777" w:rsidR="004B1509" w:rsidRPr="00803D0A" w:rsidRDefault="004B1509" w:rsidP="00553004">
            <w:pPr>
              <w:jc w:val="center"/>
              <w:rPr>
                <w:rFonts w:eastAsia="Calibri"/>
                <w:szCs w:val="22"/>
              </w:rPr>
            </w:pPr>
            <w:r w:rsidRPr="00803D0A">
              <w:rPr>
                <w:rFonts w:eastAsia="Calibri"/>
                <w:szCs w:val="22"/>
              </w:rPr>
              <w:t>3497-2028-9018</w:t>
            </w:r>
          </w:p>
        </w:tc>
      </w:tr>
      <w:tr w:rsidR="00803D0A" w:rsidRPr="00803D0A" w14:paraId="07D839D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65EC23"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20EC74" w14:textId="77777777" w:rsidR="004B1509" w:rsidRPr="00803D0A" w:rsidRDefault="004B1509" w:rsidP="00553004">
            <w:pPr>
              <w:rPr>
                <w:rFonts w:eastAsia="Calibri"/>
                <w:szCs w:val="22"/>
              </w:rPr>
            </w:pPr>
            <w:r w:rsidRPr="00803D0A">
              <w:rPr>
                <w:rFonts w:eastAsia="Calibri"/>
                <w:szCs w:val="22"/>
              </w:rPr>
              <w:t>21AM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1C1401" w14:textId="77777777" w:rsidR="004B1509" w:rsidRPr="00803D0A" w:rsidRDefault="004B1509" w:rsidP="00553004">
            <w:pPr>
              <w:rPr>
                <w:rFonts w:eastAsia="Calibri"/>
                <w:szCs w:val="22"/>
              </w:rPr>
            </w:pPr>
            <w:r w:rsidRPr="00803D0A">
              <w:rPr>
                <w:rFonts w:eastAsia="Calibri"/>
                <w:szCs w:val="22"/>
              </w:rPr>
              <w:t>J. Janonio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38397D" w14:textId="77777777" w:rsidR="004B1509" w:rsidRPr="00803D0A" w:rsidRDefault="004B1509" w:rsidP="00553004">
            <w:pPr>
              <w:jc w:val="right"/>
              <w:rPr>
                <w:rFonts w:eastAsia="Calibri"/>
                <w:szCs w:val="22"/>
                <w:lang w:eastAsia="lt-LT"/>
              </w:rPr>
            </w:pPr>
            <w:r w:rsidRPr="00803D0A">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02430F" w14:textId="77777777" w:rsidR="004B1509" w:rsidRPr="00803D0A" w:rsidRDefault="004B1509" w:rsidP="00553004">
            <w:pPr>
              <w:jc w:val="right"/>
              <w:rPr>
                <w:rFonts w:eastAsia="Calibri"/>
                <w:szCs w:val="22"/>
              </w:rPr>
            </w:pPr>
            <w:r w:rsidRPr="00803D0A">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3575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A639F"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C9B63" w14:textId="77777777" w:rsidR="004B1509" w:rsidRPr="00803D0A" w:rsidRDefault="004B1509" w:rsidP="00553004">
            <w:pPr>
              <w:jc w:val="center"/>
              <w:rPr>
                <w:rFonts w:eastAsia="Calibri"/>
                <w:szCs w:val="22"/>
              </w:rPr>
            </w:pPr>
            <w:r w:rsidRPr="00803D0A">
              <w:rPr>
                <w:rFonts w:eastAsia="Calibri"/>
                <w:szCs w:val="22"/>
              </w:rPr>
              <w:t>D</w:t>
            </w:r>
          </w:p>
          <w:p w14:paraId="6DC1E986"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289B3D" w14:textId="77777777" w:rsidR="004B1509" w:rsidRPr="00803D0A" w:rsidRDefault="004B1509" w:rsidP="00553004">
            <w:pPr>
              <w:jc w:val="center"/>
              <w:rPr>
                <w:rFonts w:eastAsia="Calibri"/>
                <w:szCs w:val="22"/>
              </w:rPr>
            </w:pPr>
            <w:r w:rsidRPr="00803D0A">
              <w:rPr>
                <w:rFonts w:eastAsia="Calibri"/>
                <w:szCs w:val="22"/>
              </w:rPr>
              <w:t>3497-2028-3012 4400-3496-8654</w:t>
            </w:r>
          </w:p>
        </w:tc>
      </w:tr>
      <w:tr w:rsidR="00803D0A" w:rsidRPr="00803D0A" w14:paraId="6A18DE4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2EEBC8"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181DDD" w14:textId="77777777" w:rsidR="004B1509" w:rsidRPr="00803D0A" w:rsidRDefault="004B1509" w:rsidP="00553004">
            <w:pPr>
              <w:rPr>
                <w:rFonts w:eastAsia="Calibri"/>
                <w:szCs w:val="22"/>
              </w:rPr>
            </w:pPr>
            <w:r w:rsidRPr="00803D0A">
              <w:rPr>
                <w:rFonts w:eastAsia="Calibri"/>
                <w:szCs w:val="22"/>
              </w:rPr>
              <w:t>22AM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3E88B2" w14:textId="77777777" w:rsidR="004B1509" w:rsidRPr="00803D0A" w:rsidRDefault="004B1509" w:rsidP="00553004">
            <w:pPr>
              <w:rPr>
                <w:rFonts w:eastAsia="Calibri"/>
                <w:szCs w:val="22"/>
              </w:rPr>
            </w:pPr>
            <w:r w:rsidRPr="00803D0A">
              <w:rPr>
                <w:rFonts w:eastAsia="Calibri"/>
                <w:szCs w:val="22"/>
              </w:rPr>
              <w:t>Jungiamoji g. (tarp Šaltupio ir Liudiškių gatvių)</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0ECD3D" w14:textId="77777777" w:rsidR="004B1509" w:rsidRPr="00803D0A" w:rsidRDefault="004B1509" w:rsidP="00553004">
            <w:pPr>
              <w:jc w:val="right"/>
              <w:rPr>
                <w:rFonts w:eastAsia="Calibri"/>
                <w:szCs w:val="22"/>
                <w:lang w:eastAsia="lt-LT"/>
              </w:rPr>
            </w:pPr>
            <w:r w:rsidRPr="00803D0A">
              <w:rPr>
                <w:rFonts w:eastAsia="Calibri"/>
                <w:szCs w:val="22"/>
              </w:rPr>
              <w:t>487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455F4" w14:textId="77777777" w:rsidR="004B1509" w:rsidRPr="00803D0A" w:rsidRDefault="004B1509" w:rsidP="00553004">
            <w:pPr>
              <w:jc w:val="right"/>
              <w:rPr>
                <w:rFonts w:eastAsia="Calibri"/>
                <w:szCs w:val="22"/>
              </w:rPr>
            </w:pPr>
            <w:r w:rsidRPr="00803D0A">
              <w:rPr>
                <w:rFonts w:eastAsia="Calibri"/>
                <w:szCs w:val="22"/>
              </w:rPr>
              <w:t>487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265B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49218"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5652E"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A773F9" w14:textId="77777777" w:rsidR="004B1509" w:rsidRPr="00803D0A" w:rsidRDefault="004B1509" w:rsidP="00553004">
            <w:pPr>
              <w:jc w:val="center"/>
              <w:rPr>
                <w:rFonts w:eastAsia="Calibri"/>
              </w:rPr>
            </w:pPr>
            <w:r w:rsidRPr="00803D0A">
              <w:rPr>
                <w:rFonts w:eastAsia="Calibri"/>
              </w:rPr>
              <w:t>4400-4772-3775</w:t>
            </w:r>
          </w:p>
        </w:tc>
      </w:tr>
      <w:tr w:rsidR="00803D0A" w:rsidRPr="00803D0A" w14:paraId="4217177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13A321"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660D52" w14:textId="77777777" w:rsidR="004B1509" w:rsidRPr="00803D0A" w:rsidRDefault="004B1509" w:rsidP="00553004">
            <w:pPr>
              <w:rPr>
                <w:rFonts w:eastAsia="Calibri"/>
                <w:szCs w:val="22"/>
              </w:rPr>
            </w:pPr>
            <w:r w:rsidRPr="00803D0A">
              <w:rPr>
                <w:rFonts w:eastAsia="Calibri"/>
                <w:szCs w:val="22"/>
              </w:rPr>
              <w:t>23AM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19BE96" w14:textId="77777777" w:rsidR="004B1509" w:rsidRPr="00803D0A" w:rsidRDefault="004B1509" w:rsidP="00553004">
            <w:pPr>
              <w:rPr>
                <w:rFonts w:eastAsia="Calibri"/>
                <w:szCs w:val="22"/>
              </w:rPr>
            </w:pPr>
            <w:r w:rsidRPr="00803D0A">
              <w:rPr>
                <w:rFonts w:eastAsia="Calibri"/>
                <w:szCs w:val="22"/>
              </w:rPr>
              <w:t>Kalno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B13206" w14:textId="77777777" w:rsidR="004B1509" w:rsidRPr="00803D0A" w:rsidRDefault="004B1509" w:rsidP="00553004">
            <w:pPr>
              <w:jc w:val="right"/>
              <w:rPr>
                <w:rFonts w:eastAsia="Calibri"/>
                <w:szCs w:val="22"/>
                <w:lang w:eastAsia="lt-LT"/>
              </w:rPr>
            </w:pPr>
            <w:r w:rsidRPr="00803D0A">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8C620" w14:textId="77777777" w:rsidR="004B1509" w:rsidRPr="00803D0A" w:rsidRDefault="004B1509" w:rsidP="00553004">
            <w:pPr>
              <w:jc w:val="right"/>
              <w:rPr>
                <w:rFonts w:eastAsia="Calibri"/>
                <w:szCs w:val="22"/>
              </w:rPr>
            </w:pPr>
            <w:r w:rsidRPr="00803D0A">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5B17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E4DA2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2A493"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C06607" w14:textId="77777777" w:rsidR="004B1509" w:rsidRPr="00803D0A" w:rsidRDefault="004B1509" w:rsidP="00553004">
            <w:pPr>
              <w:jc w:val="center"/>
              <w:rPr>
                <w:rFonts w:eastAsia="Calibri"/>
              </w:rPr>
            </w:pPr>
            <w:r w:rsidRPr="00803D0A">
              <w:rPr>
                <w:rFonts w:eastAsia="Calibri"/>
              </w:rPr>
              <w:t>3497-2023-3016</w:t>
            </w:r>
          </w:p>
        </w:tc>
      </w:tr>
      <w:tr w:rsidR="005A185E" w:rsidRPr="00803D0A" w14:paraId="37F1106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AEB68D4"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213C86" w14:textId="77777777" w:rsidR="004B1509" w:rsidRPr="00803D0A" w:rsidRDefault="004B1509" w:rsidP="00553004">
            <w:pPr>
              <w:rPr>
                <w:rFonts w:eastAsia="Calibri"/>
                <w:szCs w:val="22"/>
              </w:rPr>
            </w:pPr>
            <w:r w:rsidRPr="00803D0A">
              <w:rPr>
                <w:rFonts w:eastAsia="Calibri"/>
                <w:szCs w:val="22"/>
              </w:rPr>
              <w:t>24AM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1B9A4E" w14:textId="77777777" w:rsidR="004B1509" w:rsidRPr="00803D0A" w:rsidRDefault="004B1509" w:rsidP="00553004">
            <w:pPr>
              <w:rPr>
                <w:rFonts w:eastAsia="Calibri"/>
                <w:szCs w:val="22"/>
              </w:rPr>
            </w:pPr>
            <w:r w:rsidRPr="00803D0A">
              <w:rPr>
                <w:rFonts w:eastAsia="Calibri"/>
                <w:szCs w:val="22"/>
              </w:rPr>
              <w:t>Karalienės Mortos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FFB4999" w14:textId="77777777" w:rsidR="004B1509" w:rsidRPr="00803D0A" w:rsidRDefault="004B1509" w:rsidP="00553004">
            <w:pPr>
              <w:jc w:val="right"/>
              <w:rPr>
                <w:rFonts w:eastAsia="Calibri"/>
                <w:szCs w:val="22"/>
                <w:lang w:eastAsia="lt-LT"/>
              </w:rPr>
            </w:pPr>
            <w:r w:rsidRPr="00803D0A">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3535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01103"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9579C" w14:textId="77777777" w:rsidR="004B1509" w:rsidRPr="00803D0A" w:rsidRDefault="004B1509" w:rsidP="00553004">
            <w:pPr>
              <w:jc w:val="right"/>
              <w:rPr>
                <w:rFonts w:eastAsia="Calibri"/>
                <w:szCs w:val="22"/>
              </w:rPr>
            </w:pPr>
            <w:r w:rsidRPr="00803D0A">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2EC5E"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528CD1" w14:textId="77777777" w:rsidR="004B1509" w:rsidRPr="00803D0A" w:rsidRDefault="004B1509" w:rsidP="00553004">
            <w:pPr>
              <w:jc w:val="center"/>
              <w:rPr>
                <w:rFonts w:eastAsia="Calibri"/>
              </w:rPr>
            </w:pPr>
            <w:r w:rsidRPr="00803D0A">
              <w:rPr>
                <w:rFonts w:eastAsia="Calibri"/>
              </w:rPr>
              <w:t>-</w:t>
            </w:r>
          </w:p>
        </w:tc>
      </w:tr>
      <w:tr w:rsidR="005A185E" w:rsidRPr="00803D0A" w14:paraId="73F0594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0E4D01"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ACEB30" w14:textId="77777777" w:rsidR="004B1509" w:rsidRPr="00803D0A" w:rsidRDefault="004B1509" w:rsidP="00553004">
            <w:pPr>
              <w:rPr>
                <w:rFonts w:eastAsia="Calibri"/>
                <w:szCs w:val="22"/>
              </w:rPr>
            </w:pPr>
            <w:r w:rsidRPr="00803D0A">
              <w:rPr>
                <w:rFonts w:eastAsia="Calibri"/>
                <w:szCs w:val="22"/>
              </w:rPr>
              <w:t>25AM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C789BF" w14:textId="77777777" w:rsidR="004B1509" w:rsidRPr="00803D0A" w:rsidRDefault="004B1509" w:rsidP="00553004">
            <w:pPr>
              <w:rPr>
                <w:rFonts w:eastAsia="Calibri"/>
                <w:szCs w:val="22"/>
              </w:rPr>
            </w:pPr>
            <w:r w:rsidRPr="00803D0A">
              <w:rPr>
                <w:rFonts w:eastAsia="Calibri"/>
                <w:szCs w:val="22"/>
              </w:rPr>
              <w:t>B. Karazijos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FC4125" w14:textId="77777777" w:rsidR="004B1509" w:rsidRPr="00803D0A" w:rsidRDefault="004B1509" w:rsidP="00553004">
            <w:pPr>
              <w:jc w:val="right"/>
              <w:rPr>
                <w:rFonts w:eastAsia="Calibri"/>
                <w:szCs w:val="22"/>
                <w:lang w:eastAsia="lt-LT"/>
              </w:rPr>
            </w:pPr>
            <w:r w:rsidRPr="00803D0A">
              <w:rPr>
                <w:rFonts w:eastAsia="Calibri"/>
                <w:szCs w:val="22"/>
              </w:rPr>
              <w:t xml:space="preserve"> 238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C23B3"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25C38" w14:textId="77777777" w:rsidR="004B1509" w:rsidRPr="00803D0A" w:rsidRDefault="004B1509" w:rsidP="00553004">
            <w:pPr>
              <w:jc w:val="right"/>
              <w:rPr>
                <w:rFonts w:eastAsia="Calibri"/>
                <w:szCs w:val="22"/>
              </w:rPr>
            </w:pPr>
            <w:r w:rsidRPr="00803D0A">
              <w:rPr>
                <w:rFonts w:eastAsia="Calibri"/>
                <w:szCs w:val="22"/>
              </w:rPr>
              <w:t>238</w:t>
            </w:r>
          </w:p>
        </w:tc>
        <w:tc>
          <w:tcPr>
            <w:tcW w:w="1133" w:type="dxa"/>
            <w:tcBorders>
              <w:top w:val="single" w:sz="4" w:space="0" w:color="auto"/>
              <w:left w:val="single" w:sz="4" w:space="0" w:color="auto"/>
              <w:bottom w:val="single" w:sz="4" w:space="0" w:color="auto"/>
              <w:right w:val="single" w:sz="4" w:space="0" w:color="auto"/>
            </w:tcBorders>
            <w:vAlign w:val="center"/>
          </w:tcPr>
          <w:p w14:paraId="5028DA83" w14:textId="77777777" w:rsidR="004B1509" w:rsidRPr="00803D0A" w:rsidRDefault="004B1509"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53AB55"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E0AA42" w14:textId="77777777" w:rsidR="004B1509" w:rsidRPr="00803D0A" w:rsidRDefault="004B1509" w:rsidP="00553004">
            <w:pPr>
              <w:jc w:val="center"/>
              <w:rPr>
                <w:rFonts w:eastAsia="Calibri"/>
              </w:rPr>
            </w:pPr>
            <w:r w:rsidRPr="00803D0A">
              <w:rPr>
                <w:rFonts w:eastAsia="Calibri"/>
              </w:rPr>
              <w:t>4400-5319-4802</w:t>
            </w:r>
          </w:p>
        </w:tc>
      </w:tr>
      <w:tr w:rsidR="005A185E" w:rsidRPr="00803D0A" w14:paraId="59505454" w14:textId="77777777" w:rsidTr="009765B0">
        <w:trPr>
          <w:trHeight w:val="653"/>
        </w:trPr>
        <w:tc>
          <w:tcPr>
            <w:tcW w:w="960" w:type="dxa"/>
            <w:tcBorders>
              <w:top w:val="single" w:sz="4" w:space="0" w:color="auto"/>
              <w:left w:val="single" w:sz="12" w:space="0" w:color="auto"/>
              <w:bottom w:val="single" w:sz="4" w:space="0" w:color="auto"/>
              <w:right w:val="single" w:sz="4" w:space="0" w:color="auto"/>
            </w:tcBorders>
            <w:vAlign w:val="center"/>
          </w:tcPr>
          <w:p w14:paraId="669EC912"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94992B" w14:textId="77777777" w:rsidR="004B1509" w:rsidRPr="008305C6" w:rsidRDefault="004B1509" w:rsidP="00553004">
            <w:pPr>
              <w:rPr>
                <w:rFonts w:eastAsia="Calibri"/>
                <w:szCs w:val="22"/>
              </w:rPr>
            </w:pPr>
            <w:r w:rsidRPr="008305C6">
              <w:rPr>
                <w:rFonts w:eastAsia="Calibri"/>
                <w:szCs w:val="22"/>
              </w:rPr>
              <w:t>26AM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C4FA77" w14:textId="77777777" w:rsidR="004B1509" w:rsidRPr="008305C6" w:rsidRDefault="004B1509" w:rsidP="00553004">
            <w:pPr>
              <w:rPr>
                <w:rFonts w:eastAsia="Calibri"/>
                <w:szCs w:val="22"/>
              </w:rPr>
            </w:pPr>
            <w:r w:rsidRPr="008305C6">
              <w:rPr>
                <w:rFonts w:eastAsia="Calibri"/>
                <w:szCs w:val="22"/>
              </w:rPr>
              <w:t>Kęstučio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C953D0" w14:textId="3E9A5FD7" w:rsidR="004B1509" w:rsidRPr="008305C6" w:rsidRDefault="00325C56" w:rsidP="00553004">
            <w:pPr>
              <w:jc w:val="right"/>
              <w:rPr>
                <w:rFonts w:eastAsia="Calibri"/>
                <w:strike/>
                <w:szCs w:val="22"/>
                <w:lang w:eastAsia="lt-LT"/>
              </w:rPr>
            </w:pPr>
            <w:r w:rsidRPr="008305C6">
              <w:rPr>
                <w:rFonts w:eastAsia="Calibri"/>
                <w:szCs w:val="22"/>
              </w:rPr>
              <w:t xml:space="preserve"> 2172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12F52" w14:textId="435B8D14" w:rsidR="004B1509" w:rsidRPr="008305C6" w:rsidRDefault="00325C56" w:rsidP="00553004">
            <w:pPr>
              <w:jc w:val="right"/>
              <w:rPr>
                <w:rFonts w:eastAsia="Calibri"/>
                <w:strike/>
                <w:szCs w:val="22"/>
              </w:rPr>
            </w:pPr>
            <w:r w:rsidRPr="008305C6">
              <w:rPr>
                <w:rFonts w:eastAsia="Calibri"/>
                <w:szCs w:val="22"/>
              </w:rPr>
              <w:t xml:space="preserve"> 2172</w:t>
            </w:r>
            <w:r w:rsidRPr="008305C6">
              <w:rPr>
                <w:rStyle w:val="Puslapioinaosnuoroda"/>
                <w:rFonts w:eastAsia="Calibri"/>
                <w:szCs w:val="22"/>
              </w:rPr>
              <w:footnoteReference w:id="3"/>
            </w:r>
          </w:p>
        </w:tc>
        <w:tc>
          <w:tcPr>
            <w:tcW w:w="1133" w:type="dxa"/>
            <w:tcBorders>
              <w:top w:val="single" w:sz="4" w:space="0" w:color="auto"/>
              <w:left w:val="single" w:sz="4" w:space="0" w:color="auto"/>
              <w:bottom w:val="single" w:sz="4" w:space="0" w:color="auto"/>
              <w:right w:val="single" w:sz="4" w:space="0" w:color="auto"/>
            </w:tcBorders>
            <w:vAlign w:val="center"/>
            <w:hideMark/>
          </w:tcPr>
          <w:p w14:paraId="16A1580D"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B967B"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2CD0B" w14:textId="6A212364" w:rsidR="00325C56" w:rsidRPr="008305C6" w:rsidRDefault="00325C56" w:rsidP="00553004">
            <w:pPr>
              <w:jc w:val="center"/>
              <w:rPr>
                <w:rFonts w:eastAsia="Calibri"/>
              </w:rPr>
            </w:pPr>
            <w:r w:rsidRPr="008305C6">
              <w:rPr>
                <w:rFonts w:eastAsia="Calibri"/>
              </w:rPr>
              <w:t>D</w:t>
            </w:r>
          </w:p>
          <w:p w14:paraId="6D68C3F7" w14:textId="7C58DCFD" w:rsidR="00325C56" w:rsidRPr="008305C6" w:rsidRDefault="00325C56" w:rsidP="00553004">
            <w:pPr>
              <w:jc w:val="center"/>
              <w:rPr>
                <w:rFonts w:eastAsia="Calibri"/>
              </w:rPr>
            </w:pPr>
            <w:r w:rsidRPr="008305C6">
              <w:rPr>
                <w:rFonts w:eastAsia="Calibri"/>
              </w:rPr>
              <w:t>D</w:t>
            </w:r>
          </w:p>
          <w:p w14:paraId="58376854" w14:textId="60AA4FE1" w:rsidR="00325C56" w:rsidRPr="008305C6" w:rsidRDefault="00325C56" w:rsidP="00553004">
            <w:pPr>
              <w:jc w:val="center"/>
              <w:rPr>
                <w:rFonts w:eastAsia="Calibri"/>
              </w:rPr>
            </w:pPr>
            <w:r w:rsidRPr="008305C6">
              <w:rPr>
                <w:rFonts w:eastAsia="Calibri"/>
              </w:rPr>
              <w:t>D</w:t>
            </w:r>
          </w:p>
          <w:p w14:paraId="60CD7919" w14:textId="1457B209" w:rsidR="00325C56" w:rsidRPr="008305C6" w:rsidRDefault="00325C56" w:rsidP="00553004">
            <w:pPr>
              <w:jc w:val="center"/>
              <w:rPr>
                <w:rFonts w:eastAsia="Calibri"/>
              </w:rPr>
            </w:pPr>
            <w:r w:rsidRPr="008305C6">
              <w:rPr>
                <w:rFonts w:eastAsia="Calibri"/>
              </w:rPr>
              <w:t>D</w:t>
            </w:r>
          </w:p>
          <w:p w14:paraId="2588C986" w14:textId="657F542F" w:rsidR="004B1509" w:rsidRPr="008305C6" w:rsidRDefault="004B1509" w:rsidP="00553004">
            <w:pPr>
              <w:jc w:val="center"/>
              <w:rPr>
                <w:rFonts w:eastAsia="Calibri"/>
              </w:rPr>
            </w:pPr>
            <w:r w:rsidRPr="008305C6">
              <w:rPr>
                <w:rFonts w:eastAsia="Calibri"/>
              </w:rPr>
              <w:t>D</w:t>
            </w:r>
          </w:p>
          <w:p w14:paraId="0B33A4D8" w14:textId="77777777" w:rsidR="004B1509" w:rsidRPr="008305C6" w:rsidRDefault="004B1509" w:rsidP="00553004">
            <w:pPr>
              <w:jc w:val="center"/>
              <w:rPr>
                <w:rFonts w:eastAsia="Calibri"/>
              </w:rPr>
            </w:pPr>
            <w:r w:rsidRPr="008305C6">
              <w:rPr>
                <w:rFonts w:eastAsia="Calibri"/>
              </w:rPr>
              <w:t>D</w:t>
            </w:r>
          </w:p>
          <w:p w14:paraId="0BA7CF2F" w14:textId="5747B933" w:rsidR="00325C56" w:rsidRPr="008305C6" w:rsidRDefault="00325C56" w:rsidP="00553004">
            <w:pPr>
              <w:jc w:val="center"/>
              <w:rPr>
                <w:rFonts w:eastAsia="Calibri"/>
              </w:rPr>
            </w:pPr>
            <w:r w:rsidRPr="008305C6">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7802AB" w14:textId="77777777" w:rsidR="004B1509" w:rsidRPr="008305C6" w:rsidRDefault="004B1509" w:rsidP="00553004">
            <w:pPr>
              <w:jc w:val="center"/>
              <w:rPr>
                <w:rFonts w:eastAsia="Calibri"/>
              </w:rPr>
            </w:pPr>
            <w:r w:rsidRPr="008305C6">
              <w:rPr>
                <w:rFonts w:eastAsia="Calibri"/>
              </w:rPr>
              <w:t>3495-6012-8014 4400-4772-3864</w:t>
            </w:r>
          </w:p>
          <w:p w14:paraId="66B850C2" w14:textId="77777777" w:rsidR="004B7FC7" w:rsidRPr="008305C6" w:rsidRDefault="004B7FC7" w:rsidP="00553004">
            <w:pPr>
              <w:jc w:val="center"/>
              <w:rPr>
                <w:rFonts w:eastAsia="Calibri"/>
              </w:rPr>
            </w:pPr>
            <w:r w:rsidRPr="008305C6">
              <w:rPr>
                <w:rFonts w:eastAsia="Calibri"/>
              </w:rPr>
              <w:t>4400-6122-5380</w:t>
            </w:r>
          </w:p>
          <w:p w14:paraId="1BBDFC5D" w14:textId="77777777" w:rsidR="004B7FC7" w:rsidRPr="008305C6" w:rsidRDefault="004B7FC7" w:rsidP="00553004">
            <w:pPr>
              <w:jc w:val="center"/>
              <w:rPr>
                <w:rFonts w:eastAsia="Calibri"/>
              </w:rPr>
            </w:pPr>
            <w:r w:rsidRPr="008305C6">
              <w:rPr>
                <w:rFonts w:eastAsia="Calibri"/>
              </w:rPr>
              <w:t>4400-6122-5369</w:t>
            </w:r>
          </w:p>
          <w:p w14:paraId="76C5AD11" w14:textId="77777777" w:rsidR="004B7FC7" w:rsidRPr="008305C6" w:rsidRDefault="004B7FC7" w:rsidP="00553004">
            <w:pPr>
              <w:jc w:val="center"/>
              <w:rPr>
                <w:rFonts w:eastAsia="Calibri"/>
              </w:rPr>
            </w:pPr>
            <w:r w:rsidRPr="008305C6">
              <w:rPr>
                <w:rFonts w:eastAsia="Calibri"/>
              </w:rPr>
              <w:t>4400-6122-5378</w:t>
            </w:r>
          </w:p>
          <w:p w14:paraId="509A3FB7" w14:textId="77777777" w:rsidR="004B7FC7" w:rsidRPr="008305C6" w:rsidRDefault="004B7FC7" w:rsidP="00553004">
            <w:pPr>
              <w:jc w:val="center"/>
              <w:rPr>
                <w:rFonts w:eastAsia="Calibri"/>
              </w:rPr>
            </w:pPr>
            <w:r w:rsidRPr="008305C6">
              <w:rPr>
                <w:rFonts w:eastAsia="Calibri"/>
              </w:rPr>
              <w:t>4400-6122-5403</w:t>
            </w:r>
          </w:p>
          <w:p w14:paraId="3FC3E5B6" w14:textId="6CD050A0" w:rsidR="00325C56" w:rsidRPr="008305C6" w:rsidRDefault="00325C56" w:rsidP="00553004">
            <w:pPr>
              <w:jc w:val="center"/>
              <w:rPr>
                <w:rFonts w:eastAsia="Calibri"/>
              </w:rPr>
            </w:pPr>
            <w:r w:rsidRPr="008305C6">
              <w:rPr>
                <w:rFonts w:eastAsia="Calibri"/>
              </w:rPr>
              <w:t>4400-6435-1191</w:t>
            </w:r>
          </w:p>
        </w:tc>
      </w:tr>
      <w:tr w:rsidR="005A185E" w:rsidRPr="00803D0A" w14:paraId="6A10CD3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9BFF2DA"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D49B51" w14:textId="77777777" w:rsidR="004B1509" w:rsidRPr="008305C6" w:rsidRDefault="004B1509" w:rsidP="00553004">
            <w:pPr>
              <w:rPr>
                <w:rFonts w:eastAsia="Calibri"/>
                <w:szCs w:val="22"/>
              </w:rPr>
            </w:pPr>
            <w:r w:rsidRPr="008305C6">
              <w:rPr>
                <w:rFonts w:eastAsia="Calibri"/>
                <w:szCs w:val="22"/>
              </w:rPr>
              <w:t>27AM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5751A9" w14:textId="77777777" w:rsidR="004B1509" w:rsidRPr="008305C6" w:rsidRDefault="004B1509" w:rsidP="00553004">
            <w:pPr>
              <w:rPr>
                <w:rFonts w:eastAsia="Calibri"/>
                <w:szCs w:val="22"/>
              </w:rPr>
            </w:pPr>
            <w:r w:rsidRPr="008305C6">
              <w:rPr>
                <w:rFonts w:eastAsia="Calibri"/>
                <w:szCs w:val="22"/>
              </w:rPr>
              <w:t>Stepono Kairio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E49511" w14:textId="77777777" w:rsidR="004B1509" w:rsidRPr="008305C6" w:rsidRDefault="004B1509" w:rsidP="00553004">
            <w:pPr>
              <w:jc w:val="right"/>
              <w:rPr>
                <w:rFonts w:eastAsia="Calibri"/>
                <w:szCs w:val="22"/>
                <w:lang w:eastAsia="lt-LT"/>
              </w:rPr>
            </w:pPr>
            <w:r w:rsidRPr="008305C6">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76A64" w14:textId="77777777" w:rsidR="004B1509" w:rsidRPr="008305C6" w:rsidRDefault="004B1509" w:rsidP="00553004">
            <w:pPr>
              <w:jc w:val="right"/>
              <w:rPr>
                <w:rFonts w:eastAsia="Calibri"/>
                <w:szCs w:val="22"/>
                <w:lang w:eastAsia="lt-LT"/>
              </w:rPr>
            </w:pPr>
            <w:r w:rsidRPr="008305C6">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96788"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580C7"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A513A" w14:textId="77777777" w:rsidR="004B1509" w:rsidRPr="008305C6" w:rsidRDefault="004B1509" w:rsidP="00553004">
            <w:pPr>
              <w:jc w:val="center"/>
              <w:rPr>
                <w:rFonts w:eastAsia="Calibri"/>
              </w:rPr>
            </w:pPr>
            <w:r w:rsidRPr="008305C6">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7AC627" w14:textId="77777777" w:rsidR="004B1509" w:rsidRPr="008305C6" w:rsidRDefault="004B1509" w:rsidP="00553004">
            <w:pPr>
              <w:jc w:val="center"/>
              <w:rPr>
                <w:rFonts w:eastAsia="Calibri"/>
              </w:rPr>
            </w:pPr>
            <w:r w:rsidRPr="008305C6">
              <w:rPr>
                <w:rFonts w:eastAsia="Calibri"/>
              </w:rPr>
              <w:t>4400-4275-9797</w:t>
            </w:r>
          </w:p>
        </w:tc>
      </w:tr>
      <w:tr w:rsidR="005A185E" w:rsidRPr="00803D0A" w14:paraId="2851C8C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9C9091"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62D442" w14:textId="77777777" w:rsidR="004B1509" w:rsidRPr="008305C6" w:rsidRDefault="004B1509" w:rsidP="00553004">
            <w:pPr>
              <w:rPr>
                <w:rFonts w:eastAsia="Calibri"/>
                <w:szCs w:val="22"/>
              </w:rPr>
            </w:pPr>
            <w:r w:rsidRPr="008305C6">
              <w:rPr>
                <w:rFonts w:eastAsia="Calibri"/>
                <w:szCs w:val="22"/>
              </w:rPr>
              <w:t>28AM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75A9B1" w14:textId="77777777" w:rsidR="004B1509" w:rsidRPr="008305C6" w:rsidRDefault="004B1509" w:rsidP="00553004">
            <w:pPr>
              <w:rPr>
                <w:rFonts w:eastAsia="Calibri"/>
                <w:szCs w:val="22"/>
              </w:rPr>
            </w:pPr>
            <w:r w:rsidRPr="008305C6">
              <w:rPr>
                <w:rFonts w:eastAsia="Calibri"/>
                <w:szCs w:val="22"/>
              </w:rPr>
              <w:t>Kosmonautų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FBAA3E" w14:textId="77777777" w:rsidR="004B1509" w:rsidRPr="008305C6" w:rsidRDefault="004B1509" w:rsidP="00553004">
            <w:pPr>
              <w:jc w:val="right"/>
              <w:rPr>
                <w:rFonts w:eastAsia="Calibri"/>
                <w:szCs w:val="22"/>
                <w:lang w:eastAsia="lt-LT"/>
              </w:rPr>
            </w:pPr>
            <w:r w:rsidRPr="008305C6">
              <w:rPr>
                <w:rFonts w:eastAsia="Calibri"/>
                <w:szCs w:val="22"/>
              </w:rPr>
              <w:t>359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ED62E" w14:textId="77777777" w:rsidR="004B1509" w:rsidRPr="008305C6" w:rsidRDefault="004B1509" w:rsidP="00553004">
            <w:pPr>
              <w:jc w:val="right"/>
              <w:rPr>
                <w:rFonts w:eastAsia="Calibri"/>
                <w:szCs w:val="22"/>
                <w:lang w:eastAsia="lt-LT"/>
              </w:rPr>
            </w:pPr>
            <w:r w:rsidRPr="008305C6">
              <w:rPr>
                <w:rFonts w:eastAsia="Calibri"/>
                <w:szCs w:val="22"/>
              </w:rPr>
              <w:t>359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B76DB"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B88B9"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900E3" w14:textId="77777777" w:rsidR="004B1509" w:rsidRPr="008305C6" w:rsidRDefault="004B1509" w:rsidP="00553004">
            <w:pPr>
              <w:jc w:val="center"/>
              <w:rPr>
                <w:rFonts w:eastAsia="Calibri"/>
              </w:rPr>
            </w:pPr>
            <w:r w:rsidRPr="008305C6">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E402F2" w14:textId="77777777" w:rsidR="004B1509" w:rsidRPr="008305C6" w:rsidRDefault="004B1509" w:rsidP="00553004">
            <w:pPr>
              <w:jc w:val="center"/>
              <w:rPr>
                <w:rFonts w:eastAsia="Calibri"/>
              </w:rPr>
            </w:pPr>
            <w:r w:rsidRPr="008305C6">
              <w:rPr>
                <w:rFonts w:eastAsia="Calibri"/>
              </w:rPr>
              <w:t>3496-0037-0018</w:t>
            </w:r>
          </w:p>
        </w:tc>
      </w:tr>
      <w:tr w:rsidR="0006003D" w:rsidRPr="0006003D" w14:paraId="4C996F7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48FF2A6" w14:textId="77777777" w:rsidR="004B1509" w:rsidRPr="008305C6"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5CB648" w14:textId="77777777" w:rsidR="004B1509" w:rsidRPr="008305C6" w:rsidRDefault="004B1509" w:rsidP="00553004">
            <w:pPr>
              <w:rPr>
                <w:rFonts w:eastAsia="Calibri"/>
                <w:szCs w:val="22"/>
              </w:rPr>
            </w:pPr>
            <w:r w:rsidRPr="008305C6">
              <w:rPr>
                <w:rFonts w:eastAsia="Calibri"/>
                <w:szCs w:val="22"/>
              </w:rPr>
              <w:t>29AM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C991D1" w14:textId="77777777" w:rsidR="004B1509" w:rsidRPr="008305C6" w:rsidRDefault="004B1509" w:rsidP="00553004">
            <w:pPr>
              <w:rPr>
                <w:rFonts w:eastAsia="Calibri"/>
                <w:szCs w:val="22"/>
              </w:rPr>
            </w:pPr>
            <w:r w:rsidRPr="008305C6">
              <w:rPr>
                <w:rFonts w:eastAsia="Calibri"/>
                <w:szCs w:val="22"/>
              </w:rPr>
              <w:t>Kranto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EBD878" w14:textId="74050168" w:rsidR="004B1509" w:rsidRPr="008305C6" w:rsidRDefault="0006003D" w:rsidP="00553004">
            <w:pPr>
              <w:jc w:val="right"/>
              <w:rPr>
                <w:rFonts w:eastAsia="Calibri"/>
                <w:szCs w:val="22"/>
                <w:lang w:eastAsia="lt-LT"/>
              </w:rPr>
            </w:pPr>
            <w:r w:rsidRPr="008305C6">
              <w:rPr>
                <w:rFonts w:eastAsia="Calibri"/>
                <w:szCs w:val="22"/>
              </w:rPr>
              <w:t xml:space="preserve"> 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C34DB" w14:textId="7F13DC6D" w:rsidR="004B1509" w:rsidRPr="008305C6" w:rsidRDefault="0006003D" w:rsidP="00553004">
            <w:pPr>
              <w:jc w:val="right"/>
              <w:rPr>
                <w:rFonts w:eastAsia="Calibri"/>
                <w:szCs w:val="22"/>
                <w:lang w:eastAsia="lt-LT"/>
              </w:rPr>
            </w:pPr>
            <w:r w:rsidRPr="008305C6">
              <w:rPr>
                <w:rFonts w:eastAsia="Calibri"/>
                <w:szCs w:val="22"/>
              </w:rPr>
              <w:t> 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4976A"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19FE3"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AFB443" w14:textId="77777777" w:rsidR="004B1509" w:rsidRPr="008305C6" w:rsidRDefault="004B1509" w:rsidP="00553004">
            <w:pPr>
              <w:jc w:val="center"/>
              <w:rPr>
                <w:rFonts w:eastAsia="Calibri"/>
              </w:rPr>
            </w:pPr>
            <w:r w:rsidRPr="008305C6">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A33E49" w14:textId="0ACD0E3D" w:rsidR="004B1509" w:rsidRPr="008305C6" w:rsidRDefault="0006003D" w:rsidP="00553004">
            <w:pPr>
              <w:jc w:val="center"/>
              <w:rPr>
                <w:rFonts w:eastAsia="Calibri"/>
              </w:rPr>
            </w:pPr>
            <w:r w:rsidRPr="008305C6">
              <w:rPr>
                <w:rFonts w:eastAsia="Calibri"/>
              </w:rPr>
              <w:t>4400-1015-5390</w:t>
            </w:r>
          </w:p>
        </w:tc>
      </w:tr>
      <w:tr w:rsidR="005A185E" w:rsidRPr="00803D0A" w14:paraId="240259F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5559593" w14:textId="77777777" w:rsidR="004B1509" w:rsidRPr="008305C6"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57F97A" w14:textId="77777777" w:rsidR="004B1509" w:rsidRPr="008305C6" w:rsidRDefault="004B1509" w:rsidP="00553004">
            <w:pPr>
              <w:rPr>
                <w:rFonts w:eastAsia="Calibri"/>
                <w:szCs w:val="22"/>
              </w:rPr>
            </w:pPr>
            <w:r w:rsidRPr="008305C6">
              <w:rPr>
                <w:rFonts w:eastAsia="Calibri"/>
                <w:szCs w:val="22"/>
              </w:rPr>
              <w:t>30AM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0A8553" w14:textId="77777777" w:rsidR="004B1509" w:rsidRPr="008305C6" w:rsidRDefault="004B1509" w:rsidP="00553004">
            <w:pPr>
              <w:rPr>
                <w:rFonts w:eastAsia="Calibri"/>
                <w:szCs w:val="22"/>
              </w:rPr>
            </w:pPr>
            <w:r w:rsidRPr="008305C6">
              <w:rPr>
                <w:rFonts w:eastAsia="Calibri"/>
                <w:szCs w:val="22"/>
              </w:rPr>
              <w:t>Vinco Kudirkos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A9B058" w14:textId="77777777" w:rsidR="004B1509" w:rsidRPr="008305C6" w:rsidRDefault="004B1509" w:rsidP="00553004">
            <w:pPr>
              <w:jc w:val="right"/>
              <w:rPr>
                <w:rFonts w:eastAsia="Calibri"/>
                <w:szCs w:val="22"/>
                <w:lang w:eastAsia="lt-LT"/>
              </w:rPr>
            </w:pPr>
            <w:r w:rsidRPr="008305C6">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F0F16" w14:textId="77777777" w:rsidR="004B1509" w:rsidRPr="008305C6" w:rsidRDefault="004B1509" w:rsidP="00553004">
            <w:pPr>
              <w:jc w:val="right"/>
              <w:rPr>
                <w:rFonts w:eastAsia="Calibri"/>
                <w:szCs w:val="22"/>
                <w:lang w:eastAsia="lt-LT"/>
              </w:rPr>
            </w:pPr>
            <w:r w:rsidRPr="008305C6">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2A737"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5DC39"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3E381F" w14:textId="77777777" w:rsidR="004B1509" w:rsidRPr="008305C6" w:rsidRDefault="004B1509" w:rsidP="00553004">
            <w:pPr>
              <w:jc w:val="center"/>
              <w:rPr>
                <w:rFonts w:eastAsia="Calibri"/>
              </w:rPr>
            </w:pPr>
            <w:r w:rsidRPr="008305C6">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FBC6B2" w14:textId="77777777" w:rsidR="004B1509" w:rsidRPr="008305C6" w:rsidRDefault="004B1509" w:rsidP="00553004">
            <w:pPr>
              <w:jc w:val="center"/>
              <w:rPr>
                <w:rFonts w:eastAsia="Calibri"/>
              </w:rPr>
            </w:pPr>
            <w:r w:rsidRPr="008305C6">
              <w:rPr>
                <w:rFonts w:eastAsia="Calibri"/>
              </w:rPr>
              <w:t>3400-2003-7011</w:t>
            </w:r>
          </w:p>
        </w:tc>
      </w:tr>
      <w:tr w:rsidR="0006003D" w:rsidRPr="0006003D" w14:paraId="356EC76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9414863" w14:textId="77777777" w:rsidR="004B1509" w:rsidRPr="008305C6"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82A0EC" w14:textId="77777777" w:rsidR="004B1509" w:rsidRPr="008305C6" w:rsidRDefault="004B1509" w:rsidP="00553004">
            <w:pPr>
              <w:rPr>
                <w:rFonts w:eastAsia="Calibri"/>
                <w:szCs w:val="22"/>
              </w:rPr>
            </w:pPr>
            <w:r w:rsidRPr="008305C6">
              <w:rPr>
                <w:rFonts w:eastAsia="Calibri"/>
                <w:szCs w:val="22"/>
              </w:rPr>
              <w:t>31AM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643A3D" w14:textId="77777777" w:rsidR="004B1509" w:rsidRPr="008305C6" w:rsidRDefault="004B1509" w:rsidP="00553004">
            <w:pPr>
              <w:rPr>
                <w:rFonts w:eastAsia="Calibri"/>
                <w:szCs w:val="22"/>
              </w:rPr>
            </w:pPr>
            <w:r w:rsidRPr="008305C6">
              <w:rPr>
                <w:rFonts w:eastAsia="Calibri"/>
                <w:szCs w:val="22"/>
              </w:rPr>
              <w:t>Kurklių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1B16B5" w14:textId="11C1C416" w:rsidR="004B1509" w:rsidRPr="008305C6" w:rsidRDefault="0006003D" w:rsidP="00553004">
            <w:pPr>
              <w:jc w:val="right"/>
              <w:rPr>
                <w:rFonts w:eastAsia="Calibri"/>
                <w:szCs w:val="22"/>
                <w:lang w:eastAsia="lt-LT"/>
              </w:rPr>
            </w:pPr>
            <w:r w:rsidRPr="008305C6">
              <w:rPr>
                <w:rFonts w:eastAsia="Calibri"/>
                <w:szCs w:val="22"/>
              </w:rPr>
              <w:t>512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2E623" w14:textId="64219F75" w:rsidR="004B1509" w:rsidRPr="008305C6" w:rsidRDefault="0006003D" w:rsidP="00553004">
            <w:pPr>
              <w:jc w:val="right"/>
              <w:rPr>
                <w:rFonts w:eastAsia="Calibri"/>
                <w:szCs w:val="22"/>
                <w:lang w:eastAsia="lt-LT"/>
              </w:rPr>
            </w:pPr>
            <w:r w:rsidRPr="008305C6">
              <w:rPr>
                <w:rFonts w:eastAsia="Calibri"/>
                <w:szCs w:val="22"/>
              </w:rPr>
              <w:t> 512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39207"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5CAB1"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DD253" w14:textId="77777777" w:rsidR="004B1509" w:rsidRPr="008305C6" w:rsidRDefault="004B1509" w:rsidP="00553004">
            <w:pPr>
              <w:jc w:val="center"/>
              <w:rPr>
                <w:rFonts w:eastAsia="Calibri"/>
              </w:rPr>
            </w:pPr>
            <w:r w:rsidRPr="008305C6">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60A20B" w14:textId="77777777" w:rsidR="004B1509" w:rsidRPr="008305C6" w:rsidRDefault="0006003D" w:rsidP="00553004">
            <w:pPr>
              <w:jc w:val="center"/>
              <w:rPr>
                <w:rFonts w:eastAsia="Calibri"/>
              </w:rPr>
            </w:pPr>
            <w:r w:rsidRPr="008305C6">
              <w:rPr>
                <w:rFonts w:eastAsia="Calibri"/>
              </w:rPr>
              <w:t>4400-6435-1170</w:t>
            </w:r>
          </w:p>
          <w:p w14:paraId="6F3A94E3" w14:textId="359C89F0" w:rsidR="0006003D" w:rsidRPr="008305C6" w:rsidRDefault="0006003D" w:rsidP="00553004">
            <w:pPr>
              <w:jc w:val="center"/>
              <w:rPr>
                <w:rFonts w:eastAsia="Calibri"/>
              </w:rPr>
            </w:pPr>
            <w:r w:rsidRPr="008305C6">
              <w:rPr>
                <w:rFonts w:eastAsia="Calibri"/>
              </w:rPr>
              <w:t>4400-0731-7602</w:t>
            </w:r>
          </w:p>
        </w:tc>
      </w:tr>
      <w:tr w:rsidR="005A185E" w:rsidRPr="00803D0A" w14:paraId="2650797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5E43C23" w14:textId="77777777" w:rsidR="004B1509" w:rsidRPr="008305C6"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E411BC" w14:textId="77777777" w:rsidR="004B1509" w:rsidRPr="008305C6" w:rsidRDefault="004B1509" w:rsidP="00553004">
            <w:pPr>
              <w:rPr>
                <w:rFonts w:eastAsia="Calibri"/>
                <w:szCs w:val="22"/>
              </w:rPr>
            </w:pPr>
            <w:r w:rsidRPr="008305C6">
              <w:rPr>
                <w:rFonts w:eastAsia="Calibri"/>
                <w:szCs w:val="22"/>
              </w:rPr>
              <w:t>32AM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893F6C" w14:textId="77777777" w:rsidR="004B1509" w:rsidRPr="008305C6" w:rsidRDefault="004B1509" w:rsidP="00553004">
            <w:pPr>
              <w:rPr>
                <w:rFonts w:eastAsia="Calibri"/>
                <w:szCs w:val="22"/>
              </w:rPr>
            </w:pPr>
            <w:r w:rsidRPr="008305C6">
              <w:rPr>
                <w:rFonts w:eastAsia="Calibri"/>
                <w:szCs w:val="22"/>
              </w:rPr>
              <w:t>Kvarco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53022D" w14:textId="77777777" w:rsidR="004B1509" w:rsidRPr="008305C6" w:rsidRDefault="004B1509" w:rsidP="00553004">
            <w:pPr>
              <w:jc w:val="right"/>
              <w:rPr>
                <w:rFonts w:eastAsia="Calibri"/>
                <w:szCs w:val="22"/>
                <w:lang w:eastAsia="lt-LT"/>
              </w:rPr>
            </w:pPr>
            <w:r w:rsidRPr="008305C6">
              <w:rPr>
                <w:rFonts w:eastAsia="Calibri"/>
                <w:szCs w:val="22"/>
              </w:rPr>
              <w:t>858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76093" w14:textId="77777777" w:rsidR="004B1509" w:rsidRPr="008305C6" w:rsidRDefault="004B1509" w:rsidP="00553004">
            <w:pPr>
              <w:jc w:val="right"/>
              <w:rPr>
                <w:rFonts w:eastAsia="Calibri"/>
                <w:szCs w:val="22"/>
                <w:lang w:eastAsia="lt-LT"/>
              </w:rPr>
            </w:pPr>
            <w:r w:rsidRPr="008305C6">
              <w:rPr>
                <w:rFonts w:eastAsia="Calibri"/>
                <w:szCs w:val="22"/>
              </w:rPr>
              <w:t>858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0B447"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0EF93"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37D79" w14:textId="77777777" w:rsidR="004B1509" w:rsidRPr="008305C6" w:rsidRDefault="004B1509" w:rsidP="00553004">
            <w:pPr>
              <w:jc w:val="center"/>
              <w:rPr>
                <w:rFonts w:eastAsia="Calibri"/>
              </w:rPr>
            </w:pPr>
            <w:r w:rsidRPr="008305C6">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813EBC" w14:textId="77777777" w:rsidR="004B1509" w:rsidRPr="008305C6" w:rsidRDefault="004B1509" w:rsidP="00553004">
            <w:pPr>
              <w:jc w:val="center"/>
              <w:rPr>
                <w:rFonts w:eastAsia="Calibri"/>
              </w:rPr>
            </w:pPr>
            <w:r w:rsidRPr="008305C6">
              <w:rPr>
                <w:rFonts w:eastAsia="Calibri"/>
              </w:rPr>
              <w:t>3498-3018-5010</w:t>
            </w:r>
          </w:p>
        </w:tc>
      </w:tr>
      <w:tr w:rsidR="000B74DA" w:rsidRPr="000B74DA" w14:paraId="3254F17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512C96" w14:textId="77777777" w:rsidR="004B1509" w:rsidRPr="008305C6"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286C94" w14:textId="77777777" w:rsidR="004B1509" w:rsidRPr="008305C6" w:rsidRDefault="004B1509" w:rsidP="00553004">
            <w:pPr>
              <w:rPr>
                <w:rFonts w:eastAsia="Calibri"/>
                <w:szCs w:val="22"/>
              </w:rPr>
            </w:pPr>
            <w:r w:rsidRPr="008305C6">
              <w:rPr>
                <w:rFonts w:eastAsia="Calibri"/>
                <w:szCs w:val="22"/>
              </w:rPr>
              <w:t>33AM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DA4DCB" w14:textId="77777777" w:rsidR="004B1509" w:rsidRPr="008305C6" w:rsidRDefault="004B1509" w:rsidP="00553004">
            <w:pPr>
              <w:rPr>
                <w:rFonts w:eastAsia="Calibri"/>
                <w:szCs w:val="22"/>
              </w:rPr>
            </w:pPr>
            <w:r w:rsidRPr="008305C6">
              <w:rPr>
                <w:rFonts w:eastAsia="Calibri"/>
                <w:szCs w:val="22"/>
              </w:rPr>
              <w:t>K. Ladigos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E75165" w14:textId="3CDE4C7B" w:rsidR="004B1509" w:rsidRPr="008305C6" w:rsidRDefault="000B74DA" w:rsidP="00553004">
            <w:pPr>
              <w:jc w:val="right"/>
              <w:rPr>
                <w:rFonts w:eastAsia="Calibri"/>
                <w:szCs w:val="22"/>
                <w:lang w:eastAsia="lt-LT"/>
              </w:rPr>
            </w:pPr>
            <w:r w:rsidRPr="008305C6">
              <w:rPr>
                <w:rFonts w:eastAsia="Calibri"/>
                <w:szCs w:val="22"/>
              </w:rPr>
              <w:t>946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2A51DB" w14:textId="0DA2E2AA" w:rsidR="004B1509" w:rsidRPr="008305C6" w:rsidRDefault="000B74DA" w:rsidP="00553004">
            <w:pPr>
              <w:jc w:val="right"/>
              <w:rPr>
                <w:rFonts w:eastAsia="Calibri"/>
                <w:szCs w:val="22"/>
              </w:rPr>
            </w:pPr>
            <w:r w:rsidRPr="008305C6">
              <w:rPr>
                <w:rFonts w:eastAsia="Calibri"/>
                <w:szCs w:val="22"/>
              </w:rPr>
              <w:t xml:space="preserve"> 946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300F2"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81B34"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588B2F" w14:textId="77777777" w:rsidR="004B1509" w:rsidRPr="008305C6" w:rsidRDefault="004B1509" w:rsidP="00553004">
            <w:pPr>
              <w:jc w:val="center"/>
              <w:rPr>
                <w:rFonts w:eastAsia="Calibri"/>
              </w:rPr>
            </w:pPr>
            <w:r w:rsidRPr="008305C6">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6BB68A" w14:textId="77777777" w:rsidR="004B1509" w:rsidRPr="008305C6" w:rsidRDefault="004B1509" w:rsidP="00553004">
            <w:pPr>
              <w:jc w:val="center"/>
              <w:rPr>
                <w:rFonts w:eastAsia="Calibri"/>
              </w:rPr>
            </w:pPr>
            <w:r w:rsidRPr="008305C6">
              <w:rPr>
                <w:rFonts w:eastAsia="Calibri"/>
              </w:rPr>
              <w:t>3498-4023-6013</w:t>
            </w:r>
          </w:p>
          <w:p w14:paraId="26273275" w14:textId="77777777" w:rsidR="000B74DA" w:rsidRPr="008305C6" w:rsidRDefault="000B74DA" w:rsidP="00553004">
            <w:pPr>
              <w:jc w:val="center"/>
              <w:rPr>
                <w:rFonts w:eastAsia="Calibri"/>
              </w:rPr>
            </w:pPr>
            <w:r w:rsidRPr="008305C6">
              <w:rPr>
                <w:rFonts w:eastAsia="Calibri"/>
              </w:rPr>
              <w:t>4400-0650-8787</w:t>
            </w:r>
          </w:p>
          <w:p w14:paraId="4DE05620" w14:textId="350B6DEC" w:rsidR="000B74DA" w:rsidRPr="008305C6" w:rsidRDefault="000B74DA" w:rsidP="00553004">
            <w:pPr>
              <w:jc w:val="center"/>
              <w:rPr>
                <w:rFonts w:eastAsia="Calibri"/>
              </w:rPr>
            </w:pPr>
            <w:r w:rsidRPr="008305C6">
              <w:rPr>
                <w:rFonts w:eastAsia="Calibri"/>
              </w:rPr>
              <w:t>4400-6122-7730</w:t>
            </w:r>
          </w:p>
        </w:tc>
      </w:tr>
      <w:tr w:rsidR="005A185E" w:rsidRPr="00803D0A" w14:paraId="1C2AACD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C0A5B7" w14:textId="77777777" w:rsidR="004B1509" w:rsidRPr="008305C6"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A259DD" w14:textId="77777777" w:rsidR="004B1509" w:rsidRPr="008305C6" w:rsidRDefault="004B1509" w:rsidP="00553004">
            <w:pPr>
              <w:rPr>
                <w:rFonts w:eastAsia="Calibri"/>
                <w:szCs w:val="22"/>
              </w:rPr>
            </w:pPr>
            <w:r w:rsidRPr="008305C6">
              <w:rPr>
                <w:rFonts w:eastAsia="Calibri"/>
                <w:szCs w:val="22"/>
              </w:rPr>
              <w:t>34AM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5E3AD8" w14:textId="77777777" w:rsidR="004B1509" w:rsidRPr="008305C6" w:rsidRDefault="004B1509" w:rsidP="00553004">
            <w:pPr>
              <w:rPr>
                <w:rFonts w:eastAsia="Calibri"/>
                <w:szCs w:val="22"/>
              </w:rPr>
            </w:pPr>
            <w:r w:rsidRPr="008305C6">
              <w:rPr>
                <w:rFonts w:eastAsia="Calibri"/>
                <w:szCs w:val="22"/>
              </w:rPr>
              <w:t>Lagedžių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0435DB" w14:textId="77777777" w:rsidR="004B1509" w:rsidRPr="008305C6" w:rsidRDefault="004B1509" w:rsidP="00553004">
            <w:pPr>
              <w:jc w:val="right"/>
              <w:rPr>
                <w:rFonts w:eastAsia="Calibri"/>
                <w:szCs w:val="22"/>
                <w:lang w:eastAsia="lt-LT"/>
              </w:rPr>
            </w:pPr>
            <w:r w:rsidRPr="008305C6">
              <w:rPr>
                <w:rFonts w:eastAsia="Calibri"/>
                <w:szCs w:val="22"/>
              </w:rPr>
              <w:t>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2CDAE"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94BBF" w14:textId="77777777" w:rsidR="004B1509" w:rsidRPr="008305C6" w:rsidRDefault="004B1509" w:rsidP="00553004">
            <w:pPr>
              <w:jc w:val="right"/>
              <w:rPr>
                <w:rFonts w:eastAsia="Calibri"/>
                <w:szCs w:val="22"/>
              </w:rPr>
            </w:pPr>
            <w:r w:rsidRPr="008305C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0BDFCA" w14:textId="77777777" w:rsidR="004B1509" w:rsidRPr="008305C6" w:rsidRDefault="004B1509" w:rsidP="00553004">
            <w:pPr>
              <w:jc w:val="right"/>
              <w:rPr>
                <w:rFonts w:eastAsia="Calibri"/>
                <w:szCs w:val="22"/>
              </w:rPr>
            </w:pPr>
            <w:r w:rsidRPr="008305C6">
              <w:rPr>
                <w:rFonts w:eastAsia="Calibri"/>
                <w:szCs w:val="22"/>
              </w:rPr>
              <w:t>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52212" w14:textId="77777777" w:rsidR="004B1509" w:rsidRPr="008305C6" w:rsidRDefault="004B1509" w:rsidP="00553004">
            <w:pPr>
              <w:jc w:val="center"/>
              <w:rPr>
                <w:rFonts w:eastAsia="Calibri"/>
              </w:rPr>
            </w:pPr>
            <w:r w:rsidRPr="008305C6">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48F6A3" w14:textId="77777777" w:rsidR="004B1509" w:rsidRPr="008305C6" w:rsidRDefault="004B1509" w:rsidP="00553004">
            <w:pPr>
              <w:jc w:val="center"/>
              <w:rPr>
                <w:rFonts w:eastAsia="Calibri"/>
              </w:rPr>
            </w:pPr>
            <w:r w:rsidRPr="008305C6">
              <w:rPr>
                <w:rFonts w:eastAsia="Calibri"/>
              </w:rPr>
              <w:t>-</w:t>
            </w:r>
          </w:p>
        </w:tc>
      </w:tr>
      <w:tr w:rsidR="005A185E" w:rsidRPr="00803D0A" w14:paraId="3DC7F2E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35CE4F" w14:textId="77777777" w:rsidR="004B1509" w:rsidRPr="008305C6"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387F7F" w14:textId="77777777" w:rsidR="004B1509" w:rsidRPr="00803D0A" w:rsidRDefault="004B1509" w:rsidP="00553004">
            <w:pPr>
              <w:rPr>
                <w:rFonts w:eastAsia="Calibri"/>
                <w:szCs w:val="22"/>
              </w:rPr>
            </w:pPr>
            <w:r w:rsidRPr="00803D0A">
              <w:rPr>
                <w:rFonts w:eastAsia="Calibri"/>
                <w:szCs w:val="22"/>
              </w:rPr>
              <w:t>35AM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7FF9F6" w14:textId="77777777" w:rsidR="004B1509" w:rsidRPr="00803D0A" w:rsidRDefault="004B1509" w:rsidP="00553004">
            <w:pPr>
              <w:rPr>
                <w:rFonts w:eastAsia="Calibri"/>
                <w:szCs w:val="22"/>
              </w:rPr>
            </w:pPr>
            <w:r w:rsidRPr="00803D0A">
              <w:rPr>
                <w:rFonts w:eastAsia="Calibri"/>
                <w:szCs w:val="22"/>
              </w:rPr>
              <w:t xml:space="preserve">Lakštingalų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A52F80" w14:textId="42EF5AED" w:rsidR="004B1509" w:rsidRPr="00803D0A" w:rsidRDefault="004B1509" w:rsidP="00553004">
            <w:pPr>
              <w:jc w:val="right"/>
              <w:rPr>
                <w:rFonts w:eastAsia="Calibri"/>
                <w:szCs w:val="22"/>
                <w:lang w:eastAsia="lt-LT"/>
              </w:rPr>
            </w:pPr>
            <w:r w:rsidRPr="00803D0A">
              <w:rPr>
                <w:rFonts w:eastAsia="Calibri"/>
                <w:szCs w:val="22"/>
              </w:rPr>
              <w:t xml:space="preserve"> 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C393C" w14:textId="737FFFE6" w:rsidR="004B1509" w:rsidRPr="00803D0A" w:rsidRDefault="004B1509" w:rsidP="00553004">
            <w:pPr>
              <w:jc w:val="right"/>
              <w:rPr>
                <w:rFonts w:eastAsia="Calibri"/>
                <w:szCs w:val="22"/>
              </w:rPr>
            </w:pPr>
            <w:r w:rsidRPr="00803D0A">
              <w:rPr>
                <w:rFonts w:eastAsia="Calibri"/>
                <w:szCs w:val="22"/>
              </w:rPr>
              <w:t xml:space="preserve"> 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C96D3"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3094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89122"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F4AE1A" w14:textId="77777777" w:rsidR="004B1509" w:rsidRPr="00803D0A" w:rsidRDefault="004B1509" w:rsidP="00553004">
            <w:pPr>
              <w:jc w:val="center"/>
              <w:rPr>
                <w:rFonts w:eastAsia="Calibri"/>
              </w:rPr>
            </w:pPr>
            <w:r w:rsidRPr="00803D0A">
              <w:rPr>
                <w:rFonts w:eastAsia="Calibri"/>
              </w:rPr>
              <w:t>4400-1988-6556</w:t>
            </w:r>
          </w:p>
        </w:tc>
      </w:tr>
      <w:tr w:rsidR="005A185E" w:rsidRPr="00803D0A" w14:paraId="62BDF8D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ABDC755"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94CBB1" w14:textId="77777777" w:rsidR="004B1509" w:rsidRPr="00803D0A" w:rsidRDefault="004B1509" w:rsidP="00553004">
            <w:pPr>
              <w:rPr>
                <w:rFonts w:eastAsia="Calibri"/>
                <w:szCs w:val="22"/>
              </w:rPr>
            </w:pPr>
            <w:r w:rsidRPr="00803D0A">
              <w:rPr>
                <w:rFonts w:eastAsia="Calibri"/>
                <w:szCs w:val="22"/>
              </w:rPr>
              <w:t>36AM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570789" w14:textId="77777777" w:rsidR="004B1509" w:rsidRPr="00803D0A" w:rsidRDefault="004B1509" w:rsidP="00553004">
            <w:pPr>
              <w:rPr>
                <w:rFonts w:eastAsia="Calibri"/>
                <w:szCs w:val="22"/>
              </w:rPr>
            </w:pPr>
            <w:r w:rsidRPr="00803D0A">
              <w:rPr>
                <w:rFonts w:eastAsia="Calibri"/>
                <w:szCs w:val="22"/>
              </w:rPr>
              <w:t>Leliūnų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C9027D" w14:textId="77777777" w:rsidR="004B1509" w:rsidRPr="00803D0A" w:rsidRDefault="004B1509" w:rsidP="00553004">
            <w:pPr>
              <w:jc w:val="right"/>
              <w:rPr>
                <w:rFonts w:eastAsia="Calibri"/>
                <w:szCs w:val="22"/>
                <w:lang w:eastAsia="lt-LT"/>
              </w:rPr>
            </w:pPr>
            <w:r w:rsidRPr="00803D0A">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7148A8" w14:textId="77777777" w:rsidR="004B1509" w:rsidRPr="00803D0A" w:rsidRDefault="004B1509" w:rsidP="00553004">
            <w:pPr>
              <w:jc w:val="right"/>
              <w:rPr>
                <w:rFonts w:eastAsia="Calibri"/>
                <w:szCs w:val="22"/>
              </w:rPr>
            </w:pPr>
            <w:r w:rsidRPr="00803D0A">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D274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D99FC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23602" w14:textId="77777777" w:rsidR="004B1509" w:rsidRPr="00803D0A" w:rsidRDefault="004B1509" w:rsidP="00553004">
            <w:pPr>
              <w:jc w:val="center"/>
              <w:rPr>
                <w:rFonts w:eastAsia="Calibri"/>
              </w:rPr>
            </w:pPr>
            <w:r w:rsidRPr="00803D0A">
              <w:rPr>
                <w:rFonts w:eastAsia="Calibri"/>
              </w:rPr>
              <w:t>D</w:t>
            </w:r>
          </w:p>
          <w:p w14:paraId="5F6EB97A"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CE6A7E" w14:textId="77777777" w:rsidR="004B1509" w:rsidRPr="00803D0A" w:rsidRDefault="004B1509" w:rsidP="00553004">
            <w:pPr>
              <w:jc w:val="center"/>
              <w:rPr>
                <w:rFonts w:eastAsia="Calibri"/>
              </w:rPr>
            </w:pPr>
            <w:r w:rsidRPr="00803D0A">
              <w:rPr>
                <w:rFonts w:eastAsia="Calibri"/>
              </w:rPr>
              <w:t>4400-4772-8372</w:t>
            </w:r>
          </w:p>
          <w:p w14:paraId="4AD83033" w14:textId="77777777" w:rsidR="004B1509" w:rsidRPr="00803D0A" w:rsidRDefault="004B1509" w:rsidP="00553004">
            <w:pPr>
              <w:jc w:val="center"/>
              <w:rPr>
                <w:rFonts w:eastAsia="Calibri"/>
              </w:rPr>
            </w:pPr>
            <w:r w:rsidRPr="00803D0A">
              <w:rPr>
                <w:rFonts w:eastAsia="Calibri"/>
              </w:rPr>
              <w:t>3497-2029-8017</w:t>
            </w:r>
          </w:p>
        </w:tc>
      </w:tr>
      <w:tr w:rsidR="005A185E" w:rsidRPr="00803D0A" w14:paraId="4FB1F64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D00CBB7"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940360" w14:textId="77777777" w:rsidR="004B1509" w:rsidRPr="00803D0A" w:rsidRDefault="004B1509" w:rsidP="00553004">
            <w:pPr>
              <w:rPr>
                <w:rFonts w:eastAsia="Calibri"/>
                <w:szCs w:val="22"/>
              </w:rPr>
            </w:pPr>
            <w:r w:rsidRPr="00803D0A">
              <w:rPr>
                <w:rFonts w:eastAsia="Calibri"/>
                <w:szCs w:val="22"/>
              </w:rPr>
              <w:t>37AM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522FD3" w14:textId="77777777" w:rsidR="004B1509" w:rsidRPr="00803D0A" w:rsidRDefault="004B1509" w:rsidP="00553004">
            <w:pPr>
              <w:rPr>
                <w:rFonts w:eastAsia="Calibri"/>
                <w:szCs w:val="22"/>
              </w:rPr>
            </w:pPr>
            <w:r w:rsidRPr="00803D0A">
              <w:rPr>
                <w:rFonts w:eastAsia="Calibri"/>
                <w:szCs w:val="22"/>
              </w:rPr>
              <w:t>Malūno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01831A" w14:textId="77777777" w:rsidR="004B1509" w:rsidRPr="00803D0A" w:rsidRDefault="004B1509" w:rsidP="00553004">
            <w:pPr>
              <w:jc w:val="right"/>
              <w:rPr>
                <w:rFonts w:eastAsia="Calibri"/>
                <w:szCs w:val="22"/>
                <w:lang w:eastAsia="lt-LT"/>
              </w:rPr>
            </w:pPr>
            <w:r w:rsidRPr="00803D0A">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F40EE"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AC50D" w14:textId="77777777" w:rsidR="004B1509" w:rsidRPr="00803D0A" w:rsidRDefault="004B1509" w:rsidP="00553004">
            <w:pPr>
              <w:jc w:val="right"/>
              <w:rPr>
                <w:rFonts w:eastAsia="Calibri"/>
                <w:szCs w:val="22"/>
              </w:rPr>
            </w:pPr>
            <w:r w:rsidRPr="00803D0A">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64E5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8A93C"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215B22" w14:textId="77777777" w:rsidR="004B1509" w:rsidRPr="00803D0A" w:rsidRDefault="004B1509" w:rsidP="00553004">
            <w:pPr>
              <w:jc w:val="center"/>
              <w:rPr>
                <w:rFonts w:eastAsia="Calibri"/>
              </w:rPr>
            </w:pPr>
            <w:r w:rsidRPr="00803D0A">
              <w:rPr>
                <w:rFonts w:eastAsia="Calibri"/>
              </w:rPr>
              <w:t>3497-2023-5014</w:t>
            </w:r>
          </w:p>
        </w:tc>
      </w:tr>
      <w:tr w:rsidR="005A185E" w:rsidRPr="00803D0A" w14:paraId="2FABF4C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940D95A"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DF454F" w14:textId="77777777" w:rsidR="004B1509" w:rsidRPr="00803D0A" w:rsidRDefault="004B1509" w:rsidP="00553004">
            <w:pPr>
              <w:rPr>
                <w:rFonts w:eastAsia="Calibri"/>
                <w:szCs w:val="22"/>
              </w:rPr>
            </w:pPr>
            <w:r w:rsidRPr="00803D0A">
              <w:rPr>
                <w:rFonts w:eastAsia="Calibri"/>
                <w:szCs w:val="22"/>
              </w:rPr>
              <w:t>38AM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B72CC07" w14:textId="77777777" w:rsidR="004B1509" w:rsidRPr="00803D0A" w:rsidRDefault="004B1509" w:rsidP="00553004">
            <w:pPr>
              <w:rPr>
                <w:rFonts w:eastAsia="Calibri"/>
                <w:szCs w:val="22"/>
              </w:rPr>
            </w:pPr>
            <w:r w:rsidRPr="00803D0A">
              <w:rPr>
                <w:rFonts w:eastAsia="Calibri"/>
                <w:szCs w:val="22"/>
              </w:rPr>
              <w:t xml:space="preserve">Marčiupio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0A0AB3" w14:textId="1089178A" w:rsidR="004B1509" w:rsidRPr="00803D0A" w:rsidRDefault="004B1509" w:rsidP="00553004">
            <w:pPr>
              <w:jc w:val="right"/>
              <w:rPr>
                <w:rFonts w:eastAsia="Calibri"/>
                <w:szCs w:val="22"/>
                <w:lang w:eastAsia="lt-LT"/>
              </w:rPr>
            </w:pPr>
            <w:r w:rsidRPr="00803D0A">
              <w:rPr>
                <w:rFonts w:eastAsia="Calibri"/>
                <w:szCs w:val="22"/>
              </w:rPr>
              <w:t xml:space="preserve"> 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94CEB" w14:textId="7658BBB5" w:rsidR="004B1509" w:rsidRPr="00803D0A" w:rsidRDefault="004B1509" w:rsidP="00553004">
            <w:pPr>
              <w:jc w:val="right"/>
              <w:rPr>
                <w:rFonts w:eastAsia="Calibri"/>
                <w:szCs w:val="22"/>
              </w:rPr>
            </w:pPr>
            <w:r w:rsidRPr="00803D0A">
              <w:rPr>
                <w:rFonts w:eastAsia="Calibri"/>
                <w:szCs w:val="22"/>
              </w:rPr>
              <w:t xml:space="preserve"> 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18AFB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89E0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310A9"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53247F" w14:textId="77777777" w:rsidR="004B1509" w:rsidRPr="00803D0A" w:rsidRDefault="004B1509" w:rsidP="00553004">
            <w:pPr>
              <w:jc w:val="center"/>
              <w:rPr>
                <w:rFonts w:eastAsia="Calibri"/>
              </w:rPr>
            </w:pPr>
            <w:r w:rsidRPr="00803D0A">
              <w:rPr>
                <w:rFonts w:eastAsia="Calibri"/>
              </w:rPr>
              <w:t>3497-2023-1014</w:t>
            </w:r>
          </w:p>
        </w:tc>
      </w:tr>
      <w:tr w:rsidR="005A185E" w:rsidRPr="00803D0A" w14:paraId="4592709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2DA4B8F"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91A1EA" w14:textId="77777777" w:rsidR="004B1509" w:rsidRPr="00803D0A" w:rsidRDefault="004B1509" w:rsidP="00553004">
            <w:pPr>
              <w:rPr>
                <w:rFonts w:eastAsia="Calibri"/>
                <w:szCs w:val="22"/>
              </w:rPr>
            </w:pPr>
            <w:r w:rsidRPr="00803D0A">
              <w:rPr>
                <w:rFonts w:eastAsia="Calibri"/>
                <w:szCs w:val="22"/>
              </w:rPr>
              <w:t>39AM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FD5650" w14:textId="77777777" w:rsidR="004B1509" w:rsidRPr="00803D0A" w:rsidRDefault="004B1509" w:rsidP="00553004">
            <w:pPr>
              <w:rPr>
                <w:rFonts w:eastAsia="Calibri"/>
                <w:szCs w:val="22"/>
              </w:rPr>
            </w:pPr>
            <w:r w:rsidRPr="00803D0A">
              <w:rPr>
                <w:rFonts w:eastAsia="Calibri"/>
                <w:szCs w:val="22"/>
              </w:rPr>
              <w:t>Maumedžių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E51FC3" w14:textId="77777777" w:rsidR="004B1509" w:rsidRPr="00803D0A" w:rsidRDefault="004B1509" w:rsidP="00553004">
            <w:pPr>
              <w:jc w:val="right"/>
              <w:rPr>
                <w:rFonts w:eastAsia="Calibri"/>
                <w:szCs w:val="22"/>
                <w:lang w:eastAsia="lt-LT"/>
              </w:rPr>
            </w:pPr>
            <w:r w:rsidRPr="00803D0A">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080D6" w14:textId="77777777" w:rsidR="004B1509" w:rsidRPr="00803D0A" w:rsidRDefault="004B1509" w:rsidP="00553004">
            <w:pPr>
              <w:jc w:val="right"/>
              <w:rPr>
                <w:rFonts w:eastAsia="Calibri"/>
                <w:szCs w:val="22"/>
              </w:rPr>
            </w:pPr>
            <w:r w:rsidRPr="00803D0A">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B7B7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C6963"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3B6AE"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042880" w14:textId="77777777" w:rsidR="004B1509" w:rsidRPr="00803D0A" w:rsidRDefault="004B1509" w:rsidP="00553004">
            <w:pPr>
              <w:jc w:val="center"/>
              <w:rPr>
                <w:rFonts w:eastAsia="Calibri"/>
              </w:rPr>
            </w:pPr>
            <w:r w:rsidRPr="00803D0A">
              <w:rPr>
                <w:rFonts w:eastAsia="Calibri"/>
              </w:rPr>
              <w:t>4400-5340-6254</w:t>
            </w:r>
          </w:p>
        </w:tc>
      </w:tr>
      <w:tr w:rsidR="005A185E" w:rsidRPr="00803D0A" w14:paraId="7FD2213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F5621D"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C1BA8A" w14:textId="77777777" w:rsidR="004B1509" w:rsidRPr="00803D0A" w:rsidRDefault="004B1509" w:rsidP="00553004">
            <w:pPr>
              <w:rPr>
                <w:rFonts w:eastAsia="Calibri"/>
                <w:szCs w:val="22"/>
              </w:rPr>
            </w:pPr>
            <w:r w:rsidRPr="00803D0A">
              <w:rPr>
                <w:rFonts w:eastAsia="Calibri"/>
                <w:szCs w:val="22"/>
              </w:rPr>
              <w:t>40AM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1E2F54" w14:textId="77777777" w:rsidR="004B1509" w:rsidRPr="00803D0A" w:rsidRDefault="004B1509" w:rsidP="00553004">
            <w:pPr>
              <w:rPr>
                <w:rFonts w:eastAsia="Calibri"/>
                <w:szCs w:val="22"/>
              </w:rPr>
            </w:pPr>
            <w:r w:rsidRPr="00803D0A">
              <w:rPr>
                <w:rFonts w:eastAsia="Calibri"/>
                <w:szCs w:val="22"/>
              </w:rPr>
              <w:t>Mažoji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0A7245" w14:textId="77777777" w:rsidR="004B1509" w:rsidRPr="00803D0A" w:rsidRDefault="004B1509" w:rsidP="00553004">
            <w:pPr>
              <w:jc w:val="right"/>
              <w:rPr>
                <w:rFonts w:eastAsia="Calibri"/>
                <w:szCs w:val="22"/>
                <w:lang w:eastAsia="lt-LT"/>
              </w:rPr>
            </w:pPr>
            <w:r w:rsidRPr="00803D0A">
              <w:rPr>
                <w:rFonts w:eastAsia="Calibri"/>
                <w:szCs w:val="22"/>
              </w:rPr>
              <w:t xml:space="preserve"> 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EA938" w14:textId="77777777" w:rsidR="004B1509" w:rsidRPr="00803D0A" w:rsidRDefault="004B1509" w:rsidP="00553004">
            <w:pPr>
              <w:jc w:val="right"/>
              <w:rPr>
                <w:rFonts w:eastAsia="Calibri"/>
                <w:szCs w:val="22"/>
              </w:rPr>
            </w:pPr>
            <w:r w:rsidRPr="00803D0A">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E8F4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A762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6358DD"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54E496" w14:textId="77777777" w:rsidR="004B1509" w:rsidRPr="00803D0A" w:rsidRDefault="004B1509" w:rsidP="00553004">
            <w:pPr>
              <w:jc w:val="center"/>
              <w:rPr>
                <w:rFonts w:eastAsia="Calibri"/>
              </w:rPr>
            </w:pPr>
            <w:r w:rsidRPr="00803D0A">
              <w:rPr>
                <w:rFonts w:eastAsia="Calibri"/>
              </w:rPr>
              <w:t>4400-5340-6270</w:t>
            </w:r>
          </w:p>
        </w:tc>
      </w:tr>
      <w:tr w:rsidR="005A185E" w:rsidRPr="00803D0A" w14:paraId="647236B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5102D6"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E6AD13" w14:textId="77777777" w:rsidR="004B1509" w:rsidRPr="00803D0A" w:rsidRDefault="004B1509" w:rsidP="00553004">
            <w:pPr>
              <w:rPr>
                <w:rFonts w:eastAsia="Calibri"/>
                <w:szCs w:val="22"/>
              </w:rPr>
            </w:pPr>
            <w:r w:rsidRPr="00803D0A">
              <w:rPr>
                <w:rFonts w:eastAsia="Calibri"/>
                <w:szCs w:val="22"/>
              </w:rPr>
              <w:t>41AM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8A89DF" w14:textId="77777777" w:rsidR="004B1509" w:rsidRPr="00803D0A" w:rsidRDefault="004B1509" w:rsidP="00553004">
            <w:pPr>
              <w:rPr>
                <w:rFonts w:eastAsia="Calibri"/>
                <w:szCs w:val="22"/>
              </w:rPr>
            </w:pPr>
            <w:r w:rsidRPr="00803D0A">
              <w:rPr>
                <w:rFonts w:eastAsia="Calibri"/>
                <w:szCs w:val="22"/>
              </w:rPr>
              <w:t>Medžiotojų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D7ECEE" w14:textId="77777777" w:rsidR="004B1509" w:rsidRPr="00803D0A" w:rsidRDefault="004B1509" w:rsidP="00553004">
            <w:pPr>
              <w:jc w:val="right"/>
              <w:rPr>
                <w:rFonts w:eastAsia="Calibri"/>
                <w:szCs w:val="22"/>
                <w:lang w:eastAsia="lt-LT"/>
              </w:rPr>
            </w:pPr>
            <w:r w:rsidRPr="00803D0A">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933CA" w14:textId="77777777" w:rsidR="004B1509" w:rsidRPr="00803D0A" w:rsidRDefault="004B1509" w:rsidP="00553004">
            <w:pPr>
              <w:jc w:val="right"/>
              <w:rPr>
                <w:rFonts w:eastAsia="Calibri"/>
                <w:szCs w:val="22"/>
              </w:rPr>
            </w:pPr>
            <w:r w:rsidRPr="00803D0A">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4913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4CE9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665364"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9A09AE" w14:textId="77777777" w:rsidR="004B1509" w:rsidRPr="00803D0A" w:rsidRDefault="004B1509" w:rsidP="00553004">
            <w:pPr>
              <w:jc w:val="center"/>
              <w:rPr>
                <w:rFonts w:eastAsia="Calibri"/>
              </w:rPr>
            </w:pPr>
            <w:r w:rsidRPr="00803D0A">
              <w:rPr>
                <w:rFonts w:eastAsia="Calibri"/>
              </w:rPr>
              <w:t>3498-3018-1018</w:t>
            </w:r>
          </w:p>
        </w:tc>
      </w:tr>
      <w:tr w:rsidR="005A185E" w:rsidRPr="00803D0A" w14:paraId="35F17CA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CA92661"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32174D" w14:textId="77777777" w:rsidR="004B1509" w:rsidRPr="00803D0A" w:rsidRDefault="004B1509" w:rsidP="00553004">
            <w:pPr>
              <w:rPr>
                <w:rFonts w:eastAsia="Calibri"/>
                <w:szCs w:val="22"/>
              </w:rPr>
            </w:pPr>
            <w:r w:rsidRPr="00803D0A">
              <w:rPr>
                <w:rFonts w:eastAsia="Calibri"/>
                <w:szCs w:val="22"/>
              </w:rPr>
              <w:t>42AM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B4CA6D" w14:textId="77777777" w:rsidR="004B1509" w:rsidRPr="00803D0A" w:rsidRDefault="004B1509" w:rsidP="00553004">
            <w:pPr>
              <w:rPr>
                <w:rFonts w:eastAsia="Calibri"/>
                <w:szCs w:val="22"/>
              </w:rPr>
            </w:pPr>
            <w:r w:rsidRPr="00803D0A">
              <w:rPr>
                <w:rFonts w:eastAsia="Calibri"/>
                <w:szCs w:val="22"/>
              </w:rPr>
              <w:t>Miško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C68F31" w14:textId="1ABED1F4" w:rsidR="004B1509" w:rsidRPr="00803D0A" w:rsidRDefault="007E20D6" w:rsidP="00553004">
            <w:pPr>
              <w:jc w:val="right"/>
              <w:rPr>
                <w:rFonts w:eastAsia="Calibri"/>
                <w:szCs w:val="22"/>
                <w:lang w:eastAsia="lt-LT"/>
              </w:rPr>
            </w:pPr>
            <w:r w:rsidRPr="00803D0A">
              <w:rPr>
                <w:rFonts w:eastAsia="Calibri"/>
                <w:szCs w:val="22"/>
              </w:rPr>
              <w:t xml:space="preserve"> 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00B3E" w14:textId="258950E3" w:rsidR="004B1509" w:rsidRPr="00803D0A" w:rsidRDefault="007E20D6" w:rsidP="00553004">
            <w:pPr>
              <w:jc w:val="right"/>
              <w:rPr>
                <w:rFonts w:eastAsia="Calibri"/>
                <w:szCs w:val="22"/>
                <w:lang w:eastAsia="lt-LT"/>
              </w:rPr>
            </w:pPr>
            <w:r w:rsidRPr="00803D0A">
              <w:rPr>
                <w:rFonts w:eastAsia="Calibri"/>
                <w:szCs w:val="22"/>
              </w:rPr>
              <w:t> 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6C051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C2CB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1BDE37" w14:textId="77777777" w:rsidR="004B1509" w:rsidRPr="00803D0A" w:rsidRDefault="004B1509" w:rsidP="00553004">
            <w:pPr>
              <w:jc w:val="center"/>
              <w:rPr>
                <w:rFonts w:eastAsia="Calibri"/>
              </w:rPr>
            </w:pPr>
            <w:r w:rsidRPr="00803D0A">
              <w:rPr>
                <w:rFonts w:eastAsia="Calibri"/>
              </w:rPr>
              <w:t>D</w:t>
            </w:r>
          </w:p>
          <w:p w14:paraId="0530F17A" w14:textId="77777777" w:rsidR="004B1509" w:rsidRPr="00803D0A" w:rsidRDefault="004B1509" w:rsidP="00553004">
            <w:pPr>
              <w:jc w:val="center"/>
              <w:rPr>
                <w:rFonts w:eastAsia="Calibri"/>
              </w:rPr>
            </w:pPr>
            <w:r w:rsidRPr="00803D0A">
              <w:rPr>
                <w:rFonts w:eastAsia="Calibri"/>
              </w:rPr>
              <w:t>D</w:t>
            </w:r>
          </w:p>
          <w:p w14:paraId="4C28C23D" w14:textId="41AC95FC" w:rsidR="006C3EAA" w:rsidRPr="00803D0A" w:rsidRDefault="006C3EAA"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B08B54" w14:textId="77777777" w:rsidR="004B1509" w:rsidRPr="00803D0A" w:rsidRDefault="004B1509" w:rsidP="00553004">
            <w:pPr>
              <w:jc w:val="center"/>
              <w:rPr>
                <w:rFonts w:eastAsia="Calibri"/>
              </w:rPr>
            </w:pPr>
            <w:r w:rsidRPr="00803D0A">
              <w:rPr>
                <w:rFonts w:eastAsia="Calibri"/>
              </w:rPr>
              <w:t>3497-2024-0013</w:t>
            </w:r>
          </w:p>
          <w:p w14:paraId="2F426AD8" w14:textId="77777777" w:rsidR="004B1509" w:rsidRPr="00803D0A" w:rsidRDefault="004B1509" w:rsidP="00553004">
            <w:pPr>
              <w:jc w:val="center"/>
              <w:rPr>
                <w:rFonts w:eastAsia="Calibri"/>
              </w:rPr>
            </w:pPr>
            <w:r w:rsidRPr="00803D0A">
              <w:rPr>
                <w:rFonts w:eastAsia="Calibri"/>
              </w:rPr>
              <w:t>4400-4104-2859</w:t>
            </w:r>
          </w:p>
          <w:p w14:paraId="59DE084E" w14:textId="703A6859" w:rsidR="007E20D6" w:rsidRPr="00803D0A" w:rsidRDefault="007E20D6" w:rsidP="00553004">
            <w:pPr>
              <w:jc w:val="center"/>
              <w:rPr>
                <w:rFonts w:eastAsia="Calibri"/>
              </w:rPr>
            </w:pPr>
            <w:r w:rsidRPr="00803D0A">
              <w:rPr>
                <w:rFonts w:eastAsia="Calibri"/>
              </w:rPr>
              <w:t>4400-6121-0000</w:t>
            </w:r>
          </w:p>
        </w:tc>
      </w:tr>
      <w:tr w:rsidR="005A185E" w:rsidRPr="00803D0A" w14:paraId="1A91246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C4867EB"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C753E6" w14:textId="77777777" w:rsidR="004B1509" w:rsidRPr="00803D0A" w:rsidRDefault="004B1509" w:rsidP="00553004">
            <w:pPr>
              <w:rPr>
                <w:rFonts w:eastAsia="Calibri"/>
                <w:szCs w:val="22"/>
              </w:rPr>
            </w:pPr>
            <w:r w:rsidRPr="00803D0A">
              <w:rPr>
                <w:rFonts w:eastAsia="Calibri"/>
                <w:szCs w:val="22"/>
              </w:rPr>
              <w:t>43AM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EA7ADF" w14:textId="77777777" w:rsidR="004B1509" w:rsidRPr="00803D0A" w:rsidRDefault="004B1509" w:rsidP="00553004">
            <w:pPr>
              <w:rPr>
                <w:rFonts w:eastAsia="Calibri"/>
                <w:szCs w:val="22"/>
              </w:rPr>
            </w:pPr>
            <w:r w:rsidRPr="00803D0A">
              <w:rPr>
                <w:rFonts w:eastAsia="Calibri"/>
                <w:szCs w:val="22"/>
              </w:rPr>
              <w:t>Muziejaus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786819" w14:textId="77777777" w:rsidR="004B1509" w:rsidRPr="00803D0A" w:rsidRDefault="004B1509" w:rsidP="00553004">
            <w:pPr>
              <w:jc w:val="right"/>
              <w:rPr>
                <w:rFonts w:eastAsia="Calibri"/>
                <w:szCs w:val="22"/>
                <w:lang w:eastAsia="lt-LT"/>
              </w:rPr>
            </w:pPr>
            <w:r w:rsidRPr="00803D0A">
              <w:rPr>
                <w:rFonts w:eastAsia="Calibri"/>
                <w:szCs w:val="22"/>
              </w:rPr>
              <w:t>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E4B91" w14:textId="77777777" w:rsidR="004B1509" w:rsidRPr="00803D0A" w:rsidRDefault="004B1509" w:rsidP="00553004">
            <w:pPr>
              <w:jc w:val="right"/>
              <w:rPr>
                <w:rFonts w:eastAsia="Calibri"/>
                <w:szCs w:val="22"/>
                <w:lang w:eastAsia="lt-LT"/>
              </w:rPr>
            </w:pPr>
            <w:r w:rsidRPr="00803D0A">
              <w:rPr>
                <w:rFonts w:eastAsia="Calibri"/>
                <w:szCs w:val="22"/>
              </w:rPr>
              <w:t>506</w:t>
            </w:r>
            <w:r w:rsidRPr="00803D0A">
              <w:rPr>
                <w:rFonts w:eastAsia="Calibri"/>
                <w:szCs w:val="22"/>
                <w:vertAlign w:val="superscript"/>
              </w:rPr>
              <w:footnoteReference w:id="4"/>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5D44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CFF5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AC366D" w14:textId="77777777" w:rsidR="004B1509" w:rsidRPr="00803D0A" w:rsidRDefault="004B1509" w:rsidP="00553004">
            <w:pPr>
              <w:jc w:val="center"/>
              <w:rPr>
                <w:rFonts w:eastAsia="Calibri"/>
              </w:rPr>
            </w:pPr>
            <w:r w:rsidRPr="00803D0A">
              <w:rPr>
                <w:rFonts w:eastAsia="Calibri"/>
              </w:rPr>
              <w:t>D</w:t>
            </w:r>
          </w:p>
          <w:p w14:paraId="0BB09F36" w14:textId="77777777" w:rsidR="004B1509" w:rsidRPr="00803D0A" w:rsidRDefault="004B1509" w:rsidP="00553004">
            <w:pPr>
              <w:jc w:val="center"/>
              <w:rPr>
                <w:rFonts w:eastAsia="Calibri"/>
              </w:rPr>
            </w:pPr>
            <w:r w:rsidRPr="00803D0A">
              <w:rPr>
                <w:rFonts w:eastAsia="Calibri"/>
              </w:rPr>
              <w:t>D</w:t>
            </w:r>
          </w:p>
          <w:p w14:paraId="11D88328"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2C5346" w14:textId="77777777" w:rsidR="004B1509" w:rsidRPr="00803D0A" w:rsidRDefault="004B1509" w:rsidP="00553004">
            <w:pPr>
              <w:jc w:val="center"/>
              <w:rPr>
                <w:rFonts w:eastAsia="Calibri"/>
              </w:rPr>
            </w:pPr>
            <w:r w:rsidRPr="00803D0A">
              <w:rPr>
                <w:rFonts w:eastAsia="Calibri"/>
              </w:rPr>
              <w:t>3400-2002-8012</w:t>
            </w:r>
          </w:p>
          <w:p w14:paraId="518371AE" w14:textId="77777777" w:rsidR="004B1509" w:rsidRPr="00803D0A" w:rsidRDefault="004B1509" w:rsidP="00553004">
            <w:pPr>
              <w:jc w:val="center"/>
              <w:rPr>
                <w:rFonts w:eastAsia="Calibri"/>
              </w:rPr>
            </w:pPr>
            <w:r w:rsidRPr="00803D0A">
              <w:rPr>
                <w:rFonts w:eastAsia="Calibri"/>
              </w:rPr>
              <w:t>4400-2080-9803</w:t>
            </w:r>
          </w:p>
          <w:p w14:paraId="3AAD0477" w14:textId="77777777" w:rsidR="004B1509" w:rsidRPr="00803D0A" w:rsidRDefault="004B1509" w:rsidP="00553004">
            <w:pPr>
              <w:jc w:val="center"/>
              <w:rPr>
                <w:rFonts w:eastAsia="Calibri"/>
              </w:rPr>
            </w:pPr>
            <w:r w:rsidRPr="00803D0A">
              <w:rPr>
                <w:rFonts w:eastAsia="Calibri"/>
              </w:rPr>
              <w:t>4400-4104-2748</w:t>
            </w:r>
          </w:p>
        </w:tc>
      </w:tr>
      <w:tr w:rsidR="005A185E" w:rsidRPr="00803D0A" w14:paraId="47CE140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2EF8E2"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0ED20A" w14:textId="77777777" w:rsidR="004B1509" w:rsidRPr="00803D0A" w:rsidRDefault="004B1509" w:rsidP="00553004">
            <w:pPr>
              <w:rPr>
                <w:rFonts w:eastAsia="Calibri"/>
                <w:szCs w:val="22"/>
              </w:rPr>
            </w:pPr>
            <w:r w:rsidRPr="00803D0A">
              <w:rPr>
                <w:rFonts w:eastAsia="Calibri"/>
                <w:szCs w:val="22"/>
              </w:rPr>
              <w:t>44AM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9C9E9A" w14:textId="77777777" w:rsidR="004B1509" w:rsidRPr="00803D0A" w:rsidRDefault="004B1509" w:rsidP="00553004">
            <w:pPr>
              <w:rPr>
                <w:rFonts w:eastAsia="Calibri"/>
                <w:szCs w:val="22"/>
              </w:rPr>
            </w:pPr>
            <w:r w:rsidRPr="00803D0A">
              <w:rPr>
                <w:rFonts w:eastAsia="Calibri"/>
                <w:szCs w:val="22"/>
              </w:rPr>
              <w:t>S. Nėries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7D5309" w14:textId="77777777" w:rsidR="004B1509" w:rsidRPr="00803D0A" w:rsidRDefault="004B1509" w:rsidP="00553004">
            <w:pPr>
              <w:jc w:val="right"/>
              <w:rPr>
                <w:rFonts w:eastAsia="Calibri"/>
                <w:szCs w:val="22"/>
                <w:lang w:eastAsia="lt-LT"/>
              </w:rPr>
            </w:pPr>
            <w:r w:rsidRPr="00803D0A">
              <w:rPr>
                <w:rFonts w:eastAsia="Calibri"/>
                <w:szCs w:val="22"/>
              </w:rPr>
              <w:t>857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758FD" w14:textId="77777777" w:rsidR="004B1509" w:rsidRPr="00803D0A" w:rsidRDefault="004B1509" w:rsidP="00553004">
            <w:pPr>
              <w:jc w:val="right"/>
              <w:rPr>
                <w:rFonts w:eastAsia="Calibri"/>
                <w:szCs w:val="22"/>
                <w:lang w:eastAsia="lt-LT"/>
              </w:rPr>
            </w:pPr>
            <w:r w:rsidRPr="00803D0A">
              <w:rPr>
                <w:rFonts w:eastAsia="Calibri"/>
                <w:szCs w:val="22"/>
              </w:rPr>
              <w:t>857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4D97C8"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C4C48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B32B1B" w14:textId="77777777" w:rsidR="004B1509" w:rsidRPr="00803D0A" w:rsidRDefault="004B1509" w:rsidP="00553004">
            <w:pPr>
              <w:jc w:val="center"/>
              <w:rPr>
                <w:rFonts w:eastAsia="Calibri"/>
              </w:rPr>
            </w:pPr>
            <w:r w:rsidRPr="00803D0A">
              <w:rPr>
                <w:rFonts w:eastAsia="Calibri"/>
              </w:rPr>
              <w:t>D</w:t>
            </w:r>
          </w:p>
          <w:p w14:paraId="2A898506" w14:textId="77777777" w:rsidR="004B1509" w:rsidRPr="00803D0A" w:rsidRDefault="004B1509" w:rsidP="00553004">
            <w:pPr>
              <w:jc w:val="center"/>
              <w:rPr>
                <w:rFonts w:eastAsia="Calibri"/>
              </w:rPr>
            </w:pPr>
            <w:r w:rsidRPr="00803D0A">
              <w:rPr>
                <w:rFonts w:eastAsia="Calibri"/>
              </w:rPr>
              <w:t>C</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C10554" w14:textId="77777777" w:rsidR="004B1509" w:rsidRPr="00803D0A" w:rsidRDefault="004B1509" w:rsidP="00553004">
            <w:pPr>
              <w:jc w:val="center"/>
              <w:rPr>
                <w:rFonts w:eastAsia="Calibri"/>
              </w:rPr>
            </w:pPr>
            <w:r w:rsidRPr="00803D0A">
              <w:rPr>
                <w:rFonts w:eastAsia="Calibri"/>
              </w:rPr>
              <w:t>3498-3018-4011</w:t>
            </w:r>
          </w:p>
          <w:p w14:paraId="1FF652AA" w14:textId="77777777" w:rsidR="004B1509" w:rsidRPr="00803D0A" w:rsidRDefault="004B1509" w:rsidP="00553004">
            <w:pPr>
              <w:jc w:val="center"/>
              <w:rPr>
                <w:rFonts w:eastAsia="Calibri"/>
              </w:rPr>
            </w:pPr>
            <w:r w:rsidRPr="00803D0A">
              <w:rPr>
                <w:rFonts w:eastAsia="Calibri"/>
              </w:rPr>
              <w:t>4400-0447-1409</w:t>
            </w:r>
          </w:p>
        </w:tc>
      </w:tr>
      <w:tr w:rsidR="005A185E" w:rsidRPr="00803D0A" w14:paraId="51BD790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E258CF"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75CCFF" w14:textId="77777777" w:rsidR="004B1509" w:rsidRPr="00803D0A" w:rsidRDefault="004B1509" w:rsidP="00553004">
            <w:pPr>
              <w:rPr>
                <w:rFonts w:eastAsia="Calibri"/>
                <w:szCs w:val="22"/>
              </w:rPr>
            </w:pPr>
            <w:r w:rsidRPr="00803D0A">
              <w:rPr>
                <w:rFonts w:eastAsia="Calibri"/>
                <w:szCs w:val="22"/>
              </w:rPr>
              <w:t>45AM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463DA3" w14:textId="77777777" w:rsidR="004B1509" w:rsidRPr="00803D0A" w:rsidRDefault="004B1509" w:rsidP="00553004">
            <w:pPr>
              <w:rPr>
                <w:rFonts w:eastAsia="Calibri"/>
                <w:szCs w:val="22"/>
              </w:rPr>
            </w:pPr>
            <w:r w:rsidRPr="00803D0A">
              <w:rPr>
                <w:rFonts w:eastAsia="Calibri"/>
                <w:szCs w:val="22"/>
              </w:rPr>
              <w:t>Obelų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B75861" w14:textId="77777777" w:rsidR="004B1509" w:rsidRPr="00803D0A" w:rsidRDefault="004B1509" w:rsidP="00553004">
            <w:pPr>
              <w:jc w:val="right"/>
              <w:rPr>
                <w:rFonts w:eastAsia="Calibri"/>
                <w:szCs w:val="22"/>
                <w:lang w:eastAsia="lt-LT"/>
              </w:rPr>
            </w:pPr>
            <w:r w:rsidRPr="00803D0A">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6439F" w14:textId="77777777" w:rsidR="004B1509" w:rsidRPr="00803D0A" w:rsidRDefault="004B1509" w:rsidP="00553004">
            <w:pPr>
              <w:jc w:val="right"/>
              <w:rPr>
                <w:rFonts w:eastAsia="Calibri"/>
                <w:szCs w:val="22"/>
                <w:lang w:eastAsia="lt-LT"/>
              </w:rPr>
            </w:pPr>
            <w:r w:rsidRPr="00803D0A">
              <w:rPr>
                <w:rFonts w:eastAsia="Calibri"/>
                <w:szCs w:val="22"/>
              </w:rPr>
              <w:t>236</w:t>
            </w:r>
            <w:r w:rsidRPr="00803D0A">
              <w:rPr>
                <w:rFonts w:eastAsia="Calibri"/>
                <w:szCs w:val="22"/>
                <w:vertAlign w:val="superscript"/>
              </w:rPr>
              <w:footnoteReference w:id="5"/>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D286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45BE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657366"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08CD6C" w14:textId="77777777" w:rsidR="004B1509" w:rsidRPr="00803D0A" w:rsidRDefault="004B1509" w:rsidP="00553004">
            <w:pPr>
              <w:jc w:val="center"/>
              <w:rPr>
                <w:rFonts w:eastAsia="Calibri"/>
              </w:rPr>
            </w:pPr>
            <w:r w:rsidRPr="00803D0A">
              <w:rPr>
                <w:rFonts w:eastAsia="Calibri"/>
              </w:rPr>
              <w:t>4400-5097-0199</w:t>
            </w:r>
          </w:p>
        </w:tc>
      </w:tr>
      <w:tr w:rsidR="005A185E" w:rsidRPr="00803D0A" w14:paraId="0ED89BE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CD81438"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8CA806" w14:textId="77777777" w:rsidR="004B1509" w:rsidRPr="00803D0A" w:rsidRDefault="004B1509" w:rsidP="00553004">
            <w:pPr>
              <w:rPr>
                <w:rFonts w:eastAsia="Calibri"/>
                <w:szCs w:val="22"/>
              </w:rPr>
            </w:pPr>
            <w:r w:rsidRPr="00803D0A">
              <w:rPr>
                <w:rFonts w:eastAsia="Calibri"/>
                <w:szCs w:val="22"/>
              </w:rPr>
              <w:t>46AM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16B571" w14:textId="77777777" w:rsidR="004B1509" w:rsidRPr="00803D0A" w:rsidRDefault="004B1509" w:rsidP="00553004">
            <w:pPr>
              <w:rPr>
                <w:rFonts w:eastAsia="Calibri"/>
                <w:szCs w:val="22"/>
              </w:rPr>
            </w:pPr>
            <w:r w:rsidRPr="00803D0A">
              <w:rPr>
                <w:rFonts w:eastAsia="Calibri"/>
                <w:szCs w:val="22"/>
              </w:rPr>
              <w:t>Paelmio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3B5991" w14:textId="77777777" w:rsidR="004B1509" w:rsidRPr="00803D0A" w:rsidRDefault="004B1509" w:rsidP="00553004">
            <w:pPr>
              <w:jc w:val="right"/>
              <w:rPr>
                <w:rFonts w:eastAsia="Calibri"/>
                <w:szCs w:val="22"/>
                <w:lang w:eastAsia="lt-LT"/>
              </w:rPr>
            </w:pPr>
            <w:r w:rsidRPr="00803D0A">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7B4E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4596A" w14:textId="77777777" w:rsidR="004B1509" w:rsidRPr="00803D0A" w:rsidRDefault="004B1509" w:rsidP="00553004">
            <w:pPr>
              <w:jc w:val="right"/>
              <w:rPr>
                <w:rFonts w:eastAsia="Calibri"/>
                <w:szCs w:val="22"/>
              </w:rPr>
            </w:pPr>
            <w:r w:rsidRPr="00803D0A">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6FA4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BFCD6"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0F7A6F" w14:textId="77777777" w:rsidR="004B1509" w:rsidRPr="00803D0A" w:rsidRDefault="004B1509" w:rsidP="00553004">
            <w:pPr>
              <w:jc w:val="center"/>
              <w:rPr>
                <w:rFonts w:eastAsia="Calibri"/>
              </w:rPr>
            </w:pPr>
            <w:r w:rsidRPr="00803D0A">
              <w:rPr>
                <w:rFonts w:eastAsia="Calibri"/>
              </w:rPr>
              <w:t>4400-5319-4846</w:t>
            </w:r>
          </w:p>
        </w:tc>
      </w:tr>
      <w:tr w:rsidR="005A185E" w:rsidRPr="00803D0A" w14:paraId="6C3F160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E129B6"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09E138" w14:textId="77777777" w:rsidR="004B1509" w:rsidRPr="00803D0A" w:rsidRDefault="004B1509" w:rsidP="00553004">
            <w:pPr>
              <w:rPr>
                <w:rFonts w:eastAsia="Calibri"/>
                <w:szCs w:val="22"/>
              </w:rPr>
            </w:pPr>
            <w:r w:rsidRPr="00803D0A">
              <w:rPr>
                <w:rFonts w:eastAsia="Calibri"/>
                <w:szCs w:val="22"/>
              </w:rPr>
              <w:t>47AM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11DA5D" w14:textId="77777777" w:rsidR="004B1509" w:rsidRPr="00803D0A" w:rsidRDefault="004B1509" w:rsidP="00553004">
            <w:pPr>
              <w:rPr>
                <w:rFonts w:eastAsia="Calibri"/>
                <w:szCs w:val="22"/>
              </w:rPr>
            </w:pPr>
            <w:r w:rsidRPr="00803D0A">
              <w:rPr>
                <w:rFonts w:eastAsia="Calibri"/>
                <w:szCs w:val="22"/>
              </w:rPr>
              <w:t>Pakrantės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F30464" w14:textId="1FF0E6BD" w:rsidR="004B1509" w:rsidRPr="00803D0A" w:rsidRDefault="006251B4" w:rsidP="00553004">
            <w:pPr>
              <w:jc w:val="right"/>
              <w:rPr>
                <w:rFonts w:eastAsia="Calibri"/>
                <w:szCs w:val="22"/>
                <w:lang w:eastAsia="lt-LT"/>
              </w:rPr>
            </w:pPr>
            <w:r w:rsidRPr="00803D0A">
              <w:rPr>
                <w:rFonts w:eastAsia="Calibri"/>
                <w:szCs w:val="22"/>
              </w:rPr>
              <w:t> 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FC4BAA" w14:textId="77D0A511" w:rsidR="004B1509" w:rsidRPr="00803D0A" w:rsidRDefault="006251B4" w:rsidP="00553004">
            <w:pPr>
              <w:jc w:val="right"/>
              <w:rPr>
                <w:rFonts w:eastAsia="Calibri"/>
                <w:szCs w:val="22"/>
              </w:rPr>
            </w:pPr>
            <w:r w:rsidRPr="00803D0A">
              <w:rPr>
                <w:rFonts w:eastAsia="Calibri"/>
                <w:szCs w:val="22"/>
              </w:rPr>
              <w:t>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FA2B5" w14:textId="13A09BD4" w:rsidR="004B1509" w:rsidRPr="00803D0A" w:rsidRDefault="006251B4"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1CD7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38A7F" w14:textId="77777777" w:rsidR="004B1509" w:rsidRPr="00803D0A" w:rsidRDefault="004B1509" w:rsidP="00553004">
            <w:pPr>
              <w:jc w:val="center"/>
              <w:rPr>
                <w:rFonts w:eastAsia="Calibri"/>
              </w:rPr>
            </w:pPr>
            <w:r w:rsidRPr="00803D0A">
              <w:rPr>
                <w:rFonts w:eastAsia="Calibri"/>
              </w:rPr>
              <w:t>D</w:t>
            </w:r>
          </w:p>
          <w:p w14:paraId="0094FC30"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9B6CF1" w14:textId="77777777" w:rsidR="004B1509" w:rsidRPr="00803D0A" w:rsidRDefault="004B1509" w:rsidP="00553004">
            <w:pPr>
              <w:jc w:val="center"/>
              <w:rPr>
                <w:rFonts w:eastAsia="Calibri"/>
              </w:rPr>
            </w:pPr>
            <w:r w:rsidRPr="00803D0A">
              <w:rPr>
                <w:rFonts w:eastAsia="Calibri"/>
              </w:rPr>
              <w:t>4400-3104-8316</w:t>
            </w:r>
          </w:p>
          <w:p w14:paraId="5BAF3989" w14:textId="77777777" w:rsidR="004B1509" w:rsidRPr="00803D0A" w:rsidRDefault="004B1509" w:rsidP="00553004">
            <w:pPr>
              <w:jc w:val="center"/>
              <w:rPr>
                <w:rFonts w:eastAsia="Calibri"/>
              </w:rPr>
            </w:pPr>
            <w:r w:rsidRPr="00803D0A">
              <w:rPr>
                <w:rFonts w:eastAsia="Calibri"/>
              </w:rPr>
              <w:t>4400-3121-0229</w:t>
            </w:r>
          </w:p>
        </w:tc>
      </w:tr>
      <w:tr w:rsidR="005A185E" w:rsidRPr="00803D0A" w14:paraId="0CB8A85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B3C3161"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3F2A62" w14:textId="77777777" w:rsidR="004B1509" w:rsidRPr="00803D0A" w:rsidRDefault="004B1509" w:rsidP="00553004">
            <w:pPr>
              <w:rPr>
                <w:rFonts w:eastAsia="Calibri"/>
                <w:szCs w:val="22"/>
              </w:rPr>
            </w:pPr>
            <w:r w:rsidRPr="00803D0A">
              <w:rPr>
                <w:rFonts w:eastAsia="Calibri"/>
                <w:szCs w:val="22"/>
              </w:rPr>
              <w:t>48AM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549CAC5" w14:textId="77777777" w:rsidR="004B1509" w:rsidRPr="00803D0A" w:rsidRDefault="004B1509" w:rsidP="00553004">
            <w:pPr>
              <w:rPr>
                <w:rFonts w:eastAsia="Calibri"/>
                <w:szCs w:val="22"/>
              </w:rPr>
            </w:pPr>
            <w:r w:rsidRPr="00803D0A">
              <w:rPr>
                <w:rFonts w:eastAsia="Calibri"/>
                <w:szCs w:val="22"/>
              </w:rPr>
              <w:t>Panevėžio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F4A0E3" w14:textId="77777777" w:rsidR="004B1509" w:rsidRPr="00803D0A" w:rsidRDefault="004B1509" w:rsidP="00553004">
            <w:pPr>
              <w:jc w:val="right"/>
              <w:rPr>
                <w:rFonts w:eastAsia="Calibri"/>
                <w:szCs w:val="22"/>
                <w:lang w:eastAsia="lt-LT"/>
              </w:rPr>
            </w:pPr>
            <w:r w:rsidRPr="00803D0A">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CCFC95" w14:textId="77777777" w:rsidR="004B1509" w:rsidRPr="00803D0A" w:rsidRDefault="004B1509" w:rsidP="00553004">
            <w:pPr>
              <w:jc w:val="right"/>
              <w:rPr>
                <w:rFonts w:eastAsia="Calibri"/>
                <w:szCs w:val="22"/>
              </w:rPr>
            </w:pPr>
            <w:r w:rsidRPr="00803D0A">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2AAFB"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64AA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9EE76"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4DF4E5" w14:textId="77777777" w:rsidR="004B1509" w:rsidRPr="00803D0A" w:rsidRDefault="004B1509" w:rsidP="00553004">
            <w:pPr>
              <w:jc w:val="center"/>
              <w:rPr>
                <w:rFonts w:eastAsia="Calibri"/>
              </w:rPr>
            </w:pPr>
            <w:r w:rsidRPr="00803D0A">
              <w:rPr>
                <w:rFonts w:eastAsia="Calibri"/>
              </w:rPr>
              <w:t>3495-5013-5014</w:t>
            </w:r>
          </w:p>
        </w:tc>
      </w:tr>
      <w:tr w:rsidR="00A21682" w:rsidRPr="00A21682" w14:paraId="223845D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1FFA50" w14:textId="77777777" w:rsidR="004B1509" w:rsidRPr="00A21682"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D29293" w14:textId="77777777" w:rsidR="004B1509" w:rsidRPr="00A21682" w:rsidRDefault="004B1509" w:rsidP="00553004">
            <w:pPr>
              <w:rPr>
                <w:rFonts w:eastAsia="Calibri"/>
                <w:szCs w:val="22"/>
              </w:rPr>
            </w:pPr>
            <w:r w:rsidRPr="00A21682">
              <w:rPr>
                <w:rFonts w:eastAsia="Calibri"/>
                <w:szCs w:val="22"/>
              </w:rPr>
              <w:t>49AM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4DDE21" w14:textId="77777777" w:rsidR="004B1509" w:rsidRPr="00A21682" w:rsidRDefault="004B1509" w:rsidP="00553004">
            <w:pPr>
              <w:rPr>
                <w:rFonts w:eastAsia="Calibri"/>
                <w:szCs w:val="22"/>
              </w:rPr>
            </w:pPr>
            <w:r w:rsidRPr="00A21682">
              <w:rPr>
                <w:rFonts w:eastAsia="Calibri"/>
                <w:szCs w:val="22"/>
              </w:rPr>
              <w:t>Parko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4F71D4" w14:textId="356A580A" w:rsidR="004B1509" w:rsidRPr="00A21682" w:rsidRDefault="00111775" w:rsidP="00553004">
            <w:pPr>
              <w:jc w:val="right"/>
              <w:rPr>
                <w:rFonts w:eastAsia="Calibri"/>
                <w:szCs w:val="22"/>
                <w:lang w:eastAsia="lt-LT"/>
              </w:rPr>
            </w:pPr>
            <w:r w:rsidRPr="00A21682">
              <w:rPr>
                <w:rFonts w:eastAsia="Calibri"/>
                <w:szCs w:val="22"/>
              </w:rPr>
              <w:t xml:space="preserve"> 389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EA3B0" w14:textId="4BC046AF" w:rsidR="004B1509" w:rsidRPr="00A21682" w:rsidRDefault="00111775" w:rsidP="00553004">
            <w:pPr>
              <w:jc w:val="right"/>
              <w:rPr>
                <w:rFonts w:eastAsia="Calibri"/>
                <w:szCs w:val="22"/>
              </w:rPr>
            </w:pPr>
            <w:r w:rsidRPr="00A21682">
              <w:rPr>
                <w:rFonts w:eastAsia="Calibri"/>
                <w:szCs w:val="22"/>
              </w:rPr>
              <w:t>389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A7053"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414BD"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C88C7" w14:textId="072DE39B" w:rsidR="00111775" w:rsidRPr="00A21682" w:rsidRDefault="004B1509" w:rsidP="00DC3650">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980658" w14:textId="60903447" w:rsidR="004B1509" w:rsidRPr="00A21682" w:rsidRDefault="00111775" w:rsidP="00553004">
            <w:pPr>
              <w:jc w:val="center"/>
              <w:rPr>
                <w:rFonts w:eastAsia="Calibri"/>
              </w:rPr>
            </w:pPr>
            <w:r w:rsidRPr="00A21682">
              <w:rPr>
                <w:rFonts w:eastAsia="Calibri"/>
              </w:rPr>
              <w:t>4400-6435-9448</w:t>
            </w:r>
          </w:p>
        </w:tc>
      </w:tr>
      <w:tr w:rsidR="00A21682" w:rsidRPr="00A21682" w14:paraId="7C2A700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3DB59AF" w14:textId="77777777" w:rsidR="004B1509" w:rsidRPr="00A21682"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0C8AF4" w14:textId="77777777" w:rsidR="004B1509" w:rsidRPr="00A21682" w:rsidRDefault="004B1509" w:rsidP="00553004">
            <w:pPr>
              <w:rPr>
                <w:rFonts w:eastAsia="Calibri"/>
                <w:szCs w:val="22"/>
              </w:rPr>
            </w:pPr>
            <w:r w:rsidRPr="00A21682">
              <w:rPr>
                <w:rFonts w:eastAsia="Calibri"/>
                <w:szCs w:val="22"/>
              </w:rPr>
              <w:t>50AM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3BA090" w14:textId="77777777" w:rsidR="004B1509" w:rsidRPr="00A21682" w:rsidRDefault="004B1509" w:rsidP="00553004">
            <w:pPr>
              <w:rPr>
                <w:rFonts w:eastAsia="Calibri"/>
                <w:szCs w:val="22"/>
              </w:rPr>
            </w:pPr>
            <w:r w:rsidRPr="00A21682">
              <w:rPr>
                <w:rFonts w:eastAsia="Calibri"/>
                <w:szCs w:val="22"/>
              </w:rPr>
              <w:t>Pašventupio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8B79C5" w14:textId="77777777" w:rsidR="004B1509" w:rsidRPr="00A21682" w:rsidRDefault="004B1509" w:rsidP="00553004">
            <w:pPr>
              <w:jc w:val="right"/>
              <w:rPr>
                <w:rFonts w:eastAsia="Calibri"/>
                <w:szCs w:val="22"/>
                <w:lang w:eastAsia="lt-LT"/>
              </w:rPr>
            </w:pPr>
            <w:r w:rsidRPr="00A21682">
              <w:rPr>
                <w:rFonts w:eastAsia="Calibri"/>
                <w:szCs w:val="22"/>
              </w:rPr>
              <w:t>623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CB6304" w14:textId="77777777" w:rsidR="004B1509" w:rsidRPr="00A21682" w:rsidRDefault="004B1509" w:rsidP="00553004">
            <w:pPr>
              <w:jc w:val="right"/>
              <w:rPr>
                <w:rFonts w:eastAsia="Calibri"/>
                <w:szCs w:val="22"/>
              </w:rPr>
            </w:pPr>
            <w:r w:rsidRPr="00A21682">
              <w:rPr>
                <w:rFonts w:eastAsia="Calibri"/>
                <w:szCs w:val="22"/>
              </w:rPr>
              <w:t>623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2723B"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54335"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0392C" w14:textId="77777777" w:rsidR="004B1509" w:rsidRPr="00A21682" w:rsidRDefault="004B1509" w:rsidP="00553004">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CE1C90" w14:textId="77777777" w:rsidR="004B1509" w:rsidRPr="00A21682" w:rsidRDefault="004B1509" w:rsidP="00553004">
            <w:pPr>
              <w:jc w:val="center"/>
              <w:rPr>
                <w:rFonts w:eastAsia="Calibri"/>
              </w:rPr>
            </w:pPr>
            <w:r w:rsidRPr="00A21682">
              <w:rPr>
                <w:rFonts w:eastAsia="Calibri"/>
              </w:rPr>
              <w:t>4400-3104-8327</w:t>
            </w:r>
          </w:p>
        </w:tc>
      </w:tr>
      <w:tr w:rsidR="00A21682" w:rsidRPr="00A21682" w14:paraId="28D553F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3192486" w14:textId="77777777" w:rsidR="004B1509" w:rsidRPr="00A21682"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9AE9F0" w14:textId="77777777" w:rsidR="004B1509" w:rsidRPr="00A21682" w:rsidRDefault="004B1509" w:rsidP="00553004">
            <w:pPr>
              <w:rPr>
                <w:rFonts w:eastAsia="Calibri"/>
                <w:szCs w:val="22"/>
              </w:rPr>
            </w:pPr>
            <w:r w:rsidRPr="00A21682">
              <w:rPr>
                <w:rFonts w:eastAsia="Calibri"/>
                <w:szCs w:val="22"/>
              </w:rPr>
              <w:t>51AM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0DA469" w14:textId="77777777" w:rsidR="004B1509" w:rsidRPr="00A21682" w:rsidRDefault="004B1509" w:rsidP="00553004">
            <w:pPr>
              <w:rPr>
                <w:rFonts w:eastAsia="Calibri"/>
                <w:szCs w:val="22"/>
              </w:rPr>
            </w:pPr>
            <w:r w:rsidRPr="00A21682">
              <w:rPr>
                <w:rFonts w:eastAsia="Calibri"/>
                <w:szCs w:val="22"/>
              </w:rPr>
              <w:t>Paupio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69233E" w14:textId="77777777" w:rsidR="004B1509" w:rsidRPr="00A21682" w:rsidRDefault="004B1509" w:rsidP="00553004">
            <w:pPr>
              <w:jc w:val="right"/>
              <w:rPr>
                <w:rFonts w:eastAsia="Calibri"/>
                <w:szCs w:val="22"/>
                <w:lang w:eastAsia="lt-LT"/>
              </w:rPr>
            </w:pPr>
            <w:r w:rsidRPr="00A21682">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9C5DB" w14:textId="77777777" w:rsidR="004B1509" w:rsidRPr="00A21682" w:rsidRDefault="004B1509" w:rsidP="00553004">
            <w:pPr>
              <w:jc w:val="right"/>
              <w:rPr>
                <w:rFonts w:eastAsia="Calibri"/>
                <w:szCs w:val="22"/>
              </w:rPr>
            </w:pPr>
            <w:r w:rsidRPr="00A21682">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A85594"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7BB46"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084239" w14:textId="77777777" w:rsidR="004B1509" w:rsidRPr="00A21682" w:rsidRDefault="004B1509" w:rsidP="00553004">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E15DB8" w14:textId="77777777" w:rsidR="004B1509" w:rsidRPr="00A21682" w:rsidRDefault="004B1509" w:rsidP="00553004">
            <w:pPr>
              <w:jc w:val="center"/>
              <w:rPr>
                <w:rFonts w:eastAsia="Calibri"/>
              </w:rPr>
            </w:pPr>
            <w:r w:rsidRPr="00A21682">
              <w:rPr>
                <w:rFonts w:eastAsia="Calibri"/>
              </w:rPr>
              <w:t>4400-3081-0483</w:t>
            </w:r>
          </w:p>
        </w:tc>
      </w:tr>
      <w:tr w:rsidR="00A21682" w:rsidRPr="00A21682" w14:paraId="458E9D3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029800" w14:textId="77777777" w:rsidR="004B1509" w:rsidRPr="00A21682"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8E021B" w14:textId="77777777" w:rsidR="004B1509" w:rsidRPr="00A21682" w:rsidRDefault="004B1509" w:rsidP="00553004">
            <w:pPr>
              <w:rPr>
                <w:rFonts w:eastAsia="Calibri"/>
                <w:szCs w:val="22"/>
              </w:rPr>
            </w:pPr>
            <w:r w:rsidRPr="00A21682">
              <w:rPr>
                <w:rFonts w:eastAsia="Calibri"/>
                <w:szCs w:val="22"/>
              </w:rPr>
              <w:t>52AM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BF391EF" w14:textId="77777777" w:rsidR="004B1509" w:rsidRPr="00A21682" w:rsidRDefault="004B1509" w:rsidP="00553004">
            <w:pPr>
              <w:rPr>
                <w:rFonts w:eastAsia="Calibri"/>
                <w:szCs w:val="22"/>
              </w:rPr>
            </w:pPr>
            <w:r w:rsidRPr="00A21682">
              <w:rPr>
                <w:rFonts w:eastAsia="Calibri"/>
                <w:szCs w:val="22"/>
              </w:rPr>
              <w:t>Pavarių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326CA5" w14:textId="77777777" w:rsidR="004B1509" w:rsidRPr="00A21682" w:rsidRDefault="004B1509" w:rsidP="00553004">
            <w:pPr>
              <w:jc w:val="right"/>
              <w:rPr>
                <w:rFonts w:eastAsia="Calibri"/>
                <w:szCs w:val="22"/>
                <w:lang w:eastAsia="lt-LT"/>
              </w:rPr>
            </w:pPr>
            <w:r w:rsidRPr="00A21682">
              <w:rPr>
                <w:rFonts w:eastAsia="Calibri"/>
                <w:szCs w:val="22"/>
              </w:rPr>
              <w:t xml:space="preserve"> 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EC237"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DB4BC" w14:textId="77777777" w:rsidR="004B1509" w:rsidRPr="00A21682" w:rsidRDefault="004B1509" w:rsidP="00553004">
            <w:pPr>
              <w:jc w:val="right"/>
              <w:rPr>
                <w:rFonts w:eastAsia="Calibri"/>
                <w:szCs w:val="22"/>
              </w:rPr>
            </w:pPr>
            <w:r w:rsidRPr="00A21682">
              <w:rPr>
                <w:rFonts w:eastAsia="Calibri"/>
                <w:szCs w:val="22"/>
              </w:rPr>
              <w:t>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B7AC5"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1B5C0" w14:textId="77777777" w:rsidR="004B1509" w:rsidRPr="00A21682" w:rsidRDefault="004B1509" w:rsidP="00553004">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066CF4" w14:textId="77777777" w:rsidR="004B1509" w:rsidRPr="00A21682" w:rsidRDefault="004B1509" w:rsidP="00553004">
            <w:pPr>
              <w:jc w:val="center"/>
              <w:rPr>
                <w:rFonts w:eastAsia="Calibri"/>
              </w:rPr>
            </w:pPr>
            <w:r w:rsidRPr="00A21682">
              <w:rPr>
                <w:rFonts w:eastAsia="Calibri"/>
              </w:rPr>
              <w:t>4400-5325-8545</w:t>
            </w:r>
          </w:p>
        </w:tc>
      </w:tr>
      <w:tr w:rsidR="00A21682" w:rsidRPr="00A21682" w14:paraId="1555378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311E65" w14:textId="77777777" w:rsidR="004B1509" w:rsidRPr="00A21682"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67C801" w14:textId="77777777" w:rsidR="004B1509" w:rsidRPr="00A21682" w:rsidRDefault="004B1509" w:rsidP="00553004">
            <w:pPr>
              <w:rPr>
                <w:rFonts w:eastAsia="Calibri"/>
                <w:szCs w:val="22"/>
              </w:rPr>
            </w:pPr>
            <w:r w:rsidRPr="00A21682">
              <w:rPr>
                <w:rFonts w:eastAsia="Calibri"/>
                <w:szCs w:val="22"/>
              </w:rPr>
              <w:t>53AM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670BADD" w14:textId="77777777" w:rsidR="004B1509" w:rsidRPr="00A21682" w:rsidRDefault="004B1509" w:rsidP="00553004">
            <w:pPr>
              <w:rPr>
                <w:rFonts w:eastAsia="Calibri"/>
                <w:szCs w:val="22"/>
              </w:rPr>
            </w:pPr>
            <w:r w:rsidRPr="00A21682">
              <w:rPr>
                <w:rFonts w:eastAsia="Calibri"/>
                <w:szCs w:val="22"/>
              </w:rPr>
              <w:t>Piestupio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BD645D" w14:textId="77777777" w:rsidR="004B1509" w:rsidRPr="00A21682" w:rsidRDefault="004B1509" w:rsidP="00553004">
            <w:pPr>
              <w:jc w:val="right"/>
              <w:rPr>
                <w:rFonts w:eastAsia="Calibri"/>
                <w:szCs w:val="22"/>
                <w:lang w:eastAsia="lt-LT"/>
              </w:rPr>
            </w:pPr>
            <w:r w:rsidRPr="00A21682">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0007A" w14:textId="77777777" w:rsidR="004B1509" w:rsidRPr="00A21682" w:rsidRDefault="004B1509" w:rsidP="00553004">
            <w:pPr>
              <w:jc w:val="right"/>
              <w:rPr>
                <w:rFonts w:eastAsia="Calibri"/>
                <w:szCs w:val="22"/>
              </w:rPr>
            </w:pPr>
            <w:r w:rsidRPr="00A21682">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DF271B"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C0808"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FCF0DA" w14:textId="77777777" w:rsidR="004B1509" w:rsidRPr="00A21682" w:rsidRDefault="004B1509" w:rsidP="00553004">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B09BC8" w14:textId="77777777" w:rsidR="004B1509" w:rsidRPr="00A21682" w:rsidRDefault="004B1509" w:rsidP="00553004">
            <w:pPr>
              <w:jc w:val="center"/>
              <w:rPr>
                <w:rFonts w:eastAsia="Calibri"/>
              </w:rPr>
            </w:pPr>
            <w:r w:rsidRPr="00A21682">
              <w:rPr>
                <w:rFonts w:eastAsia="Calibri"/>
              </w:rPr>
              <w:t>3497-2030-0012</w:t>
            </w:r>
          </w:p>
        </w:tc>
      </w:tr>
      <w:tr w:rsidR="00A21682" w:rsidRPr="00A21682" w14:paraId="460E18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14007CB" w14:textId="77777777" w:rsidR="004B1509" w:rsidRPr="00A21682"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77B0BE" w14:textId="77777777" w:rsidR="004B1509" w:rsidRPr="00A21682" w:rsidRDefault="004B1509" w:rsidP="00553004">
            <w:pPr>
              <w:rPr>
                <w:rFonts w:eastAsia="Calibri"/>
                <w:szCs w:val="22"/>
              </w:rPr>
            </w:pPr>
            <w:r w:rsidRPr="00A21682">
              <w:rPr>
                <w:rFonts w:eastAsia="Calibri"/>
                <w:szCs w:val="22"/>
              </w:rPr>
              <w:t>54AM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C43321" w14:textId="77777777" w:rsidR="004B1509" w:rsidRPr="00A21682" w:rsidRDefault="004B1509" w:rsidP="00553004">
            <w:pPr>
              <w:rPr>
                <w:rFonts w:eastAsia="Calibri"/>
                <w:szCs w:val="22"/>
              </w:rPr>
            </w:pPr>
            <w:r w:rsidRPr="00A21682">
              <w:rPr>
                <w:rFonts w:eastAsia="Calibri"/>
                <w:szCs w:val="22"/>
              </w:rPr>
              <w:t>Piliakalnio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EA509E" w14:textId="77777777" w:rsidR="004B1509" w:rsidRPr="00A21682" w:rsidRDefault="004B1509" w:rsidP="00553004">
            <w:pPr>
              <w:jc w:val="right"/>
              <w:rPr>
                <w:rFonts w:eastAsia="Calibri"/>
                <w:szCs w:val="22"/>
                <w:lang w:eastAsia="lt-LT"/>
              </w:rPr>
            </w:pPr>
            <w:r w:rsidRPr="00A21682">
              <w:rPr>
                <w:rFonts w:eastAsia="Calibri"/>
                <w:szCs w:val="22"/>
              </w:rPr>
              <w:t>435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39477"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3759E" w14:textId="77777777" w:rsidR="004B1509" w:rsidRPr="00A21682" w:rsidRDefault="004B1509" w:rsidP="00553004">
            <w:pPr>
              <w:jc w:val="right"/>
              <w:rPr>
                <w:rFonts w:eastAsia="Calibri"/>
                <w:szCs w:val="22"/>
              </w:rPr>
            </w:pPr>
            <w:r w:rsidRPr="00A21682">
              <w:rPr>
                <w:rFonts w:eastAsia="Calibri"/>
                <w:szCs w:val="22"/>
              </w:rPr>
              <w:t>435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C406D0"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64049" w14:textId="77777777" w:rsidR="004B1509" w:rsidRPr="00A21682" w:rsidRDefault="004B1509" w:rsidP="00553004">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1D31D8" w14:textId="77777777" w:rsidR="004B1509" w:rsidRPr="00A21682" w:rsidRDefault="004B1509" w:rsidP="00553004">
            <w:pPr>
              <w:jc w:val="center"/>
              <w:rPr>
                <w:rFonts w:eastAsia="Calibri"/>
              </w:rPr>
            </w:pPr>
            <w:r w:rsidRPr="00A21682">
              <w:rPr>
                <w:rFonts w:eastAsia="Calibri"/>
              </w:rPr>
              <w:t>4400-5319-4868</w:t>
            </w:r>
          </w:p>
        </w:tc>
      </w:tr>
      <w:tr w:rsidR="00A21682" w:rsidRPr="00A21682" w14:paraId="25E28CD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DF977D" w14:textId="77777777" w:rsidR="004B1509" w:rsidRPr="00A21682"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C36A42" w14:textId="77777777" w:rsidR="004B1509" w:rsidRPr="00A21682" w:rsidRDefault="004B1509" w:rsidP="00553004">
            <w:pPr>
              <w:rPr>
                <w:rFonts w:eastAsia="Calibri"/>
                <w:szCs w:val="22"/>
              </w:rPr>
            </w:pPr>
            <w:r w:rsidRPr="00A21682">
              <w:rPr>
                <w:rFonts w:eastAsia="Calibri"/>
                <w:szCs w:val="22"/>
              </w:rPr>
              <w:t>55AM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D02345" w14:textId="77777777" w:rsidR="004B1509" w:rsidRPr="00A21682" w:rsidRDefault="004B1509" w:rsidP="00553004">
            <w:pPr>
              <w:rPr>
                <w:rFonts w:eastAsia="Calibri"/>
                <w:szCs w:val="22"/>
              </w:rPr>
            </w:pPr>
            <w:r w:rsidRPr="00A21682">
              <w:rPr>
                <w:rFonts w:eastAsia="Calibri"/>
                <w:szCs w:val="22"/>
              </w:rPr>
              <w:t>Pilies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E5D7DE" w14:textId="77777777" w:rsidR="004B1509" w:rsidRPr="00A21682" w:rsidRDefault="004B1509" w:rsidP="00553004">
            <w:pPr>
              <w:jc w:val="right"/>
              <w:rPr>
                <w:rFonts w:eastAsia="Calibri"/>
                <w:szCs w:val="22"/>
                <w:lang w:eastAsia="lt-LT"/>
              </w:rPr>
            </w:pPr>
            <w:r w:rsidRPr="00A21682">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75CA1" w14:textId="5559726E" w:rsidR="004B1509" w:rsidRPr="00A21682" w:rsidRDefault="00A240C9" w:rsidP="00553004">
            <w:pPr>
              <w:jc w:val="right"/>
              <w:rPr>
                <w:rFonts w:eastAsia="Calibri"/>
                <w:szCs w:val="22"/>
              </w:rPr>
            </w:pPr>
            <w:r w:rsidRPr="00A21682">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9656E" w14:textId="69F94874" w:rsidR="004B1509" w:rsidRPr="00A21682" w:rsidRDefault="009E592B"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44F7BE"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0F224" w14:textId="77777777" w:rsidR="004B1509" w:rsidRPr="00A21682" w:rsidRDefault="004B1509" w:rsidP="00553004">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B618CF" w14:textId="77777777" w:rsidR="004B1509" w:rsidRPr="00A21682" w:rsidRDefault="004B1509" w:rsidP="00553004">
            <w:pPr>
              <w:jc w:val="center"/>
              <w:rPr>
                <w:rFonts w:eastAsia="Calibri"/>
              </w:rPr>
            </w:pPr>
            <w:r w:rsidRPr="00A21682">
              <w:rPr>
                <w:rFonts w:eastAsia="Calibri"/>
              </w:rPr>
              <w:t>3400-1002-6013</w:t>
            </w:r>
          </w:p>
        </w:tc>
      </w:tr>
      <w:tr w:rsidR="00A21682" w:rsidRPr="00A21682" w14:paraId="7852AB3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423DE4" w14:textId="77777777" w:rsidR="004B1509" w:rsidRPr="00A21682"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4D4499" w14:textId="77777777" w:rsidR="004B1509" w:rsidRPr="00A21682" w:rsidRDefault="004B1509" w:rsidP="00553004">
            <w:pPr>
              <w:rPr>
                <w:rFonts w:eastAsia="Calibri"/>
                <w:szCs w:val="22"/>
              </w:rPr>
            </w:pPr>
            <w:r w:rsidRPr="00A21682">
              <w:rPr>
                <w:rFonts w:eastAsia="Calibri"/>
                <w:szCs w:val="22"/>
              </w:rPr>
              <w:t>56AM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4D634B" w14:textId="77777777" w:rsidR="004B1509" w:rsidRPr="00A21682" w:rsidRDefault="004B1509" w:rsidP="00553004">
            <w:pPr>
              <w:rPr>
                <w:rFonts w:eastAsia="Calibri"/>
                <w:szCs w:val="22"/>
              </w:rPr>
            </w:pPr>
            <w:r w:rsidRPr="00A21682">
              <w:rPr>
                <w:rFonts w:eastAsia="Calibri"/>
                <w:szCs w:val="22"/>
              </w:rPr>
              <w:t xml:space="preserve">Puntuko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E7198E" w14:textId="77777777" w:rsidR="004B1509" w:rsidRPr="00A21682" w:rsidRDefault="004B1509" w:rsidP="00553004">
            <w:pPr>
              <w:jc w:val="right"/>
              <w:rPr>
                <w:rFonts w:eastAsia="Calibri"/>
                <w:szCs w:val="22"/>
                <w:lang w:eastAsia="lt-LT"/>
              </w:rPr>
            </w:pPr>
            <w:r w:rsidRPr="00A21682">
              <w:rPr>
                <w:rFonts w:eastAsia="Calibri"/>
                <w:szCs w:val="22"/>
              </w:rPr>
              <w:t xml:space="preserve"> 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BFFE2" w14:textId="77777777" w:rsidR="004B1509" w:rsidRPr="00A21682" w:rsidRDefault="004B1509" w:rsidP="00553004">
            <w:pPr>
              <w:jc w:val="right"/>
              <w:rPr>
                <w:rFonts w:eastAsia="Calibri"/>
                <w:szCs w:val="22"/>
              </w:rPr>
            </w:pPr>
            <w:r w:rsidRPr="00A21682">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4236C"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6FA10F"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2771D" w14:textId="77777777" w:rsidR="004B1509" w:rsidRPr="00A21682" w:rsidRDefault="004B1509" w:rsidP="00553004">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204062" w14:textId="77777777" w:rsidR="004B1509" w:rsidRPr="00A21682" w:rsidRDefault="004B1509" w:rsidP="00553004">
            <w:pPr>
              <w:jc w:val="center"/>
              <w:rPr>
                <w:rFonts w:eastAsia="Calibri"/>
              </w:rPr>
            </w:pPr>
            <w:r w:rsidRPr="00A21682">
              <w:rPr>
                <w:rFonts w:eastAsia="Calibri"/>
              </w:rPr>
              <w:t>4400-0711-6703</w:t>
            </w:r>
          </w:p>
        </w:tc>
      </w:tr>
      <w:tr w:rsidR="00A21682" w:rsidRPr="00A21682" w14:paraId="557C49C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7EF569" w14:textId="77777777" w:rsidR="004B1509" w:rsidRPr="00A21682"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997904" w14:textId="77777777" w:rsidR="004B1509" w:rsidRPr="00A21682" w:rsidRDefault="004B1509" w:rsidP="00553004">
            <w:pPr>
              <w:rPr>
                <w:rFonts w:eastAsia="Calibri"/>
                <w:szCs w:val="22"/>
              </w:rPr>
            </w:pPr>
            <w:r w:rsidRPr="00A21682">
              <w:rPr>
                <w:rFonts w:eastAsia="Calibri"/>
                <w:szCs w:val="22"/>
              </w:rPr>
              <w:t>57AM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C446F3" w14:textId="77777777" w:rsidR="004B1509" w:rsidRPr="00A21682" w:rsidRDefault="004B1509" w:rsidP="00553004">
            <w:pPr>
              <w:rPr>
                <w:rFonts w:eastAsia="Calibri"/>
                <w:szCs w:val="22"/>
              </w:rPr>
            </w:pPr>
            <w:r w:rsidRPr="00A21682">
              <w:rPr>
                <w:rFonts w:eastAsia="Calibri"/>
                <w:szCs w:val="22"/>
              </w:rPr>
              <w:t>Pušyno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E2B078" w14:textId="77777777" w:rsidR="004B1509" w:rsidRPr="00A21682" w:rsidRDefault="004B1509" w:rsidP="00553004">
            <w:pPr>
              <w:jc w:val="right"/>
              <w:rPr>
                <w:rFonts w:eastAsia="Calibri"/>
                <w:szCs w:val="22"/>
                <w:lang w:eastAsia="lt-LT"/>
              </w:rPr>
            </w:pPr>
            <w:r w:rsidRPr="00A21682">
              <w:rPr>
                <w:rFonts w:eastAsia="Calibri"/>
                <w:szCs w:val="22"/>
              </w:rPr>
              <w:t>1111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8BD6B" w14:textId="77777777" w:rsidR="004B1509" w:rsidRPr="00A21682" w:rsidRDefault="004B1509" w:rsidP="00553004">
            <w:pPr>
              <w:jc w:val="right"/>
              <w:rPr>
                <w:rFonts w:eastAsia="Calibri"/>
                <w:szCs w:val="22"/>
              </w:rPr>
            </w:pPr>
            <w:r w:rsidRPr="00A21682">
              <w:rPr>
                <w:rFonts w:eastAsia="Calibri"/>
                <w:szCs w:val="22"/>
              </w:rPr>
              <w:t>1111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772D5"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D41B9"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F4912" w14:textId="77777777" w:rsidR="004B1509" w:rsidRPr="00A21682" w:rsidRDefault="004B1509" w:rsidP="00553004">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A322D6" w14:textId="77777777" w:rsidR="004B1509" w:rsidRPr="00A21682" w:rsidRDefault="004B1509" w:rsidP="00553004">
            <w:pPr>
              <w:jc w:val="center"/>
              <w:rPr>
                <w:rFonts w:eastAsia="Calibri"/>
              </w:rPr>
            </w:pPr>
            <w:r w:rsidRPr="00A21682">
              <w:rPr>
                <w:rFonts w:eastAsia="Calibri"/>
              </w:rPr>
              <w:t>3400-1003-2012</w:t>
            </w:r>
          </w:p>
        </w:tc>
      </w:tr>
      <w:tr w:rsidR="00A21682" w:rsidRPr="00A21682" w14:paraId="495BBC4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C272F90" w14:textId="77777777" w:rsidR="004B1509" w:rsidRPr="00A21682"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5859BE" w14:textId="77777777" w:rsidR="004B1509" w:rsidRPr="00A21682" w:rsidRDefault="004B1509" w:rsidP="00553004">
            <w:pPr>
              <w:rPr>
                <w:rFonts w:eastAsia="Calibri"/>
                <w:szCs w:val="22"/>
              </w:rPr>
            </w:pPr>
            <w:r w:rsidRPr="00A21682">
              <w:rPr>
                <w:rFonts w:eastAsia="Calibri"/>
                <w:szCs w:val="22"/>
              </w:rPr>
              <w:t>58AM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6778ADE" w14:textId="77777777" w:rsidR="004B1509" w:rsidRPr="00A21682" w:rsidRDefault="004B1509" w:rsidP="00553004">
            <w:pPr>
              <w:rPr>
                <w:rFonts w:eastAsia="Calibri"/>
                <w:szCs w:val="22"/>
              </w:rPr>
            </w:pPr>
            <w:r w:rsidRPr="00A21682">
              <w:rPr>
                <w:rFonts w:eastAsia="Calibri"/>
                <w:szCs w:val="22"/>
              </w:rPr>
              <w:t>Ramybės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172D01" w14:textId="77777777" w:rsidR="004B1509" w:rsidRPr="00A21682" w:rsidRDefault="004B1509" w:rsidP="00553004">
            <w:pPr>
              <w:jc w:val="right"/>
              <w:rPr>
                <w:rFonts w:eastAsia="Calibri"/>
                <w:szCs w:val="22"/>
                <w:lang w:eastAsia="lt-LT"/>
              </w:rPr>
            </w:pPr>
            <w:r w:rsidRPr="00A21682">
              <w:rPr>
                <w:rFonts w:eastAsia="Calibri"/>
                <w:szCs w:val="22"/>
              </w:rPr>
              <w:t>590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66EB5" w14:textId="77777777" w:rsidR="004B1509" w:rsidRPr="00A21682" w:rsidRDefault="004B1509" w:rsidP="00553004">
            <w:pPr>
              <w:jc w:val="right"/>
              <w:rPr>
                <w:rFonts w:eastAsia="Calibri"/>
                <w:szCs w:val="22"/>
              </w:rPr>
            </w:pPr>
            <w:r w:rsidRPr="00A21682">
              <w:rPr>
                <w:rFonts w:eastAsia="Calibri"/>
                <w:szCs w:val="22"/>
              </w:rPr>
              <w:t>590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71EC72"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8B152"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0783D0" w14:textId="77777777" w:rsidR="004B1509" w:rsidRPr="00A21682" w:rsidRDefault="004B1509" w:rsidP="00553004">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58810D" w14:textId="77777777" w:rsidR="004B1509" w:rsidRPr="00A21682" w:rsidRDefault="004B1509" w:rsidP="00553004">
            <w:pPr>
              <w:jc w:val="center"/>
              <w:rPr>
                <w:rFonts w:eastAsia="Calibri"/>
              </w:rPr>
            </w:pPr>
            <w:r w:rsidRPr="00A21682">
              <w:rPr>
                <w:rFonts w:eastAsia="Calibri"/>
              </w:rPr>
              <w:t>3498-3017-8015</w:t>
            </w:r>
          </w:p>
        </w:tc>
      </w:tr>
      <w:tr w:rsidR="00A21682" w:rsidRPr="00A21682" w14:paraId="5AD4726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F536AA7" w14:textId="77777777" w:rsidR="004B1509" w:rsidRPr="00A21682"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2F679B" w14:textId="77777777" w:rsidR="004B1509" w:rsidRPr="00A21682" w:rsidRDefault="004B1509" w:rsidP="00553004">
            <w:pPr>
              <w:rPr>
                <w:rFonts w:eastAsia="Calibri"/>
                <w:szCs w:val="22"/>
              </w:rPr>
            </w:pPr>
            <w:r w:rsidRPr="00A21682">
              <w:rPr>
                <w:rFonts w:eastAsia="Calibri"/>
                <w:szCs w:val="22"/>
              </w:rPr>
              <w:t>59AM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A65E1B" w14:textId="77777777" w:rsidR="004B1509" w:rsidRPr="00A21682" w:rsidRDefault="004B1509" w:rsidP="00553004">
            <w:pPr>
              <w:rPr>
                <w:rFonts w:eastAsia="Calibri"/>
                <w:szCs w:val="22"/>
              </w:rPr>
            </w:pPr>
            <w:r w:rsidRPr="00A21682">
              <w:rPr>
                <w:rFonts w:eastAsia="Calibri"/>
                <w:szCs w:val="22"/>
              </w:rPr>
              <w:t>Rašytojų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874FF82" w14:textId="77777777" w:rsidR="004B1509" w:rsidRPr="00A21682" w:rsidRDefault="004B1509" w:rsidP="00553004">
            <w:pPr>
              <w:jc w:val="right"/>
              <w:rPr>
                <w:rFonts w:eastAsia="Calibri"/>
                <w:szCs w:val="22"/>
                <w:lang w:eastAsia="lt-LT"/>
              </w:rPr>
            </w:pPr>
            <w:r w:rsidRPr="00A21682">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7B05EE" w14:textId="77777777" w:rsidR="004B1509" w:rsidRPr="00A21682" w:rsidRDefault="004B1509" w:rsidP="00553004">
            <w:pPr>
              <w:jc w:val="right"/>
              <w:rPr>
                <w:rFonts w:eastAsia="Calibri"/>
                <w:szCs w:val="22"/>
              </w:rPr>
            </w:pPr>
            <w:r w:rsidRPr="00A21682">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9F3DEC"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764FE"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A5172" w14:textId="77777777" w:rsidR="004B1509" w:rsidRPr="00A21682" w:rsidRDefault="004B1509" w:rsidP="00553004">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634ED7" w14:textId="77777777" w:rsidR="004B1509" w:rsidRPr="00A21682" w:rsidRDefault="004B1509" w:rsidP="00553004">
            <w:pPr>
              <w:jc w:val="center"/>
              <w:rPr>
                <w:rFonts w:eastAsia="Calibri"/>
              </w:rPr>
            </w:pPr>
            <w:r w:rsidRPr="00A21682">
              <w:rPr>
                <w:rFonts w:eastAsia="Calibri"/>
              </w:rPr>
              <w:t>3497-2029-5014</w:t>
            </w:r>
          </w:p>
        </w:tc>
      </w:tr>
      <w:tr w:rsidR="00A21682" w:rsidRPr="00A21682" w14:paraId="060D1C6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36EE8F" w14:textId="77777777" w:rsidR="004B1509" w:rsidRPr="00A21682"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6A9C73" w14:textId="77777777" w:rsidR="004B1509" w:rsidRPr="00A21682" w:rsidRDefault="004B1509" w:rsidP="00553004">
            <w:pPr>
              <w:rPr>
                <w:rFonts w:eastAsia="Calibri"/>
                <w:szCs w:val="22"/>
              </w:rPr>
            </w:pPr>
            <w:r w:rsidRPr="00A21682">
              <w:rPr>
                <w:rFonts w:eastAsia="Calibri"/>
                <w:szCs w:val="22"/>
              </w:rPr>
              <w:t>60AM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00999B" w14:textId="77777777" w:rsidR="004B1509" w:rsidRPr="00A21682" w:rsidRDefault="004B1509" w:rsidP="00553004">
            <w:pPr>
              <w:rPr>
                <w:rFonts w:eastAsia="Calibri"/>
                <w:szCs w:val="22"/>
              </w:rPr>
            </w:pPr>
            <w:r w:rsidRPr="00A21682">
              <w:rPr>
                <w:rFonts w:eastAsia="Calibri"/>
                <w:szCs w:val="22"/>
              </w:rPr>
              <w:t>P. Rimšos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11A122" w14:textId="1A597729" w:rsidR="004B1509" w:rsidRPr="00A21682" w:rsidRDefault="009970F1" w:rsidP="00553004">
            <w:pPr>
              <w:jc w:val="right"/>
              <w:rPr>
                <w:rFonts w:eastAsia="Calibri"/>
                <w:szCs w:val="22"/>
                <w:lang w:eastAsia="lt-LT"/>
              </w:rPr>
            </w:pPr>
            <w:r w:rsidRPr="00A21682">
              <w:rPr>
                <w:rFonts w:eastAsia="Calibri"/>
                <w:szCs w:val="22"/>
              </w:rPr>
              <w:t xml:space="preserve"> 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5F5651" w14:textId="753D2EA4" w:rsidR="004B1509" w:rsidRPr="00A21682" w:rsidRDefault="009970F1" w:rsidP="00553004">
            <w:pPr>
              <w:jc w:val="right"/>
              <w:rPr>
                <w:rFonts w:eastAsia="Calibri"/>
                <w:szCs w:val="22"/>
              </w:rPr>
            </w:pPr>
            <w:r w:rsidRPr="00A21682">
              <w:rPr>
                <w:rFonts w:eastAsia="Calibri"/>
                <w:szCs w:val="22"/>
              </w:rPr>
              <w:t xml:space="preserve"> 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F2769"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7B3A6"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3AC3D" w14:textId="77777777" w:rsidR="004B1509" w:rsidRPr="00A21682" w:rsidRDefault="004B1509" w:rsidP="00553004">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037E32" w14:textId="77777777" w:rsidR="004B1509" w:rsidRPr="00A21682" w:rsidRDefault="004B1509" w:rsidP="00553004">
            <w:pPr>
              <w:jc w:val="center"/>
              <w:rPr>
                <w:rFonts w:eastAsia="Calibri"/>
              </w:rPr>
            </w:pPr>
            <w:r w:rsidRPr="00A21682">
              <w:rPr>
                <w:rFonts w:eastAsia="Calibri"/>
              </w:rPr>
              <w:t>3498-4023-5016</w:t>
            </w:r>
          </w:p>
        </w:tc>
      </w:tr>
      <w:tr w:rsidR="00A21682" w:rsidRPr="00A21682" w14:paraId="34A70A8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00880C0" w14:textId="77777777" w:rsidR="004B1509" w:rsidRPr="00A21682"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4028F5" w14:textId="77777777" w:rsidR="004B1509" w:rsidRPr="00A21682" w:rsidRDefault="004B1509" w:rsidP="00553004">
            <w:pPr>
              <w:rPr>
                <w:rFonts w:eastAsia="Calibri"/>
                <w:szCs w:val="22"/>
              </w:rPr>
            </w:pPr>
            <w:r w:rsidRPr="00A21682">
              <w:rPr>
                <w:rFonts w:eastAsia="Calibri"/>
                <w:szCs w:val="22"/>
              </w:rPr>
              <w:t>61AM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70055D" w14:textId="77777777" w:rsidR="004B1509" w:rsidRPr="00A21682" w:rsidRDefault="004B1509" w:rsidP="00553004">
            <w:pPr>
              <w:rPr>
                <w:rFonts w:eastAsia="Calibri"/>
                <w:szCs w:val="22"/>
              </w:rPr>
            </w:pPr>
            <w:r w:rsidRPr="00A21682">
              <w:rPr>
                <w:rFonts w:eastAsia="Calibri"/>
                <w:szCs w:val="22"/>
              </w:rPr>
              <w:t>Sinagogos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8A89C4" w14:textId="77777777" w:rsidR="004B1509" w:rsidRPr="00A21682" w:rsidRDefault="004B1509" w:rsidP="00553004">
            <w:pPr>
              <w:jc w:val="right"/>
              <w:rPr>
                <w:rFonts w:eastAsia="Calibri"/>
                <w:szCs w:val="22"/>
                <w:lang w:eastAsia="lt-LT"/>
              </w:rPr>
            </w:pPr>
            <w:r w:rsidRPr="00A21682">
              <w:rPr>
                <w:rFonts w:eastAsia="Calibri"/>
                <w:szCs w:val="22"/>
              </w:rPr>
              <w:t>154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3FAE5" w14:textId="77777777" w:rsidR="004B1509" w:rsidRPr="00A21682" w:rsidRDefault="004B1509" w:rsidP="00553004">
            <w:pPr>
              <w:jc w:val="right"/>
              <w:rPr>
                <w:rFonts w:eastAsia="Calibri"/>
                <w:szCs w:val="22"/>
              </w:rPr>
            </w:pPr>
            <w:r w:rsidRPr="00A21682">
              <w:rPr>
                <w:rFonts w:eastAsia="Calibri"/>
                <w:szCs w:val="22"/>
              </w:rPr>
              <w:t>154</w:t>
            </w:r>
            <w:r w:rsidRPr="00A21682">
              <w:rPr>
                <w:rFonts w:eastAsia="Calibri"/>
                <w:szCs w:val="22"/>
                <w:vertAlign w:val="superscript"/>
              </w:rPr>
              <w:footnoteReference w:id="6"/>
            </w:r>
            <w:r w:rsidRPr="00A21682">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D031A"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7CC31A"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5A14C" w14:textId="77777777" w:rsidR="004B1509" w:rsidRPr="00A21682" w:rsidRDefault="004B1509" w:rsidP="00553004">
            <w:pPr>
              <w:jc w:val="center"/>
              <w:rPr>
                <w:rFonts w:eastAsia="Calibri"/>
              </w:rPr>
            </w:pPr>
            <w:r w:rsidRPr="00A21682">
              <w:rPr>
                <w:rFonts w:eastAsia="Calibri"/>
              </w:rPr>
              <w:t>D</w:t>
            </w:r>
          </w:p>
          <w:p w14:paraId="7F19CD2D" w14:textId="77777777" w:rsidR="004B1509" w:rsidRPr="00A21682" w:rsidRDefault="004B1509" w:rsidP="00553004">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E13F1F" w14:textId="77777777" w:rsidR="004B1509" w:rsidRPr="00A21682" w:rsidRDefault="004B1509" w:rsidP="00553004">
            <w:pPr>
              <w:jc w:val="center"/>
              <w:rPr>
                <w:rFonts w:eastAsia="Calibri"/>
              </w:rPr>
            </w:pPr>
            <w:r w:rsidRPr="00A21682">
              <w:rPr>
                <w:rFonts w:eastAsia="Calibri"/>
              </w:rPr>
              <w:t>3495-5013-7010</w:t>
            </w:r>
          </w:p>
          <w:p w14:paraId="2B3F40D6" w14:textId="77777777" w:rsidR="004B1509" w:rsidRPr="00A21682" w:rsidRDefault="004B1509" w:rsidP="00553004">
            <w:pPr>
              <w:jc w:val="center"/>
              <w:rPr>
                <w:rFonts w:eastAsia="Calibri"/>
              </w:rPr>
            </w:pPr>
            <w:r w:rsidRPr="00A21682">
              <w:rPr>
                <w:rFonts w:eastAsia="Calibri"/>
              </w:rPr>
              <w:t>4400-2395-4287</w:t>
            </w:r>
          </w:p>
        </w:tc>
      </w:tr>
      <w:tr w:rsidR="00A21682" w:rsidRPr="00A21682" w14:paraId="6DDCB02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74C1DD6" w14:textId="77777777" w:rsidR="004B1509" w:rsidRPr="00A21682"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215C15" w14:textId="77777777" w:rsidR="004B1509" w:rsidRPr="00A21682" w:rsidRDefault="004B1509" w:rsidP="00553004">
            <w:pPr>
              <w:rPr>
                <w:rFonts w:eastAsia="Calibri"/>
                <w:szCs w:val="22"/>
              </w:rPr>
            </w:pPr>
            <w:r w:rsidRPr="00A21682">
              <w:rPr>
                <w:rFonts w:eastAsia="Calibri"/>
                <w:szCs w:val="22"/>
              </w:rPr>
              <w:t>62AM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D65417" w14:textId="77777777" w:rsidR="004B1509" w:rsidRPr="00A21682" w:rsidRDefault="004B1509" w:rsidP="00553004">
            <w:pPr>
              <w:rPr>
                <w:rFonts w:eastAsia="Calibri"/>
                <w:szCs w:val="22"/>
              </w:rPr>
            </w:pPr>
            <w:r w:rsidRPr="00A21682">
              <w:rPr>
                <w:rFonts w:eastAsia="Calibri"/>
                <w:szCs w:val="22"/>
              </w:rPr>
              <w:t>Konstantino Sirvydo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64D49E" w14:textId="77777777" w:rsidR="004B1509" w:rsidRPr="00A21682" w:rsidRDefault="004B1509" w:rsidP="00553004">
            <w:pPr>
              <w:jc w:val="right"/>
              <w:rPr>
                <w:rFonts w:eastAsia="Calibri"/>
                <w:szCs w:val="22"/>
                <w:lang w:eastAsia="lt-LT"/>
              </w:rPr>
            </w:pPr>
            <w:r w:rsidRPr="00A21682">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D7835" w14:textId="77777777" w:rsidR="004B1509" w:rsidRPr="00A21682" w:rsidRDefault="004B1509" w:rsidP="00553004">
            <w:pPr>
              <w:jc w:val="right"/>
              <w:rPr>
                <w:rFonts w:eastAsia="Calibri"/>
                <w:szCs w:val="22"/>
              </w:rPr>
            </w:pPr>
            <w:r w:rsidRPr="00A21682">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955AD"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8D88B" w14:textId="77777777" w:rsidR="004B1509" w:rsidRPr="00A21682" w:rsidRDefault="004B1509" w:rsidP="00553004">
            <w:pPr>
              <w:jc w:val="right"/>
              <w:rPr>
                <w:rFonts w:eastAsia="Calibri"/>
                <w:szCs w:val="22"/>
              </w:rPr>
            </w:pPr>
            <w:r w:rsidRPr="00A2168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8085D" w14:textId="77777777" w:rsidR="004B1509" w:rsidRPr="00A21682" w:rsidRDefault="004B1509" w:rsidP="00553004">
            <w:pPr>
              <w:jc w:val="center"/>
              <w:rPr>
                <w:rFonts w:eastAsia="Calibri"/>
              </w:rPr>
            </w:pPr>
            <w:r w:rsidRPr="00A21682">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25B6A6" w14:textId="5F8D68BE" w:rsidR="004B1509" w:rsidRPr="00A21682" w:rsidRDefault="004B1509" w:rsidP="00553004">
            <w:pPr>
              <w:jc w:val="center"/>
              <w:rPr>
                <w:rFonts w:eastAsia="Calibri"/>
              </w:rPr>
            </w:pPr>
            <w:r w:rsidRPr="00A21682">
              <w:rPr>
                <w:rFonts w:eastAsia="Calibri"/>
              </w:rPr>
              <w:t>440</w:t>
            </w:r>
            <w:r w:rsidR="00317104" w:rsidRPr="00A21682">
              <w:rPr>
                <w:rFonts w:eastAsia="Calibri"/>
              </w:rPr>
              <w:t>0-6470-0944</w:t>
            </w:r>
          </w:p>
        </w:tc>
      </w:tr>
      <w:tr w:rsidR="005A185E" w:rsidRPr="00803D0A" w14:paraId="1142479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5DDA2C"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87B150" w14:textId="77777777" w:rsidR="004B1509" w:rsidRPr="00803D0A" w:rsidRDefault="004B1509" w:rsidP="00553004">
            <w:pPr>
              <w:rPr>
                <w:rFonts w:eastAsia="Calibri"/>
                <w:szCs w:val="22"/>
              </w:rPr>
            </w:pPr>
            <w:r w:rsidRPr="00803D0A">
              <w:rPr>
                <w:rFonts w:eastAsia="Calibri"/>
                <w:szCs w:val="22"/>
              </w:rPr>
              <w:t>63AM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AA100D" w14:textId="77777777" w:rsidR="004B1509" w:rsidRPr="00803D0A" w:rsidRDefault="004B1509" w:rsidP="00553004">
            <w:pPr>
              <w:rPr>
                <w:rFonts w:eastAsia="Calibri"/>
                <w:szCs w:val="22"/>
              </w:rPr>
            </w:pPr>
            <w:r w:rsidRPr="00803D0A">
              <w:rPr>
                <w:rFonts w:eastAsia="Calibri"/>
                <w:szCs w:val="22"/>
              </w:rPr>
              <w:t>Skardžio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3668DC" w14:textId="77777777" w:rsidR="004B1509" w:rsidRPr="00803D0A" w:rsidRDefault="004B1509" w:rsidP="00553004">
            <w:pPr>
              <w:jc w:val="right"/>
              <w:rPr>
                <w:rFonts w:eastAsia="Calibri"/>
                <w:szCs w:val="22"/>
                <w:lang w:eastAsia="lt-LT"/>
              </w:rPr>
            </w:pPr>
            <w:r w:rsidRPr="00803D0A">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1AB39" w14:textId="77777777" w:rsidR="004B1509" w:rsidRPr="00803D0A" w:rsidRDefault="004B1509" w:rsidP="00553004">
            <w:pPr>
              <w:jc w:val="right"/>
              <w:rPr>
                <w:rFonts w:eastAsia="Calibri"/>
                <w:szCs w:val="22"/>
              </w:rPr>
            </w:pPr>
            <w:r w:rsidRPr="00803D0A">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2616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E9E8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393A8"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2450F3" w14:textId="77777777" w:rsidR="004B1509" w:rsidRPr="00803D0A" w:rsidRDefault="004B1509" w:rsidP="00553004">
            <w:pPr>
              <w:jc w:val="center"/>
              <w:rPr>
                <w:rFonts w:eastAsia="Calibri"/>
              </w:rPr>
            </w:pPr>
            <w:r w:rsidRPr="00803D0A">
              <w:rPr>
                <w:rFonts w:eastAsia="Calibri"/>
              </w:rPr>
              <w:t>4400-1038-8806</w:t>
            </w:r>
          </w:p>
        </w:tc>
      </w:tr>
      <w:tr w:rsidR="005A185E" w:rsidRPr="00803D0A" w14:paraId="3EA20C7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C1CA2B"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75AAB0" w14:textId="77777777" w:rsidR="004B1509" w:rsidRPr="00803D0A" w:rsidRDefault="004B1509" w:rsidP="00553004">
            <w:pPr>
              <w:rPr>
                <w:rFonts w:eastAsia="Calibri"/>
                <w:szCs w:val="22"/>
              </w:rPr>
            </w:pPr>
            <w:r w:rsidRPr="00803D0A">
              <w:rPr>
                <w:rFonts w:eastAsia="Calibri"/>
                <w:szCs w:val="22"/>
              </w:rPr>
              <w:t>64AM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21FE54" w14:textId="77777777" w:rsidR="004B1509" w:rsidRPr="00803D0A" w:rsidRDefault="004B1509" w:rsidP="00553004">
            <w:pPr>
              <w:rPr>
                <w:rFonts w:eastAsia="Calibri"/>
                <w:szCs w:val="22"/>
              </w:rPr>
            </w:pPr>
            <w:r w:rsidRPr="00803D0A">
              <w:rPr>
                <w:rFonts w:eastAsia="Calibri"/>
                <w:szCs w:val="22"/>
              </w:rPr>
              <w:t>Slėnio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268E91" w14:textId="77777777" w:rsidR="004B1509" w:rsidRPr="00803D0A" w:rsidRDefault="004B1509" w:rsidP="00553004">
            <w:pPr>
              <w:jc w:val="right"/>
              <w:rPr>
                <w:rFonts w:eastAsia="Calibri"/>
                <w:szCs w:val="22"/>
                <w:lang w:eastAsia="lt-LT"/>
              </w:rPr>
            </w:pPr>
            <w:r w:rsidRPr="00803D0A">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83768" w14:textId="77777777" w:rsidR="004B1509" w:rsidRPr="00803D0A" w:rsidRDefault="004B1509" w:rsidP="00553004">
            <w:pPr>
              <w:jc w:val="right"/>
              <w:rPr>
                <w:rFonts w:eastAsia="Calibri"/>
                <w:szCs w:val="22"/>
              </w:rPr>
            </w:pPr>
            <w:r w:rsidRPr="00803D0A">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2457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F679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D57CF2"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272421" w14:textId="77777777" w:rsidR="004B1509" w:rsidRPr="00803D0A" w:rsidRDefault="004B1509" w:rsidP="00553004">
            <w:pPr>
              <w:jc w:val="center"/>
              <w:rPr>
                <w:rFonts w:eastAsia="Calibri"/>
              </w:rPr>
            </w:pPr>
            <w:r w:rsidRPr="00803D0A">
              <w:rPr>
                <w:rFonts w:eastAsia="Calibri"/>
              </w:rPr>
              <w:t>4400-0081-8504</w:t>
            </w:r>
          </w:p>
        </w:tc>
      </w:tr>
      <w:tr w:rsidR="005A185E" w:rsidRPr="00803D0A" w14:paraId="0DC558E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9C5CCAF"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4A3508" w14:textId="77777777" w:rsidR="004B1509" w:rsidRPr="00803D0A" w:rsidRDefault="004B1509" w:rsidP="00553004">
            <w:pPr>
              <w:rPr>
                <w:rFonts w:eastAsia="Calibri"/>
                <w:szCs w:val="22"/>
              </w:rPr>
            </w:pPr>
            <w:r w:rsidRPr="00803D0A">
              <w:rPr>
                <w:rFonts w:eastAsia="Calibri"/>
                <w:szCs w:val="22"/>
              </w:rPr>
              <w:t>65AM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E15D7C" w14:textId="77777777" w:rsidR="004B1509" w:rsidRPr="00803D0A" w:rsidRDefault="004B1509" w:rsidP="00553004">
            <w:pPr>
              <w:rPr>
                <w:rFonts w:eastAsia="Calibri"/>
                <w:szCs w:val="22"/>
              </w:rPr>
            </w:pPr>
            <w:r w:rsidRPr="00803D0A">
              <w:rPr>
                <w:rFonts w:eastAsia="Calibri"/>
                <w:szCs w:val="22"/>
              </w:rPr>
              <w:t>Smėlio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CC0EE7" w14:textId="77777777" w:rsidR="004B1509" w:rsidRPr="00803D0A" w:rsidRDefault="004B1509" w:rsidP="00553004">
            <w:pPr>
              <w:jc w:val="right"/>
              <w:rPr>
                <w:rFonts w:eastAsia="Calibri"/>
                <w:szCs w:val="22"/>
                <w:lang w:eastAsia="lt-LT"/>
              </w:rPr>
            </w:pPr>
            <w:r w:rsidRPr="00803D0A">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477E1" w14:textId="77777777" w:rsidR="004B1509" w:rsidRPr="00803D0A" w:rsidRDefault="004B1509" w:rsidP="00553004">
            <w:pPr>
              <w:jc w:val="right"/>
              <w:rPr>
                <w:rFonts w:eastAsia="Calibri"/>
                <w:szCs w:val="22"/>
              </w:rPr>
            </w:pPr>
            <w:r w:rsidRPr="00803D0A">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57C2E9"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D4C2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BE152E"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3F7056" w14:textId="77777777" w:rsidR="004B1509" w:rsidRPr="00803D0A" w:rsidRDefault="004B1509" w:rsidP="00553004">
            <w:pPr>
              <w:jc w:val="center"/>
              <w:rPr>
                <w:rFonts w:eastAsia="Calibri"/>
              </w:rPr>
            </w:pPr>
            <w:r w:rsidRPr="00803D0A">
              <w:rPr>
                <w:rFonts w:eastAsia="Calibri"/>
              </w:rPr>
              <w:t>3497-2023-9014</w:t>
            </w:r>
          </w:p>
        </w:tc>
      </w:tr>
      <w:tr w:rsidR="005A185E" w:rsidRPr="00803D0A" w14:paraId="77E1E23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6F15316"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0D6EC6" w14:textId="77777777" w:rsidR="004B1509" w:rsidRPr="00803D0A" w:rsidRDefault="004B1509" w:rsidP="00553004">
            <w:pPr>
              <w:rPr>
                <w:rFonts w:eastAsia="Calibri"/>
                <w:szCs w:val="22"/>
              </w:rPr>
            </w:pPr>
            <w:r w:rsidRPr="00803D0A">
              <w:rPr>
                <w:rFonts w:eastAsia="Calibri"/>
                <w:szCs w:val="22"/>
              </w:rPr>
              <w:t>66AM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5F7E77" w14:textId="77777777" w:rsidR="004B1509" w:rsidRPr="00803D0A" w:rsidRDefault="004B1509" w:rsidP="00553004">
            <w:pPr>
              <w:rPr>
                <w:rFonts w:eastAsia="Calibri"/>
                <w:szCs w:val="22"/>
              </w:rPr>
            </w:pPr>
            <w:r w:rsidRPr="00803D0A">
              <w:rPr>
                <w:rFonts w:eastAsia="Calibri"/>
                <w:szCs w:val="22"/>
              </w:rPr>
              <w:t>Sodų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838194" w14:textId="77777777" w:rsidR="004B1509" w:rsidRPr="00803D0A" w:rsidRDefault="004B1509" w:rsidP="00553004">
            <w:pPr>
              <w:jc w:val="right"/>
              <w:rPr>
                <w:rFonts w:eastAsia="Calibri"/>
                <w:szCs w:val="22"/>
                <w:lang w:eastAsia="lt-LT"/>
              </w:rPr>
            </w:pPr>
            <w:r w:rsidRPr="00803D0A">
              <w:rPr>
                <w:rFonts w:eastAsia="Calibri"/>
                <w:szCs w:val="22"/>
              </w:rPr>
              <w:t xml:space="preserve">442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F0F9C" w14:textId="77777777" w:rsidR="004B1509" w:rsidRPr="00803D0A" w:rsidRDefault="004B1509" w:rsidP="00553004">
            <w:pPr>
              <w:jc w:val="right"/>
              <w:rPr>
                <w:rFonts w:eastAsia="Calibri"/>
                <w:szCs w:val="22"/>
              </w:rPr>
            </w:pPr>
            <w:r w:rsidRPr="00803D0A">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6D5D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5C6C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E8D9"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8FCE16" w14:textId="77777777" w:rsidR="004B1509" w:rsidRPr="00803D0A" w:rsidRDefault="004B1509" w:rsidP="00553004">
            <w:pPr>
              <w:jc w:val="center"/>
              <w:rPr>
                <w:rFonts w:eastAsia="Calibri"/>
              </w:rPr>
            </w:pPr>
            <w:r w:rsidRPr="00803D0A">
              <w:rPr>
                <w:rFonts w:eastAsia="Calibri"/>
              </w:rPr>
              <w:t>4400-1305-3282</w:t>
            </w:r>
          </w:p>
        </w:tc>
      </w:tr>
      <w:tr w:rsidR="005A185E" w:rsidRPr="00803D0A" w14:paraId="753DDC1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FAFD848"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091182" w14:textId="77777777" w:rsidR="004B1509" w:rsidRPr="00803D0A" w:rsidRDefault="004B1509" w:rsidP="00553004">
            <w:pPr>
              <w:rPr>
                <w:rFonts w:eastAsia="Calibri"/>
                <w:szCs w:val="22"/>
              </w:rPr>
            </w:pPr>
            <w:r w:rsidRPr="00803D0A">
              <w:rPr>
                <w:rFonts w:eastAsia="Calibri"/>
                <w:szCs w:val="22"/>
              </w:rPr>
              <w:t>67AM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F1696A" w14:textId="77777777" w:rsidR="004B1509" w:rsidRPr="00803D0A" w:rsidRDefault="004B1509" w:rsidP="00553004">
            <w:pPr>
              <w:rPr>
                <w:rFonts w:eastAsia="Calibri"/>
                <w:szCs w:val="22"/>
              </w:rPr>
            </w:pPr>
            <w:r w:rsidRPr="00803D0A">
              <w:rPr>
                <w:rFonts w:eastAsia="Calibri"/>
                <w:szCs w:val="22"/>
              </w:rPr>
              <w:t>Spartako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65E265" w14:textId="77777777" w:rsidR="004B1509" w:rsidRPr="00803D0A" w:rsidRDefault="004B1509" w:rsidP="00553004">
            <w:pPr>
              <w:jc w:val="right"/>
              <w:rPr>
                <w:rFonts w:eastAsia="Calibri"/>
                <w:szCs w:val="22"/>
                <w:lang w:eastAsia="lt-LT"/>
              </w:rPr>
            </w:pPr>
            <w:r w:rsidRPr="00803D0A">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B2331" w14:textId="77777777" w:rsidR="004B1509" w:rsidRPr="00803D0A" w:rsidRDefault="004B1509" w:rsidP="00553004">
            <w:pPr>
              <w:jc w:val="right"/>
              <w:rPr>
                <w:rFonts w:eastAsia="Calibri"/>
                <w:szCs w:val="22"/>
              </w:rPr>
            </w:pPr>
            <w:r w:rsidRPr="00803D0A">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1FB39"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BF8D2E"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7DE86"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9F9D08" w14:textId="77777777" w:rsidR="004B1509" w:rsidRPr="00803D0A" w:rsidRDefault="004B1509" w:rsidP="00553004">
            <w:pPr>
              <w:jc w:val="center"/>
              <w:rPr>
                <w:rFonts w:eastAsia="Calibri"/>
              </w:rPr>
            </w:pPr>
            <w:r w:rsidRPr="00803D0A">
              <w:rPr>
                <w:rFonts w:eastAsia="Calibri"/>
              </w:rPr>
              <w:t>4400-2199-6656</w:t>
            </w:r>
          </w:p>
          <w:p w14:paraId="1C409918" w14:textId="29D5DFB0" w:rsidR="007E62B6" w:rsidRPr="00803D0A" w:rsidRDefault="007E62B6" w:rsidP="00553004">
            <w:pPr>
              <w:jc w:val="center"/>
              <w:rPr>
                <w:rFonts w:eastAsia="Calibri"/>
              </w:rPr>
            </w:pPr>
            <w:r w:rsidRPr="00803D0A">
              <w:rPr>
                <w:rFonts w:eastAsia="Calibri"/>
              </w:rPr>
              <w:t>4400-6122-0528</w:t>
            </w:r>
          </w:p>
        </w:tc>
      </w:tr>
      <w:tr w:rsidR="005A185E" w:rsidRPr="00803D0A" w14:paraId="48B0F50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3195A1"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4626B7" w14:textId="77777777" w:rsidR="004B1509" w:rsidRPr="00803D0A" w:rsidRDefault="004B1509" w:rsidP="00553004">
            <w:pPr>
              <w:rPr>
                <w:rFonts w:eastAsia="Calibri"/>
                <w:szCs w:val="22"/>
              </w:rPr>
            </w:pPr>
            <w:r w:rsidRPr="00803D0A">
              <w:rPr>
                <w:rFonts w:eastAsia="Calibri"/>
                <w:szCs w:val="22"/>
              </w:rPr>
              <w:t>68AM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482389" w14:textId="77777777" w:rsidR="004B1509" w:rsidRPr="00803D0A" w:rsidRDefault="004B1509" w:rsidP="00553004">
            <w:pPr>
              <w:rPr>
                <w:rFonts w:eastAsia="Calibri"/>
                <w:szCs w:val="22"/>
              </w:rPr>
            </w:pPr>
            <w:r w:rsidRPr="00803D0A">
              <w:rPr>
                <w:rFonts w:eastAsia="Calibri"/>
                <w:szCs w:val="22"/>
              </w:rPr>
              <w:t xml:space="preserve">Sportininkų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87E535" w14:textId="77777777" w:rsidR="004B1509" w:rsidRPr="00803D0A" w:rsidRDefault="004B1509" w:rsidP="00553004">
            <w:pPr>
              <w:jc w:val="right"/>
              <w:rPr>
                <w:rFonts w:eastAsia="Calibri"/>
                <w:szCs w:val="22"/>
                <w:lang w:eastAsia="lt-LT"/>
              </w:rPr>
            </w:pPr>
            <w:r w:rsidRPr="00803D0A">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71030F" w14:textId="77777777" w:rsidR="004B1509" w:rsidRPr="00803D0A" w:rsidRDefault="004B1509" w:rsidP="00553004">
            <w:pPr>
              <w:jc w:val="right"/>
              <w:rPr>
                <w:rFonts w:eastAsia="Calibri"/>
                <w:szCs w:val="22"/>
              </w:rPr>
            </w:pPr>
            <w:r w:rsidRPr="00803D0A">
              <w:rPr>
                <w:rFonts w:eastAsia="Calibri"/>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F4A5E" w14:textId="77777777" w:rsidR="004B1509" w:rsidRPr="00803D0A" w:rsidRDefault="004B1509" w:rsidP="00553004">
            <w:pPr>
              <w:jc w:val="right"/>
              <w:rPr>
                <w:rFonts w:eastAsia="Calibri"/>
                <w:szCs w:val="22"/>
              </w:rPr>
            </w:pPr>
            <w:r w:rsidRPr="00803D0A">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4AB8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60AED"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6E039B" w14:textId="77777777" w:rsidR="004B1509" w:rsidRPr="00803D0A" w:rsidRDefault="004B1509" w:rsidP="00553004">
            <w:pPr>
              <w:jc w:val="center"/>
              <w:rPr>
                <w:rFonts w:eastAsia="Calibri"/>
              </w:rPr>
            </w:pPr>
            <w:r w:rsidRPr="00803D0A">
              <w:rPr>
                <w:rFonts w:eastAsia="Calibri"/>
              </w:rPr>
              <w:t>3497-2029-4017</w:t>
            </w:r>
          </w:p>
          <w:p w14:paraId="6A8D4585" w14:textId="77777777" w:rsidR="004B1509" w:rsidRPr="00803D0A" w:rsidRDefault="004B1509" w:rsidP="00553004">
            <w:pPr>
              <w:jc w:val="center"/>
              <w:rPr>
                <w:rFonts w:eastAsia="Calibri"/>
              </w:rPr>
            </w:pPr>
            <w:r w:rsidRPr="00803D0A">
              <w:rPr>
                <w:rFonts w:eastAsia="Calibri"/>
              </w:rPr>
              <w:t>4400-5681-5396</w:t>
            </w:r>
          </w:p>
        </w:tc>
      </w:tr>
      <w:tr w:rsidR="005A185E" w:rsidRPr="00803D0A" w14:paraId="0EB1A6D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B4F518"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2B749C" w14:textId="77777777" w:rsidR="004B1509" w:rsidRPr="00803D0A" w:rsidRDefault="004B1509" w:rsidP="00553004">
            <w:pPr>
              <w:rPr>
                <w:rFonts w:eastAsia="Calibri"/>
                <w:szCs w:val="22"/>
              </w:rPr>
            </w:pPr>
            <w:r w:rsidRPr="00803D0A">
              <w:rPr>
                <w:rFonts w:eastAsia="Calibri"/>
                <w:szCs w:val="22"/>
              </w:rPr>
              <w:t>69AM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2544D0" w14:textId="77777777" w:rsidR="004B1509" w:rsidRPr="00803D0A" w:rsidRDefault="004B1509" w:rsidP="00553004">
            <w:pPr>
              <w:rPr>
                <w:rFonts w:eastAsia="Calibri"/>
                <w:szCs w:val="22"/>
              </w:rPr>
            </w:pPr>
            <w:r w:rsidRPr="00803D0A">
              <w:rPr>
                <w:rFonts w:eastAsia="Calibri"/>
                <w:szCs w:val="22"/>
              </w:rPr>
              <w:t>Stadiono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CDA59F" w14:textId="77777777" w:rsidR="004B1509" w:rsidRPr="00803D0A" w:rsidRDefault="004B1509" w:rsidP="00553004">
            <w:pPr>
              <w:jc w:val="right"/>
              <w:rPr>
                <w:rFonts w:eastAsia="Calibri"/>
                <w:szCs w:val="22"/>
                <w:lang w:eastAsia="lt-LT"/>
              </w:rPr>
            </w:pPr>
            <w:r w:rsidRPr="00803D0A">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7983A" w14:textId="77777777" w:rsidR="004B1509" w:rsidRPr="00803D0A" w:rsidRDefault="004B1509" w:rsidP="00553004">
            <w:pPr>
              <w:jc w:val="right"/>
              <w:rPr>
                <w:rFonts w:eastAsia="Calibri"/>
                <w:szCs w:val="22"/>
              </w:rPr>
            </w:pPr>
            <w:r w:rsidRPr="00803D0A">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7F69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C9D2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5E33F"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CBB37D" w14:textId="77777777" w:rsidR="004B1509" w:rsidRPr="00803D0A" w:rsidRDefault="004B1509" w:rsidP="00553004">
            <w:pPr>
              <w:jc w:val="center"/>
              <w:rPr>
                <w:rFonts w:eastAsia="Calibri"/>
              </w:rPr>
            </w:pPr>
            <w:r w:rsidRPr="00803D0A">
              <w:rPr>
                <w:rFonts w:eastAsia="Calibri"/>
              </w:rPr>
              <w:t>3497-2024-3016</w:t>
            </w:r>
          </w:p>
        </w:tc>
      </w:tr>
      <w:tr w:rsidR="005A185E" w:rsidRPr="00803D0A" w14:paraId="181526F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5962B0"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2BCDB6" w14:textId="77777777" w:rsidR="004B1509" w:rsidRPr="00803D0A" w:rsidRDefault="004B1509" w:rsidP="00553004">
            <w:pPr>
              <w:rPr>
                <w:rFonts w:eastAsia="Calibri"/>
                <w:szCs w:val="22"/>
              </w:rPr>
            </w:pPr>
            <w:r w:rsidRPr="00803D0A">
              <w:rPr>
                <w:rFonts w:eastAsia="Calibri"/>
                <w:szCs w:val="22"/>
              </w:rPr>
              <w:t>70AM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7F7570" w14:textId="77777777" w:rsidR="004B1509" w:rsidRPr="00803D0A" w:rsidRDefault="004B1509" w:rsidP="00553004">
            <w:pPr>
              <w:rPr>
                <w:rFonts w:eastAsia="Calibri"/>
                <w:szCs w:val="22"/>
              </w:rPr>
            </w:pPr>
            <w:r w:rsidRPr="00803D0A">
              <w:rPr>
                <w:rFonts w:eastAsia="Calibri"/>
                <w:szCs w:val="22"/>
              </w:rPr>
              <w:t>Statybininkų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C93DF9" w14:textId="70D1DD16" w:rsidR="004B1509" w:rsidRPr="00803D0A" w:rsidRDefault="004B1509" w:rsidP="00553004">
            <w:pPr>
              <w:jc w:val="right"/>
              <w:rPr>
                <w:rFonts w:eastAsia="Calibri"/>
                <w:szCs w:val="22"/>
                <w:lang w:eastAsia="lt-LT"/>
              </w:rPr>
            </w:pPr>
            <w:r w:rsidRPr="00803D0A">
              <w:rPr>
                <w:rFonts w:eastAsia="Calibri"/>
                <w:szCs w:val="22"/>
              </w:rPr>
              <w:t>439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B7610" w14:textId="3E1B841C" w:rsidR="004B1509" w:rsidRPr="00803D0A" w:rsidRDefault="004B1509" w:rsidP="00553004">
            <w:pPr>
              <w:jc w:val="right"/>
              <w:rPr>
                <w:rFonts w:eastAsia="Calibri"/>
                <w:szCs w:val="22"/>
              </w:rPr>
            </w:pPr>
            <w:r w:rsidRPr="00803D0A">
              <w:rPr>
                <w:rFonts w:eastAsia="Calibri"/>
                <w:szCs w:val="22"/>
              </w:rPr>
              <w:t>439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CD204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5BFCD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FE9A2C" w14:textId="77777777" w:rsidR="004B1509" w:rsidRPr="00803D0A" w:rsidRDefault="004B1509" w:rsidP="00553004">
            <w:pPr>
              <w:jc w:val="center"/>
              <w:rPr>
                <w:rFonts w:eastAsia="Calibri"/>
              </w:rPr>
            </w:pPr>
            <w:r w:rsidRPr="00803D0A">
              <w:rPr>
                <w:rFonts w:eastAsia="Calibri"/>
              </w:rPr>
              <w:t>C</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6D3EF6" w14:textId="77777777" w:rsidR="004B1509" w:rsidRPr="00803D0A" w:rsidRDefault="004B1509" w:rsidP="00553004">
            <w:pPr>
              <w:jc w:val="center"/>
              <w:rPr>
                <w:rFonts w:eastAsia="Calibri"/>
              </w:rPr>
            </w:pPr>
            <w:r w:rsidRPr="00803D0A">
              <w:rPr>
                <w:rFonts w:eastAsia="Calibri"/>
              </w:rPr>
              <w:t>3497-8018-2014</w:t>
            </w:r>
          </w:p>
        </w:tc>
      </w:tr>
      <w:tr w:rsidR="005A185E" w:rsidRPr="00803D0A" w14:paraId="1C79293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843255"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8BE2F6" w14:textId="77777777" w:rsidR="004B1509" w:rsidRPr="00803D0A" w:rsidRDefault="004B1509" w:rsidP="00553004">
            <w:pPr>
              <w:rPr>
                <w:rFonts w:eastAsia="Calibri"/>
                <w:szCs w:val="22"/>
              </w:rPr>
            </w:pPr>
            <w:r w:rsidRPr="00803D0A">
              <w:rPr>
                <w:rFonts w:eastAsia="Calibri"/>
                <w:szCs w:val="22"/>
              </w:rPr>
              <w:t>71AM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8EC96B" w14:textId="77777777" w:rsidR="004B1509" w:rsidRPr="00803D0A" w:rsidRDefault="004B1509" w:rsidP="00553004">
            <w:pPr>
              <w:rPr>
                <w:rFonts w:eastAsia="Calibri"/>
                <w:szCs w:val="22"/>
              </w:rPr>
            </w:pPr>
            <w:r w:rsidRPr="00803D0A">
              <w:rPr>
                <w:rFonts w:eastAsia="Calibri"/>
                <w:szCs w:val="22"/>
              </w:rPr>
              <w:t>Storių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D1BD60" w14:textId="77777777" w:rsidR="004B1509" w:rsidRPr="00803D0A" w:rsidRDefault="004B1509" w:rsidP="00553004">
            <w:pPr>
              <w:jc w:val="right"/>
              <w:rPr>
                <w:rFonts w:eastAsia="Calibri"/>
                <w:szCs w:val="22"/>
                <w:lang w:eastAsia="lt-LT"/>
              </w:rPr>
            </w:pPr>
            <w:r w:rsidRPr="00803D0A">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5AEBDC" w14:textId="77777777" w:rsidR="004B1509" w:rsidRPr="00803D0A" w:rsidRDefault="004B1509" w:rsidP="00553004">
            <w:pPr>
              <w:jc w:val="right"/>
              <w:rPr>
                <w:rFonts w:eastAsia="Calibri"/>
                <w:szCs w:val="22"/>
              </w:rPr>
            </w:pPr>
            <w:r w:rsidRPr="00803D0A">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7300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9BBCE"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6AA12"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776562" w14:textId="77777777" w:rsidR="004B1509" w:rsidRPr="00803D0A" w:rsidRDefault="004B1509" w:rsidP="00553004">
            <w:pPr>
              <w:jc w:val="center"/>
              <w:rPr>
                <w:rFonts w:eastAsia="Calibri"/>
              </w:rPr>
            </w:pPr>
            <w:r w:rsidRPr="00803D0A">
              <w:rPr>
                <w:rFonts w:eastAsia="Calibri"/>
              </w:rPr>
              <w:t>4400-5092-2988</w:t>
            </w:r>
          </w:p>
        </w:tc>
      </w:tr>
      <w:tr w:rsidR="005A185E" w:rsidRPr="00803D0A" w14:paraId="24EFFBD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F2EB077"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34B9BE" w14:textId="77777777" w:rsidR="004B1509" w:rsidRPr="00803D0A" w:rsidRDefault="004B1509" w:rsidP="00553004">
            <w:pPr>
              <w:rPr>
                <w:rFonts w:eastAsia="Calibri"/>
                <w:szCs w:val="22"/>
              </w:rPr>
            </w:pPr>
            <w:r w:rsidRPr="00803D0A">
              <w:rPr>
                <w:rFonts w:eastAsia="Calibri"/>
                <w:szCs w:val="22"/>
              </w:rPr>
              <w:t>72AM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C69940" w14:textId="77777777" w:rsidR="004B1509" w:rsidRPr="00803D0A" w:rsidRDefault="004B1509" w:rsidP="00553004">
            <w:pPr>
              <w:rPr>
                <w:rFonts w:eastAsia="Calibri"/>
                <w:szCs w:val="22"/>
              </w:rPr>
            </w:pPr>
            <w:r w:rsidRPr="00803D0A">
              <w:rPr>
                <w:rFonts w:eastAsia="Calibri"/>
                <w:szCs w:val="22"/>
              </w:rPr>
              <w:t>Stoties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F1DD07" w14:textId="77777777" w:rsidR="004B1509" w:rsidRPr="00803D0A" w:rsidRDefault="004B1509" w:rsidP="00553004">
            <w:pPr>
              <w:jc w:val="right"/>
              <w:rPr>
                <w:rFonts w:eastAsia="Calibri"/>
                <w:szCs w:val="22"/>
                <w:lang w:eastAsia="lt-LT"/>
              </w:rPr>
            </w:pPr>
            <w:r w:rsidRPr="00803D0A">
              <w:rPr>
                <w:rFonts w:eastAsia="Calibri"/>
                <w:szCs w:val="22"/>
              </w:rPr>
              <w:t xml:space="preserve"> 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938E7" w14:textId="77777777" w:rsidR="004B1509" w:rsidRPr="00803D0A" w:rsidRDefault="004B1509" w:rsidP="00553004">
            <w:pPr>
              <w:jc w:val="right"/>
              <w:rPr>
                <w:rFonts w:eastAsia="Calibri"/>
                <w:szCs w:val="22"/>
              </w:rPr>
            </w:pPr>
            <w:r w:rsidRPr="00803D0A">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8A3D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2A2F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18245"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9F4392" w14:textId="77777777" w:rsidR="004B1509" w:rsidRPr="00803D0A" w:rsidRDefault="004B1509" w:rsidP="00553004">
            <w:pPr>
              <w:jc w:val="center"/>
              <w:rPr>
                <w:rFonts w:eastAsia="Calibri"/>
              </w:rPr>
            </w:pPr>
            <w:r w:rsidRPr="00803D0A">
              <w:rPr>
                <w:rFonts w:eastAsia="Calibri"/>
              </w:rPr>
              <w:t>3498-3017-6012</w:t>
            </w:r>
          </w:p>
        </w:tc>
      </w:tr>
      <w:tr w:rsidR="005A185E" w:rsidRPr="00803D0A" w14:paraId="56FF4B8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9D9C6F"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8717AE" w14:textId="77777777" w:rsidR="004B1509" w:rsidRPr="00803D0A" w:rsidRDefault="004B1509" w:rsidP="00553004">
            <w:pPr>
              <w:rPr>
                <w:rFonts w:eastAsia="Calibri"/>
                <w:szCs w:val="22"/>
              </w:rPr>
            </w:pPr>
            <w:r w:rsidRPr="00803D0A">
              <w:rPr>
                <w:rFonts w:eastAsia="Calibri"/>
                <w:szCs w:val="22"/>
              </w:rPr>
              <w:t>73AM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A44162" w14:textId="77777777" w:rsidR="004B1509" w:rsidRPr="00803D0A" w:rsidRDefault="004B1509" w:rsidP="00553004">
            <w:pPr>
              <w:rPr>
                <w:rFonts w:eastAsia="Calibri"/>
                <w:szCs w:val="22"/>
              </w:rPr>
            </w:pPr>
            <w:r w:rsidRPr="00803D0A">
              <w:rPr>
                <w:rFonts w:eastAsia="Calibri"/>
                <w:szCs w:val="22"/>
              </w:rPr>
              <w:t>Strazdų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6D17E9" w14:textId="77777777" w:rsidR="004B1509" w:rsidRPr="00803D0A" w:rsidRDefault="004B1509" w:rsidP="00553004">
            <w:pPr>
              <w:jc w:val="right"/>
              <w:rPr>
                <w:rFonts w:eastAsia="Calibri"/>
                <w:szCs w:val="22"/>
                <w:lang w:eastAsia="lt-LT"/>
              </w:rPr>
            </w:pPr>
            <w:r w:rsidRPr="00803D0A">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AE7CF" w14:textId="77777777" w:rsidR="004B1509" w:rsidRPr="00803D0A" w:rsidRDefault="004B1509" w:rsidP="00553004">
            <w:pPr>
              <w:jc w:val="right"/>
              <w:rPr>
                <w:rFonts w:eastAsia="Calibri"/>
                <w:szCs w:val="22"/>
              </w:rPr>
            </w:pPr>
            <w:r w:rsidRPr="00803D0A">
              <w:rPr>
                <w:rFonts w:eastAsia="Calibri"/>
                <w:szCs w:val="22"/>
              </w:rPr>
              <w:t>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BE9D0" w14:textId="77777777" w:rsidR="004B1509" w:rsidRPr="00803D0A" w:rsidRDefault="004B1509" w:rsidP="00553004">
            <w:pPr>
              <w:jc w:val="right"/>
              <w:rPr>
                <w:rFonts w:eastAsia="Calibri"/>
                <w:szCs w:val="22"/>
              </w:rPr>
            </w:pPr>
            <w:r w:rsidRPr="00803D0A">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vAlign w:val="center"/>
          </w:tcPr>
          <w:p w14:paraId="3CA57C8C" w14:textId="77777777" w:rsidR="004B1509" w:rsidRPr="00803D0A" w:rsidRDefault="004B1509"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3A7D23D"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393DA9" w14:textId="77777777" w:rsidR="004B1509" w:rsidRPr="00803D0A" w:rsidRDefault="004B1509" w:rsidP="00553004">
            <w:pPr>
              <w:jc w:val="center"/>
              <w:rPr>
                <w:rFonts w:eastAsia="Calibri"/>
              </w:rPr>
            </w:pPr>
            <w:r w:rsidRPr="00803D0A">
              <w:rPr>
                <w:rFonts w:eastAsia="Calibri"/>
              </w:rPr>
              <w:t>4400-5325-8501</w:t>
            </w:r>
          </w:p>
        </w:tc>
      </w:tr>
      <w:tr w:rsidR="005A185E" w:rsidRPr="00803D0A" w14:paraId="0A704F7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00FFF7"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68679F" w14:textId="77777777" w:rsidR="004B1509" w:rsidRPr="00803D0A" w:rsidRDefault="004B1509" w:rsidP="00553004">
            <w:pPr>
              <w:rPr>
                <w:rFonts w:eastAsia="Calibri"/>
                <w:szCs w:val="22"/>
              </w:rPr>
            </w:pPr>
            <w:r w:rsidRPr="00803D0A">
              <w:rPr>
                <w:rFonts w:eastAsia="Calibri"/>
                <w:szCs w:val="22"/>
              </w:rPr>
              <w:t>74AM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5BFDC8" w14:textId="77777777" w:rsidR="004B1509" w:rsidRPr="00803D0A" w:rsidRDefault="004B1509" w:rsidP="00553004">
            <w:pPr>
              <w:rPr>
                <w:rFonts w:eastAsia="Calibri"/>
                <w:szCs w:val="22"/>
              </w:rPr>
            </w:pPr>
            <w:r w:rsidRPr="00803D0A">
              <w:rPr>
                <w:rFonts w:eastAsia="Calibri"/>
                <w:szCs w:val="22"/>
              </w:rPr>
              <w:t>Šaltinio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238BEB" w14:textId="4733461C" w:rsidR="004B1509" w:rsidRPr="00803D0A" w:rsidRDefault="00612AB5" w:rsidP="00553004">
            <w:pPr>
              <w:jc w:val="right"/>
              <w:rPr>
                <w:rFonts w:eastAsia="Calibri"/>
                <w:szCs w:val="22"/>
                <w:lang w:eastAsia="lt-LT"/>
              </w:rPr>
            </w:pPr>
            <w:r w:rsidRPr="00803D0A">
              <w:rPr>
                <w:rFonts w:eastAsia="Calibri"/>
                <w:szCs w:val="22"/>
              </w:rPr>
              <w:t xml:space="preserve"> 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B7AEE" w14:textId="151575D1" w:rsidR="004B1509" w:rsidRPr="00803D0A" w:rsidRDefault="00612AB5" w:rsidP="00553004">
            <w:pPr>
              <w:jc w:val="right"/>
              <w:rPr>
                <w:rFonts w:eastAsia="Calibri"/>
                <w:szCs w:val="22"/>
              </w:rPr>
            </w:pPr>
            <w:r w:rsidRPr="00803D0A">
              <w:rPr>
                <w:rFonts w:eastAsia="Calibri"/>
                <w:szCs w:val="22"/>
                <w:vertAlign w:val="superscript"/>
              </w:rPr>
              <w:t xml:space="preserve"> </w:t>
            </w:r>
            <w:r w:rsidRPr="00803D0A">
              <w:rPr>
                <w:rFonts w:eastAsia="Calibri"/>
                <w:szCs w:val="22"/>
              </w:rPr>
              <w:t>323</w:t>
            </w:r>
            <w:r w:rsidRPr="00803D0A">
              <w:rPr>
                <w:rStyle w:val="Puslapioinaosnuoroda"/>
                <w:rFonts w:eastAsia="Calibri"/>
                <w:szCs w:val="22"/>
              </w:rPr>
              <w:footnoteReference w:id="7"/>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7DE0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D2C5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20CCD4" w14:textId="77777777" w:rsidR="00A04896" w:rsidRDefault="00A04896" w:rsidP="00553004">
            <w:pPr>
              <w:jc w:val="center"/>
              <w:rPr>
                <w:rFonts w:eastAsia="Calibri"/>
              </w:rPr>
            </w:pPr>
            <w:r>
              <w:rPr>
                <w:rFonts w:eastAsia="Calibri"/>
              </w:rPr>
              <w:t>D</w:t>
            </w:r>
          </w:p>
          <w:p w14:paraId="385A4325" w14:textId="1D6350D5"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412904" w14:textId="77777777" w:rsidR="004B1509" w:rsidRPr="00803D0A" w:rsidRDefault="004B1509" w:rsidP="00553004">
            <w:pPr>
              <w:jc w:val="center"/>
              <w:rPr>
                <w:rFonts w:eastAsia="Calibri"/>
              </w:rPr>
            </w:pPr>
            <w:r w:rsidRPr="00803D0A">
              <w:rPr>
                <w:rFonts w:eastAsia="Calibri"/>
              </w:rPr>
              <w:t>3497-2028-8010</w:t>
            </w:r>
          </w:p>
          <w:p w14:paraId="79CEB7DB" w14:textId="36FC7F9B" w:rsidR="001234D1" w:rsidRPr="00803D0A" w:rsidRDefault="001234D1" w:rsidP="00553004">
            <w:pPr>
              <w:jc w:val="center"/>
              <w:rPr>
                <w:rFonts w:eastAsia="Calibri"/>
              </w:rPr>
            </w:pPr>
            <w:r w:rsidRPr="00803D0A">
              <w:rPr>
                <w:rFonts w:eastAsia="Calibri"/>
              </w:rPr>
              <w:t>4400-6120-5654</w:t>
            </w:r>
          </w:p>
        </w:tc>
      </w:tr>
      <w:tr w:rsidR="005A185E" w:rsidRPr="00803D0A" w14:paraId="129F4AC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1A521EF"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138CEB" w14:textId="77777777" w:rsidR="004B1509" w:rsidRPr="00803D0A" w:rsidRDefault="004B1509" w:rsidP="00553004">
            <w:pPr>
              <w:rPr>
                <w:rFonts w:eastAsia="Calibri"/>
                <w:szCs w:val="22"/>
              </w:rPr>
            </w:pPr>
            <w:r w:rsidRPr="00803D0A">
              <w:rPr>
                <w:rFonts w:eastAsia="Calibri"/>
                <w:szCs w:val="22"/>
              </w:rPr>
              <w:t>75AM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11C49A" w14:textId="77777777" w:rsidR="004B1509" w:rsidRPr="00803D0A" w:rsidRDefault="004B1509" w:rsidP="00553004">
            <w:pPr>
              <w:rPr>
                <w:rFonts w:eastAsia="Calibri"/>
                <w:szCs w:val="22"/>
              </w:rPr>
            </w:pPr>
            <w:r w:rsidRPr="00803D0A">
              <w:rPr>
                <w:rFonts w:eastAsia="Calibri"/>
                <w:szCs w:val="22"/>
              </w:rPr>
              <w:t>Šaltupio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B00863" w14:textId="73559E00" w:rsidR="004B1509" w:rsidRPr="00803D0A" w:rsidRDefault="004B1509" w:rsidP="00553004">
            <w:pPr>
              <w:jc w:val="right"/>
              <w:rPr>
                <w:rFonts w:eastAsia="Calibri"/>
                <w:szCs w:val="22"/>
                <w:lang w:eastAsia="lt-LT"/>
              </w:rPr>
            </w:pPr>
            <w:r w:rsidRPr="00803D0A">
              <w:rPr>
                <w:rFonts w:eastAsia="Calibri"/>
                <w:szCs w:val="22"/>
              </w:rPr>
              <w:t xml:space="preserve"> </w:t>
            </w:r>
            <w:r w:rsidR="00D51A34" w:rsidRPr="00803D0A">
              <w:rPr>
                <w:rFonts w:eastAsia="Calibri"/>
                <w:szCs w:val="22"/>
              </w:rPr>
              <w:t xml:space="preserve"> 2119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3E7988" w14:textId="369B665A" w:rsidR="004B1509" w:rsidRPr="00803D0A" w:rsidRDefault="00D51A34" w:rsidP="00553004">
            <w:pPr>
              <w:jc w:val="right"/>
              <w:rPr>
                <w:rFonts w:eastAsia="Calibri"/>
                <w:szCs w:val="22"/>
              </w:rPr>
            </w:pPr>
            <w:r w:rsidRPr="00803D0A">
              <w:rPr>
                <w:rFonts w:eastAsia="Calibri"/>
                <w:szCs w:val="22"/>
              </w:rPr>
              <w:t xml:space="preserve"> 2119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93FC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9FB7CB"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A90B5" w14:textId="77777777" w:rsidR="004B1509" w:rsidRPr="00803D0A" w:rsidRDefault="004B1509" w:rsidP="00553004">
            <w:pPr>
              <w:jc w:val="center"/>
              <w:rPr>
                <w:rFonts w:eastAsia="Calibri"/>
              </w:rPr>
            </w:pPr>
            <w:r w:rsidRPr="00803D0A">
              <w:rPr>
                <w:rFonts w:eastAsia="Calibri"/>
              </w:rPr>
              <w:t>C</w:t>
            </w:r>
          </w:p>
          <w:p w14:paraId="1E1479D6" w14:textId="77777777" w:rsidR="004B1509" w:rsidRPr="00803D0A" w:rsidRDefault="004B1509" w:rsidP="00553004">
            <w:pPr>
              <w:jc w:val="center"/>
              <w:rPr>
                <w:rFonts w:eastAsia="Calibri"/>
              </w:rPr>
            </w:pPr>
            <w:r w:rsidRPr="00803D0A">
              <w:rPr>
                <w:rFonts w:eastAsia="Calibri"/>
              </w:rPr>
              <w:t>D</w:t>
            </w:r>
          </w:p>
          <w:p w14:paraId="616E3ECE" w14:textId="1292BE6B" w:rsidR="00D51A34" w:rsidRPr="00803D0A" w:rsidRDefault="00D51A34"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6C4784" w14:textId="77777777" w:rsidR="004B1509" w:rsidRPr="00803D0A" w:rsidRDefault="004B1509" w:rsidP="00553004">
            <w:pPr>
              <w:jc w:val="center"/>
              <w:rPr>
                <w:rFonts w:eastAsia="Calibri"/>
              </w:rPr>
            </w:pPr>
            <w:r w:rsidRPr="00803D0A">
              <w:rPr>
                <w:rFonts w:eastAsia="Calibri"/>
              </w:rPr>
              <w:t>4400-4104-2780</w:t>
            </w:r>
          </w:p>
          <w:p w14:paraId="53898401" w14:textId="77777777" w:rsidR="004B1509" w:rsidRPr="00803D0A" w:rsidRDefault="004B1509" w:rsidP="00553004">
            <w:pPr>
              <w:jc w:val="center"/>
              <w:rPr>
                <w:rFonts w:eastAsia="Calibri"/>
              </w:rPr>
            </w:pPr>
            <w:r w:rsidRPr="00803D0A">
              <w:rPr>
                <w:rFonts w:eastAsia="Calibri"/>
              </w:rPr>
              <w:t>4400-5108-4543</w:t>
            </w:r>
          </w:p>
          <w:p w14:paraId="1E007543" w14:textId="0A703252" w:rsidR="00136D26" w:rsidRPr="00803D0A" w:rsidRDefault="00136D26" w:rsidP="00553004">
            <w:pPr>
              <w:jc w:val="center"/>
              <w:rPr>
                <w:rFonts w:eastAsia="Calibri"/>
              </w:rPr>
            </w:pPr>
            <w:r w:rsidRPr="00803D0A">
              <w:rPr>
                <w:rFonts w:eastAsia="Calibri"/>
              </w:rPr>
              <w:t>4400-5912-4556</w:t>
            </w:r>
          </w:p>
        </w:tc>
      </w:tr>
      <w:tr w:rsidR="005A185E" w:rsidRPr="00803D0A" w14:paraId="5BC4128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0594E9"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2E5A7A" w14:textId="77777777" w:rsidR="004B1509" w:rsidRPr="00803D0A" w:rsidRDefault="004B1509" w:rsidP="00553004">
            <w:pPr>
              <w:rPr>
                <w:rFonts w:eastAsia="Calibri"/>
                <w:szCs w:val="22"/>
              </w:rPr>
            </w:pPr>
            <w:r w:rsidRPr="00803D0A">
              <w:rPr>
                <w:rFonts w:eastAsia="Calibri"/>
                <w:szCs w:val="22"/>
              </w:rPr>
              <w:t>77AM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51DE20" w14:textId="77777777" w:rsidR="004B1509" w:rsidRPr="00803D0A" w:rsidRDefault="004B1509" w:rsidP="00553004">
            <w:pPr>
              <w:rPr>
                <w:rFonts w:eastAsia="Calibri"/>
                <w:szCs w:val="22"/>
              </w:rPr>
            </w:pPr>
            <w:r w:rsidRPr="00803D0A">
              <w:rPr>
                <w:rFonts w:eastAsia="Calibri"/>
                <w:szCs w:val="22"/>
              </w:rPr>
              <w:t>Šepetiškių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C3495D" w14:textId="77777777" w:rsidR="004B1509" w:rsidRPr="00803D0A" w:rsidRDefault="004B1509" w:rsidP="00553004">
            <w:pPr>
              <w:jc w:val="right"/>
              <w:rPr>
                <w:rFonts w:eastAsia="Calibri"/>
                <w:szCs w:val="22"/>
                <w:lang w:eastAsia="lt-LT"/>
              </w:rPr>
            </w:pPr>
            <w:r w:rsidRPr="00803D0A">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26987" w14:textId="77777777" w:rsidR="004B1509" w:rsidRPr="00803D0A" w:rsidRDefault="004B1509" w:rsidP="00553004">
            <w:pPr>
              <w:jc w:val="right"/>
              <w:rPr>
                <w:rFonts w:eastAsia="Calibri"/>
                <w:szCs w:val="22"/>
              </w:rPr>
            </w:pPr>
            <w:r w:rsidRPr="00803D0A">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7135E"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EE73F"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A3D84"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46E4CC" w14:textId="77777777" w:rsidR="004B1509" w:rsidRPr="00803D0A" w:rsidRDefault="004B1509" w:rsidP="00553004">
            <w:pPr>
              <w:jc w:val="center"/>
              <w:rPr>
                <w:rFonts w:eastAsia="Calibri"/>
              </w:rPr>
            </w:pPr>
            <w:r w:rsidRPr="00803D0A">
              <w:rPr>
                <w:rFonts w:eastAsia="Calibri"/>
              </w:rPr>
              <w:t>4400-1038-8906</w:t>
            </w:r>
          </w:p>
        </w:tc>
      </w:tr>
      <w:tr w:rsidR="005A185E" w:rsidRPr="00803D0A" w14:paraId="2A907CC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C082D53"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BF7FED" w14:textId="77777777" w:rsidR="004B1509" w:rsidRPr="00803D0A" w:rsidRDefault="004B1509" w:rsidP="00553004">
            <w:pPr>
              <w:rPr>
                <w:rFonts w:eastAsia="Calibri"/>
                <w:szCs w:val="22"/>
              </w:rPr>
            </w:pPr>
            <w:r w:rsidRPr="00803D0A">
              <w:rPr>
                <w:rFonts w:eastAsia="Calibri"/>
                <w:szCs w:val="22"/>
              </w:rPr>
              <w:t>78AM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9B7878" w14:textId="77777777" w:rsidR="004B1509" w:rsidRPr="00803D0A" w:rsidRDefault="004B1509" w:rsidP="00553004">
            <w:pPr>
              <w:rPr>
                <w:rFonts w:eastAsia="Calibri"/>
                <w:szCs w:val="22"/>
              </w:rPr>
            </w:pPr>
            <w:r w:rsidRPr="00803D0A">
              <w:rPr>
                <w:rFonts w:eastAsia="Calibri"/>
                <w:szCs w:val="22"/>
              </w:rPr>
              <w:t>Šilelio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69777A" w14:textId="77777777" w:rsidR="004B1509" w:rsidRPr="00803D0A" w:rsidRDefault="004B1509" w:rsidP="00553004">
            <w:pPr>
              <w:jc w:val="right"/>
              <w:rPr>
                <w:rFonts w:eastAsia="Calibri"/>
                <w:szCs w:val="22"/>
                <w:lang w:eastAsia="lt-LT"/>
              </w:rPr>
            </w:pPr>
            <w:r w:rsidRPr="00803D0A">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193BAB" w14:textId="77777777" w:rsidR="004B1509" w:rsidRPr="00803D0A" w:rsidRDefault="004B1509" w:rsidP="00553004">
            <w:pPr>
              <w:jc w:val="right"/>
              <w:rPr>
                <w:rFonts w:eastAsia="Calibri"/>
                <w:szCs w:val="22"/>
              </w:rPr>
            </w:pPr>
            <w:r w:rsidRPr="00803D0A">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2D96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2A11F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FF0AC4"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4CCE3A" w14:textId="77777777" w:rsidR="004B1509" w:rsidRPr="00803D0A" w:rsidRDefault="004B1509" w:rsidP="00553004">
            <w:pPr>
              <w:jc w:val="center"/>
              <w:rPr>
                <w:rFonts w:eastAsia="Calibri"/>
              </w:rPr>
            </w:pPr>
            <w:r w:rsidRPr="00803D0A">
              <w:rPr>
                <w:rFonts w:eastAsia="Calibri"/>
              </w:rPr>
              <w:t>3495-6013-1019</w:t>
            </w:r>
          </w:p>
        </w:tc>
      </w:tr>
      <w:tr w:rsidR="005A185E" w:rsidRPr="00803D0A" w14:paraId="55245B3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0FEC49"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86803" w14:textId="77777777" w:rsidR="004B1509" w:rsidRPr="00803D0A" w:rsidRDefault="004B1509" w:rsidP="00553004">
            <w:pPr>
              <w:rPr>
                <w:rFonts w:eastAsia="Calibri"/>
                <w:szCs w:val="22"/>
              </w:rPr>
            </w:pPr>
            <w:r w:rsidRPr="00803D0A">
              <w:rPr>
                <w:rFonts w:eastAsia="Calibri"/>
                <w:szCs w:val="22"/>
              </w:rPr>
              <w:t>79AM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EB1D78" w14:textId="77777777" w:rsidR="004B1509" w:rsidRPr="00803D0A" w:rsidRDefault="004B1509" w:rsidP="00553004">
            <w:pPr>
              <w:rPr>
                <w:rFonts w:eastAsia="Calibri"/>
                <w:szCs w:val="22"/>
              </w:rPr>
            </w:pPr>
            <w:r w:rsidRPr="00803D0A">
              <w:rPr>
                <w:rFonts w:eastAsia="Calibri"/>
                <w:szCs w:val="22"/>
              </w:rPr>
              <w:t>Šilo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D67178" w14:textId="77777777" w:rsidR="004B1509" w:rsidRPr="00803D0A" w:rsidRDefault="004B1509" w:rsidP="00553004">
            <w:pPr>
              <w:jc w:val="right"/>
              <w:rPr>
                <w:rFonts w:eastAsia="Calibri"/>
                <w:szCs w:val="22"/>
                <w:lang w:eastAsia="lt-LT"/>
              </w:rPr>
            </w:pPr>
            <w:r w:rsidRPr="00803D0A">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CBB93A" w14:textId="77777777" w:rsidR="004B1509" w:rsidRPr="00803D0A" w:rsidRDefault="004B1509" w:rsidP="00553004">
            <w:pPr>
              <w:jc w:val="right"/>
              <w:rPr>
                <w:rFonts w:eastAsia="Calibri"/>
                <w:szCs w:val="22"/>
                <w:lang w:eastAsia="lt-LT"/>
              </w:rPr>
            </w:pPr>
            <w:r w:rsidRPr="00803D0A">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8D952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EC92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81040"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B41F5E" w14:textId="77777777" w:rsidR="004B1509" w:rsidRPr="00803D0A" w:rsidRDefault="004B1509" w:rsidP="00553004">
            <w:pPr>
              <w:jc w:val="center"/>
              <w:rPr>
                <w:rFonts w:eastAsia="Calibri"/>
              </w:rPr>
            </w:pPr>
            <w:r w:rsidRPr="00803D0A">
              <w:rPr>
                <w:rFonts w:eastAsia="Calibri"/>
              </w:rPr>
              <w:t>4400-0656-2705</w:t>
            </w:r>
          </w:p>
        </w:tc>
      </w:tr>
      <w:tr w:rsidR="005A185E" w:rsidRPr="00803D0A" w14:paraId="16EF69C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ECC8022"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5C7DCE" w14:textId="77777777" w:rsidR="004B1509" w:rsidRPr="00803D0A" w:rsidRDefault="004B1509" w:rsidP="00553004">
            <w:pPr>
              <w:rPr>
                <w:rFonts w:eastAsia="Calibri"/>
                <w:szCs w:val="22"/>
              </w:rPr>
            </w:pPr>
            <w:r w:rsidRPr="00803D0A">
              <w:rPr>
                <w:rFonts w:eastAsia="Calibri"/>
                <w:szCs w:val="22"/>
              </w:rPr>
              <w:t>80AM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5531F94" w14:textId="77777777" w:rsidR="004B1509" w:rsidRPr="00803D0A" w:rsidRDefault="004B1509" w:rsidP="00553004">
            <w:pPr>
              <w:rPr>
                <w:rFonts w:eastAsia="Calibri"/>
                <w:szCs w:val="22"/>
              </w:rPr>
            </w:pPr>
            <w:r w:rsidRPr="00803D0A">
              <w:rPr>
                <w:rFonts w:eastAsia="Calibri"/>
                <w:szCs w:val="22"/>
              </w:rPr>
              <w:t xml:space="preserve">Šilo skg.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EF3F24" w14:textId="77777777" w:rsidR="004B1509" w:rsidRPr="00803D0A" w:rsidRDefault="004B1509" w:rsidP="00553004">
            <w:pPr>
              <w:jc w:val="right"/>
              <w:rPr>
                <w:rFonts w:eastAsia="Calibri"/>
                <w:szCs w:val="22"/>
                <w:lang w:eastAsia="lt-LT"/>
              </w:rPr>
            </w:pPr>
            <w:r w:rsidRPr="00803D0A">
              <w:rPr>
                <w:rFonts w:eastAsia="Calibri"/>
                <w:szCs w:val="22"/>
              </w:rPr>
              <w:t>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5621C4" w14:textId="77777777" w:rsidR="004B1509" w:rsidRPr="00803D0A" w:rsidRDefault="004B1509" w:rsidP="00553004">
            <w:pPr>
              <w:jc w:val="right"/>
              <w:rPr>
                <w:rFonts w:eastAsia="Calibri"/>
                <w:szCs w:val="22"/>
                <w:lang w:eastAsia="lt-LT"/>
              </w:rPr>
            </w:pPr>
            <w:r w:rsidRPr="00803D0A">
              <w:rPr>
                <w:rFonts w:eastAsia="Calibri"/>
                <w:szCs w:val="22"/>
              </w:rPr>
              <w:t>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A464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7D99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3DCCA"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E9DDD1" w14:textId="77777777" w:rsidR="004B1509" w:rsidRPr="00803D0A" w:rsidRDefault="004B1509" w:rsidP="00553004">
            <w:pPr>
              <w:jc w:val="center"/>
              <w:rPr>
                <w:rFonts w:eastAsia="Calibri"/>
              </w:rPr>
            </w:pPr>
            <w:r w:rsidRPr="00803D0A">
              <w:rPr>
                <w:rFonts w:eastAsia="Calibri"/>
              </w:rPr>
              <w:t>4400-0656-2656</w:t>
            </w:r>
          </w:p>
        </w:tc>
      </w:tr>
      <w:tr w:rsidR="005A185E" w:rsidRPr="00803D0A" w14:paraId="14B3792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9B8C7E2"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D920D6" w14:textId="77777777" w:rsidR="004B1509" w:rsidRPr="00803D0A" w:rsidRDefault="004B1509" w:rsidP="00553004">
            <w:pPr>
              <w:rPr>
                <w:rFonts w:eastAsia="Calibri"/>
                <w:szCs w:val="22"/>
              </w:rPr>
            </w:pPr>
            <w:r w:rsidRPr="00803D0A">
              <w:rPr>
                <w:rFonts w:eastAsia="Calibri"/>
                <w:szCs w:val="22"/>
              </w:rPr>
              <w:t>81AM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CD95C5" w14:textId="77777777" w:rsidR="004B1509" w:rsidRPr="00803D0A" w:rsidRDefault="004B1509" w:rsidP="00553004">
            <w:pPr>
              <w:rPr>
                <w:rFonts w:eastAsia="Calibri"/>
                <w:szCs w:val="22"/>
              </w:rPr>
            </w:pPr>
            <w:r w:rsidRPr="00803D0A">
              <w:rPr>
                <w:rFonts w:eastAsia="Calibri"/>
                <w:szCs w:val="22"/>
              </w:rPr>
              <w:t xml:space="preserve">Šlavės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F79336" w14:textId="40A80E66" w:rsidR="004B1509" w:rsidRPr="00803D0A" w:rsidRDefault="004B1509" w:rsidP="00553004">
            <w:pPr>
              <w:jc w:val="right"/>
              <w:rPr>
                <w:rFonts w:eastAsia="Calibri"/>
                <w:szCs w:val="22"/>
                <w:lang w:eastAsia="lt-LT"/>
              </w:rPr>
            </w:pPr>
            <w:r w:rsidRPr="00803D0A">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766FE" w14:textId="0A3D2BEF" w:rsidR="004B1509" w:rsidRPr="00803D0A" w:rsidRDefault="004B1509" w:rsidP="00553004">
            <w:pPr>
              <w:jc w:val="right"/>
              <w:rPr>
                <w:rFonts w:eastAsia="Calibri"/>
                <w:szCs w:val="22"/>
                <w:lang w:eastAsia="lt-LT"/>
              </w:rPr>
            </w:pPr>
            <w:r w:rsidRPr="00803D0A">
              <w:rPr>
                <w:rFonts w:eastAsia="Calibri"/>
                <w:szCs w:val="22"/>
              </w:rPr>
              <w:t xml:space="preserve"> 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6F91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EA08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C12539"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BDCECE" w14:textId="77777777" w:rsidR="004B1509" w:rsidRPr="00803D0A" w:rsidRDefault="004B1509" w:rsidP="00553004">
            <w:pPr>
              <w:jc w:val="center"/>
              <w:rPr>
                <w:rFonts w:eastAsia="Calibri"/>
              </w:rPr>
            </w:pPr>
            <w:r w:rsidRPr="00803D0A">
              <w:rPr>
                <w:rFonts w:eastAsia="Calibri"/>
              </w:rPr>
              <w:t>3497-2029-2011</w:t>
            </w:r>
          </w:p>
        </w:tc>
      </w:tr>
      <w:tr w:rsidR="005A185E" w:rsidRPr="00803D0A" w14:paraId="39DE3E0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3C59A3"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479516" w14:textId="77777777" w:rsidR="004B1509" w:rsidRPr="00803D0A" w:rsidRDefault="004B1509" w:rsidP="00553004">
            <w:pPr>
              <w:rPr>
                <w:rFonts w:eastAsia="Calibri"/>
                <w:szCs w:val="22"/>
              </w:rPr>
            </w:pPr>
            <w:r w:rsidRPr="00803D0A">
              <w:rPr>
                <w:rFonts w:eastAsia="Calibri"/>
                <w:szCs w:val="22"/>
              </w:rPr>
              <w:t>82AM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2F42CA" w14:textId="77777777" w:rsidR="004B1509" w:rsidRPr="00803D0A" w:rsidRDefault="004B1509" w:rsidP="00553004">
            <w:pPr>
              <w:rPr>
                <w:rFonts w:eastAsia="Calibri"/>
                <w:szCs w:val="22"/>
              </w:rPr>
            </w:pPr>
            <w:r w:rsidRPr="00803D0A">
              <w:rPr>
                <w:rFonts w:eastAsia="Calibri"/>
                <w:szCs w:val="22"/>
              </w:rPr>
              <w:t>Šventosios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21F209" w14:textId="71060C09" w:rsidR="004B1509" w:rsidRPr="00803D0A" w:rsidRDefault="004B1509" w:rsidP="00553004">
            <w:pPr>
              <w:jc w:val="right"/>
              <w:rPr>
                <w:rFonts w:eastAsia="Calibri"/>
                <w:szCs w:val="22"/>
                <w:lang w:eastAsia="lt-LT"/>
              </w:rPr>
            </w:pPr>
            <w:r w:rsidRPr="00803D0A">
              <w:rPr>
                <w:rFonts w:eastAsia="Calibri"/>
                <w:szCs w:val="22"/>
              </w:rPr>
              <w:t xml:space="preserve"> 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4F1505" w14:textId="1008ACDC" w:rsidR="004B1509" w:rsidRPr="00803D0A" w:rsidRDefault="004B1509" w:rsidP="00553004">
            <w:pPr>
              <w:jc w:val="right"/>
              <w:rPr>
                <w:rFonts w:eastAsia="Calibri"/>
                <w:szCs w:val="22"/>
                <w:lang w:eastAsia="lt-LT"/>
              </w:rPr>
            </w:pPr>
            <w:r w:rsidRPr="00803D0A">
              <w:rPr>
                <w:rFonts w:eastAsia="Calibri"/>
                <w:szCs w:val="22"/>
              </w:rPr>
              <w:t xml:space="preserve"> 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E61AD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F67A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6D8E0" w14:textId="77777777" w:rsidR="004B1509" w:rsidRDefault="004B1509" w:rsidP="00553004">
            <w:pPr>
              <w:jc w:val="center"/>
              <w:rPr>
                <w:rFonts w:eastAsia="Calibri"/>
              </w:rPr>
            </w:pPr>
            <w:r w:rsidRPr="00803D0A">
              <w:rPr>
                <w:rFonts w:eastAsia="Calibri"/>
              </w:rPr>
              <w:t>D</w:t>
            </w:r>
          </w:p>
          <w:p w14:paraId="4E3159B5" w14:textId="77777777" w:rsidR="00BA75EA" w:rsidRDefault="00BA75EA" w:rsidP="00553004">
            <w:pPr>
              <w:jc w:val="center"/>
              <w:rPr>
                <w:rFonts w:eastAsia="Calibri"/>
              </w:rPr>
            </w:pPr>
            <w:r>
              <w:rPr>
                <w:rFonts w:eastAsia="Calibri"/>
              </w:rPr>
              <w:t>D</w:t>
            </w:r>
          </w:p>
          <w:p w14:paraId="455176B5" w14:textId="77777777" w:rsidR="00BA75EA" w:rsidRDefault="00BA75EA" w:rsidP="00553004">
            <w:pPr>
              <w:jc w:val="center"/>
              <w:rPr>
                <w:rFonts w:eastAsia="Calibri"/>
              </w:rPr>
            </w:pPr>
            <w:r>
              <w:rPr>
                <w:rFonts w:eastAsia="Calibri"/>
              </w:rPr>
              <w:t>D</w:t>
            </w:r>
          </w:p>
          <w:p w14:paraId="2CDC1496" w14:textId="77777777" w:rsidR="00BA75EA" w:rsidRDefault="00BA75EA" w:rsidP="00553004">
            <w:pPr>
              <w:jc w:val="center"/>
              <w:rPr>
                <w:rFonts w:eastAsia="Calibri"/>
              </w:rPr>
            </w:pPr>
            <w:r>
              <w:rPr>
                <w:rFonts w:eastAsia="Calibri"/>
              </w:rPr>
              <w:t>D</w:t>
            </w:r>
          </w:p>
          <w:p w14:paraId="3058D740" w14:textId="120E8288" w:rsidR="00BA75EA" w:rsidRPr="00803D0A" w:rsidRDefault="00BA75EA" w:rsidP="00553004">
            <w:pPr>
              <w:jc w:val="center"/>
              <w:rPr>
                <w:rFonts w:eastAsia="Calibri"/>
              </w:rPr>
            </w:pPr>
            <w:r>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467AB4" w14:textId="77777777" w:rsidR="004B1509" w:rsidRPr="00803D0A" w:rsidRDefault="004B1509" w:rsidP="00553004">
            <w:pPr>
              <w:jc w:val="center"/>
              <w:rPr>
                <w:rFonts w:eastAsia="Calibri"/>
              </w:rPr>
            </w:pPr>
            <w:r w:rsidRPr="00803D0A">
              <w:rPr>
                <w:rFonts w:eastAsia="Calibri"/>
              </w:rPr>
              <w:t>4400-5910-7081 4400-5910-7092 4400-1315-3393 4400-0731-7668 4400-5910-7105</w:t>
            </w:r>
          </w:p>
        </w:tc>
      </w:tr>
      <w:tr w:rsidR="005A185E" w:rsidRPr="00803D0A" w14:paraId="6D83A61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FE8F4D"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CC4102" w14:textId="77777777" w:rsidR="004B1509" w:rsidRPr="00803D0A" w:rsidRDefault="004B1509" w:rsidP="00553004">
            <w:pPr>
              <w:rPr>
                <w:rFonts w:eastAsia="Calibri"/>
                <w:szCs w:val="22"/>
              </w:rPr>
            </w:pPr>
            <w:r w:rsidRPr="00803D0A">
              <w:rPr>
                <w:rFonts w:eastAsia="Calibri"/>
                <w:szCs w:val="22"/>
              </w:rPr>
              <w:t>83AM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E6C0DE" w14:textId="77777777" w:rsidR="004B1509" w:rsidRPr="00803D0A" w:rsidRDefault="004B1509" w:rsidP="00553004">
            <w:pPr>
              <w:rPr>
                <w:rFonts w:eastAsia="Calibri"/>
                <w:szCs w:val="22"/>
              </w:rPr>
            </w:pPr>
            <w:r w:rsidRPr="00803D0A">
              <w:rPr>
                <w:rFonts w:eastAsia="Calibri"/>
                <w:szCs w:val="22"/>
              </w:rPr>
              <w:t>Šviesos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81E801" w14:textId="37DC2381" w:rsidR="004B1509" w:rsidRPr="00803D0A" w:rsidRDefault="004B1509" w:rsidP="00553004">
            <w:pPr>
              <w:jc w:val="right"/>
              <w:rPr>
                <w:rFonts w:eastAsia="Calibri"/>
                <w:szCs w:val="22"/>
                <w:lang w:eastAsia="lt-LT"/>
              </w:rPr>
            </w:pPr>
            <w:r w:rsidRPr="00803D0A">
              <w:rPr>
                <w:rFonts w:eastAsia="Calibri"/>
                <w:szCs w:val="22"/>
              </w:rPr>
              <w:t xml:space="preserve"> </w:t>
            </w:r>
            <w:r w:rsidR="003949E5" w:rsidRPr="00803D0A">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E42A8" w14:textId="134ACC74" w:rsidR="004B1509" w:rsidRPr="00803D0A" w:rsidRDefault="003949E5" w:rsidP="00553004">
            <w:pPr>
              <w:jc w:val="right"/>
              <w:rPr>
                <w:rFonts w:eastAsia="Calibri"/>
                <w:szCs w:val="22"/>
                <w:lang w:eastAsia="lt-LT"/>
              </w:rPr>
            </w:pPr>
            <w:r w:rsidRPr="00803D0A">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00E2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B05CB"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CA159C"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ABEBD8" w14:textId="77777777" w:rsidR="004B1509" w:rsidRPr="00803D0A" w:rsidRDefault="004B1509" w:rsidP="00553004">
            <w:pPr>
              <w:jc w:val="center"/>
              <w:rPr>
                <w:rFonts w:eastAsia="Calibri"/>
              </w:rPr>
            </w:pPr>
            <w:r w:rsidRPr="00803D0A">
              <w:rPr>
                <w:rFonts w:eastAsia="Calibri"/>
              </w:rPr>
              <w:t>3498-4023-4019</w:t>
            </w:r>
          </w:p>
        </w:tc>
      </w:tr>
      <w:tr w:rsidR="005A185E" w:rsidRPr="00803D0A" w14:paraId="18018FD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E86C9E4"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FC2970" w14:textId="77777777" w:rsidR="004B1509" w:rsidRPr="00803D0A" w:rsidRDefault="004B1509" w:rsidP="00553004">
            <w:pPr>
              <w:rPr>
                <w:rFonts w:eastAsia="Calibri"/>
                <w:szCs w:val="22"/>
              </w:rPr>
            </w:pPr>
            <w:r w:rsidRPr="00803D0A">
              <w:rPr>
                <w:rFonts w:eastAsia="Calibri"/>
                <w:szCs w:val="22"/>
              </w:rPr>
              <w:t>84AM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CE8009" w14:textId="77777777" w:rsidR="004B1509" w:rsidRPr="00803D0A" w:rsidRDefault="004B1509" w:rsidP="00553004">
            <w:pPr>
              <w:rPr>
                <w:rFonts w:eastAsia="Calibri"/>
                <w:szCs w:val="22"/>
              </w:rPr>
            </w:pPr>
            <w:r w:rsidRPr="00803D0A">
              <w:rPr>
                <w:rFonts w:eastAsia="Calibri"/>
                <w:szCs w:val="22"/>
              </w:rPr>
              <w:t>Švyturio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12A4A5" w14:textId="379247A5" w:rsidR="004B1509" w:rsidRPr="00803D0A" w:rsidRDefault="004B1509" w:rsidP="00553004">
            <w:pPr>
              <w:jc w:val="right"/>
              <w:rPr>
                <w:rFonts w:eastAsia="Calibri"/>
                <w:szCs w:val="22"/>
                <w:lang w:eastAsia="lt-LT"/>
              </w:rPr>
            </w:pPr>
            <w:r w:rsidRPr="00803D0A">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4343CD" w14:textId="01D3660D" w:rsidR="004B1509" w:rsidRPr="00803D0A" w:rsidRDefault="004B1509" w:rsidP="00553004">
            <w:pPr>
              <w:jc w:val="right"/>
              <w:rPr>
                <w:rFonts w:eastAsia="Calibri"/>
                <w:szCs w:val="22"/>
                <w:lang w:eastAsia="lt-LT"/>
              </w:rPr>
            </w:pPr>
            <w:r w:rsidRPr="00803D0A">
              <w:rPr>
                <w:rFonts w:eastAsia="Calibri"/>
                <w:szCs w:val="22"/>
              </w:rPr>
              <w:t xml:space="preserve"> 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8D050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0703F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2FB81A"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B69F14" w14:textId="77777777" w:rsidR="004B1509" w:rsidRPr="00803D0A" w:rsidRDefault="004B1509" w:rsidP="00553004">
            <w:pPr>
              <w:jc w:val="center"/>
              <w:rPr>
                <w:rFonts w:eastAsia="Calibri"/>
              </w:rPr>
            </w:pPr>
            <w:r w:rsidRPr="00803D0A">
              <w:rPr>
                <w:rFonts w:eastAsia="Calibri"/>
              </w:rPr>
              <w:t>4400-2250-8141</w:t>
            </w:r>
          </w:p>
        </w:tc>
      </w:tr>
      <w:tr w:rsidR="005A185E" w:rsidRPr="00803D0A" w14:paraId="58A48E6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EF71EB1"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613701" w14:textId="77777777" w:rsidR="004B1509" w:rsidRPr="00803D0A" w:rsidRDefault="004B1509" w:rsidP="00553004">
            <w:pPr>
              <w:rPr>
                <w:rFonts w:eastAsia="Calibri"/>
                <w:szCs w:val="22"/>
              </w:rPr>
            </w:pPr>
            <w:r w:rsidRPr="00803D0A">
              <w:rPr>
                <w:rFonts w:eastAsia="Calibri"/>
                <w:szCs w:val="22"/>
              </w:rPr>
              <w:t>85AM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87FEDF" w14:textId="77777777" w:rsidR="004B1509" w:rsidRPr="00803D0A" w:rsidRDefault="004B1509" w:rsidP="00553004">
            <w:pPr>
              <w:rPr>
                <w:rFonts w:eastAsia="Calibri"/>
                <w:szCs w:val="22"/>
              </w:rPr>
            </w:pPr>
            <w:r w:rsidRPr="00803D0A">
              <w:rPr>
                <w:rFonts w:eastAsia="Calibri"/>
                <w:szCs w:val="22"/>
              </w:rPr>
              <w:t>Taikos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49A53A" w14:textId="70C9E4E9" w:rsidR="004B1509" w:rsidRPr="00803D0A" w:rsidRDefault="00D53F88" w:rsidP="00553004">
            <w:pPr>
              <w:jc w:val="right"/>
              <w:rPr>
                <w:rFonts w:eastAsia="Calibri"/>
                <w:strike/>
                <w:szCs w:val="22"/>
                <w:lang w:eastAsia="lt-LT"/>
              </w:rPr>
            </w:pPr>
            <w:r w:rsidRPr="00803D0A">
              <w:rPr>
                <w:rFonts w:eastAsia="Calibri"/>
                <w:szCs w:val="22"/>
              </w:rPr>
              <w:t>1276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47158" w14:textId="0C5FC119" w:rsidR="004B1509" w:rsidRPr="00803D0A" w:rsidRDefault="00D53F88" w:rsidP="00553004">
            <w:pPr>
              <w:jc w:val="right"/>
              <w:rPr>
                <w:rFonts w:eastAsia="Calibri"/>
                <w:strike/>
                <w:szCs w:val="22"/>
              </w:rPr>
            </w:pPr>
            <w:r w:rsidRPr="00803D0A">
              <w:rPr>
                <w:rFonts w:eastAsia="Calibri"/>
                <w:szCs w:val="22"/>
              </w:rPr>
              <w:t>1276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D1D8E"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3893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4828F" w14:textId="77777777" w:rsidR="004B1509" w:rsidRPr="00803D0A" w:rsidRDefault="004B1509" w:rsidP="00553004">
            <w:pPr>
              <w:jc w:val="center"/>
              <w:rPr>
                <w:rFonts w:eastAsia="Calibri"/>
              </w:rPr>
            </w:pPr>
            <w:r w:rsidRPr="00803D0A">
              <w:rPr>
                <w:rFonts w:eastAsia="Calibri"/>
              </w:rPr>
              <w:t>D</w:t>
            </w:r>
          </w:p>
          <w:p w14:paraId="2F3197E5" w14:textId="77777777" w:rsidR="004B1509" w:rsidRPr="00803D0A" w:rsidRDefault="004B1509" w:rsidP="00553004">
            <w:pPr>
              <w:jc w:val="center"/>
              <w:rPr>
                <w:rFonts w:eastAsia="Calibri"/>
              </w:rPr>
            </w:pPr>
            <w:r w:rsidRPr="00803D0A">
              <w:rPr>
                <w:rFonts w:eastAsia="Calibri"/>
              </w:rPr>
              <w:t>D</w:t>
            </w:r>
          </w:p>
          <w:p w14:paraId="1C9CEDE8"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5F9C38" w14:textId="77777777" w:rsidR="004B1509" w:rsidRPr="00803D0A" w:rsidRDefault="004B1509" w:rsidP="00553004">
            <w:pPr>
              <w:jc w:val="center"/>
              <w:rPr>
                <w:rFonts w:eastAsia="Calibri"/>
              </w:rPr>
            </w:pPr>
            <w:r w:rsidRPr="00803D0A">
              <w:rPr>
                <w:rFonts w:eastAsia="Calibri"/>
              </w:rPr>
              <w:t>3498-3017-3018</w:t>
            </w:r>
          </w:p>
          <w:p w14:paraId="2DF9005D" w14:textId="77777777" w:rsidR="004B1509" w:rsidRPr="00803D0A" w:rsidRDefault="004B1509" w:rsidP="00553004">
            <w:pPr>
              <w:jc w:val="center"/>
              <w:rPr>
                <w:rFonts w:eastAsia="Calibri"/>
              </w:rPr>
            </w:pPr>
            <w:r w:rsidRPr="00803D0A">
              <w:rPr>
                <w:rFonts w:eastAsia="Calibri"/>
              </w:rPr>
              <w:t>4400-2708-8651</w:t>
            </w:r>
          </w:p>
          <w:p w14:paraId="448FB877" w14:textId="77777777" w:rsidR="004B1509" w:rsidRPr="00803D0A" w:rsidRDefault="004B1509" w:rsidP="00553004">
            <w:pPr>
              <w:jc w:val="center"/>
              <w:rPr>
                <w:rFonts w:eastAsia="Calibri"/>
              </w:rPr>
            </w:pPr>
            <w:r w:rsidRPr="00803D0A">
              <w:rPr>
                <w:rFonts w:eastAsia="Calibri"/>
              </w:rPr>
              <w:t>4400-4081-9516</w:t>
            </w:r>
          </w:p>
        </w:tc>
      </w:tr>
      <w:tr w:rsidR="005A185E" w:rsidRPr="00803D0A" w14:paraId="76ACD9D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F8428A"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1D6D4B" w14:textId="77777777" w:rsidR="004B1509" w:rsidRPr="00803D0A" w:rsidRDefault="004B1509" w:rsidP="00553004">
            <w:pPr>
              <w:rPr>
                <w:rFonts w:eastAsia="Calibri"/>
                <w:szCs w:val="22"/>
              </w:rPr>
            </w:pPr>
            <w:r w:rsidRPr="00803D0A">
              <w:rPr>
                <w:rFonts w:eastAsia="Calibri"/>
                <w:szCs w:val="22"/>
              </w:rPr>
              <w:t>86AM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F6A2D4" w14:textId="77777777" w:rsidR="004B1509" w:rsidRPr="00803D0A" w:rsidRDefault="004B1509" w:rsidP="00553004">
            <w:pPr>
              <w:rPr>
                <w:rFonts w:eastAsia="Calibri"/>
                <w:szCs w:val="22"/>
              </w:rPr>
            </w:pPr>
            <w:r w:rsidRPr="00803D0A">
              <w:rPr>
                <w:rFonts w:eastAsia="Calibri"/>
                <w:szCs w:val="22"/>
              </w:rPr>
              <w:t>Tako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D1448E" w14:textId="77777777" w:rsidR="004B1509" w:rsidRPr="00803D0A" w:rsidRDefault="004B1509" w:rsidP="00553004">
            <w:pPr>
              <w:jc w:val="right"/>
              <w:rPr>
                <w:rFonts w:eastAsia="Calibri"/>
                <w:szCs w:val="22"/>
                <w:lang w:eastAsia="lt-LT"/>
              </w:rPr>
            </w:pPr>
            <w:r w:rsidRPr="00803D0A">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FD580" w14:textId="77777777" w:rsidR="004B1509" w:rsidRPr="00803D0A" w:rsidRDefault="004B1509" w:rsidP="00553004">
            <w:pPr>
              <w:jc w:val="right"/>
              <w:rPr>
                <w:rFonts w:eastAsia="Calibri"/>
                <w:szCs w:val="22"/>
              </w:rPr>
            </w:pPr>
            <w:r w:rsidRPr="00803D0A">
              <w:rPr>
                <w:rFonts w:eastAsia="Calibri"/>
                <w:szCs w:val="22"/>
              </w:rPr>
              <w:t>116</w:t>
            </w:r>
            <w:r w:rsidRPr="00803D0A">
              <w:rPr>
                <w:rFonts w:eastAsia="Calibri"/>
                <w:szCs w:val="22"/>
                <w:vertAlign w:val="superscript"/>
              </w:rPr>
              <w:footnoteReference w:id="8"/>
            </w:r>
            <w:r w:rsidRPr="00803D0A">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EE682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E025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CDEEE"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113F0D" w14:textId="77777777" w:rsidR="004B1509" w:rsidRPr="00803D0A" w:rsidRDefault="004B1509" w:rsidP="00553004">
            <w:pPr>
              <w:jc w:val="center"/>
              <w:rPr>
                <w:rFonts w:eastAsia="Calibri"/>
              </w:rPr>
            </w:pPr>
            <w:r w:rsidRPr="00803D0A">
              <w:rPr>
                <w:rFonts w:eastAsia="Calibri"/>
              </w:rPr>
              <w:t>4400-2856-1582</w:t>
            </w:r>
          </w:p>
        </w:tc>
      </w:tr>
      <w:tr w:rsidR="005A185E" w:rsidRPr="00803D0A" w14:paraId="2C8880B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02D301E"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9BDF37" w14:textId="77777777" w:rsidR="004B1509" w:rsidRPr="00803D0A" w:rsidRDefault="004B1509" w:rsidP="00553004">
            <w:pPr>
              <w:rPr>
                <w:rFonts w:eastAsia="Calibri"/>
                <w:szCs w:val="22"/>
              </w:rPr>
            </w:pPr>
            <w:r w:rsidRPr="00803D0A">
              <w:rPr>
                <w:rFonts w:eastAsia="Calibri"/>
                <w:szCs w:val="22"/>
              </w:rPr>
              <w:t>87AM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CF2589" w14:textId="77777777" w:rsidR="004B1509" w:rsidRPr="00803D0A" w:rsidRDefault="004B1509" w:rsidP="00553004">
            <w:pPr>
              <w:rPr>
                <w:rFonts w:eastAsia="Calibri"/>
                <w:szCs w:val="22"/>
              </w:rPr>
            </w:pPr>
            <w:r w:rsidRPr="00803D0A">
              <w:rPr>
                <w:rFonts w:eastAsia="Calibri"/>
                <w:szCs w:val="22"/>
              </w:rPr>
              <w:t>Tilto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3DFC978" w14:textId="77777777" w:rsidR="004B1509" w:rsidRPr="00803D0A" w:rsidRDefault="004B1509" w:rsidP="00553004">
            <w:pPr>
              <w:jc w:val="right"/>
              <w:rPr>
                <w:rFonts w:eastAsia="Calibri"/>
                <w:szCs w:val="22"/>
                <w:lang w:eastAsia="lt-LT"/>
              </w:rPr>
            </w:pPr>
            <w:r w:rsidRPr="00803D0A">
              <w:rPr>
                <w:rFonts w:eastAsia="Calibri"/>
                <w:szCs w:val="22"/>
              </w:rPr>
              <w:t>397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0CC1E" w14:textId="77777777" w:rsidR="004B1509" w:rsidRPr="00803D0A" w:rsidRDefault="004B1509" w:rsidP="00553004">
            <w:pPr>
              <w:jc w:val="right"/>
              <w:rPr>
                <w:rFonts w:eastAsia="Calibri"/>
                <w:szCs w:val="22"/>
              </w:rPr>
            </w:pPr>
            <w:r w:rsidRPr="00803D0A">
              <w:rPr>
                <w:rFonts w:eastAsia="Calibri"/>
                <w:szCs w:val="22"/>
              </w:rPr>
              <w:t>397</w:t>
            </w:r>
            <w:r w:rsidRPr="00803D0A">
              <w:rPr>
                <w:rFonts w:eastAsia="Calibri"/>
                <w:szCs w:val="22"/>
                <w:vertAlign w:val="superscript"/>
              </w:rPr>
              <w:footnoteReference w:id="9"/>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39EB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BFFF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840FD"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D1E69A" w14:textId="77777777" w:rsidR="004B1509" w:rsidRPr="00803D0A" w:rsidRDefault="004B1509" w:rsidP="00553004">
            <w:pPr>
              <w:jc w:val="center"/>
              <w:rPr>
                <w:rFonts w:eastAsia="Calibri"/>
              </w:rPr>
            </w:pPr>
            <w:r w:rsidRPr="00803D0A">
              <w:rPr>
                <w:rFonts w:eastAsia="Calibri"/>
              </w:rPr>
              <w:t>3497-8018-4014</w:t>
            </w:r>
          </w:p>
        </w:tc>
      </w:tr>
      <w:tr w:rsidR="005A185E" w:rsidRPr="00803D0A" w14:paraId="77B2CDA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BF5729"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7F6F79" w14:textId="77777777" w:rsidR="004B1509" w:rsidRPr="00803D0A" w:rsidRDefault="004B1509" w:rsidP="00553004">
            <w:pPr>
              <w:rPr>
                <w:rFonts w:eastAsia="Calibri"/>
                <w:szCs w:val="22"/>
              </w:rPr>
            </w:pPr>
            <w:r w:rsidRPr="00803D0A">
              <w:rPr>
                <w:rFonts w:eastAsia="Calibri"/>
                <w:szCs w:val="22"/>
              </w:rPr>
              <w:t>88AM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E45BE9" w14:textId="77777777" w:rsidR="004B1509" w:rsidRPr="00803D0A" w:rsidRDefault="004B1509" w:rsidP="00553004">
            <w:pPr>
              <w:rPr>
                <w:rFonts w:eastAsia="Calibri"/>
                <w:szCs w:val="22"/>
              </w:rPr>
            </w:pPr>
            <w:r w:rsidRPr="00803D0A">
              <w:rPr>
                <w:rFonts w:eastAsia="Calibri"/>
                <w:szCs w:val="22"/>
              </w:rPr>
              <w:t>J. Tumo-Vaižganto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A6C326" w14:textId="25FEC3C9" w:rsidR="004B1509" w:rsidRPr="00803D0A" w:rsidRDefault="004B1509" w:rsidP="00553004">
            <w:pPr>
              <w:jc w:val="right"/>
              <w:rPr>
                <w:rFonts w:eastAsia="Calibri"/>
                <w:szCs w:val="22"/>
                <w:lang w:eastAsia="lt-LT"/>
              </w:rPr>
            </w:pPr>
            <w:r w:rsidRPr="00803D0A">
              <w:rPr>
                <w:rFonts w:eastAsia="Calibri"/>
                <w:szCs w:val="22"/>
              </w:rPr>
              <w:t>309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969EA" w14:textId="39A9BF4D" w:rsidR="004B1509" w:rsidRPr="00803D0A" w:rsidRDefault="004B1509" w:rsidP="00553004">
            <w:pPr>
              <w:jc w:val="right"/>
              <w:rPr>
                <w:rFonts w:eastAsia="Calibri"/>
                <w:szCs w:val="22"/>
              </w:rPr>
            </w:pPr>
            <w:r w:rsidRPr="00803D0A">
              <w:rPr>
                <w:rFonts w:eastAsia="Calibri"/>
                <w:szCs w:val="22"/>
              </w:rPr>
              <w:t>309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0F91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DFF0D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6747E"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4FD533" w14:textId="77777777" w:rsidR="004B1509" w:rsidRPr="00803D0A" w:rsidRDefault="004B1509" w:rsidP="00553004">
            <w:pPr>
              <w:jc w:val="center"/>
              <w:rPr>
                <w:rFonts w:eastAsia="Calibri"/>
              </w:rPr>
            </w:pPr>
            <w:r w:rsidRPr="00803D0A">
              <w:rPr>
                <w:rFonts w:eastAsia="Calibri"/>
              </w:rPr>
              <w:t>4400-2199-6623</w:t>
            </w:r>
          </w:p>
        </w:tc>
      </w:tr>
      <w:tr w:rsidR="005A185E" w:rsidRPr="00803D0A" w14:paraId="5CABDCF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898958"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66B5A2" w14:textId="77777777" w:rsidR="004B1509" w:rsidRPr="00803D0A" w:rsidRDefault="004B1509" w:rsidP="00553004">
            <w:pPr>
              <w:rPr>
                <w:rFonts w:eastAsia="Calibri"/>
                <w:szCs w:val="22"/>
              </w:rPr>
            </w:pPr>
            <w:r w:rsidRPr="00803D0A">
              <w:rPr>
                <w:rFonts w:eastAsia="Calibri"/>
                <w:szCs w:val="22"/>
              </w:rPr>
              <w:t>89AM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52D853" w14:textId="77777777" w:rsidR="004B1509" w:rsidRPr="00803D0A" w:rsidRDefault="004B1509" w:rsidP="00553004">
            <w:pPr>
              <w:rPr>
                <w:rFonts w:eastAsia="Calibri"/>
                <w:szCs w:val="22"/>
              </w:rPr>
            </w:pPr>
            <w:r w:rsidRPr="00803D0A">
              <w:rPr>
                <w:rFonts w:eastAsia="Calibri"/>
                <w:szCs w:val="22"/>
              </w:rPr>
              <w:t>Ukmergės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41C523" w14:textId="401CD02E" w:rsidR="004B1509" w:rsidRPr="00803D0A" w:rsidRDefault="004B1509" w:rsidP="00553004">
            <w:pPr>
              <w:jc w:val="right"/>
              <w:rPr>
                <w:rFonts w:eastAsia="Calibri"/>
                <w:szCs w:val="22"/>
                <w:lang w:eastAsia="lt-LT"/>
              </w:rPr>
            </w:pPr>
            <w:r w:rsidRPr="00803D0A">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4B985" w14:textId="2C6B3B12" w:rsidR="004B1509" w:rsidRPr="00803D0A" w:rsidRDefault="004B1509" w:rsidP="00553004">
            <w:pPr>
              <w:jc w:val="right"/>
              <w:rPr>
                <w:rFonts w:eastAsia="Calibri"/>
                <w:szCs w:val="22"/>
              </w:rPr>
            </w:pPr>
            <w:r w:rsidRPr="00803D0A">
              <w:rPr>
                <w:rFonts w:eastAsia="Calibri"/>
                <w:szCs w:val="22"/>
              </w:rPr>
              <w:t xml:space="preserve"> 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DC2B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E39E1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44D91"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908785" w14:textId="77777777" w:rsidR="004B1509" w:rsidRPr="00803D0A" w:rsidRDefault="004B1509" w:rsidP="00553004">
            <w:pPr>
              <w:jc w:val="center"/>
              <w:rPr>
                <w:rFonts w:eastAsia="Calibri"/>
              </w:rPr>
            </w:pPr>
            <w:r w:rsidRPr="00803D0A">
              <w:rPr>
                <w:rFonts w:eastAsia="Calibri"/>
              </w:rPr>
              <w:t>4400-2199-6634</w:t>
            </w:r>
          </w:p>
        </w:tc>
      </w:tr>
      <w:tr w:rsidR="005A185E" w:rsidRPr="00803D0A" w14:paraId="35906CE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490669"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87CEB3" w14:textId="77777777" w:rsidR="004B1509" w:rsidRPr="00803D0A" w:rsidRDefault="004B1509" w:rsidP="00553004">
            <w:pPr>
              <w:rPr>
                <w:rFonts w:eastAsia="Calibri"/>
                <w:szCs w:val="22"/>
              </w:rPr>
            </w:pPr>
            <w:r w:rsidRPr="00803D0A">
              <w:rPr>
                <w:rFonts w:eastAsia="Calibri"/>
                <w:szCs w:val="22"/>
              </w:rPr>
              <w:t>90AM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1179B9" w14:textId="77777777" w:rsidR="004B1509" w:rsidRPr="00803D0A" w:rsidRDefault="004B1509" w:rsidP="00553004">
            <w:pPr>
              <w:rPr>
                <w:rFonts w:eastAsia="Calibri"/>
                <w:szCs w:val="22"/>
              </w:rPr>
            </w:pPr>
            <w:r w:rsidRPr="00803D0A">
              <w:rPr>
                <w:rFonts w:eastAsia="Calibri"/>
                <w:szCs w:val="22"/>
              </w:rPr>
              <w:t>Vairuotojų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77A01A" w14:textId="77777777" w:rsidR="004B1509" w:rsidRPr="00803D0A" w:rsidRDefault="004B1509" w:rsidP="00553004">
            <w:pPr>
              <w:jc w:val="right"/>
              <w:rPr>
                <w:rFonts w:eastAsia="Calibri"/>
                <w:szCs w:val="22"/>
                <w:lang w:eastAsia="lt-LT"/>
              </w:rPr>
            </w:pPr>
            <w:r w:rsidRPr="00803D0A">
              <w:rPr>
                <w:rFonts w:eastAsia="Calibri"/>
                <w:szCs w:val="22"/>
              </w:rPr>
              <w:t xml:space="preserve"> 772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5BC85" w14:textId="77777777" w:rsidR="004B1509" w:rsidRPr="00803D0A" w:rsidRDefault="004B1509" w:rsidP="00553004">
            <w:pPr>
              <w:jc w:val="right"/>
              <w:rPr>
                <w:rFonts w:eastAsia="Calibri"/>
                <w:szCs w:val="22"/>
              </w:rPr>
            </w:pPr>
            <w:r w:rsidRPr="00803D0A">
              <w:rPr>
                <w:rFonts w:eastAsia="Calibri"/>
                <w:szCs w:val="22"/>
              </w:rPr>
              <w:t>772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5E013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0D4E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54204"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527CF3" w14:textId="77777777" w:rsidR="004B1509" w:rsidRPr="00803D0A" w:rsidRDefault="004B1509" w:rsidP="00553004">
            <w:pPr>
              <w:jc w:val="center"/>
              <w:rPr>
                <w:rFonts w:eastAsia="Calibri"/>
              </w:rPr>
            </w:pPr>
            <w:r w:rsidRPr="00803D0A">
              <w:rPr>
                <w:rFonts w:eastAsia="Calibri"/>
              </w:rPr>
              <w:t>3498-4023-2013</w:t>
            </w:r>
          </w:p>
        </w:tc>
      </w:tr>
      <w:tr w:rsidR="005A185E" w:rsidRPr="00803D0A" w14:paraId="59A0394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AE2EEA"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4A7072" w14:textId="77777777" w:rsidR="004B1509" w:rsidRPr="00803D0A" w:rsidRDefault="004B1509" w:rsidP="00553004">
            <w:pPr>
              <w:rPr>
                <w:rFonts w:eastAsia="Calibri"/>
                <w:szCs w:val="22"/>
              </w:rPr>
            </w:pPr>
            <w:r w:rsidRPr="00803D0A">
              <w:rPr>
                <w:rFonts w:eastAsia="Calibri"/>
                <w:szCs w:val="22"/>
              </w:rPr>
              <w:t>91AM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C88A0E" w14:textId="77777777" w:rsidR="004B1509" w:rsidRPr="00803D0A" w:rsidRDefault="004B1509" w:rsidP="00553004">
            <w:pPr>
              <w:rPr>
                <w:rFonts w:eastAsia="Calibri"/>
                <w:szCs w:val="22"/>
              </w:rPr>
            </w:pPr>
            <w:r w:rsidRPr="00803D0A">
              <w:rPr>
                <w:rFonts w:eastAsia="Calibri"/>
                <w:szCs w:val="22"/>
              </w:rPr>
              <w:t>M. Valančiaus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64E263" w14:textId="77777777" w:rsidR="004B1509" w:rsidRPr="00803D0A" w:rsidRDefault="004B1509" w:rsidP="00553004">
            <w:pPr>
              <w:jc w:val="right"/>
              <w:rPr>
                <w:rFonts w:eastAsia="Calibri"/>
                <w:szCs w:val="22"/>
                <w:lang w:eastAsia="lt-LT"/>
              </w:rPr>
            </w:pPr>
            <w:r w:rsidRPr="00803D0A">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DC101" w14:textId="77777777" w:rsidR="004B1509" w:rsidRPr="00803D0A" w:rsidRDefault="004B1509" w:rsidP="00553004">
            <w:pPr>
              <w:jc w:val="right"/>
              <w:rPr>
                <w:rFonts w:eastAsia="Calibri"/>
                <w:szCs w:val="22"/>
              </w:rPr>
            </w:pPr>
            <w:r w:rsidRPr="00803D0A">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1F4A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40B8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B17EE"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51CFDE" w14:textId="77777777" w:rsidR="004B1509" w:rsidRPr="00803D0A" w:rsidRDefault="004B1509" w:rsidP="00553004">
            <w:pPr>
              <w:jc w:val="center"/>
              <w:rPr>
                <w:rFonts w:eastAsia="Calibri"/>
              </w:rPr>
            </w:pPr>
            <w:r w:rsidRPr="00803D0A">
              <w:rPr>
                <w:rFonts w:eastAsia="Calibri"/>
              </w:rPr>
              <w:t>3497-2030-1012</w:t>
            </w:r>
          </w:p>
        </w:tc>
      </w:tr>
      <w:tr w:rsidR="005A185E" w:rsidRPr="00803D0A" w14:paraId="2A4C6AF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2C283DA"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493656" w14:textId="77777777" w:rsidR="004B1509" w:rsidRPr="00803D0A" w:rsidRDefault="004B1509" w:rsidP="00553004">
            <w:pPr>
              <w:rPr>
                <w:rFonts w:eastAsia="Calibri"/>
                <w:szCs w:val="22"/>
              </w:rPr>
            </w:pPr>
            <w:r w:rsidRPr="00803D0A">
              <w:rPr>
                <w:rFonts w:eastAsia="Calibri"/>
                <w:szCs w:val="22"/>
              </w:rPr>
              <w:t>92AM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B649B3" w14:textId="77777777" w:rsidR="004B1509" w:rsidRPr="00803D0A" w:rsidRDefault="004B1509" w:rsidP="00553004">
            <w:pPr>
              <w:rPr>
                <w:rFonts w:eastAsia="Calibri"/>
                <w:szCs w:val="22"/>
              </w:rPr>
            </w:pPr>
            <w:r w:rsidRPr="00803D0A">
              <w:rPr>
                <w:rFonts w:eastAsia="Calibri"/>
                <w:szCs w:val="22"/>
              </w:rPr>
              <w:t>Valaukio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36244F" w14:textId="77777777" w:rsidR="004B1509" w:rsidRPr="00803D0A" w:rsidRDefault="004B1509" w:rsidP="00553004">
            <w:pPr>
              <w:jc w:val="right"/>
              <w:rPr>
                <w:rFonts w:eastAsia="Calibri"/>
                <w:szCs w:val="22"/>
                <w:lang w:eastAsia="lt-LT"/>
              </w:rPr>
            </w:pPr>
            <w:r w:rsidRPr="00803D0A">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B9ABB" w14:textId="77777777" w:rsidR="004B1509" w:rsidRPr="00803D0A" w:rsidRDefault="004B1509" w:rsidP="00553004">
            <w:pPr>
              <w:jc w:val="right"/>
              <w:rPr>
                <w:rFonts w:eastAsia="Calibri"/>
                <w:szCs w:val="22"/>
              </w:rPr>
            </w:pPr>
            <w:r w:rsidRPr="00803D0A">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0BBBF8"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6F03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B1127"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BDD976" w14:textId="77777777" w:rsidR="004B1509" w:rsidRPr="00803D0A" w:rsidRDefault="004B1509" w:rsidP="00553004">
            <w:pPr>
              <w:jc w:val="center"/>
              <w:rPr>
                <w:rFonts w:eastAsia="Calibri"/>
              </w:rPr>
            </w:pPr>
            <w:r w:rsidRPr="00803D0A">
              <w:rPr>
                <w:rFonts w:eastAsia="Calibri"/>
              </w:rPr>
              <w:t>4400-5346-8865</w:t>
            </w:r>
          </w:p>
        </w:tc>
      </w:tr>
      <w:tr w:rsidR="00EA616C" w:rsidRPr="00EA616C" w14:paraId="4C7D022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B08389" w14:textId="77777777" w:rsidR="004B1509" w:rsidRPr="00A04896"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B2F7A3" w14:textId="77777777" w:rsidR="004B1509" w:rsidRPr="00A04896" w:rsidRDefault="004B1509" w:rsidP="00553004">
            <w:pPr>
              <w:rPr>
                <w:rFonts w:eastAsia="Calibri"/>
                <w:szCs w:val="22"/>
              </w:rPr>
            </w:pPr>
            <w:r w:rsidRPr="00A04896">
              <w:rPr>
                <w:rFonts w:eastAsia="Calibri"/>
                <w:szCs w:val="22"/>
              </w:rPr>
              <w:t>93AM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D2EC06" w14:textId="77777777" w:rsidR="004B1509" w:rsidRPr="00A04896" w:rsidRDefault="004B1509" w:rsidP="00553004">
            <w:pPr>
              <w:rPr>
                <w:rFonts w:eastAsia="Calibri"/>
                <w:szCs w:val="22"/>
              </w:rPr>
            </w:pPr>
            <w:r w:rsidRPr="00A04896">
              <w:rPr>
                <w:rFonts w:eastAsia="Calibri"/>
                <w:szCs w:val="22"/>
              </w:rPr>
              <w:t>Versmės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B58AC9" w14:textId="335EA580" w:rsidR="004B1509" w:rsidRPr="00A04896" w:rsidRDefault="00EA616C" w:rsidP="00553004">
            <w:pPr>
              <w:jc w:val="right"/>
              <w:rPr>
                <w:rFonts w:eastAsia="Calibri"/>
                <w:szCs w:val="22"/>
                <w:lang w:eastAsia="lt-LT"/>
              </w:rPr>
            </w:pPr>
            <w:r w:rsidRPr="00A04896">
              <w:rPr>
                <w:rFonts w:eastAsia="Calibri"/>
                <w:szCs w:val="22"/>
              </w:rPr>
              <w:t xml:space="preserve"> 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9E403" w14:textId="6C32E4E5" w:rsidR="004B1509" w:rsidRPr="00A04896" w:rsidRDefault="00EA616C" w:rsidP="00553004">
            <w:pPr>
              <w:jc w:val="right"/>
              <w:rPr>
                <w:rFonts w:eastAsia="Calibri"/>
                <w:szCs w:val="22"/>
                <w:lang w:eastAsia="lt-LT"/>
              </w:rPr>
            </w:pPr>
            <w:r w:rsidRPr="00A04896">
              <w:rPr>
                <w:rFonts w:eastAsia="Calibri"/>
                <w:szCs w:val="22"/>
                <w:lang w:eastAsia="lt-LT"/>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D1A43" w14:textId="77777777" w:rsidR="004B1509" w:rsidRPr="00A04896" w:rsidRDefault="004B1509" w:rsidP="00553004">
            <w:pPr>
              <w:jc w:val="right"/>
              <w:rPr>
                <w:rFonts w:eastAsia="Calibri"/>
                <w:szCs w:val="22"/>
              </w:rPr>
            </w:pPr>
            <w:r w:rsidRPr="00A048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5531C" w14:textId="50FFFA16" w:rsidR="004B1509" w:rsidRPr="00A04896" w:rsidRDefault="00EA616C" w:rsidP="00553004">
            <w:pPr>
              <w:jc w:val="right"/>
              <w:rPr>
                <w:rFonts w:eastAsia="Calibri"/>
                <w:szCs w:val="22"/>
              </w:rPr>
            </w:pPr>
            <w:r w:rsidRPr="00A0489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219AF" w14:textId="77777777" w:rsidR="004B1509" w:rsidRPr="00A04896" w:rsidRDefault="004B1509" w:rsidP="00553004">
            <w:pPr>
              <w:jc w:val="center"/>
              <w:rPr>
                <w:rFonts w:eastAsia="Calibri"/>
              </w:rPr>
            </w:pPr>
            <w:r w:rsidRPr="00A04896">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A03778" w14:textId="28786645" w:rsidR="004B1509" w:rsidRPr="00A04896" w:rsidRDefault="00EA616C" w:rsidP="00553004">
            <w:pPr>
              <w:jc w:val="center"/>
              <w:rPr>
                <w:rFonts w:eastAsia="Calibri"/>
              </w:rPr>
            </w:pPr>
            <w:r w:rsidRPr="00A04896">
              <w:rPr>
                <w:rFonts w:eastAsia="Calibri"/>
              </w:rPr>
              <w:t>4400-6435-9391</w:t>
            </w:r>
          </w:p>
        </w:tc>
      </w:tr>
      <w:tr w:rsidR="005A185E" w:rsidRPr="00803D0A" w14:paraId="7676EED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2C9AE32"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2CAE4C" w14:textId="77777777" w:rsidR="004B1509" w:rsidRPr="00803D0A" w:rsidRDefault="004B1509" w:rsidP="00553004">
            <w:pPr>
              <w:rPr>
                <w:rFonts w:eastAsia="Calibri"/>
                <w:szCs w:val="22"/>
              </w:rPr>
            </w:pPr>
            <w:r w:rsidRPr="00803D0A">
              <w:rPr>
                <w:rFonts w:eastAsia="Calibri"/>
                <w:szCs w:val="22"/>
              </w:rPr>
              <w:t>94AM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277672" w14:textId="77777777" w:rsidR="004B1509" w:rsidRPr="00803D0A" w:rsidRDefault="004B1509" w:rsidP="00553004">
            <w:pPr>
              <w:rPr>
                <w:rFonts w:eastAsia="Calibri"/>
                <w:szCs w:val="22"/>
              </w:rPr>
            </w:pPr>
            <w:r w:rsidRPr="00803D0A">
              <w:rPr>
                <w:rFonts w:eastAsia="Calibri"/>
                <w:szCs w:val="22"/>
              </w:rPr>
              <w:t>Vilniaus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F7CF47" w14:textId="28C5EA85" w:rsidR="004B1509" w:rsidRPr="00803D0A" w:rsidRDefault="004B1509" w:rsidP="00553004">
            <w:pPr>
              <w:jc w:val="right"/>
              <w:rPr>
                <w:rFonts w:eastAsia="Calibri"/>
                <w:szCs w:val="22"/>
                <w:lang w:eastAsia="lt-LT"/>
              </w:rPr>
            </w:pPr>
            <w:r w:rsidRPr="00803D0A">
              <w:rPr>
                <w:rFonts w:eastAsia="Calibri"/>
                <w:szCs w:val="22"/>
              </w:rPr>
              <w:t>799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7A4CB" w14:textId="4BC2C702" w:rsidR="004B1509" w:rsidRPr="00803D0A" w:rsidRDefault="004B1509" w:rsidP="00553004">
            <w:pPr>
              <w:jc w:val="right"/>
              <w:rPr>
                <w:rFonts w:eastAsia="Calibri"/>
                <w:szCs w:val="22"/>
                <w:lang w:eastAsia="lt-LT"/>
              </w:rPr>
            </w:pPr>
            <w:r w:rsidRPr="00803D0A">
              <w:rPr>
                <w:rFonts w:eastAsia="Calibri"/>
                <w:szCs w:val="22"/>
              </w:rPr>
              <w:t>799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9DCF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FE7B58"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CEBEBA" w14:textId="77777777" w:rsidR="004B1509" w:rsidRPr="00803D0A" w:rsidRDefault="004B1509" w:rsidP="00553004">
            <w:pPr>
              <w:jc w:val="center"/>
              <w:rPr>
                <w:rFonts w:eastAsia="Calibri"/>
              </w:rPr>
            </w:pPr>
            <w:r w:rsidRPr="00803D0A">
              <w:rPr>
                <w:rFonts w:eastAsia="Calibri"/>
              </w:rPr>
              <w:t>C</w:t>
            </w:r>
          </w:p>
          <w:p w14:paraId="3277C4A8" w14:textId="77777777" w:rsidR="004B1509" w:rsidRPr="00803D0A" w:rsidRDefault="004B1509" w:rsidP="00553004">
            <w:pPr>
              <w:jc w:val="center"/>
              <w:rPr>
                <w:rFonts w:eastAsia="Calibri"/>
              </w:rPr>
            </w:pPr>
            <w:r w:rsidRPr="00803D0A">
              <w:rPr>
                <w:rFonts w:eastAsia="Calibri"/>
              </w:rPr>
              <w:t>C</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C027C4" w14:textId="77777777" w:rsidR="004B1509" w:rsidRPr="00803D0A" w:rsidRDefault="004B1509" w:rsidP="00553004">
            <w:pPr>
              <w:jc w:val="center"/>
              <w:rPr>
                <w:rFonts w:eastAsia="Calibri"/>
              </w:rPr>
            </w:pPr>
            <w:r w:rsidRPr="00803D0A">
              <w:rPr>
                <w:rFonts w:eastAsia="Calibri"/>
              </w:rPr>
              <w:t>4400-3207-8643</w:t>
            </w:r>
          </w:p>
          <w:p w14:paraId="61C24FA9" w14:textId="77777777" w:rsidR="004B1509" w:rsidRPr="00803D0A" w:rsidRDefault="004B1509" w:rsidP="00553004">
            <w:pPr>
              <w:jc w:val="center"/>
              <w:rPr>
                <w:rFonts w:eastAsia="Calibri"/>
              </w:rPr>
            </w:pPr>
            <w:r w:rsidRPr="00803D0A">
              <w:rPr>
                <w:rFonts w:eastAsia="Calibri"/>
              </w:rPr>
              <w:t>4400-2075-1477</w:t>
            </w:r>
          </w:p>
        </w:tc>
      </w:tr>
      <w:tr w:rsidR="00A04896" w:rsidRPr="00A04896" w14:paraId="539C780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BB5B640" w14:textId="77777777" w:rsidR="004B1509" w:rsidRPr="00A04896"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1D90BE" w14:textId="77777777" w:rsidR="004B1509" w:rsidRPr="00A04896" w:rsidRDefault="004B1509" w:rsidP="00553004">
            <w:pPr>
              <w:rPr>
                <w:rFonts w:eastAsia="Calibri"/>
                <w:szCs w:val="22"/>
              </w:rPr>
            </w:pPr>
            <w:r w:rsidRPr="00A04896">
              <w:rPr>
                <w:rFonts w:eastAsia="Calibri"/>
                <w:szCs w:val="22"/>
              </w:rPr>
              <w:t>95AM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46742F" w14:textId="77777777" w:rsidR="004B1509" w:rsidRPr="00A04896" w:rsidRDefault="004B1509" w:rsidP="00553004">
            <w:pPr>
              <w:rPr>
                <w:rFonts w:eastAsia="Calibri"/>
                <w:szCs w:val="22"/>
              </w:rPr>
            </w:pPr>
            <w:r w:rsidRPr="00A04896">
              <w:rPr>
                <w:rFonts w:eastAsia="Calibri"/>
                <w:szCs w:val="22"/>
              </w:rPr>
              <w:t>Vilties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E3FA86" w14:textId="072A0EFD" w:rsidR="004B1509" w:rsidRPr="00A04896" w:rsidRDefault="00EA616C" w:rsidP="00553004">
            <w:pPr>
              <w:jc w:val="right"/>
              <w:rPr>
                <w:rFonts w:eastAsia="Calibri"/>
                <w:szCs w:val="22"/>
                <w:lang w:eastAsia="lt-LT"/>
              </w:rPr>
            </w:pPr>
            <w:r w:rsidRPr="00A04896">
              <w:rPr>
                <w:rFonts w:eastAsia="Calibri"/>
                <w:szCs w:val="22"/>
              </w:rPr>
              <w:t xml:space="preserve"> 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EE383" w14:textId="738DB016" w:rsidR="004B1509" w:rsidRPr="00A04896" w:rsidRDefault="00EA616C" w:rsidP="00553004">
            <w:pPr>
              <w:jc w:val="right"/>
              <w:rPr>
                <w:rFonts w:eastAsia="Calibri"/>
                <w:szCs w:val="22"/>
                <w:lang w:eastAsia="lt-LT"/>
              </w:rPr>
            </w:pPr>
            <w:r w:rsidRPr="00A04896">
              <w:rPr>
                <w:rFonts w:eastAsia="Calibri"/>
                <w:szCs w:val="22"/>
              </w:rPr>
              <w:t xml:space="preserve"> 534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3AE3BE" w14:textId="77777777" w:rsidR="004B1509" w:rsidRPr="00A04896" w:rsidRDefault="004B1509" w:rsidP="00553004">
            <w:pPr>
              <w:jc w:val="right"/>
              <w:rPr>
                <w:rFonts w:eastAsia="Calibri"/>
                <w:szCs w:val="22"/>
              </w:rPr>
            </w:pPr>
            <w:r w:rsidRPr="00A048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FD0FA" w14:textId="77777777" w:rsidR="004B1509" w:rsidRPr="00A04896" w:rsidRDefault="004B1509" w:rsidP="00553004">
            <w:pPr>
              <w:jc w:val="right"/>
              <w:rPr>
                <w:rFonts w:eastAsia="Calibri"/>
                <w:szCs w:val="22"/>
              </w:rPr>
            </w:pPr>
            <w:r w:rsidRPr="00A048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ED033A" w14:textId="77777777" w:rsidR="004B1509" w:rsidRPr="00A04896" w:rsidRDefault="004B1509" w:rsidP="00553004">
            <w:pPr>
              <w:jc w:val="center"/>
              <w:rPr>
                <w:rFonts w:eastAsia="Calibri"/>
              </w:rPr>
            </w:pPr>
            <w:r w:rsidRPr="00A04896">
              <w:rPr>
                <w:rFonts w:eastAsia="Calibri"/>
              </w:rPr>
              <w:t>D</w:t>
            </w:r>
          </w:p>
          <w:p w14:paraId="5B4108AB" w14:textId="61A188E2" w:rsidR="00EA616C" w:rsidRPr="00A04896" w:rsidRDefault="00EA616C" w:rsidP="00553004">
            <w:pPr>
              <w:jc w:val="center"/>
              <w:rPr>
                <w:rFonts w:eastAsia="Calibri"/>
              </w:rPr>
            </w:pPr>
            <w:r w:rsidRPr="00A04896">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3E8A55" w14:textId="77777777" w:rsidR="004B1509" w:rsidRPr="00A04896" w:rsidRDefault="004B1509" w:rsidP="00553004">
            <w:pPr>
              <w:jc w:val="center"/>
              <w:rPr>
                <w:rFonts w:eastAsia="Calibri"/>
              </w:rPr>
            </w:pPr>
            <w:r w:rsidRPr="00A04896">
              <w:rPr>
                <w:rFonts w:eastAsia="Calibri"/>
              </w:rPr>
              <w:t>3495-6012-9011</w:t>
            </w:r>
          </w:p>
          <w:p w14:paraId="68F68014" w14:textId="29DF102F" w:rsidR="00EA616C" w:rsidRPr="00A04896" w:rsidRDefault="00EA616C" w:rsidP="00553004">
            <w:pPr>
              <w:jc w:val="center"/>
              <w:rPr>
                <w:rFonts w:eastAsia="Calibri"/>
              </w:rPr>
            </w:pPr>
            <w:r w:rsidRPr="00A04896">
              <w:rPr>
                <w:rFonts w:eastAsia="Calibri"/>
              </w:rPr>
              <w:t>4400-6435-9468</w:t>
            </w:r>
          </w:p>
        </w:tc>
      </w:tr>
      <w:tr w:rsidR="005A185E" w:rsidRPr="00803D0A" w14:paraId="03370F8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B65D12"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1D46EB" w14:textId="77777777" w:rsidR="004B1509" w:rsidRPr="00803D0A" w:rsidRDefault="004B1509" w:rsidP="00553004">
            <w:pPr>
              <w:rPr>
                <w:rFonts w:eastAsia="Calibri"/>
                <w:szCs w:val="22"/>
              </w:rPr>
            </w:pPr>
            <w:r w:rsidRPr="00803D0A">
              <w:rPr>
                <w:rFonts w:eastAsia="Calibri"/>
                <w:szCs w:val="22"/>
              </w:rPr>
              <w:t>96AM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3674DF" w14:textId="77777777" w:rsidR="004B1509" w:rsidRPr="00803D0A" w:rsidRDefault="004B1509" w:rsidP="00553004">
            <w:pPr>
              <w:rPr>
                <w:rFonts w:eastAsia="Calibri"/>
                <w:szCs w:val="22"/>
              </w:rPr>
            </w:pPr>
            <w:r w:rsidRPr="00803D0A">
              <w:rPr>
                <w:rFonts w:eastAsia="Calibri"/>
                <w:szCs w:val="22"/>
              </w:rPr>
              <w:t>Vytauto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2E5E23" w14:textId="424DE9B8" w:rsidR="004B1509" w:rsidRPr="00803D0A" w:rsidRDefault="0059197A" w:rsidP="00553004">
            <w:pPr>
              <w:jc w:val="right"/>
              <w:rPr>
                <w:rFonts w:eastAsia="Calibri"/>
                <w:strike/>
                <w:szCs w:val="22"/>
                <w:lang w:eastAsia="lt-LT"/>
              </w:rPr>
            </w:pPr>
            <w:r w:rsidRPr="00803D0A">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E375C" w14:textId="420BFD87" w:rsidR="004B1509" w:rsidRPr="00803D0A" w:rsidRDefault="0059197A" w:rsidP="00553004">
            <w:pPr>
              <w:jc w:val="right"/>
              <w:rPr>
                <w:rFonts w:eastAsia="Calibri"/>
                <w:strike/>
                <w:szCs w:val="22"/>
                <w:lang w:eastAsia="lt-LT"/>
              </w:rPr>
            </w:pPr>
            <w:r w:rsidRPr="00803D0A">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EABA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CCAD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DD523" w14:textId="77777777" w:rsidR="004B1509" w:rsidRDefault="004B1509" w:rsidP="00553004">
            <w:pPr>
              <w:jc w:val="center"/>
              <w:rPr>
                <w:rFonts w:eastAsia="Calibri"/>
              </w:rPr>
            </w:pPr>
            <w:r w:rsidRPr="00803D0A">
              <w:rPr>
                <w:rFonts w:eastAsia="Calibri"/>
              </w:rPr>
              <w:t>D</w:t>
            </w:r>
          </w:p>
          <w:p w14:paraId="07449668" w14:textId="001E1B82" w:rsidR="00BB5549" w:rsidRDefault="00BB5549" w:rsidP="00553004">
            <w:pPr>
              <w:jc w:val="center"/>
              <w:rPr>
                <w:rFonts w:eastAsia="Calibri"/>
              </w:rPr>
            </w:pPr>
            <w:r>
              <w:rPr>
                <w:rFonts w:eastAsia="Calibri"/>
              </w:rPr>
              <w:t>D</w:t>
            </w:r>
          </w:p>
          <w:p w14:paraId="7BCF50E8" w14:textId="712B9785" w:rsidR="00BB5549" w:rsidRPr="00803D0A" w:rsidRDefault="00BB5549" w:rsidP="00553004">
            <w:pPr>
              <w:jc w:val="center"/>
              <w:rPr>
                <w:rFonts w:eastAsia="Calibri"/>
              </w:rPr>
            </w:pPr>
            <w:r>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1E862B" w14:textId="77777777" w:rsidR="0059197A" w:rsidRPr="00803D0A" w:rsidRDefault="0059197A" w:rsidP="00553004">
            <w:pPr>
              <w:jc w:val="center"/>
              <w:rPr>
                <w:rFonts w:eastAsia="Calibri"/>
              </w:rPr>
            </w:pPr>
            <w:r w:rsidRPr="00803D0A">
              <w:rPr>
                <w:rFonts w:eastAsia="Calibri"/>
              </w:rPr>
              <w:t>4400-6078-7868</w:t>
            </w:r>
          </w:p>
          <w:p w14:paraId="05EDB58F" w14:textId="77777777" w:rsidR="0059197A" w:rsidRPr="00803D0A" w:rsidRDefault="0059197A" w:rsidP="00553004">
            <w:pPr>
              <w:jc w:val="center"/>
              <w:rPr>
                <w:rFonts w:eastAsia="Calibri"/>
              </w:rPr>
            </w:pPr>
            <w:r w:rsidRPr="00803D0A">
              <w:rPr>
                <w:rFonts w:eastAsia="Calibri"/>
              </w:rPr>
              <w:t>4400-6078-7880</w:t>
            </w:r>
          </w:p>
          <w:p w14:paraId="5B5FBF34" w14:textId="4EAB8E12" w:rsidR="0059197A" w:rsidRPr="00803D0A" w:rsidRDefault="0059197A" w:rsidP="00553004">
            <w:pPr>
              <w:jc w:val="center"/>
              <w:rPr>
                <w:rFonts w:eastAsia="Calibri"/>
                <w:strike/>
              </w:rPr>
            </w:pPr>
            <w:r w:rsidRPr="00803D0A">
              <w:rPr>
                <w:rFonts w:eastAsia="Calibri"/>
              </w:rPr>
              <w:t>4400-6078-7879</w:t>
            </w:r>
          </w:p>
        </w:tc>
      </w:tr>
      <w:tr w:rsidR="005A185E" w:rsidRPr="00803D0A" w14:paraId="25DD56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25B5527"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DEB255" w14:textId="77777777" w:rsidR="004B1509" w:rsidRPr="00803D0A" w:rsidRDefault="004B1509" w:rsidP="00553004">
            <w:pPr>
              <w:rPr>
                <w:rFonts w:eastAsia="Calibri"/>
                <w:szCs w:val="22"/>
              </w:rPr>
            </w:pPr>
            <w:r w:rsidRPr="00803D0A">
              <w:rPr>
                <w:rFonts w:eastAsia="Calibri"/>
                <w:szCs w:val="22"/>
              </w:rPr>
              <w:t>97AM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6C2657" w14:textId="77777777" w:rsidR="004B1509" w:rsidRPr="00803D0A" w:rsidRDefault="004B1509" w:rsidP="00553004">
            <w:pPr>
              <w:rPr>
                <w:rFonts w:eastAsia="Calibri"/>
                <w:szCs w:val="22"/>
              </w:rPr>
            </w:pPr>
            <w:r w:rsidRPr="00803D0A">
              <w:rPr>
                <w:rFonts w:eastAsia="Calibri"/>
                <w:szCs w:val="22"/>
              </w:rPr>
              <w:t>Volupio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07D209" w14:textId="77777777" w:rsidR="004B1509" w:rsidRPr="00803D0A" w:rsidRDefault="004B1509" w:rsidP="00553004">
            <w:pPr>
              <w:jc w:val="right"/>
              <w:rPr>
                <w:rFonts w:eastAsia="Calibri"/>
                <w:szCs w:val="22"/>
                <w:lang w:eastAsia="lt-LT"/>
              </w:rPr>
            </w:pPr>
            <w:r w:rsidRPr="00803D0A">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19BD5" w14:textId="77777777" w:rsidR="004B1509" w:rsidRPr="00803D0A" w:rsidRDefault="004B1509" w:rsidP="00553004">
            <w:pPr>
              <w:jc w:val="right"/>
              <w:rPr>
                <w:rFonts w:eastAsia="Calibri"/>
                <w:szCs w:val="22"/>
                <w:lang w:eastAsia="lt-LT"/>
              </w:rPr>
            </w:pPr>
            <w:r w:rsidRPr="00803D0A">
              <w:rPr>
                <w:rFonts w:eastAsia="Calibri"/>
                <w:szCs w:val="22"/>
                <w:lang w:eastAsia="lt-LT"/>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3F7E5" w14:textId="77777777" w:rsidR="004B1509" w:rsidRPr="00803D0A" w:rsidRDefault="004B1509" w:rsidP="00553004">
            <w:pPr>
              <w:jc w:val="right"/>
              <w:rPr>
                <w:rFonts w:eastAsia="Calibri"/>
                <w:szCs w:val="22"/>
              </w:rPr>
            </w:pPr>
            <w:r w:rsidRPr="00803D0A">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9EAE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56A2C"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56F40C" w14:textId="77777777" w:rsidR="004B1509" w:rsidRPr="00803D0A" w:rsidRDefault="004B1509" w:rsidP="00553004">
            <w:pPr>
              <w:jc w:val="center"/>
              <w:rPr>
                <w:rFonts w:eastAsia="Calibri"/>
              </w:rPr>
            </w:pPr>
            <w:r w:rsidRPr="00803D0A">
              <w:rPr>
                <w:rFonts w:eastAsia="Calibri"/>
              </w:rPr>
              <w:t>4400-5325-8512</w:t>
            </w:r>
          </w:p>
        </w:tc>
      </w:tr>
      <w:tr w:rsidR="005A185E" w:rsidRPr="00803D0A" w14:paraId="7D363DC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75D0237"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2AC755" w14:textId="77777777" w:rsidR="004B1509" w:rsidRPr="00803D0A" w:rsidRDefault="004B1509" w:rsidP="00553004">
            <w:pPr>
              <w:rPr>
                <w:rFonts w:eastAsia="Calibri"/>
                <w:szCs w:val="22"/>
              </w:rPr>
            </w:pPr>
            <w:r w:rsidRPr="00803D0A">
              <w:rPr>
                <w:rFonts w:eastAsia="Calibri"/>
                <w:szCs w:val="22"/>
              </w:rPr>
              <w:t>98AM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2DC911" w14:textId="77777777" w:rsidR="004B1509" w:rsidRPr="00803D0A" w:rsidRDefault="004B1509" w:rsidP="00553004">
            <w:pPr>
              <w:rPr>
                <w:rFonts w:eastAsia="Calibri"/>
                <w:szCs w:val="22"/>
              </w:rPr>
            </w:pPr>
            <w:r w:rsidRPr="00803D0A">
              <w:rPr>
                <w:rFonts w:eastAsia="Calibri"/>
                <w:szCs w:val="22"/>
              </w:rPr>
              <w:t>Vorutos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876C11" w14:textId="0A5977A3" w:rsidR="004B1509" w:rsidRPr="00803D0A" w:rsidRDefault="004B1509" w:rsidP="00553004">
            <w:pPr>
              <w:jc w:val="right"/>
              <w:rPr>
                <w:rFonts w:eastAsia="Calibri"/>
                <w:szCs w:val="22"/>
                <w:lang w:eastAsia="lt-LT"/>
              </w:rPr>
            </w:pPr>
            <w:r w:rsidRPr="00803D0A">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98850" w14:textId="254F6EE0" w:rsidR="004B1509" w:rsidRPr="00803D0A" w:rsidRDefault="004B1509" w:rsidP="00553004">
            <w:pPr>
              <w:jc w:val="right"/>
              <w:rPr>
                <w:rFonts w:eastAsia="Calibri"/>
                <w:szCs w:val="22"/>
                <w:lang w:eastAsia="lt-LT"/>
              </w:rPr>
            </w:pPr>
            <w:r w:rsidRPr="00803D0A">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FF517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5D58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D1022"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A0A067" w14:textId="77777777" w:rsidR="004B1509" w:rsidRPr="00803D0A" w:rsidRDefault="004B1509" w:rsidP="00553004">
            <w:pPr>
              <w:jc w:val="center"/>
              <w:rPr>
                <w:rFonts w:eastAsia="Calibri"/>
              </w:rPr>
            </w:pPr>
            <w:r w:rsidRPr="00803D0A">
              <w:rPr>
                <w:rFonts w:eastAsia="Calibri"/>
              </w:rPr>
              <w:t>3498-2020-5018</w:t>
            </w:r>
          </w:p>
        </w:tc>
      </w:tr>
      <w:tr w:rsidR="005A185E" w:rsidRPr="00803D0A" w14:paraId="6B7240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EDA5A9"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F90342" w14:textId="77777777" w:rsidR="004B1509" w:rsidRPr="00803D0A" w:rsidRDefault="004B1509" w:rsidP="00553004">
            <w:pPr>
              <w:rPr>
                <w:rFonts w:eastAsia="Calibri"/>
                <w:szCs w:val="22"/>
              </w:rPr>
            </w:pPr>
            <w:r w:rsidRPr="00803D0A">
              <w:rPr>
                <w:rFonts w:eastAsia="Calibri"/>
                <w:szCs w:val="22"/>
              </w:rPr>
              <w:t>99AM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FEE407" w14:textId="77777777" w:rsidR="004B1509" w:rsidRPr="00803D0A" w:rsidRDefault="004B1509" w:rsidP="00553004">
            <w:pPr>
              <w:rPr>
                <w:rFonts w:eastAsia="Calibri"/>
                <w:szCs w:val="22"/>
              </w:rPr>
            </w:pPr>
            <w:r w:rsidRPr="00803D0A">
              <w:rPr>
                <w:rFonts w:eastAsia="Calibri"/>
                <w:szCs w:val="22"/>
              </w:rPr>
              <w:t>Žemuogių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7EAD59" w14:textId="77777777" w:rsidR="004B1509" w:rsidRPr="00803D0A" w:rsidRDefault="004B1509" w:rsidP="00553004">
            <w:pPr>
              <w:jc w:val="right"/>
              <w:rPr>
                <w:rFonts w:eastAsia="Calibri"/>
                <w:szCs w:val="22"/>
                <w:lang w:eastAsia="lt-LT"/>
              </w:rPr>
            </w:pPr>
            <w:r w:rsidRPr="00803D0A">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CE9C8" w14:textId="77777777" w:rsidR="004B1509" w:rsidRPr="00803D0A" w:rsidRDefault="004B1509" w:rsidP="00553004">
            <w:pPr>
              <w:jc w:val="right"/>
              <w:rPr>
                <w:rFonts w:eastAsia="Calibri"/>
                <w:szCs w:val="22"/>
                <w:lang w:eastAsia="lt-LT"/>
              </w:rPr>
            </w:pPr>
            <w:r w:rsidRPr="00803D0A">
              <w:rPr>
                <w:rFonts w:eastAsia="Calibri"/>
                <w:szCs w:val="22"/>
                <w:lang w:eastAsia="lt-LT"/>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144D9"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AEC3C" w14:textId="77777777" w:rsidR="004B1509" w:rsidRPr="00803D0A" w:rsidRDefault="004B1509" w:rsidP="00553004">
            <w:pPr>
              <w:jc w:val="right"/>
              <w:rPr>
                <w:rFonts w:eastAsia="Calibri"/>
                <w:szCs w:val="22"/>
              </w:rPr>
            </w:pPr>
            <w:r w:rsidRPr="00803D0A">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5847F"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A90003" w14:textId="77777777" w:rsidR="004B1509" w:rsidRPr="00803D0A" w:rsidRDefault="004B1509" w:rsidP="00553004">
            <w:pPr>
              <w:jc w:val="center"/>
              <w:rPr>
                <w:rFonts w:eastAsia="Calibri"/>
              </w:rPr>
            </w:pPr>
            <w:r w:rsidRPr="00803D0A">
              <w:rPr>
                <w:rFonts w:eastAsia="Calibri"/>
              </w:rPr>
              <w:t>-</w:t>
            </w:r>
          </w:p>
        </w:tc>
      </w:tr>
      <w:tr w:rsidR="005A185E" w:rsidRPr="00803D0A" w14:paraId="6D7CED1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9322CD4"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EE7B63" w14:textId="77777777" w:rsidR="004B1509" w:rsidRPr="00803D0A" w:rsidRDefault="004B1509" w:rsidP="00553004">
            <w:pPr>
              <w:rPr>
                <w:rFonts w:eastAsia="Calibri"/>
                <w:szCs w:val="22"/>
              </w:rPr>
            </w:pPr>
            <w:r w:rsidRPr="00803D0A">
              <w:rPr>
                <w:rFonts w:eastAsia="Calibri"/>
                <w:szCs w:val="22"/>
              </w:rPr>
              <w:t>100AM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004B8C" w14:textId="77777777" w:rsidR="004B1509" w:rsidRPr="00803D0A" w:rsidRDefault="004B1509" w:rsidP="00553004">
            <w:pPr>
              <w:rPr>
                <w:rFonts w:eastAsia="Calibri"/>
                <w:szCs w:val="22"/>
              </w:rPr>
            </w:pPr>
            <w:r w:rsidRPr="00803D0A">
              <w:rPr>
                <w:rFonts w:eastAsia="Calibri"/>
                <w:szCs w:val="22"/>
              </w:rPr>
              <w:t>Žiburio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5F17BE" w14:textId="77777777" w:rsidR="004B1509" w:rsidRPr="00803D0A" w:rsidRDefault="004B1509" w:rsidP="00553004">
            <w:pPr>
              <w:jc w:val="right"/>
              <w:rPr>
                <w:rFonts w:eastAsia="Calibri"/>
                <w:szCs w:val="22"/>
                <w:lang w:eastAsia="lt-LT"/>
              </w:rPr>
            </w:pPr>
            <w:r w:rsidRPr="00803D0A">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EC4B7" w14:textId="77777777" w:rsidR="004B1509" w:rsidRPr="00803D0A" w:rsidRDefault="004B1509" w:rsidP="00553004">
            <w:pPr>
              <w:jc w:val="right"/>
              <w:rPr>
                <w:rFonts w:eastAsia="Calibri"/>
                <w:szCs w:val="22"/>
              </w:rPr>
            </w:pPr>
            <w:r w:rsidRPr="00803D0A">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D8183"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0E610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ADD6C3"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14C2AB" w14:textId="77777777" w:rsidR="004B1509" w:rsidRPr="00803D0A" w:rsidRDefault="004B1509" w:rsidP="00553004">
            <w:pPr>
              <w:jc w:val="center"/>
              <w:rPr>
                <w:rFonts w:eastAsia="Calibri"/>
              </w:rPr>
            </w:pPr>
            <w:r w:rsidRPr="00803D0A">
              <w:rPr>
                <w:rFonts w:eastAsia="Calibri"/>
              </w:rPr>
              <w:t>4400-3207-8598</w:t>
            </w:r>
          </w:p>
        </w:tc>
      </w:tr>
      <w:tr w:rsidR="005A185E" w:rsidRPr="00803D0A" w14:paraId="6821C29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C9F81EF"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48A93B" w14:textId="77777777" w:rsidR="004B1509" w:rsidRPr="00803D0A" w:rsidRDefault="004B1509" w:rsidP="00553004">
            <w:pPr>
              <w:rPr>
                <w:rFonts w:eastAsia="Calibri"/>
                <w:szCs w:val="22"/>
              </w:rPr>
            </w:pPr>
            <w:r w:rsidRPr="00803D0A">
              <w:rPr>
                <w:rFonts w:eastAsia="Calibri"/>
                <w:szCs w:val="22"/>
              </w:rPr>
              <w:t>101AM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911C92" w14:textId="77777777" w:rsidR="004B1509" w:rsidRPr="00803D0A" w:rsidRDefault="004B1509" w:rsidP="00553004">
            <w:pPr>
              <w:rPr>
                <w:rFonts w:eastAsia="Calibri"/>
                <w:szCs w:val="22"/>
              </w:rPr>
            </w:pPr>
            <w:r w:rsidRPr="00803D0A">
              <w:rPr>
                <w:rFonts w:eastAsia="Calibri"/>
                <w:szCs w:val="22"/>
              </w:rPr>
              <w:t>Žvejų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E01C23D" w14:textId="208F0371" w:rsidR="004B1509" w:rsidRPr="00803D0A" w:rsidRDefault="00274101" w:rsidP="00553004">
            <w:pPr>
              <w:jc w:val="right"/>
              <w:rPr>
                <w:rFonts w:eastAsia="Calibri"/>
                <w:szCs w:val="22"/>
                <w:lang w:eastAsia="lt-LT"/>
              </w:rPr>
            </w:pPr>
            <w:r w:rsidRPr="00803D0A">
              <w:rPr>
                <w:rFonts w:eastAsia="Calibri"/>
                <w:szCs w:val="22"/>
              </w:rPr>
              <w:t xml:space="preserve"> 1230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576A7" w14:textId="2983D9F9" w:rsidR="004B1509" w:rsidRPr="00803D0A" w:rsidRDefault="00274101" w:rsidP="00553004">
            <w:pPr>
              <w:jc w:val="right"/>
              <w:rPr>
                <w:rFonts w:eastAsia="Calibri"/>
                <w:szCs w:val="22"/>
              </w:rPr>
            </w:pPr>
            <w:r w:rsidRPr="00803D0A">
              <w:rPr>
                <w:rFonts w:eastAsia="Calibri"/>
                <w:szCs w:val="22"/>
              </w:rPr>
              <w:t xml:space="preserve"> 1230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5ABFF"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452D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AF006"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4701ED" w14:textId="77777777" w:rsidR="004B1509" w:rsidRPr="00803D0A" w:rsidRDefault="004B1509" w:rsidP="00553004">
            <w:pPr>
              <w:jc w:val="center"/>
              <w:rPr>
                <w:rFonts w:eastAsia="Calibri"/>
              </w:rPr>
            </w:pPr>
            <w:r w:rsidRPr="00803D0A">
              <w:rPr>
                <w:rFonts w:eastAsia="Calibri"/>
              </w:rPr>
              <w:t>3498-5025-8016</w:t>
            </w:r>
          </w:p>
        </w:tc>
      </w:tr>
      <w:tr w:rsidR="004B1509" w:rsidRPr="004B1509" w14:paraId="0EEFEAE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2328DAA" w14:textId="77777777" w:rsidR="004B1509" w:rsidRPr="004B1509"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71B429" w14:textId="77777777" w:rsidR="004B1509" w:rsidRPr="004B1509" w:rsidRDefault="004B1509" w:rsidP="00553004">
            <w:pPr>
              <w:rPr>
                <w:rFonts w:eastAsia="Calibri"/>
                <w:szCs w:val="22"/>
              </w:rPr>
            </w:pPr>
            <w:r w:rsidRPr="004B1509">
              <w:rPr>
                <w:rFonts w:eastAsia="Calibri"/>
                <w:szCs w:val="22"/>
              </w:rPr>
              <w:t>102AM</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19570B" w14:textId="77777777" w:rsidR="004B1509" w:rsidRPr="004B1509" w:rsidRDefault="004B1509" w:rsidP="00553004">
            <w:pPr>
              <w:rPr>
                <w:rFonts w:eastAsia="Calibri"/>
                <w:szCs w:val="22"/>
              </w:rPr>
            </w:pPr>
            <w:r w:rsidRPr="004B1509">
              <w:rPr>
                <w:rFonts w:eastAsia="Calibri"/>
                <w:szCs w:val="22"/>
              </w:rPr>
              <w:t>Pirties gatvės fragmentas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2D2C25" w14:textId="77777777" w:rsidR="004B1509" w:rsidRPr="004B1509" w:rsidRDefault="004B1509" w:rsidP="00553004">
            <w:pPr>
              <w:jc w:val="right"/>
              <w:rPr>
                <w:rFonts w:eastAsia="Calibri"/>
                <w:szCs w:val="22"/>
                <w:lang w:eastAsia="lt-LT"/>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3578A" w14:textId="77777777" w:rsidR="004B1509" w:rsidRPr="004B1509" w:rsidRDefault="004B1509" w:rsidP="00553004">
            <w:pPr>
              <w:jc w:val="right"/>
              <w:rPr>
                <w:rFonts w:eastAsia="Calibri"/>
                <w:szCs w:val="22"/>
              </w:rPr>
            </w:pPr>
            <w:r w:rsidRPr="004B1509">
              <w:rPr>
                <w:rFonts w:eastAsia="Calibri"/>
                <w:szCs w:val="22"/>
              </w:rPr>
              <w:t>40</w:t>
            </w:r>
            <w:r w:rsidRPr="004B1509">
              <w:rPr>
                <w:rFonts w:eastAsia="Calibri"/>
                <w:szCs w:val="22"/>
                <w:vertAlign w:val="superscript"/>
              </w:rPr>
              <w:footnoteReference w:id="10"/>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229A4"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4509F"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D5A7A5" w14:textId="77777777" w:rsidR="004B1509" w:rsidRPr="004B1509" w:rsidRDefault="004B1509" w:rsidP="00553004">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8D5482" w14:textId="77777777" w:rsidR="004B1509" w:rsidRPr="004B1509" w:rsidRDefault="004B1509" w:rsidP="00553004">
            <w:pPr>
              <w:jc w:val="center"/>
              <w:rPr>
                <w:rFonts w:eastAsia="Calibri"/>
              </w:rPr>
            </w:pPr>
            <w:r w:rsidRPr="004B1509">
              <w:rPr>
                <w:rFonts w:eastAsia="Calibri"/>
              </w:rPr>
              <w:t>4400-3116-7429</w:t>
            </w:r>
          </w:p>
        </w:tc>
      </w:tr>
      <w:tr w:rsidR="004B1509" w:rsidRPr="004B1509" w14:paraId="02B3ABD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135425" w14:textId="77777777" w:rsidR="004B1509" w:rsidRPr="004B1509" w:rsidRDefault="004B1509" w:rsidP="00553004">
            <w:pPr>
              <w:numPr>
                <w:ilvl w:val="0"/>
                <w:numId w:val="1"/>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718FDA11" w14:textId="77777777" w:rsidR="004B1509" w:rsidRPr="004B1509" w:rsidRDefault="004B1509" w:rsidP="00553004">
            <w:pPr>
              <w:rPr>
                <w:rFonts w:eastAsia="Calibri"/>
                <w:i/>
                <w:iCs/>
                <w:szCs w:val="22"/>
              </w:rPr>
            </w:pPr>
            <w:r w:rsidRPr="004B1509">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36ADBB15" w14:textId="00A9DF2A" w:rsidR="004B1509" w:rsidRPr="004B1509" w:rsidRDefault="00E966C0" w:rsidP="00553004">
            <w:pPr>
              <w:jc w:val="right"/>
              <w:rPr>
                <w:rFonts w:eastAsia="Calibri"/>
                <w:bCs/>
                <w:i/>
                <w:iCs/>
                <w:szCs w:val="22"/>
                <w:lang w:eastAsia="lt-LT"/>
              </w:rPr>
            </w:pPr>
            <w:r>
              <w:rPr>
                <w:rFonts w:eastAsia="Calibri"/>
                <w:bCs/>
                <w:i/>
                <w:iCs/>
                <w:szCs w:val="22"/>
                <w:lang w:eastAsia="lt-LT"/>
              </w:rPr>
              <w:t>8 093</w:t>
            </w:r>
          </w:p>
        </w:tc>
        <w:tc>
          <w:tcPr>
            <w:tcW w:w="1133" w:type="dxa"/>
            <w:tcBorders>
              <w:top w:val="single" w:sz="4" w:space="0" w:color="auto"/>
              <w:left w:val="single" w:sz="4" w:space="0" w:color="auto"/>
              <w:bottom w:val="single" w:sz="4" w:space="0" w:color="auto"/>
              <w:right w:val="single" w:sz="4" w:space="0" w:color="auto"/>
            </w:tcBorders>
            <w:vAlign w:val="center"/>
          </w:tcPr>
          <w:p w14:paraId="41EEE6AD" w14:textId="5CD99721" w:rsidR="004B1509" w:rsidRPr="004B1509" w:rsidRDefault="00E966C0" w:rsidP="00553004">
            <w:pPr>
              <w:jc w:val="right"/>
              <w:rPr>
                <w:rFonts w:eastAsia="Calibri"/>
                <w:bCs/>
                <w:i/>
                <w:iCs/>
                <w:szCs w:val="22"/>
              </w:rPr>
            </w:pPr>
            <w:r>
              <w:rPr>
                <w:rFonts w:eastAsia="Calibri"/>
                <w:bCs/>
                <w:i/>
                <w:iCs/>
                <w:szCs w:val="22"/>
              </w:rPr>
              <w:t>3 643</w:t>
            </w:r>
          </w:p>
        </w:tc>
        <w:tc>
          <w:tcPr>
            <w:tcW w:w="1133" w:type="dxa"/>
            <w:tcBorders>
              <w:top w:val="single" w:sz="4" w:space="0" w:color="auto"/>
              <w:left w:val="single" w:sz="4" w:space="0" w:color="auto"/>
              <w:bottom w:val="single" w:sz="4" w:space="0" w:color="auto"/>
              <w:right w:val="single" w:sz="4" w:space="0" w:color="auto"/>
            </w:tcBorders>
            <w:vAlign w:val="center"/>
          </w:tcPr>
          <w:p w14:paraId="051450B8" w14:textId="734F7846" w:rsidR="004B1509" w:rsidRPr="004B1509" w:rsidRDefault="00E966C0" w:rsidP="00553004">
            <w:pPr>
              <w:jc w:val="right"/>
              <w:rPr>
                <w:rFonts w:eastAsia="Calibri"/>
                <w:bCs/>
                <w:i/>
                <w:iCs/>
                <w:szCs w:val="22"/>
              </w:rPr>
            </w:pPr>
            <w:r>
              <w:rPr>
                <w:rFonts w:eastAsia="Calibri"/>
                <w:bCs/>
                <w:i/>
                <w:iCs/>
                <w:szCs w:val="22"/>
              </w:rPr>
              <w:t>4 311</w:t>
            </w:r>
          </w:p>
        </w:tc>
        <w:tc>
          <w:tcPr>
            <w:tcW w:w="1133" w:type="dxa"/>
            <w:tcBorders>
              <w:top w:val="single" w:sz="4" w:space="0" w:color="auto"/>
              <w:left w:val="single" w:sz="4" w:space="0" w:color="auto"/>
              <w:bottom w:val="single" w:sz="4" w:space="0" w:color="auto"/>
              <w:right w:val="single" w:sz="4" w:space="0" w:color="auto"/>
            </w:tcBorders>
            <w:vAlign w:val="center"/>
          </w:tcPr>
          <w:p w14:paraId="77695C76" w14:textId="18F9EA07" w:rsidR="004B1509" w:rsidRPr="004B1509" w:rsidRDefault="00E966C0" w:rsidP="00553004">
            <w:pPr>
              <w:jc w:val="right"/>
              <w:rPr>
                <w:rFonts w:eastAsia="Calibri"/>
                <w:bCs/>
                <w:i/>
                <w:iCs/>
                <w:szCs w:val="22"/>
              </w:rPr>
            </w:pPr>
            <w:r>
              <w:rPr>
                <w:rFonts w:eastAsia="Calibri"/>
                <w:bCs/>
                <w:i/>
                <w:iCs/>
                <w:szCs w:val="22"/>
              </w:rPr>
              <w:t>139</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200D0EDC" w14:textId="77777777" w:rsidR="004B1509" w:rsidRPr="004B1509" w:rsidRDefault="004B1509"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2FFFC84B" w14:textId="77777777" w:rsidR="004B1509" w:rsidRPr="004B1509" w:rsidRDefault="004B1509" w:rsidP="00553004">
            <w:pPr>
              <w:jc w:val="center"/>
              <w:rPr>
                <w:rFonts w:eastAsia="Calibri"/>
                <w:i/>
                <w:iCs/>
                <w:szCs w:val="22"/>
              </w:rPr>
            </w:pPr>
          </w:p>
        </w:tc>
      </w:tr>
      <w:tr w:rsidR="004B1509" w:rsidRPr="00D81376" w14:paraId="5DD4010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1D3C1E7"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C2853F" w14:textId="77777777" w:rsidR="004B1509" w:rsidRPr="00D81376" w:rsidRDefault="004B1509" w:rsidP="00553004">
            <w:pPr>
              <w:rPr>
                <w:rFonts w:eastAsia="Calibri"/>
                <w:szCs w:val="22"/>
              </w:rPr>
            </w:pPr>
            <w:r w:rsidRPr="00D81376">
              <w:rPr>
                <w:rFonts w:eastAsia="Calibri"/>
                <w:szCs w:val="22"/>
              </w:rPr>
              <w:t>AMK101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87EB9ED" w14:textId="77777777" w:rsidR="004B1509" w:rsidRPr="00D81376" w:rsidRDefault="004B1509" w:rsidP="00553004">
            <w:pPr>
              <w:rPr>
                <w:rFonts w:eastAsia="Calibri"/>
                <w:szCs w:val="22"/>
              </w:rPr>
            </w:pPr>
            <w:r w:rsidRPr="00D81376">
              <w:rPr>
                <w:rFonts w:eastAsia="Calibri"/>
                <w:szCs w:val="22"/>
              </w:rPr>
              <w:t xml:space="preserve">Pravažiuojamasis kelias nuo V. Kudirkos g. iki Rašytojų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AF6C47" w14:textId="322D73A7" w:rsidR="004B1509" w:rsidRPr="00D81376" w:rsidRDefault="004B1509" w:rsidP="00553004">
            <w:pPr>
              <w:jc w:val="right"/>
              <w:rPr>
                <w:rFonts w:eastAsia="Calibri"/>
                <w:szCs w:val="22"/>
                <w:lang w:eastAsia="lt-LT"/>
              </w:rPr>
            </w:pPr>
            <w:r w:rsidRPr="00D81376">
              <w:rPr>
                <w:rFonts w:eastAsia="Calibri"/>
                <w:szCs w:val="22"/>
              </w:rPr>
              <w:t xml:space="preserve"> 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99597" w14:textId="14BAA231" w:rsidR="004B1509" w:rsidRPr="00D81376" w:rsidRDefault="004B1509" w:rsidP="00553004">
            <w:pPr>
              <w:jc w:val="right"/>
              <w:rPr>
                <w:rFonts w:eastAsia="Calibri"/>
                <w:color w:val="000000"/>
              </w:rPr>
            </w:pPr>
            <w:r w:rsidRPr="00D81376">
              <w:rPr>
                <w:rFonts w:eastAsia="Calibri"/>
                <w:color w:val="000000"/>
                <w:szCs w:val="22"/>
              </w:rPr>
              <w:t xml:space="preserve"> 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CABBC"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64FD20"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F8672" w14:textId="77777777" w:rsidR="004B1509" w:rsidRPr="00D81376" w:rsidRDefault="004B1509" w:rsidP="00553004">
            <w:pPr>
              <w:jc w:val="center"/>
              <w:rPr>
                <w:rFonts w:eastAsia="Calibri"/>
                <w:szCs w:val="22"/>
              </w:rPr>
            </w:pPr>
            <w:r w:rsidRPr="00D81376">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E5AABE" w14:textId="77777777" w:rsidR="004B1509" w:rsidRPr="00D81376" w:rsidRDefault="004B1509" w:rsidP="00553004">
            <w:pPr>
              <w:jc w:val="center"/>
              <w:rPr>
                <w:rFonts w:eastAsia="Calibri"/>
                <w:szCs w:val="22"/>
              </w:rPr>
            </w:pPr>
            <w:r w:rsidRPr="00D81376">
              <w:rPr>
                <w:rFonts w:eastAsia="Calibri"/>
                <w:szCs w:val="22"/>
              </w:rPr>
              <w:t>4400-5889-8774</w:t>
            </w:r>
          </w:p>
        </w:tc>
      </w:tr>
      <w:tr w:rsidR="004B1509" w:rsidRPr="00D81376" w14:paraId="09EEBAE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37763B"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BF7A5E" w14:textId="77777777" w:rsidR="004B1509" w:rsidRPr="00D81376" w:rsidRDefault="004B1509" w:rsidP="00553004">
            <w:pPr>
              <w:rPr>
                <w:rFonts w:eastAsia="Calibri"/>
                <w:szCs w:val="22"/>
              </w:rPr>
            </w:pPr>
            <w:r w:rsidRPr="00D81376">
              <w:rPr>
                <w:rFonts w:eastAsia="Calibri"/>
                <w:szCs w:val="22"/>
              </w:rPr>
              <w:t>AMK123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C6462E" w14:textId="77777777" w:rsidR="004B1509" w:rsidRPr="00D81376" w:rsidRDefault="004B1509" w:rsidP="00553004">
            <w:pPr>
              <w:rPr>
                <w:rFonts w:eastAsia="Calibri"/>
                <w:szCs w:val="22"/>
              </w:rPr>
            </w:pPr>
            <w:r w:rsidRPr="00D81376">
              <w:rPr>
                <w:rFonts w:eastAsia="Calibri"/>
                <w:szCs w:val="22"/>
              </w:rPr>
              <w:t>Privažiuojamasis kelias prie SPA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7F5156" w14:textId="77777777" w:rsidR="004B1509" w:rsidRPr="00D81376" w:rsidRDefault="004B1509" w:rsidP="00553004">
            <w:pPr>
              <w:jc w:val="right"/>
              <w:rPr>
                <w:rFonts w:eastAsia="Calibri"/>
                <w:szCs w:val="22"/>
                <w:lang w:eastAsia="lt-LT"/>
              </w:rPr>
            </w:pPr>
            <w:r w:rsidRPr="00D81376">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604F8B" w14:textId="77777777" w:rsidR="004B1509" w:rsidRPr="00D81376" w:rsidRDefault="004B1509" w:rsidP="00553004">
            <w:pPr>
              <w:jc w:val="right"/>
              <w:rPr>
                <w:rFonts w:eastAsia="Calibri"/>
              </w:rPr>
            </w:pPr>
            <w:r w:rsidRPr="00D81376">
              <w:rPr>
                <w:rFonts w:eastAsia="Calibri"/>
                <w:szCs w:val="22"/>
              </w:rPr>
              <w:t> 200</w:t>
            </w:r>
            <w:r w:rsidRPr="00D81376">
              <w:rPr>
                <w:rFonts w:eastAsia="Calibri"/>
                <w:szCs w:val="22"/>
                <w:vertAlign w:val="superscript"/>
              </w:rPr>
              <w:footnoteReference w:id="11"/>
            </w:r>
            <w:r w:rsidRPr="00D8137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878B7"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BC990" w14:textId="77777777" w:rsidR="004B1509" w:rsidRPr="00D81376" w:rsidRDefault="004B1509" w:rsidP="00553004">
            <w:pPr>
              <w:jc w:val="right"/>
              <w:rPr>
                <w:rFonts w:eastAsia="Calibri"/>
                <w:szCs w:val="22"/>
              </w:rPr>
            </w:pPr>
            <w:r w:rsidRPr="00D81376">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908549" w14:textId="77777777" w:rsidR="004B1509" w:rsidRPr="00D81376" w:rsidRDefault="004B1509" w:rsidP="00553004">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56119F" w14:textId="77777777" w:rsidR="004B1509" w:rsidRPr="00D81376" w:rsidRDefault="004B1509" w:rsidP="00553004">
            <w:pPr>
              <w:jc w:val="center"/>
              <w:rPr>
                <w:rFonts w:eastAsia="Calibri"/>
                <w:szCs w:val="22"/>
              </w:rPr>
            </w:pPr>
            <w:r w:rsidRPr="00D81376">
              <w:rPr>
                <w:rFonts w:eastAsia="Calibri"/>
                <w:szCs w:val="22"/>
              </w:rPr>
              <w:t>-</w:t>
            </w:r>
          </w:p>
        </w:tc>
      </w:tr>
      <w:tr w:rsidR="004B1509" w:rsidRPr="00D81376" w14:paraId="4B53E7C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852E53"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4EEA09" w14:textId="77777777" w:rsidR="004B1509" w:rsidRPr="00D81376" w:rsidRDefault="004B1509" w:rsidP="00553004">
            <w:pPr>
              <w:rPr>
                <w:rFonts w:eastAsia="Calibri"/>
                <w:szCs w:val="22"/>
              </w:rPr>
            </w:pPr>
            <w:r w:rsidRPr="00D81376">
              <w:rPr>
                <w:rFonts w:eastAsia="Calibri"/>
                <w:szCs w:val="22"/>
              </w:rPr>
              <w:t>AMK146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754AD7" w14:textId="77777777" w:rsidR="004B1509" w:rsidRPr="00D81376" w:rsidRDefault="004B1509" w:rsidP="00553004">
            <w:pPr>
              <w:rPr>
                <w:rFonts w:eastAsia="Calibri"/>
                <w:szCs w:val="22"/>
              </w:rPr>
            </w:pPr>
            <w:r w:rsidRPr="00D81376">
              <w:rPr>
                <w:rFonts w:eastAsia="Calibri"/>
                <w:szCs w:val="22"/>
              </w:rPr>
              <w:t xml:space="preserve">Privažiuojamasis kelias prie Miškų ūkio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C4DF56" w14:textId="56ECE114" w:rsidR="004B1509" w:rsidRPr="00D81376" w:rsidRDefault="004B1509" w:rsidP="00553004">
            <w:pPr>
              <w:jc w:val="right"/>
              <w:rPr>
                <w:rFonts w:eastAsia="Calibri"/>
                <w:szCs w:val="22"/>
                <w:lang w:eastAsia="lt-LT"/>
              </w:rPr>
            </w:pPr>
            <w:r w:rsidRPr="00D81376">
              <w:rPr>
                <w:rFonts w:eastAsia="Calibri"/>
                <w:szCs w:val="22"/>
              </w:rPr>
              <w:t xml:space="preserve"> 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B8E028" w14:textId="5883ADB5" w:rsidR="004B1509" w:rsidRPr="00D81376" w:rsidRDefault="004B1509" w:rsidP="00553004">
            <w:pPr>
              <w:jc w:val="right"/>
              <w:rPr>
                <w:rFonts w:eastAsia="Calibri"/>
                <w:color w:val="000000"/>
              </w:rPr>
            </w:pPr>
            <w:r w:rsidRPr="00D81376">
              <w:rPr>
                <w:rFonts w:eastAsia="Calibri"/>
                <w:color w:val="000000"/>
                <w:szCs w:val="22"/>
              </w:rPr>
              <w:t xml:space="preserve"> 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C0007"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19C770"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4E4B0" w14:textId="77777777" w:rsidR="004B1509" w:rsidRPr="00D81376" w:rsidRDefault="004B1509" w:rsidP="00553004">
            <w:pPr>
              <w:jc w:val="center"/>
              <w:rPr>
                <w:rFonts w:eastAsia="Calibri"/>
                <w:szCs w:val="22"/>
              </w:rPr>
            </w:pPr>
            <w:r w:rsidRPr="00D8137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C5F4FA" w14:textId="77777777" w:rsidR="004B1509" w:rsidRPr="00D81376" w:rsidRDefault="004B1509" w:rsidP="00553004">
            <w:pPr>
              <w:jc w:val="center"/>
              <w:rPr>
                <w:rFonts w:eastAsia="Calibri"/>
                <w:szCs w:val="22"/>
              </w:rPr>
            </w:pPr>
            <w:r w:rsidRPr="00D81376">
              <w:rPr>
                <w:rFonts w:eastAsia="Calibri"/>
                <w:szCs w:val="22"/>
              </w:rPr>
              <w:t>4400-5897-0255</w:t>
            </w:r>
          </w:p>
        </w:tc>
      </w:tr>
      <w:tr w:rsidR="004B1509" w:rsidRPr="00D81376" w14:paraId="7B36EF0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CEF5F4F"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28455F" w14:textId="77777777" w:rsidR="004B1509" w:rsidRPr="00D81376" w:rsidRDefault="004B1509" w:rsidP="00553004">
            <w:pPr>
              <w:rPr>
                <w:rFonts w:eastAsia="Calibri"/>
                <w:szCs w:val="22"/>
              </w:rPr>
            </w:pPr>
            <w:r w:rsidRPr="00D81376">
              <w:rPr>
                <w:rFonts w:eastAsia="Calibri"/>
                <w:szCs w:val="22"/>
              </w:rPr>
              <w:t>AMK149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FA281A" w14:textId="77777777" w:rsidR="004B1509" w:rsidRPr="00D81376" w:rsidRDefault="004B1509" w:rsidP="00553004">
            <w:pPr>
              <w:rPr>
                <w:rFonts w:eastAsia="Calibri"/>
                <w:szCs w:val="22"/>
              </w:rPr>
            </w:pPr>
            <w:r w:rsidRPr="00D81376">
              <w:rPr>
                <w:rFonts w:eastAsia="Calibri"/>
                <w:szCs w:val="22"/>
              </w:rPr>
              <w:t>Privažiuojamasis kelias prie Dainuvos slėnio</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E13813" w14:textId="77777777" w:rsidR="004B1509" w:rsidRPr="00D81376" w:rsidRDefault="004B1509" w:rsidP="00553004">
            <w:pPr>
              <w:jc w:val="right"/>
              <w:rPr>
                <w:rFonts w:eastAsia="Calibri"/>
                <w:szCs w:val="22"/>
                <w:lang w:eastAsia="lt-LT"/>
              </w:rPr>
            </w:pPr>
            <w:r w:rsidRPr="00D81376">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10772" w14:textId="77777777" w:rsidR="004B1509" w:rsidRPr="00D81376" w:rsidRDefault="004B1509" w:rsidP="00553004">
            <w:pPr>
              <w:jc w:val="right"/>
              <w:rPr>
                <w:rFonts w:eastAsia="Calibri"/>
                <w:color w:val="000000"/>
              </w:rPr>
            </w:pPr>
            <w:r w:rsidRPr="00D81376">
              <w:rPr>
                <w:rFonts w:eastAsia="Calibri"/>
                <w:color w:val="000000"/>
                <w:szCs w:val="22"/>
              </w:rPr>
              <w:t>535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77262"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C0EDD"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31864" w14:textId="77777777" w:rsidR="004B1509" w:rsidRPr="00D81376" w:rsidRDefault="004B1509" w:rsidP="00553004">
            <w:pPr>
              <w:jc w:val="center"/>
              <w:rPr>
                <w:rFonts w:eastAsia="Calibri"/>
                <w:szCs w:val="22"/>
              </w:rPr>
            </w:pPr>
            <w:r w:rsidRPr="00D81376">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CB8194" w14:textId="77777777" w:rsidR="004B1509" w:rsidRPr="00D81376" w:rsidRDefault="004B1509" w:rsidP="00553004">
            <w:pPr>
              <w:jc w:val="center"/>
              <w:rPr>
                <w:rFonts w:eastAsia="Calibri"/>
                <w:szCs w:val="22"/>
              </w:rPr>
            </w:pPr>
            <w:r w:rsidRPr="00D81376">
              <w:rPr>
                <w:rFonts w:eastAsia="Calibri"/>
                <w:szCs w:val="22"/>
              </w:rPr>
              <w:t>4400-0044-8699</w:t>
            </w:r>
          </w:p>
        </w:tc>
      </w:tr>
      <w:tr w:rsidR="004B1509" w:rsidRPr="00D81376" w14:paraId="7B3276F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9076268"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56F04B" w14:textId="77777777" w:rsidR="004B1509" w:rsidRPr="00D81376" w:rsidRDefault="004B1509" w:rsidP="00553004">
            <w:pPr>
              <w:rPr>
                <w:rFonts w:eastAsia="Calibri"/>
                <w:szCs w:val="22"/>
              </w:rPr>
            </w:pPr>
            <w:r w:rsidRPr="00D81376">
              <w:rPr>
                <w:rFonts w:eastAsia="Calibri"/>
                <w:szCs w:val="22"/>
              </w:rPr>
              <w:t>AMK158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4D5626" w14:textId="77777777" w:rsidR="004B1509" w:rsidRPr="00D81376" w:rsidRDefault="004B1509" w:rsidP="00553004">
            <w:pPr>
              <w:rPr>
                <w:rFonts w:eastAsia="Calibri"/>
                <w:szCs w:val="22"/>
              </w:rPr>
            </w:pPr>
            <w:r w:rsidRPr="00D81376">
              <w:rPr>
                <w:rFonts w:eastAsia="Calibri"/>
                <w:szCs w:val="22"/>
              </w:rPr>
              <w:t>Privažiuojamasis kelias prie gyvenamųjų namų nuo Piliakalnio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EEAEAC" w14:textId="315C41C4" w:rsidR="004B1509" w:rsidRPr="00D81376" w:rsidRDefault="004B1509" w:rsidP="00553004">
            <w:pPr>
              <w:jc w:val="right"/>
              <w:rPr>
                <w:rFonts w:eastAsia="Calibri"/>
                <w:szCs w:val="22"/>
                <w:lang w:eastAsia="lt-LT"/>
              </w:rPr>
            </w:pPr>
            <w:r w:rsidRPr="00D81376">
              <w:rPr>
                <w:rFonts w:eastAsia="Calibri"/>
                <w:szCs w:val="22"/>
              </w:rPr>
              <w:t xml:space="preserve"> 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FBF2B" w14:textId="3B53C196" w:rsidR="004B1509" w:rsidRPr="00D81376" w:rsidRDefault="004B1509" w:rsidP="00553004">
            <w:pPr>
              <w:jc w:val="right"/>
              <w:rPr>
                <w:rFonts w:eastAsia="Calibri"/>
                <w:color w:val="000000"/>
              </w:rPr>
            </w:pPr>
            <w:r w:rsidRPr="00D81376">
              <w:rPr>
                <w:rFonts w:eastAsia="Calibri"/>
                <w:color w:val="000000"/>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45D349"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78716"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642AA" w14:textId="77777777" w:rsidR="004B1509" w:rsidRPr="00D81376" w:rsidRDefault="004B1509" w:rsidP="00553004">
            <w:pPr>
              <w:jc w:val="center"/>
              <w:rPr>
                <w:rFonts w:eastAsia="Calibri"/>
                <w:szCs w:val="22"/>
              </w:rPr>
            </w:pPr>
            <w:r w:rsidRPr="00D8137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884E59" w14:textId="39B84E34" w:rsidR="004B1509" w:rsidRPr="00D81376" w:rsidRDefault="004B1509" w:rsidP="00553004">
            <w:pPr>
              <w:jc w:val="center"/>
              <w:rPr>
                <w:rFonts w:eastAsia="Calibri"/>
                <w:szCs w:val="22"/>
              </w:rPr>
            </w:pPr>
            <w:r w:rsidRPr="00D81376">
              <w:rPr>
                <w:rFonts w:eastAsia="Calibri"/>
                <w:szCs w:val="22"/>
              </w:rPr>
              <w:t>4400-5897-0699</w:t>
            </w:r>
          </w:p>
        </w:tc>
      </w:tr>
      <w:tr w:rsidR="004B1509" w:rsidRPr="00D81376" w14:paraId="6C13026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A0A91E8"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8C69B0" w14:textId="77777777" w:rsidR="004B1509" w:rsidRPr="00D81376" w:rsidRDefault="004B1509" w:rsidP="00553004">
            <w:pPr>
              <w:rPr>
                <w:rFonts w:eastAsia="Calibri"/>
                <w:szCs w:val="22"/>
              </w:rPr>
            </w:pPr>
            <w:r w:rsidRPr="00D81376">
              <w:rPr>
                <w:rFonts w:eastAsia="Calibri"/>
                <w:szCs w:val="22"/>
              </w:rPr>
              <w:t>AMK160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BF812B" w14:textId="77777777" w:rsidR="004B1509" w:rsidRPr="00D81376" w:rsidRDefault="004B1509" w:rsidP="00553004">
            <w:pPr>
              <w:rPr>
                <w:rFonts w:eastAsia="Calibri"/>
                <w:szCs w:val="22"/>
              </w:rPr>
            </w:pPr>
            <w:r w:rsidRPr="00D81376">
              <w:rPr>
                <w:rFonts w:eastAsia="Calibri"/>
                <w:szCs w:val="22"/>
              </w:rPr>
              <w:t>Privažiuojamasis kelias prie MSV garažų nuo S. Kairio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CB2E9B" w14:textId="173678FA" w:rsidR="004B1509" w:rsidRPr="00D81376" w:rsidRDefault="004B1509" w:rsidP="00553004">
            <w:pPr>
              <w:jc w:val="right"/>
              <w:rPr>
                <w:rFonts w:eastAsia="Calibri"/>
                <w:szCs w:val="22"/>
                <w:lang w:eastAsia="lt-LT"/>
              </w:rPr>
            </w:pPr>
            <w:r w:rsidRPr="00D81376">
              <w:rPr>
                <w:rFonts w:eastAsia="Calibri"/>
                <w:szCs w:val="22"/>
              </w:rPr>
              <w:t xml:space="preserve"> 139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7BDEE" w14:textId="1FCBCE5D" w:rsidR="004B1509" w:rsidRPr="00D81376" w:rsidRDefault="004B1509" w:rsidP="00553004">
            <w:pPr>
              <w:jc w:val="right"/>
              <w:rPr>
                <w:rFonts w:eastAsia="Calibri"/>
                <w:color w:val="000000"/>
              </w:rPr>
            </w:pPr>
            <w:r w:rsidRPr="00D81376">
              <w:rPr>
                <w:rFonts w:eastAsia="Calibri"/>
                <w:color w:val="000000"/>
                <w:szCs w:val="22"/>
              </w:rPr>
              <w:t> 139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E5A8E"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4E69B"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BFAD3D" w14:textId="77777777" w:rsidR="004B1509" w:rsidRPr="00D81376" w:rsidRDefault="004B1509" w:rsidP="00553004">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65CA69" w14:textId="77777777" w:rsidR="004B1509" w:rsidRPr="00D81376" w:rsidRDefault="004B1509" w:rsidP="00553004">
            <w:pPr>
              <w:jc w:val="center"/>
              <w:rPr>
                <w:rFonts w:eastAsia="Calibri"/>
                <w:szCs w:val="22"/>
              </w:rPr>
            </w:pPr>
            <w:r w:rsidRPr="00D81376">
              <w:rPr>
                <w:rFonts w:eastAsia="Calibri"/>
                <w:szCs w:val="22"/>
              </w:rPr>
              <w:t>4400-5889-8896</w:t>
            </w:r>
          </w:p>
        </w:tc>
      </w:tr>
      <w:tr w:rsidR="00A04896" w:rsidRPr="00A04896" w14:paraId="6D04ADA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9FDBDE" w14:textId="77777777" w:rsidR="00ED2FAD" w:rsidRPr="00A04896" w:rsidRDefault="00ED2FAD"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AC2B355" w14:textId="6081F906" w:rsidR="00ED2FAD" w:rsidRPr="00A04896" w:rsidRDefault="00ED2FAD" w:rsidP="00553004">
            <w:pPr>
              <w:rPr>
                <w:rFonts w:eastAsia="Calibri"/>
                <w:szCs w:val="22"/>
              </w:rPr>
            </w:pPr>
            <w:r w:rsidRPr="00A04896">
              <w:rPr>
                <w:rFonts w:eastAsia="Calibri"/>
                <w:szCs w:val="22"/>
              </w:rPr>
              <w:t>AMK170</w:t>
            </w:r>
          </w:p>
        </w:tc>
        <w:tc>
          <w:tcPr>
            <w:tcW w:w="4412" w:type="dxa"/>
            <w:tcBorders>
              <w:top w:val="single" w:sz="4" w:space="0" w:color="auto"/>
              <w:left w:val="single" w:sz="4" w:space="0" w:color="auto"/>
              <w:bottom w:val="single" w:sz="4" w:space="0" w:color="auto"/>
              <w:right w:val="single" w:sz="4" w:space="0" w:color="auto"/>
            </w:tcBorders>
            <w:vAlign w:val="center"/>
          </w:tcPr>
          <w:p w14:paraId="7A669BFE" w14:textId="28ADA4CC" w:rsidR="00ED2FAD" w:rsidRPr="00A04896" w:rsidRDefault="00ED2FAD" w:rsidP="00553004">
            <w:pPr>
              <w:rPr>
                <w:rFonts w:eastAsia="Calibri"/>
                <w:szCs w:val="22"/>
              </w:rPr>
            </w:pPr>
            <w:r w:rsidRPr="00A04896">
              <w:rPr>
                <w:rFonts w:eastAsia="Calibri"/>
                <w:szCs w:val="22"/>
              </w:rPr>
              <w:t>Pravažiuojamasis kelias nuo Mindaugo g. iki Stepono Kairio g.</w:t>
            </w:r>
          </w:p>
        </w:tc>
        <w:tc>
          <w:tcPr>
            <w:tcW w:w="1147" w:type="dxa"/>
            <w:tcBorders>
              <w:top w:val="single" w:sz="4" w:space="0" w:color="auto"/>
              <w:left w:val="single" w:sz="4" w:space="0" w:color="auto"/>
              <w:bottom w:val="single" w:sz="4" w:space="0" w:color="auto"/>
              <w:right w:val="single" w:sz="4" w:space="0" w:color="auto"/>
            </w:tcBorders>
            <w:vAlign w:val="center"/>
          </w:tcPr>
          <w:p w14:paraId="4D7B507D" w14:textId="149251D2" w:rsidR="00ED2FAD" w:rsidRPr="00A04896" w:rsidRDefault="00ED2FAD" w:rsidP="00553004">
            <w:pPr>
              <w:jc w:val="right"/>
              <w:rPr>
                <w:rFonts w:eastAsia="Calibri"/>
                <w:szCs w:val="22"/>
              </w:rPr>
            </w:pPr>
            <w:r w:rsidRPr="00A04896">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tcPr>
          <w:p w14:paraId="0ECBB6F0" w14:textId="403E351B" w:rsidR="00ED2FAD" w:rsidRPr="00A04896" w:rsidRDefault="00ED2FAD" w:rsidP="00553004">
            <w:pPr>
              <w:jc w:val="right"/>
              <w:rPr>
                <w:rFonts w:eastAsia="Calibri"/>
                <w:szCs w:val="22"/>
              </w:rPr>
            </w:pPr>
            <w:r w:rsidRPr="00A04896">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tcPr>
          <w:p w14:paraId="3835BB67" w14:textId="0A8B29E3" w:rsidR="00ED2FAD" w:rsidRPr="00A04896" w:rsidRDefault="00ED2FAD" w:rsidP="00553004">
            <w:pPr>
              <w:jc w:val="right"/>
              <w:rPr>
                <w:rFonts w:eastAsia="Calibri"/>
                <w:szCs w:val="22"/>
              </w:rPr>
            </w:pPr>
            <w:r w:rsidRPr="00A04896">
              <w:rPr>
                <w:rFonts w:eastAsia="Calibri"/>
                <w:szCs w:val="22"/>
              </w:rPr>
              <w:t>144</w:t>
            </w:r>
          </w:p>
        </w:tc>
        <w:tc>
          <w:tcPr>
            <w:tcW w:w="1133" w:type="dxa"/>
            <w:tcBorders>
              <w:top w:val="single" w:sz="4" w:space="0" w:color="auto"/>
              <w:left w:val="single" w:sz="4" w:space="0" w:color="auto"/>
              <w:bottom w:val="single" w:sz="4" w:space="0" w:color="auto"/>
              <w:right w:val="single" w:sz="4" w:space="0" w:color="auto"/>
            </w:tcBorders>
            <w:vAlign w:val="center"/>
          </w:tcPr>
          <w:p w14:paraId="00632A53" w14:textId="17D2AA6E" w:rsidR="00ED2FAD" w:rsidRPr="00A04896" w:rsidRDefault="00ED2FAD" w:rsidP="00553004">
            <w:pPr>
              <w:jc w:val="right"/>
              <w:rPr>
                <w:rFonts w:eastAsia="Calibri"/>
              </w:rPr>
            </w:pPr>
            <w:r w:rsidRPr="00A04896">
              <w:rPr>
                <w:rFonts w:eastAsia="Calibri"/>
              </w:rPr>
              <w:t>-</w:t>
            </w:r>
          </w:p>
        </w:tc>
        <w:tc>
          <w:tcPr>
            <w:tcW w:w="1133" w:type="dxa"/>
            <w:tcBorders>
              <w:top w:val="single" w:sz="4" w:space="0" w:color="auto"/>
              <w:left w:val="single" w:sz="4" w:space="0" w:color="auto"/>
              <w:bottom w:val="single" w:sz="4" w:space="0" w:color="auto"/>
              <w:right w:val="single" w:sz="4" w:space="0" w:color="auto"/>
            </w:tcBorders>
            <w:vAlign w:val="center"/>
          </w:tcPr>
          <w:p w14:paraId="775B65B3" w14:textId="5031F8CE" w:rsidR="00ED2FAD" w:rsidRPr="00A04896" w:rsidRDefault="00ED2FAD" w:rsidP="00553004">
            <w:pPr>
              <w:jc w:val="center"/>
              <w:rPr>
                <w:rFonts w:eastAsia="Calibri"/>
                <w:szCs w:val="22"/>
              </w:rPr>
            </w:pPr>
            <w:r w:rsidRPr="00A04896">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tcPr>
          <w:p w14:paraId="08598309" w14:textId="3B08A02B" w:rsidR="00ED2FAD" w:rsidRPr="00A04896" w:rsidRDefault="00ED2FAD" w:rsidP="00553004">
            <w:pPr>
              <w:jc w:val="center"/>
              <w:rPr>
                <w:rFonts w:eastAsia="Calibri"/>
                <w:szCs w:val="22"/>
              </w:rPr>
            </w:pPr>
            <w:r w:rsidRPr="00A04896">
              <w:rPr>
                <w:rFonts w:eastAsia="Calibri"/>
                <w:szCs w:val="22"/>
              </w:rPr>
              <w:t>4400-6435-9426</w:t>
            </w:r>
          </w:p>
        </w:tc>
      </w:tr>
      <w:tr w:rsidR="004B1509" w:rsidRPr="00D81376" w14:paraId="474FAB2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04FDE3E"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0DCC9D" w14:textId="77777777" w:rsidR="004B1509" w:rsidRPr="00D81376" w:rsidRDefault="004B1509" w:rsidP="00553004">
            <w:pPr>
              <w:rPr>
                <w:rFonts w:eastAsia="Calibri"/>
                <w:szCs w:val="22"/>
              </w:rPr>
            </w:pPr>
            <w:r w:rsidRPr="00D81376">
              <w:rPr>
                <w:rFonts w:eastAsia="Calibri"/>
                <w:szCs w:val="22"/>
              </w:rPr>
              <w:t>AMK188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6F5F94" w14:textId="77777777" w:rsidR="004B1509" w:rsidRPr="00D81376" w:rsidRDefault="004B1509" w:rsidP="00553004">
            <w:pPr>
              <w:rPr>
                <w:rFonts w:eastAsia="Calibri"/>
                <w:szCs w:val="22"/>
              </w:rPr>
            </w:pPr>
            <w:r w:rsidRPr="00D81376">
              <w:rPr>
                <w:rFonts w:eastAsia="Calibri"/>
                <w:szCs w:val="22"/>
              </w:rPr>
              <w:t>Privažiuojamasis kelias prie Kvarco tvenkinio nuo Muziejaus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B2819E" w14:textId="68B87A75" w:rsidR="004B1509" w:rsidRPr="00D81376" w:rsidRDefault="004B1509" w:rsidP="00553004">
            <w:pPr>
              <w:jc w:val="right"/>
              <w:rPr>
                <w:rFonts w:eastAsia="Calibri"/>
                <w:szCs w:val="22"/>
                <w:lang w:eastAsia="lt-LT"/>
              </w:rPr>
            </w:pPr>
            <w:r w:rsidRPr="00D81376">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35481" w14:textId="77777777" w:rsidR="004B1509" w:rsidRPr="00D81376" w:rsidRDefault="004B1509" w:rsidP="00553004">
            <w:pPr>
              <w:jc w:val="right"/>
              <w:rPr>
                <w:rFonts w:eastAsia="Calibri"/>
                <w:color w:val="000000"/>
              </w:rPr>
            </w:pPr>
            <w:r w:rsidRPr="00D81376">
              <w:rPr>
                <w:rFonts w:eastAsia="Calibri"/>
                <w:color w:val="000000"/>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6DA4FE" w14:textId="77777777" w:rsidR="004B1509" w:rsidRPr="00D81376" w:rsidRDefault="004B1509" w:rsidP="00553004">
            <w:pPr>
              <w:jc w:val="right"/>
              <w:rPr>
                <w:rFonts w:eastAsia="Calibri"/>
                <w:szCs w:val="22"/>
              </w:rPr>
            </w:pPr>
            <w:r w:rsidRPr="00D81376">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F6CBB" w14:textId="2C36E7AC" w:rsidR="004B1509" w:rsidRPr="00D81376" w:rsidRDefault="002176BB" w:rsidP="00553004">
            <w:pPr>
              <w:jc w:val="right"/>
              <w:rPr>
                <w:rFonts w:eastAsia="Calibri"/>
                <w:color w:val="000000"/>
              </w:rPr>
            </w:pPr>
            <w:r>
              <w:rPr>
                <w:rFonts w:eastAsia="Calibri"/>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B0E36" w14:textId="77777777" w:rsidR="004B1509" w:rsidRPr="00D81376" w:rsidRDefault="004B1509" w:rsidP="00553004">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BD0403" w14:textId="77777777" w:rsidR="004B1509" w:rsidRPr="00D81376" w:rsidRDefault="004B1509" w:rsidP="00553004">
            <w:pPr>
              <w:jc w:val="center"/>
              <w:rPr>
                <w:rFonts w:eastAsia="Calibri"/>
                <w:szCs w:val="22"/>
              </w:rPr>
            </w:pPr>
            <w:r w:rsidRPr="00D81376">
              <w:rPr>
                <w:rFonts w:eastAsia="Calibri"/>
                <w:szCs w:val="22"/>
              </w:rPr>
              <w:t>4400-5897-2293</w:t>
            </w:r>
          </w:p>
        </w:tc>
      </w:tr>
      <w:tr w:rsidR="004B1509" w:rsidRPr="00D81376" w14:paraId="0931DE2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08BD80"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5AC0DA" w14:textId="77777777" w:rsidR="004B1509" w:rsidRPr="00D81376" w:rsidRDefault="004B1509" w:rsidP="00553004">
            <w:pPr>
              <w:rPr>
                <w:rFonts w:eastAsia="Calibri"/>
                <w:szCs w:val="22"/>
              </w:rPr>
            </w:pPr>
            <w:r w:rsidRPr="00D81376">
              <w:rPr>
                <w:rFonts w:eastAsia="Calibri"/>
                <w:szCs w:val="22"/>
              </w:rPr>
              <w:t>AMK260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A52DA8" w14:textId="77777777" w:rsidR="004B1509" w:rsidRPr="00D81376" w:rsidRDefault="004B1509" w:rsidP="00553004">
            <w:pPr>
              <w:rPr>
                <w:rFonts w:eastAsia="Calibri"/>
                <w:szCs w:val="22"/>
              </w:rPr>
            </w:pPr>
            <w:r w:rsidRPr="00D81376">
              <w:rPr>
                <w:rFonts w:eastAsia="Calibri"/>
                <w:szCs w:val="22"/>
              </w:rPr>
              <w:t>Privažiuojamasis kelias prie Šventosios paplūdimio nuo Sportininkų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D5644B" w14:textId="43681049" w:rsidR="004B1509" w:rsidRPr="00D81376" w:rsidRDefault="004B1509" w:rsidP="00553004">
            <w:pPr>
              <w:jc w:val="right"/>
              <w:rPr>
                <w:rFonts w:eastAsia="Calibri"/>
                <w:szCs w:val="22"/>
                <w:lang w:eastAsia="lt-LT"/>
              </w:rPr>
            </w:pPr>
            <w:r w:rsidRPr="00D81376">
              <w:rPr>
                <w:rFonts w:eastAsia="Calibri"/>
                <w:szCs w:val="22"/>
              </w:rPr>
              <w:t>131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5580F" w14:textId="77777777" w:rsidR="004B1509" w:rsidRPr="00D81376" w:rsidRDefault="004B1509" w:rsidP="00553004">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FDD83" w14:textId="77777777" w:rsidR="004B1509" w:rsidRPr="00D81376" w:rsidRDefault="004B1509" w:rsidP="00553004">
            <w:pPr>
              <w:jc w:val="right"/>
              <w:rPr>
                <w:rFonts w:eastAsia="Calibri"/>
                <w:szCs w:val="22"/>
              </w:rPr>
            </w:pPr>
            <w:r w:rsidRPr="00D81376">
              <w:rPr>
                <w:rFonts w:eastAsia="Calibri"/>
                <w:szCs w:val="22"/>
              </w:rPr>
              <w:t>131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1CEEB" w14:textId="51627A3D" w:rsidR="004B1509" w:rsidRPr="00D81376" w:rsidRDefault="002176BB" w:rsidP="00553004">
            <w:pPr>
              <w:jc w:val="right"/>
              <w:rPr>
                <w:rFonts w:eastAsia="Calibri"/>
                <w:color w:val="000000"/>
              </w:rPr>
            </w:pPr>
            <w:r>
              <w:rPr>
                <w:rFonts w:eastAsia="Calibri"/>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BEF87" w14:textId="77777777" w:rsidR="004B1509" w:rsidRPr="00D81376" w:rsidRDefault="004B1509" w:rsidP="00553004">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70E5EF" w14:textId="77777777" w:rsidR="004B1509" w:rsidRPr="00D81376" w:rsidRDefault="004B1509" w:rsidP="00553004">
            <w:pPr>
              <w:jc w:val="center"/>
              <w:rPr>
                <w:rFonts w:eastAsia="Calibri"/>
                <w:szCs w:val="22"/>
              </w:rPr>
            </w:pPr>
            <w:r w:rsidRPr="00D81376">
              <w:rPr>
                <w:rFonts w:eastAsia="Calibri"/>
                <w:szCs w:val="22"/>
              </w:rPr>
              <w:t>4400-5897-2082</w:t>
            </w:r>
          </w:p>
        </w:tc>
      </w:tr>
      <w:tr w:rsidR="004B1509" w:rsidRPr="00D81376" w14:paraId="76273AC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923B629"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102DBE" w14:textId="77777777" w:rsidR="004B1509" w:rsidRPr="00D81376" w:rsidRDefault="004B1509" w:rsidP="00553004">
            <w:pPr>
              <w:rPr>
                <w:rFonts w:eastAsia="Calibri"/>
                <w:szCs w:val="22"/>
              </w:rPr>
            </w:pPr>
            <w:r w:rsidRPr="00D81376">
              <w:rPr>
                <w:rFonts w:eastAsia="Calibri"/>
                <w:szCs w:val="22"/>
              </w:rPr>
              <w:t>AMK261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B7AC9C" w14:textId="77777777" w:rsidR="004B1509" w:rsidRPr="00D81376" w:rsidRDefault="004B1509" w:rsidP="00553004">
            <w:pPr>
              <w:rPr>
                <w:rFonts w:eastAsia="Calibri"/>
                <w:szCs w:val="22"/>
              </w:rPr>
            </w:pPr>
            <w:r w:rsidRPr="00D81376">
              <w:rPr>
                <w:rFonts w:eastAsia="Calibri"/>
                <w:szCs w:val="22"/>
              </w:rPr>
              <w:t>Privažiuojamasis kelias prie garažų nuo J. Biliūno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65CDAA" w14:textId="2C64BFE7" w:rsidR="004B1509" w:rsidRPr="00D81376" w:rsidRDefault="004B1509" w:rsidP="00553004">
            <w:pPr>
              <w:jc w:val="right"/>
              <w:rPr>
                <w:rFonts w:eastAsia="Calibri"/>
                <w:szCs w:val="22"/>
                <w:lang w:eastAsia="lt-LT"/>
              </w:rPr>
            </w:pPr>
            <w:r w:rsidRPr="00D81376">
              <w:rPr>
                <w:rFonts w:eastAsia="Calibri"/>
                <w:szCs w:val="22"/>
              </w:rPr>
              <w:t xml:space="preserve"> 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FC94D" w14:textId="77777777" w:rsidR="004B1509" w:rsidRPr="00D81376" w:rsidRDefault="004B1509" w:rsidP="00553004">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2A60F3" w14:textId="3022DBF5" w:rsidR="004B1509" w:rsidRPr="00D81376" w:rsidRDefault="004B1509" w:rsidP="00553004">
            <w:pPr>
              <w:jc w:val="right"/>
              <w:rPr>
                <w:rFonts w:eastAsia="Calibri"/>
                <w:color w:val="000000"/>
              </w:rPr>
            </w:pPr>
            <w:r w:rsidRPr="00D81376">
              <w:rPr>
                <w:rFonts w:eastAsia="Calibri"/>
                <w:color w:val="000000"/>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5F2D0" w14:textId="77777777" w:rsidR="004B1509" w:rsidRPr="00D81376" w:rsidRDefault="004B1509" w:rsidP="00553004">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0F9AA" w14:textId="77777777" w:rsidR="004B1509" w:rsidRPr="00D81376" w:rsidRDefault="004B1509" w:rsidP="00553004">
            <w:pPr>
              <w:jc w:val="center"/>
              <w:rPr>
                <w:rFonts w:eastAsia="Calibri"/>
                <w:szCs w:val="22"/>
              </w:rPr>
            </w:pPr>
            <w:r w:rsidRPr="00D81376">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06E25F" w14:textId="77777777" w:rsidR="004B1509" w:rsidRPr="00D81376" w:rsidRDefault="004B1509" w:rsidP="00553004">
            <w:pPr>
              <w:jc w:val="center"/>
              <w:rPr>
                <w:rFonts w:eastAsia="Calibri"/>
                <w:szCs w:val="22"/>
              </w:rPr>
            </w:pPr>
            <w:r w:rsidRPr="00D81376">
              <w:rPr>
                <w:rFonts w:eastAsia="Calibri"/>
                <w:szCs w:val="22"/>
              </w:rPr>
              <w:t>4400-5897-0333</w:t>
            </w:r>
          </w:p>
        </w:tc>
      </w:tr>
      <w:tr w:rsidR="004B1509" w:rsidRPr="00D81376" w14:paraId="0267A34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A064C8A"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B33428" w14:textId="77777777" w:rsidR="004B1509" w:rsidRPr="00D81376" w:rsidRDefault="004B1509" w:rsidP="00553004">
            <w:pPr>
              <w:rPr>
                <w:rFonts w:eastAsia="Calibri"/>
                <w:szCs w:val="22"/>
              </w:rPr>
            </w:pPr>
            <w:r w:rsidRPr="00D81376">
              <w:rPr>
                <w:rFonts w:eastAsia="Calibri"/>
                <w:szCs w:val="22"/>
              </w:rPr>
              <w:t>AMK262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E4BD31" w14:textId="77777777" w:rsidR="004B1509" w:rsidRPr="00D81376" w:rsidRDefault="004B1509" w:rsidP="00553004">
            <w:pPr>
              <w:rPr>
                <w:rFonts w:eastAsia="Calibri"/>
                <w:szCs w:val="22"/>
              </w:rPr>
            </w:pPr>
            <w:r w:rsidRPr="00D81376">
              <w:rPr>
                <w:rFonts w:eastAsia="Calibri"/>
                <w:szCs w:val="22"/>
              </w:rPr>
              <w:t xml:space="preserve">Privažiuojamasis kelias prie Anykštos užtvankos nuo J. Biliūno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3AF8C4" w14:textId="445D1414" w:rsidR="004B1509" w:rsidRPr="00D81376" w:rsidRDefault="004B1509" w:rsidP="00553004">
            <w:pPr>
              <w:jc w:val="right"/>
              <w:rPr>
                <w:rFonts w:eastAsia="Calibri"/>
                <w:szCs w:val="22"/>
                <w:lang w:eastAsia="lt-LT"/>
              </w:rPr>
            </w:pPr>
            <w:r w:rsidRPr="00D81376">
              <w:rPr>
                <w:rFonts w:eastAsia="Calibri"/>
                <w:szCs w:val="22"/>
              </w:rPr>
              <w:t xml:space="preserve"> 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662357" w14:textId="77777777" w:rsidR="004B1509" w:rsidRPr="00D81376" w:rsidRDefault="004B1509" w:rsidP="00553004">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6738E" w14:textId="41D82772" w:rsidR="004B1509" w:rsidRPr="00D81376" w:rsidRDefault="004B1509" w:rsidP="00553004">
            <w:pPr>
              <w:jc w:val="right"/>
              <w:rPr>
                <w:rFonts w:eastAsia="Calibri"/>
                <w:color w:val="000000"/>
              </w:rPr>
            </w:pPr>
            <w:r w:rsidRPr="00D81376">
              <w:rPr>
                <w:rFonts w:eastAsia="Calibri"/>
                <w:color w:val="000000"/>
                <w:szCs w:val="22"/>
              </w:rPr>
              <w:t xml:space="preserve"> 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6BFC35" w14:textId="77777777" w:rsidR="004B1509" w:rsidRPr="00D81376" w:rsidRDefault="004B1509" w:rsidP="00553004">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74D20" w14:textId="77777777" w:rsidR="004B1509" w:rsidRPr="00D81376" w:rsidRDefault="004B1509" w:rsidP="00553004">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16B698" w14:textId="77777777" w:rsidR="004B1509" w:rsidRPr="00D81376" w:rsidRDefault="004B1509" w:rsidP="00553004">
            <w:pPr>
              <w:jc w:val="center"/>
              <w:rPr>
                <w:rFonts w:eastAsia="Calibri"/>
                <w:szCs w:val="22"/>
              </w:rPr>
            </w:pPr>
            <w:r w:rsidRPr="00D81376">
              <w:rPr>
                <w:rFonts w:eastAsia="Calibri"/>
                <w:szCs w:val="22"/>
              </w:rPr>
              <w:t>4400-5895-0632</w:t>
            </w:r>
          </w:p>
        </w:tc>
      </w:tr>
      <w:tr w:rsidR="004B1509" w:rsidRPr="00D81376" w14:paraId="5368952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CEF041A"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7D3ADF" w14:textId="77777777" w:rsidR="004B1509" w:rsidRPr="00D81376" w:rsidRDefault="004B1509" w:rsidP="00553004">
            <w:pPr>
              <w:rPr>
                <w:rFonts w:eastAsia="Calibri"/>
                <w:szCs w:val="22"/>
              </w:rPr>
            </w:pPr>
            <w:r w:rsidRPr="00D81376">
              <w:rPr>
                <w:rFonts w:eastAsia="Calibri"/>
                <w:szCs w:val="22"/>
              </w:rPr>
              <w:t>AMK263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485414" w14:textId="77777777" w:rsidR="004B1509" w:rsidRPr="00D81376" w:rsidRDefault="004B1509" w:rsidP="00553004">
            <w:pPr>
              <w:rPr>
                <w:rFonts w:eastAsia="Calibri"/>
                <w:szCs w:val="22"/>
              </w:rPr>
            </w:pPr>
            <w:r w:rsidRPr="00D81376">
              <w:rPr>
                <w:rFonts w:eastAsia="Calibri"/>
                <w:szCs w:val="22"/>
              </w:rPr>
              <w:t>Privažiuojamasis kelias prie garažų nuo Kęstučio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CE5FA8" w14:textId="1C6E14A3" w:rsidR="004B1509" w:rsidRPr="00D81376" w:rsidRDefault="004B1509" w:rsidP="00553004">
            <w:pPr>
              <w:jc w:val="right"/>
              <w:rPr>
                <w:rFonts w:eastAsia="Calibri"/>
                <w:szCs w:val="22"/>
                <w:lang w:eastAsia="lt-LT"/>
              </w:rPr>
            </w:pPr>
            <w:r w:rsidRPr="00D81376">
              <w:rPr>
                <w:rFonts w:eastAsia="Calibri"/>
                <w:szCs w:val="22"/>
              </w:rPr>
              <w:t>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386215" w14:textId="77777777" w:rsidR="004B1509" w:rsidRPr="00D81376" w:rsidRDefault="004B1509" w:rsidP="00553004">
            <w:pPr>
              <w:jc w:val="right"/>
              <w:rPr>
                <w:rFonts w:eastAsia="Calibri"/>
                <w:color w:val="000000"/>
              </w:rPr>
            </w:pPr>
            <w:r w:rsidRPr="00D81376">
              <w:rPr>
                <w:rFonts w:eastAsia="Calibri"/>
                <w:color w:val="000000"/>
                <w:szCs w:val="22"/>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7A65B" w14:textId="461A6AFC" w:rsidR="004B1509" w:rsidRPr="00D81376" w:rsidRDefault="004B1509" w:rsidP="00553004">
            <w:pPr>
              <w:jc w:val="right"/>
              <w:rPr>
                <w:rFonts w:eastAsia="Calibri"/>
                <w:color w:val="000000"/>
              </w:rPr>
            </w:pPr>
            <w:r w:rsidRPr="00D81376">
              <w:rPr>
                <w:rFonts w:eastAsia="Calibri"/>
                <w:color w:val="000000"/>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5CC06" w14:textId="77777777" w:rsidR="004B1509" w:rsidRPr="00D81376" w:rsidRDefault="004B1509" w:rsidP="00553004">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80C94A" w14:textId="77777777" w:rsidR="004B1509" w:rsidRPr="00D81376" w:rsidRDefault="004B1509" w:rsidP="00553004">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B6DDD3" w14:textId="77777777" w:rsidR="004B1509" w:rsidRPr="00D81376" w:rsidRDefault="004B1509" w:rsidP="00553004">
            <w:pPr>
              <w:jc w:val="center"/>
              <w:rPr>
                <w:rFonts w:eastAsia="Calibri"/>
                <w:szCs w:val="22"/>
              </w:rPr>
            </w:pPr>
            <w:r w:rsidRPr="00D81376">
              <w:rPr>
                <w:rFonts w:eastAsia="Calibri"/>
                <w:szCs w:val="22"/>
              </w:rPr>
              <w:t>4400-5889-8952</w:t>
            </w:r>
          </w:p>
        </w:tc>
      </w:tr>
      <w:tr w:rsidR="004B1509" w:rsidRPr="00D81376" w14:paraId="167BDAF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E2E1D01"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1B9F87" w14:textId="77777777" w:rsidR="004B1509" w:rsidRPr="00D81376" w:rsidRDefault="004B1509" w:rsidP="00553004">
            <w:pPr>
              <w:rPr>
                <w:rFonts w:eastAsia="Calibri"/>
                <w:szCs w:val="22"/>
              </w:rPr>
            </w:pPr>
            <w:r w:rsidRPr="00D81376">
              <w:rPr>
                <w:rFonts w:eastAsia="Calibri"/>
                <w:szCs w:val="22"/>
              </w:rPr>
              <w:t>AMK278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C3FB1A" w14:textId="6B842E31" w:rsidR="004B1509" w:rsidRPr="00D81376" w:rsidRDefault="004B1509" w:rsidP="00553004">
            <w:pPr>
              <w:rPr>
                <w:rFonts w:eastAsia="Calibri"/>
                <w:szCs w:val="22"/>
              </w:rPr>
            </w:pPr>
            <w:r w:rsidRPr="00D81376">
              <w:rPr>
                <w:rFonts w:eastAsia="Calibri"/>
                <w:szCs w:val="22"/>
              </w:rPr>
              <w:t xml:space="preserve">Privažiuojamasis kelias prie </w:t>
            </w:r>
            <w:r w:rsidR="00443998" w:rsidRPr="00D81376">
              <w:rPr>
                <w:rFonts w:eastAsia="Calibri"/>
                <w:szCs w:val="22"/>
              </w:rPr>
              <w:t>didžiagabari</w:t>
            </w:r>
            <w:r w:rsidR="00443998">
              <w:rPr>
                <w:rFonts w:eastAsia="Calibri"/>
                <w:szCs w:val="22"/>
              </w:rPr>
              <w:t>č</w:t>
            </w:r>
            <w:r w:rsidR="00443998" w:rsidRPr="00D81376">
              <w:rPr>
                <w:rFonts w:eastAsia="Calibri"/>
                <w:szCs w:val="22"/>
              </w:rPr>
              <w:t>ių</w:t>
            </w:r>
            <w:r w:rsidRPr="00D81376">
              <w:rPr>
                <w:rFonts w:eastAsia="Calibri"/>
                <w:szCs w:val="22"/>
              </w:rPr>
              <w:t xml:space="preserve"> atliekų aikštelės nuo Vairuotojų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84CE11" w14:textId="7E87211B" w:rsidR="004B1509" w:rsidRPr="00D81376" w:rsidRDefault="004B1509" w:rsidP="00553004">
            <w:pPr>
              <w:jc w:val="right"/>
              <w:rPr>
                <w:rFonts w:eastAsia="Calibri"/>
                <w:szCs w:val="22"/>
                <w:lang w:eastAsia="lt-LT"/>
              </w:rPr>
            </w:pPr>
            <w:r w:rsidRPr="00D81376">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22FCE" w14:textId="210E07AA" w:rsidR="004B1509" w:rsidRPr="00D81376" w:rsidRDefault="004B1509" w:rsidP="00553004">
            <w:pPr>
              <w:jc w:val="right"/>
              <w:rPr>
                <w:rFonts w:eastAsia="Calibri"/>
                <w:color w:val="000000"/>
              </w:rPr>
            </w:pPr>
            <w:r w:rsidRPr="00D81376">
              <w:rPr>
                <w:rFonts w:eastAsia="Calibri"/>
                <w:color w:val="000000"/>
                <w:szCs w:val="22"/>
              </w:rPr>
              <w:t>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0AC35" w14:textId="77777777" w:rsidR="004B1509" w:rsidRPr="00D81376" w:rsidRDefault="004B1509" w:rsidP="00553004">
            <w:pPr>
              <w:jc w:val="right"/>
              <w:rPr>
                <w:rFonts w:eastAsia="Calibri"/>
                <w:color w:val="000000"/>
              </w:rPr>
            </w:pPr>
            <w:r w:rsidRPr="00D81376">
              <w:rPr>
                <w:rFonts w:eastAsia="Calibri"/>
                <w:color w:val="000000"/>
                <w:szCs w:val="22"/>
              </w:rPr>
              <w:t>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EB33D6" w14:textId="77777777" w:rsidR="004B1509" w:rsidRPr="00D81376" w:rsidRDefault="004B1509" w:rsidP="00553004">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076A1" w14:textId="77777777" w:rsidR="004B1509" w:rsidRPr="00D81376" w:rsidRDefault="004B1509" w:rsidP="00553004">
            <w:pPr>
              <w:jc w:val="center"/>
              <w:rPr>
                <w:rFonts w:eastAsia="Calibri"/>
                <w:szCs w:val="22"/>
              </w:rPr>
            </w:pPr>
            <w:r w:rsidRPr="00D8137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43C8D1" w14:textId="77777777" w:rsidR="004B1509" w:rsidRPr="00D81376" w:rsidRDefault="004B1509" w:rsidP="00553004">
            <w:pPr>
              <w:jc w:val="center"/>
              <w:rPr>
                <w:rFonts w:eastAsia="Calibri"/>
                <w:szCs w:val="22"/>
              </w:rPr>
            </w:pPr>
            <w:r w:rsidRPr="00D81376">
              <w:rPr>
                <w:rFonts w:eastAsia="Calibri"/>
                <w:szCs w:val="22"/>
              </w:rPr>
              <w:t>4400-5897-0422</w:t>
            </w:r>
          </w:p>
        </w:tc>
      </w:tr>
      <w:tr w:rsidR="004B1509" w:rsidRPr="004B1509" w14:paraId="5585FFB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8BCB89" w14:textId="77777777" w:rsidR="004B1509" w:rsidRPr="004B150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0C1B24" w14:textId="77777777" w:rsidR="004B1509" w:rsidRPr="004B1509" w:rsidRDefault="004B1509" w:rsidP="00553004">
            <w:pPr>
              <w:rPr>
                <w:rFonts w:eastAsia="Calibri"/>
                <w:szCs w:val="22"/>
              </w:rPr>
            </w:pPr>
            <w:r w:rsidRPr="004B1509">
              <w:rPr>
                <w:rFonts w:eastAsia="Calibri"/>
                <w:szCs w:val="22"/>
              </w:rPr>
              <w:t>AMK282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79FBC8" w14:textId="77777777" w:rsidR="004B1509" w:rsidRPr="004B1509" w:rsidRDefault="004B1509" w:rsidP="00553004">
            <w:pPr>
              <w:rPr>
                <w:rFonts w:eastAsia="Calibri"/>
                <w:szCs w:val="22"/>
              </w:rPr>
            </w:pPr>
            <w:r w:rsidRPr="004B1509">
              <w:rPr>
                <w:rFonts w:eastAsia="Calibri"/>
                <w:szCs w:val="22"/>
              </w:rPr>
              <w:t>Privažiavimo kelias prie Kairiojo kranto tako nuo Sportininkų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BD2158" w14:textId="77777777" w:rsidR="004B1509" w:rsidRPr="004B1509" w:rsidRDefault="004B1509" w:rsidP="00553004">
            <w:pPr>
              <w:jc w:val="right"/>
              <w:rPr>
                <w:rFonts w:eastAsia="Calibri"/>
                <w:bCs/>
                <w:szCs w:val="22"/>
                <w:lang w:eastAsia="lt-LT"/>
              </w:rPr>
            </w:pPr>
            <w:r w:rsidRPr="004B1509">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4DFD7" w14:textId="77777777" w:rsidR="004B1509" w:rsidRPr="004B1509" w:rsidRDefault="004B1509" w:rsidP="00553004">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C481F" w14:textId="77777777" w:rsidR="004B1509" w:rsidRPr="004B1509" w:rsidRDefault="004B1509" w:rsidP="00553004">
            <w:pPr>
              <w:jc w:val="right"/>
              <w:rPr>
                <w:rFonts w:eastAsia="Calibri"/>
                <w:bCs/>
                <w:color w:val="000000"/>
              </w:rPr>
            </w:pPr>
            <w:r w:rsidRPr="004B1509">
              <w:rPr>
                <w:rFonts w:eastAsia="Calibri"/>
                <w:color w:val="000000"/>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7A168" w14:textId="77777777" w:rsidR="004B1509" w:rsidRPr="004B1509" w:rsidRDefault="004B1509" w:rsidP="00553004">
            <w:pPr>
              <w:jc w:val="right"/>
              <w:rPr>
                <w:rFonts w:eastAsia="Calibri"/>
                <w:strike/>
                <w:color w:val="000000"/>
              </w:rPr>
            </w:pPr>
            <w:r w:rsidRPr="004B1509">
              <w:rPr>
                <w:rFonts w:eastAsia="Calibri"/>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7EBF2" w14:textId="77777777" w:rsidR="004B1509" w:rsidRPr="004B1509" w:rsidRDefault="004B1509" w:rsidP="00553004">
            <w:pPr>
              <w:jc w:val="center"/>
              <w:rPr>
                <w:rFonts w:eastAsia="Calibri"/>
                <w:bCs/>
                <w:szCs w:val="22"/>
              </w:rPr>
            </w:pPr>
            <w:r w:rsidRPr="004B1509">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138299" w14:textId="77777777" w:rsidR="004B1509" w:rsidRPr="008E50F3" w:rsidRDefault="004B1509" w:rsidP="00553004">
            <w:pPr>
              <w:jc w:val="center"/>
              <w:rPr>
                <w:rFonts w:eastAsia="Calibri"/>
                <w:szCs w:val="22"/>
              </w:rPr>
            </w:pPr>
            <w:r w:rsidRPr="008E50F3">
              <w:rPr>
                <w:rFonts w:eastAsia="Calibri"/>
                <w:szCs w:val="22"/>
              </w:rPr>
              <w:t>4400-5686-3999</w:t>
            </w:r>
          </w:p>
        </w:tc>
      </w:tr>
      <w:tr w:rsidR="004B1509" w:rsidRPr="00B67BEB" w14:paraId="2A7664F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0AF40E2" w14:textId="77777777" w:rsidR="004B1509" w:rsidRPr="00B67BEB"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58E330" w14:textId="77777777" w:rsidR="004B1509" w:rsidRPr="00B67BEB" w:rsidRDefault="004B1509" w:rsidP="00553004">
            <w:pPr>
              <w:rPr>
                <w:rFonts w:eastAsia="Calibri"/>
                <w:szCs w:val="22"/>
              </w:rPr>
            </w:pPr>
            <w:r w:rsidRPr="00B67BEB">
              <w:rPr>
                <w:rFonts w:eastAsia="Calibri"/>
                <w:szCs w:val="22"/>
              </w:rPr>
              <w:t>AMK297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106E0C" w14:textId="77777777" w:rsidR="004B1509" w:rsidRPr="00B67BEB" w:rsidRDefault="004B1509" w:rsidP="00553004">
            <w:pPr>
              <w:rPr>
                <w:rFonts w:eastAsia="Calibri"/>
                <w:szCs w:val="22"/>
              </w:rPr>
            </w:pPr>
            <w:r w:rsidRPr="00B67BEB">
              <w:rPr>
                <w:rFonts w:eastAsia="Calibri"/>
                <w:szCs w:val="22"/>
              </w:rPr>
              <w:t>Privažiuojamasis kelias prie gyvenamųjų namų nuo Gegužės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5A9262" w14:textId="2B364314" w:rsidR="004B1509" w:rsidRPr="00B67BEB" w:rsidRDefault="004B1509" w:rsidP="00553004">
            <w:pPr>
              <w:jc w:val="right"/>
              <w:rPr>
                <w:rFonts w:eastAsia="Calibri"/>
                <w:szCs w:val="22"/>
                <w:lang w:eastAsia="lt-LT"/>
              </w:rPr>
            </w:pPr>
            <w:r w:rsidRPr="00B67BEB">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E9324" w14:textId="77777777" w:rsidR="004B1509" w:rsidRPr="00B67BEB" w:rsidRDefault="004B1509" w:rsidP="00553004">
            <w:pPr>
              <w:jc w:val="right"/>
              <w:rPr>
                <w:rFonts w:eastAsia="Calibri"/>
                <w:color w:val="000000"/>
              </w:rPr>
            </w:pPr>
            <w:r w:rsidRPr="00B67BEB">
              <w:rPr>
                <w:rFonts w:eastAsia="Calibri"/>
                <w:color w:val="000000"/>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FA83E" w14:textId="5BB816A1" w:rsidR="004B1509" w:rsidRPr="00B67BEB" w:rsidRDefault="004B1509" w:rsidP="00553004">
            <w:pPr>
              <w:jc w:val="right"/>
              <w:rPr>
                <w:rFonts w:eastAsia="Calibri"/>
                <w:color w:val="000000"/>
              </w:rPr>
            </w:pPr>
            <w:r w:rsidRPr="00B67BEB">
              <w:rPr>
                <w:rFonts w:eastAsia="Calibri"/>
                <w:color w:val="000000"/>
                <w:szCs w:val="22"/>
              </w:rPr>
              <w:t xml:space="preserve"> 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61608" w14:textId="77777777" w:rsidR="004B1509" w:rsidRPr="00B67BEB" w:rsidRDefault="004B1509" w:rsidP="00553004">
            <w:pPr>
              <w:jc w:val="right"/>
              <w:rPr>
                <w:rFonts w:eastAsia="Calibri"/>
                <w:color w:val="000000"/>
              </w:rPr>
            </w:pPr>
            <w:r w:rsidRPr="00B67BEB">
              <w:rPr>
                <w:rFonts w:eastAsia="Calibri"/>
                <w:color w:val="000000"/>
                <w:szCs w:val="22"/>
              </w:rPr>
              <w:t>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823FF" w14:textId="77777777" w:rsidR="004B1509" w:rsidRPr="00B67BEB" w:rsidRDefault="004B1509" w:rsidP="00553004">
            <w:pPr>
              <w:jc w:val="center"/>
              <w:rPr>
                <w:rFonts w:eastAsia="Calibri"/>
                <w:szCs w:val="22"/>
              </w:rPr>
            </w:pPr>
            <w:r w:rsidRPr="00B67BE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49C779" w14:textId="77777777" w:rsidR="004B1509" w:rsidRPr="00B67BEB" w:rsidRDefault="004B1509" w:rsidP="00553004">
            <w:pPr>
              <w:jc w:val="center"/>
              <w:rPr>
                <w:rFonts w:eastAsia="Calibri"/>
                <w:szCs w:val="22"/>
              </w:rPr>
            </w:pPr>
            <w:r w:rsidRPr="00B67BEB">
              <w:rPr>
                <w:rFonts w:eastAsia="Calibri"/>
                <w:szCs w:val="22"/>
              </w:rPr>
              <w:t>4400-5897-0433</w:t>
            </w:r>
          </w:p>
        </w:tc>
      </w:tr>
      <w:tr w:rsidR="004B1509" w:rsidRPr="00B67BEB" w14:paraId="6D9F4F5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0D3DD1" w14:textId="77777777" w:rsidR="004B1509" w:rsidRPr="00B67BEB"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0930B9" w14:textId="77777777" w:rsidR="004B1509" w:rsidRPr="00B67BEB" w:rsidRDefault="004B1509" w:rsidP="00553004">
            <w:pPr>
              <w:rPr>
                <w:rFonts w:eastAsia="Calibri"/>
                <w:szCs w:val="22"/>
              </w:rPr>
            </w:pPr>
            <w:r w:rsidRPr="00B67BEB">
              <w:rPr>
                <w:rFonts w:eastAsia="Calibri"/>
                <w:szCs w:val="22"/>
              </w:rPr>
              <w:t>AMK309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9F1316" w14:textId="77777777" w:rsidR="004B1509" w:rsidRPr="00B67BEB" w:rsidRDefault="004B1509" w:rsidP="00553004">
            <w:pPr>
              <w:rPr>
                <w:rFonts w:eastAsia="Calibri"/>
                <w:szCs w:val="22"/>
              </w:rPr>
            </w:pPr>
            <w:r w:rsidRPr="00B67BEB">
              <w:rPr>
                <w:rFonts w:eastAsia="Calibri"/>
                <w:szCs w:val="22"/>
              </w:rPr>
              <w:t>Privažiuojamasis kelias prie gyvenamųjų namų nuo A. Vienuolio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ABD95B" w14:textId="4048F974" w:rsidR="004B1509" w:rsidRPr="00B67BEB" w:rsidRDefault="004B1509" w:rsidP="00553004">
            <w:pPr>
              <w:spacing w:after="160" w:line="256" w:lineRule="auto"/>
              <w:jc w:val="right"/>
              <w:rPr>
                <w:rFonts w:eastAsia="Calibri"/>
                <w:szCs w:val="22"/>
                <w:lang w:eastAsia="lt-LT"/>
              </w:rPr>
            </w:pPr>
            <w:r w:rsidRPr="00B67BEB">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BE51E5" w14:textId="77777777" w:rsidR="004B1509" w:rsidRPr="00B67BEB" w:rsidRDefault="004B1509" w:rsidP="00553004">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58B63B" w14:textId="4A969E3F" w:rsidR="004B1509" w:rsidRPr="00B67BEB" w:rsidRDefault="004B1509" w:rsidP="00553004">
            <w:pPr>
              <w:spacing w:after="160" w:line="256" w:lineRule="auto"/>
              <w:jc w:val="right"/>
              <w:rPr>
                <w:rFonts w:eastAsia="Calibri"/>
                <w:color w:val="000000"/>
              </w:rPr>
            </w:pPr>
            <w:r w:rsidRPr="00B67BEB">
              <w:rPr>
                <w:rFonts w:eastAsia="Calibri"/>
                <w:color w:val="000000"/>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3A89D" w14:textId="77777777" w:rsidR="004B1509" w:rsidRPr="00B67BEB" w:rsidRDefault="004B1509" w:rsidP="00553004">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844D6" w14:textId="77777777" w:rsidR="004B1509" w:rsidRPr="00B67BEB" w:rsidRDefault="004B1509" w:rsidP="00553004">
            <w:pPr>
              <w:jc w:val="center"/>
              <w:rPr>
                <w:rFonts w:eastAsia="Calibri"/>
                <w:szCs w:val="22"/>
              </w:rPr>
            </w:pPr>
            <w:r w:rsidRPr="00B67BE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F58941" w14:textId="77777777" w:rsidR="004B1509" w:rsidRPr="00B67BEB" w:rsidRDefault="004B1509" w:rsidP="00553004">
            <w:pPr>
              <w:jc w:val="center"/>
              <w:rPr>
                <w:rFonts w:eastAsia="Calibri"/>
                <w:szCs w:val="22"/>
              </w:rPr>
            </w:pPr>
            <w:r w:rsidRPr="00B67BEB">
              <w:rPr>
                <w:rFonts w:eastAsia="Calibri"/>
                <w:szCs w:val="22"/>
              </w:rPr>
              <w:t>4400-5897-0544</w:t>
            </w:r>
          </w:p>
        </w:tc>
      </w:tr>
      <w:tr w:rsidR="004B1509" w:rsidRPr="00B67BEB" w14:paraId="2B0EE07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3B39673" w14:textId="77777777" w:rsidR="004B1509" w:rsidRPr="00B67BEB"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9F6529" w14:textId="77777777" w:rsidR="004B1509" w:rsidRPr="00B67BEB" w:rsidRDefault="004B1509" w:rsidP="00553004">
            <w:pPr>
              <w:rPr>
                <w:rFonts w:eastAsia="Calibri"/>
                <w:szCs w:val="22"/>
              </w:rPr>
            </w:pPr>
            <w:r w:rsidRPr="00B67BEB">
              <w:rPr>
                <w:rFonts w:eastAsia="Calibri"/>
                <w:szCs w:val="22"/>
              </w:rPr>
              <w:t>AMK312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F8B640" w14:textId="77777777" w:rsidR="004B1509" w:rsidRPr="00B67BEB" w:rsidRDefault="004B1509" w:rsidP="00553004">
            <w:pPr>
              <w:rPr>
                <w:rFonts w:eastAsia="Calibri"/>
                <w:szCs w:val="22"/>
              </w:rPr>
            </w:pPr>
            <w:r w:rsidRPr="00B67BEB">
              <w:rPr>
                <w:rFonts w:eastAsia="Calibri"/>
                <w:szCs w:val="22"/>
              </w:rPr>
              <w:t xml:space="preserve">Privažiuojamasis kelias prie kartodromo nuo A. Vienuolio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74A5DE" w14:textId="0F41BF31" w:rsidR="004B1509" w:rsidRPr="00B67BEB" w:rsidRDefault="004B1509" w:rsidP="00553004">
            <w:pPr>
              <w:jc w:val="right"/>
              <w:rPr>
                <w:rFonts w:eastAsia="Calibri"/>
                <w:szCs w:val="22"/>
                <w:lang w:eastAsia="lt-LT"/>
              </w:rPr>
            </w:pPr>
            <w:r w:rsidRPr="00B67BEB">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C0FB7" w14:textId="68506848" w:rsidR="004B1509" w:rsidRPr="00B67BEB" w:rsidRDefault="004B1509" w:rsidP="00553004">
            <w:pPr>
              <w:jc w:val="right"/>
              <w:rPr>
                <w:rFonts w:eastAsia="Calibri"/>
                <w:color w:val="000000"/>
              </w:rPr>
            </w:pPr>
            <w:r w:rsidRPr="00B67BEB">
              <w:rPr>
                <w:rFonts w:eastAsia="Calibri"/>
                <w:color w:val="000000"/>
                <w:szCs w:val="22"/>
              </w:rPr>
              <w:t> 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39FB2" w14:textId="77777777" w:rsidR="004B1509" w:rsidRPr="00B67BEB" w:rsidRDefault="004B1509" w:rsidP="00553004">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23CB1" w14:textId="77777777" w:rsidR="004B1509" w:rsidRPr="00B67BEB" w:rsidRDefault="004B1509" w:rsidP="00553004">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F21A6" w14:textId="77777777" w:rsidR="004B1509" w:rsidRPr="00B67BEB" w:rsidRDefault="004B1509" w:rsidP="00553004">
            <w:pPr>
              <w:jc w:val="center"/>
              <w:rPr>
                <w:rFonts w:eastAsia="Calibri"/>
                <w:szCs w:val="22"/>
              </w:rPr>
            </w:pPr>
            <w:r w:rsidRPr="00B67BEB">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6AC4DB" w14:textId="77777777" w:rsidR="004B1509" w:rsidRPr="00B67BEB" w:rsidRDefault="004B1509" w:rsidP="00553004">
            <w:pPr>
              <w:jc w:val="center"/>
              <w:rPr>
                <w:rFonts w:eastAsia="Calibri"/>
                <w:szCs w:val="22"/>
              </w:rPr>
            </w:pPr>
            <w:r w:rsidRPr="00B67BEB">
              <w:rPr>
                <w:rFonts w:eastAsia="Calibri"/>
                <w:szCs w:val="22"/>
              </w:rPr>
              <w:t>4400-5897-0600</w:t>
            </w:r>
          </w:p>
        </w:tc>
      </w:tr>
      <w:tr w:rsidR="004B1509" w:rsidRPr="00B67BEB" w14:paraId="223948A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4C55BEA" w14:textId="77777777" w:rsidR="004B1509" w:rsidRPr="00B67BEB"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640C6E" w14:textId="77777777" w:rsidR="004B1509" w:rsidRPr="00B67BEB" w:rsidRDefault="004B1509" w:rsidP="00553004">
            <w:pPr>
              <w:rPr>
                <w:rFonts w:eastAsia="Calibri"/>
                <w:szCs w:val="22"/>
              </w:rPr>
            </w:pPr>
            <w:r w:rsidRPr="00B67BEB">
              <w:rPr>
                <w:rFonts w:eastAsia="Calibri"/>
                <w:szCs w:val="22"/>
              </w:rPr>
              <w:t>AMK313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3DAB81" w14:textId="77777777" w:rsidR="004B1509" w:rsidRPr="00B67BEB" w:rsidRDefault="004B1509" w:rsidP="00553004">
            <w:pPr>
              <w:rPr>
                <w:rFonts w:eastAsia="Calibri"/>
                <w:szCs w:val="22"/>
              </w:rPr>
            </w:pPr>
            <w:r w:rsidRPr="00B67BEB">
              <w:rPr>
                <w:rFonts w:eastAsia="Calibri"/>
                <w:szCs w:val="22"/>
              </w:rPr>
              <w:t>Pravažiuojamasis kelias nuo Ažupiečių g. iki kelio Nr. AMK312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E96202" w14:textId="6FBD75CF" w:rsidR="004B1509" w:rsidRPr="00B67BEB" w:rsidRDefault="004B1509" w:rsidP="00553004">
            <w:pPr>
              <w:jc w:val="right"/>
              <w:rPr>
                <w:rFonts w:eastAsia="Calibri"/>
                <w:szCs w:val="22"/>
                <w:lang w:eastAsia="lt-LT"/>
              </w:rPr>
            </w:pPr>
            <w:r w:rsidRPr="00B67BEB">
              <w:rPr>
                <w:rFonts w:eastAsia="Calibri"/>
                <w:szCs w:val="22"/>
              </w:rPr>
              <w:t>936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1C104" w14:textId="525D765E" w:rsidR="004B1509" w:rsidRPr="00B67BEB" w:rsidRDefault="004B1509" w:rsidP="00553004">
            <w:pPr>
              <w:jc w:val="right"/>
              <w:rPr>
                <w:rFonts w:eastAsia="Calibri"/>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C368B93" w14:textId="77777777" w:rsidR="004B1509" w:rsidRPr="00B67BEB" w:rsidRDefault="004B1509" w:rsidP="00553004">
            <w:pPr>
              <w:jc w:val="right"/>
              <w:rPr>
                <w:rFonts w:eastAsia="Calibri"/>
              </w:rPr>
            </w:pPr>
            <w:r w:rsidRPr="00B67BEB">
              <w:rPr>
                <w:rFonts w:eastAsia="Calibri"/>
                <w:szCs w:val="22"/>
              </w:rPr>
              <w:t>936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54711" w14:textId="77777777" w:rsidR="004B1509" w:rsidRPr="00B67BEB" w:rsidRDefault="004B1509" w:rsidP="00553004">
            <w:pPr>
              <w:jc w:val="right"/>
              <w:rPr>
                <w:rFonts w:eastAsia="Calibri"/>
              </w:rPr>
            </w:pPr>
            <w:r w:rsidRPr="00B67BE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427A6" w14:textId="77777777" w:rsidR="004B1509" w:rsidRPr="00B67BEB" w:rsidRDefault="004B1509" w:rsidP="00553004">
            <w:pPr>
              <w:jc w:val="center"/>
              <w:rPr>
                <w:rFonts w:eastAsia="Calibri"/>
                <w:szCs w:val="22"/>
              </w:rPr>
            </w:pPr>
            <w:r w:rsidRPr="00B67BEB">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01E84A" w14:textId="77777777" w:rsidR="004B1509" w:rsidRPr="00B67BEB" w:rsidRDefault="004B1509" w:rsidP="00553004">
            <w:pPr>
              <w:jc w:val="center"/>
              <w:rPr>
                <w:rFonts w:eastAsia="Calibri"/>
                <w:szCs w:val="22"/>
              </w:rPr>
            </w:pPr>
            <w:r w:rsidRPr="00B67BEB">
              <w:rPr>
                <w:rFonts w:eastAsia="Calibri"/>
                <w:szCs w:val="22"/>
              </w:rPr>
              <w:t>4400-5905-7268</w:t>
            </w:r>
          </w:p>
        </w:tc>
      </w:tr>
      <w:tr w:rsidR="004B1509" w:rsidRPr="00F47839" w14:paraId="4184380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AA62756"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3FC5D7" w14:textId="77777777" w:rsidR="004B1509" w:rsidRPr="00F47839" w:rsidRDefault="004B1509" w:rsidP="00553004">
            <w:pPr>
              <w:rPr>
                <w:rFonts w:eastAsia="Calibri"/>
                <w:szCs w:val="22"/>
              </w:rPr>
            </w:pPr>
            <w:r w:rsidRPr="00F47839">
              <w:rPr>
                <w:rFonts w:eastAsia="Calibri"/>
                <w:szCs w:val="22"/>
              </w:rPr>
              <w:t>AMK327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959A67" w14:textId="684A0493" w:rsidR="004B1509" w:rsidRPr="00F47839" w:rsidRDefault="004B1509" w:rsidP="00553004">
            <w:pPr>
              <w:rPr>
                <w:rFonts w:eastAsia="Calibri"/>
                <w:szCs w:val="22"/>
              </w:rPr>
            </w:pPr>
            <w:r w:rsidRPr="00F47839">
              <w:rPr>
                <w:rFonts w:eastAsia="Calibri"/>
                <w:szCs w:val="22"/>
              </w:rPr>
              <w:t xml:space="preserve">Privažiuojamasis kelias prie SB </w:t>
            </w:r>
            <w:r w:rsidR="007664C1">
              <w:rPr>
                <w:rFonts w:eastAsia="Calibri"/>
                <w:szCs w:val="22"/>
              </w:rPr>
              <w:t>„</w:t>
            </w:r>
            <w:r w:rsidRPr="00F47839">
              <w:rPr>
                <w:rFonts w:eastAsia="Calibri"/>
                <w:szCs w:val="22"/>
              </w:rPr>
              <w:t>Liudiškiai</w:t>
            </w:r>
            <w:r w:rsidR="007664C1">
              <w:rPr>
                <w:rFonts w:eastAsia="Calibri"/>
                <w:szCs w:val="22"/>
              </w:rPr>
              <w:t>“</w:t>
            </w:r>
            <w:r w:rsidRPr="00F47839">
              <w:rPr>
                <w:rFonts w:eastAsia="Calibri"/>
                <w:szCs w:val="22"/>
              </w:rPr>
              <w:t xml:space="preserve"> nuo Liudiškių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513E54" w14:textId="6692CAD7" w:rsidR="004B1509" w:rsidRPr="00F47839" w:rsidRDefault="004B1509" w:rsidP="00553004">
            <w:pPr>
              <w:jc w:val="right"/>
              <w:rPr>
                <w:rFonts w:eastAsia="Calibri"/>
                <w:szCs w:val="22"/>
                <w:lang w:eastAsia="lt-LT"/>
              </w:rPr>
            </w:pPr>
            <w:r w:rsidRPr="00F47839">
              <w:rPr>
                <w:rFonts w:eastAsia="Calibri"/>
                <w:szCs w:val="22"/>
              </w:rPr>
              <w:t>340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0FF58" w14:textId="77777777" w:rsidR="004B1509" w:rsidRPr="00F47839" w:rsidRDefault="004B1509" w:rsidP="00553004">
            <w:pPr>
              <w:jc w:val="right"/>
              <w:rPr>
                <w:rFonts w:eastAsia="Calibri"/>
                <w:color w:val="000000"/>
              </w:rPr>
            </w:pPr>
            <w:r w:rsidRPr="00F47839">
              <w:rPr>
                <w:rFonts w:eastAsia="Calibri"/>
                <w:color w:val="000000"/>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0C336" w14:textId="287C7A04" w:rsidR="004B1509" w:rsidRPr="00F47839" w:rsidRDefault="004B1509" w:rsidP="00553004">
            <w:pPr>
              <w:spacing w:after="160" w:line="256" w:lineRule="auto"/>
              <w:jc w:val="right"/>
              <w:rPr>
                <w:rFonts w:eastAsia="Calibri"/>
                <w:color w:val="000000"/>
              </w:rPr>
            </w:pPr>
            <w:r w:rsidRPr="00F47839">
              <w:rPr>
                <w:rFonts w:eastAsia="Calibri"/>
                <w:color w:val="000000"/>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DCC34"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FBBB6" w14:textId="77777777" w:rsidR="004B1509" w:rsidRPr="00F47839" w:rsidRDefault="004B1509" w:rsidP="00553004">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510045" w14:textId="77777777" w:rsidR="004B1509" w:rsidRPr="00F47839" w:rsidRDefault="004B1509" w:rsidP="00553004">
            <w:pPr>
              <w:jc w:val="center"/>
              <w:rPr>
                <w:rFonts w:eastAsia="Calibri"/>
                <w:szCs w:val="22"/>
              </w:rPr>
            </w:pPr>
            <w:r w:rsidRPr="00F47839">
              <w:rPr>
                <w:rFonts w:eastAsia="Calibri"/>
                <w:szCs w:val="22"/>
              </w:rPr>
              <w:t>4400-5906-1315</w:t>
            </w:r>
          </w:p>
        </w:tc>
      </w:tr>
      <w:tr w:rsidR="005A185E" w:rsidRPr="005A185E" w14:paraId="125EE35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86619AC" w14:textId="77777777" w:rsidR="004B1509" w:rsidRPr="005A185E"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F386A4" w14:textId="77777777" w:rsidR="004B1509" w:rsidRPr="005A185E" w:rsidRDefault="004B1509" w:rsidP="00553004">
            <w:pPr>
              <w:rPr>
                <w:rFonts w:eastAsia="Calibri"/>
                <w:szCs w:val="22"/>
              </w:rPr>
            </w:pPr>
            <w:r w:rsidRPr="005A185E">
              <w:rPr>
                <w:rFonts w:eastAsia="Calibri"/>
                <w:szCs w:val="22"/>
              </w:rPr>
              <w:t>AMK339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C813365" w14:textId="77777777" w:rsidR="004B1509" w:rsidRPr="005A185E" w:rsidRDefault="004B1509" w:rsidP="00553004">
            <w:pPr>
              <w:rPr>
                <w:rFonts w:eastAsia="Calibri"/>
                <w:szCs w:val="22"/>
              </w:rPr>
            </w:pPr>
            <w:r w:rsidRPr="005A185E">
              <w:rPr>
                <w:rFonts w:eastAsia="Calibri"/>
                <w:szCs w:val="22"/>
              </w:rPr>
              <w:t>Privažiuojamasis kelias prie Versmės g. nuo Gegužės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9D8029" w14:textId="5B4A3D80" w:rsidR="004B1509" w:rsidRPr="005A185E" w:rsidRDefault="001B0547" w:rsidP="00553004">
            <w:pPr>
              <w:jc w:val="right"/>
              <w:rPr>
                <w:rFonts w:eastAsia="Calibri"/>
                <w:strike/>
                <w:szCs w:val="22"/>
              </w:rPr>
            </w:pPr>
            <w:r w:rsidRPr="005A185E">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A6FE6" w14:textId="4A26347C" w:rsidR="004B1509" w:rsidRPr="005A185E" w:rsidRDefault="001B0547" w:rsidP="00553004">
            <w:pPr>
              <w:jc w:val="right"/>
              <w:rPr>
                <w:rFonts w:eastAsia="Calibri"/>
                <w:strike/>
                <w:szCs w:val="22"/>
              </w:rPr>
            </w:pPr>
            <w:r w:rsidRPr="005A185E">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B39D93" w14:textId="77777777" w:rsidR="004B1509" w:rsidRPr="005A185E" w:rsidRDefault="004B1509" w:rsidP="00553004">
            <w:pPr>
              <w:jc w:val="right"/>
              <w:rPr>
                <w:rFonts w:eastAsia="Calibri"/>
                <w:szCs w:val="22"/>
              </w:rPr>
            </w:pPr>
            <w:r w:rsidRPr="005A185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B0F421" w14:textId="77777777" w:rsidR="004B1509" w:rsidRPr="005A185E" w:rsidRDefault="004B1509" w:rsidP="00553004">
            <w:pPr>
              <w:jc w:val="right"/>
              <w:rPr>
                <w:rFonts w:eastAsia="Calibri"/>
                <w:szCs w:val="22"/>
              </w:rPr>
            </w:pPr>
            <w:r w:rsidRPr="005A185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928D33" w14:textId="77777777" w:rsidR="004B1509" w:rsidRPr="005A185E" w:rsidRDefault="004B1509" w:rsidP="00553004">
            <w:pPr>
              <w:jc w:val="center"/>
              <w:rPr>
                <w:rFonts w:eastAsia="Calibri"/>
                <w:szCs w:val="22"/>
              </w:rPr>
            </w:pPr>
            <w:r w:rsidRPr="005A185E">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3FB711" w14:textId="32DC7A5D" w:rsidR="004B1509" w:rsidRPr="005A185E" w:rsidRDefault="001B0547" w:rsidP="00553004">
            <w:pPr>
              <w:jc w:val="center"/>
              <w:rPr>
                <w:rFonts w:eastAsia="Calibri"/>
                <w:szCs w:val="22"/>
              </w:rPr>
            </w:pPr>
            <w:r w:rsidRPr="005A185E">
              <w:rPr>
                <w:rFonts w:eastAsia="Calibri"/>
                <w:szCs w:val="22"/>
              </w:rPr>
              <w:t>4400-5897-0633</w:t>
            </w:r>
          </w:p>
        </w:tc>
      </w:tr>
      <w:tr w:rsidR="004B1509" w:rsidRPr="00F47839" w14:paraId="2ABC28A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D44441D"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F5FFA1" w14:textId="77777777" w:rsidR="004B1509" w:rsidRPr="00F47839" w:rsidRDefault="004B1509" w:rsidP="00553004">
            <w:pPr>
              <w:rPr>
                <w:rFonts w:eastAsia="Calibri"/>
                <w:szCs w:val="22"/>
              </w:rPr>
            </w:pPr>
            <w:r w:rsidRPr="00F47839">
              <w:rPr>
                <w:rFonts w:eastAsia="Calibri"/>
                <w:szCs w:val="22"/>
              </w:rPr>
              <w:t>AMK340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5C76F6" w14:textId="77777777" w:rsidR="004B1509" w:rsidRPr="00F47839" w:rsidRDefault="004B1509" w:rsidP="00553004">
            <w:pPr>
              <w:rPr>
                <w:rFonts w:eastAsia="Calibri"/>
                <w:szCs w:val="22"/>
              </w:rPr>
            </w:pPr>
            <w:r w:rsidRPr="00F47839">
              <w:rPr>
                <w:rFonts w:eastAsia="Calibri"/>
                <w:szCs w:val="22"/>
              </w:rPr>
              <w:t>Privažiuojamasis kelias prie Šventosios upės nuo Gegužės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4CB368" w14:textId="4A61B21C" w:rsidR="004B1509" w:rsidRPr="00F47839" w:rsidRDefault="004B1509" w:rsidP="00553004">
            <w:pPr>
              <w:jc w:val="right"/>
              <w:rPr>
                <w:rFonts w:eastAsia="Calibri"/>
                <w:szCs w:val="22"/>
                <w:lang w:eastAsia="lt-LT"/>
              </w:rPr>
            </w:pPr>
            <w:r w:rsidRPr="00F47839">
              <w:rPr>
                <w:rFonts w:eastAsia="Calibri"/>
                <w:szCs w:val="22"/>
              </w:rPr>
              <w:t>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B4FCF" w14:textId="20FAC107" w:rsidR="004B1509" w:rsidRPr="00F47839" w:rsidRDefault="004B1509" w:rsidP="00553004">
            <w:pPr>
              <w:jc w:val="right"/>
              <w:rPr>
                <w:rFonts w:eastAsia="Calibri"/>
                <w:color w:val="000000"/>
              </w:rPr>
            </w:pPr>
            <w:r w:rsidRPr="00F47839">
              <w:rPr>
                <w:rFonts w:eastAsia="Calibri"/>
                <w:color w:val="000000"/>
                <w:szCs w:val="22"/>
              </w:rPr>
              <w:t>23</w:t>
            </w:r>
            <w:r w:rsidRPr="00F47839">
              <w:rPr>
                <w:rFonts w:eastAsia="Calibri"/>
                <w:color w:val="000000"/>
                <w:szCs w:val="22"/>
                <w:vertAlign w:val="superscript"/>
              </w:rPr>
              <w:footnoteReference w:id="12"/>
            </w:r>
          </w:p>
        </w:tc>
        <w:tc>
          <w:tcPr>
            <w:tcW w:w="1133" w:type="dxa"/>
            <w:tcBorders>
              <w:top w:val="single" w:sz="4" w:space="0" w:color="auto"/>
              <w:left w:val="single" w:sz="4" w:space="0" w:color="auto"/>
              <w:bottom w:val="single" w:sz="4" w:space="0" w:color="auto"/>
              <w:right w:val="single" w:sz="4" w:space="0" w:color="auto"/>
            </w:tcBorders>
            <w:vAlign w:val="center"/>
            <w:hideMark/>
          </w:tcPr>
          <w:p w14:paraId="0C81866E" w14:textId="77777777" w:rsidR="004B1509" w:rsidRPr="00F47839" w:rsidRDefault="004B1509" w:rsidP="00553004">
            <w:pPr>
              <w:jc w:val="right"/>
              <w:rPr>
                <w:rFonts w:eastAsia="Calibri"/>
                <w:color w:val="000000"/>
              </w:rPr>
            </w:pPr>
            <w:r w:rsidRPr="00F47839">
              <w:rPr>
                <w:rFonts w:eastAsia="Calibri"/>
                <w:color w:val="000000"/>
                <w:szCs w:val="22"/>
              </w:rPr>
              <w:t>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ECF59"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57BAC" w14:textId="77777777" w:rsidR="004B1509" w:rsidRPr="00F47839" w:rsidRDefault="004B1509" w:rsidP="00553004">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D6565E" w14:textId="77777777" w:rsidR="004B1509" w:rsidRPr="00F47839" w:rsidRDefault="004B1509" w:rsidP="00553004">
            <w:pPr>
              <w:jc w:val="center"/>
              <w:rPr>
                <w:rFonts w:eastAsia="Calibri"/>
                <w:szCs w:val="22"/>
              </w:rPr>
            </w:pPr>
            <w:r w:rsidRPr="00F47839">
              <w:rPr>
                <w:rFonts w:eastAsia="Calibri"/>
                <w:szCs w:val="22"/>
              </w:rPr>
              <w:t>4400-5897-0666</w:t>
            </w:r>
          </w:p>
        </w:tc>
      </w:tr>
      <w:tr w:rsidR="004B1509" w:rsidRPr="00F47839" w14:paraId="48885F5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F70FDC4"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C41347" w14:textId="77777777" w:rsidR="004B1509" w:rsidRPr="00F47839" w:rsidRDefault="004B1509" w:rsidP="00553004">
            <w:pPr>
              <w:rPr>
                <w:rFonts w:eastAsia="Calibri"/>
                <w:szCs w:val="22"/>
              </w:rPr>
            </w:pPr>
            <w:r w:rsidRPr="00F47839">
              <w:rPr>
                <w:rFonts w:eastAsia="Calibri"/>
                <w:szCs w:val="22"/>
              </w:rPr>
              <w:t>AMK341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248B26" w14:textId="77777777" w:rsidR="004B1509" w:rsidRPr="00F47839" w:rsidRDefault="004B1509" w:rsidP="00553004">
            <w:pPr>
              <w:rPr>
                <w:rFonts w:eastAsia="Calibri"/>
                <w:szCs w:val="22"/>
              </w:rPr>
            </w:pPr>
            <w:r w:rsidRPr="00F47839">
              <w:rPr>
                <w:rFonts w:eastAsia="Calibri"/>
                <w:szCs w:val="22"/>
              </w:rPr>
              <w:t>Privažiuojamasis kelias prie Tilto g. nuo Gegužės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FAEA20" w14:textId="4ECBEFC0" w:rsidR="00A03C47" w:rsidRPr="00F47839" w:rsidRDefault="00A03C47" w:rsidP="00553004">
            <w:pPr>
              <w:jc w:val="right"/>
              <w:rPr>
                <w:rFonts w:eastAsia="Calibri"/>
                <w:szCs w:val="22"/>
                <w:lang w:eastAsia="lt-LT"/>
              </w:rPr>
            </w:pPr>
            <w:r w:rsidRPr="00F47839">
              <w:rPr>
                <w:rFonts w:eastAsia="Calibri"/>
                <w:szCs w:val="22"/>
              </w:rPr>
              <w:t>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4A5BF" w14:textId="00B97A29" w:rsidR="00A03C47" w:rsidRPr="00F47839" w:rsidRDefault="00A03C47" w:rsidP="00553004">
            <w:pPr>
              <w:jc w:val="right"/>
              <w:rPr>
                <w:rFonts w:eastAsia="Calibri"/>
                <w:color w:val="000000"/>
              </w:rPr>
            </w:pPr>
            <w:r w:rsidRPr="00F47839">
              <w:rPr>
                <w:rFonts w:eastAsia="Calibri"/>
                <w:color w:val="000000"/>
                <w:szCs w:val="22"/>
              </w:rPr>
              <w:t xml:space="preserve"> 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8734E1"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0460D3"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34442" w14:textId="77777777" w:rsidR="004B1509" w:rsidRPr="00F47839" w:rsidRDefault="004B1509" w:rsidP="00553004">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5E8E5C" w14:textId="7145440E" w:rsidR="004B1509" w:rsidRPr="00F47839" w:rsidRDefault="00A03C47" w:rsidP="00553004">
            <w:pPr>
              <w:jc w:val="center"/>
              <w:rPr>
                <w:rFonts w:eastAsia="Calibri"/>
                <w:szCs w:val="22"/>
              </w:rPr>
            </w:pPr>
            <w:r w:rsidRPr="00F47839">
              <w:rPr>
                <w:rFonts w:eastAsia="Calibri"/>
                <w:szCs w:val="22"/>
              </w:rPr>
              <w:t>4400-5706-1691</w:t>
            </w:r>
          </w:p>
        </w:tc>
      </w:tr>
      <w:tr w:rsidR="004B1509" w:rsidRPr="00F47839" w14:paraId="1989FF7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2BDCF51"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C719F0" w14:textId="77777777" w:rsidR="004B1509" w:rsidRPr="00F47839" w:rsidRDefault="004B1509" w:rsidP="00553004">
            <w:pPr>
              <w:rPr>
                <w:rFonts w:eastAsia="Calibri"/>
                <w:szCs w:val="22"/>
              </w:rPr>
            </w:pPr>
            <w:r w:rsidRPr="00F47839">
              <w:rPr>
                <w:rFonts w:eastAsia="Calibri"/>
                <w:szCs w:val="22"/>
              </w:rPr>
              <w:t>AMK342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3AD8EB" w14:textId="77777777" w:rsidR="004B1509" w:rsidRPr="00F47839" w:rsidRDefault="004B1509" w:rsidP="00553004">
            <w:pPr>
              <w:rPr>
                <w:rFonts w:eastAsia="Calibri"/>
                <w:szCs w:val="22"/>
              </w:rPr>
            </w:pPr>
            <w:r w:rsidRPr="00F47839">
              <w:rPr>
                <w:rFonts w:eastAsia="Calibri"/>
                <w:szCs w:val="22"/>
              </w:rPr>
              <w:t>Privažiuojamasis kelias prie gyvenamųjų namų nuo Pušyno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FA062D8" w14:textId="7A72C53C" w:rsidR="004B1509" w:rsidRPr="00F47839" w:rsidRDefault="00955B63" w:rsidP="00553004">
            <w:pPr>
              <w:jc w:val="right"/>
              <w:rPr>
                <w:rFonts w:eastAsia="Calibri"/>
                <w:szCs w:val="22"/>
                <w:lang w:eastAsia="lt-LT"/>
              </w:rPr>
            </w:pPr>
            <w:r>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CF081" w14:textId="796AE953" w:rsidR="004B1509" w:rsidRPr="00F47839" w:rsidRDefault="00955B63" w:rsidP="00553004">
            <w:pPr>
              <w:jc w:val="right"/>
              <w:rPr>
                <w:rFonts w:eastAsia="Calibri"/>
                <w:color w:val="000000"/>
              </w:rPr>
            </w:pPr>
            <w:r>
              <w:rPr>
                <w:rFonts w:eastAsia="Calibri"/>
                <w:color w:val="000000"/>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35E41" w14:textId="22AFE724" w:rsidR="004B1509" w:rsidRPr="00F47839" w:rsidRDefault="00955B63" w:rsidP="00553004">
            <w:pPr>
              <w:jc w:val="right"/>
              <w:rPr>
                <w:rFonts w:eastAsia="Calibri"/>
                <w:color w:val="000000"/>
              </w:rPr>
            </w:pPr>
            <w:r>
              <w:rPr>
                <w:rFonts w:eastAsia="Calibri"/>
                <w:color w:val="000000"/>
                <w:szCs w:val="22"/>
              </w:rPr>
              <w:t>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3B1D7"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A50DB" w14:textId="77777777" w:rsidR="004B1509" w:rsidRPr="00F47839" w:rsidRDefault="004B1509" w:rsidP="00553004">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ECD3E5" w14:textId="65F3C05D" w:rsidR="004B1509" w:rsidRPr="00F47839" w:rsidRDefault="00955B63" w:rsidP="00553004">
            <w:pPr>
              <w:jc w:val="center"/>
              <w:rPr>
                <w:rFonts w:eastAsia="Calibri"/>
                <w:szCs w:val="22"/>
              </w:rPr>
            </w:pPr>
            <w:r>
              <w:rPr>
                <w:rFonts w:eastAsia="Calibri"/>
                <w:szCs w:val="22"/>
              </w:rPr>
              <w:t>4400-5889-8985</w:t>
            </w:r>
          </w:p>
        </w:tc>
      </w:tr>
      <w:tr w:rsidR="004B1509" w:rsidRPr="00F47839" w14:paraId="3548676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9C53268"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2BA10A" w14:textId="77777777" w:rsidR="004B1509" w:rsidRPr="00F47839" w:rsidRDefault="004B1509" w:rsidP="00553004">
            <w:pPr>
              <w:rPr>
                <w:rFonts w:eastAsia="Calibri"/>
                <w:szCs w:val="22"/>
              </w:rPr>
            </w:pPr>
            <w:r w:rsidRPr="00F47839">
              <w:rPr>
                <w:rFonts w:eastAsia="Calibri"/>
                <w:szCs w:val="22"/>
              </w:rPr>
              <w:t>AMK35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CDCDA0" w14:textId="77777777" w:rsidR="004B1509" w:rsidRPr="00F47839" w:rsidRDefault="004B1509" w:rsidP="00553004">
            <w:pPr>
              <w:rPr>
                <w:rFonts w:eastAsia="Calibri"/>
                <w:szCs w:val="22"/>
              </w:rPr>
            </w:pPr>
            <w:r w:rsidRPr="00F47839">
              <w:rPr>
                <w:rFonts w:eastAsia="Calibri"/>
                <w:szCs w:val="22"/>
              </w:rPr>
              <w:t>Privažiuojamasis kelias prie buvusio archyvo pastato nuo Gegužės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5680E3" w14:textId="66902F77" w:rsidR="004B1509" w:rsidRPr="00F47839" w:rsidRDefault="004B1509" w:rsidP="00553004">
            <w:pPr>
              <w:jc w:val="right"/>
              <w:rPr>
                <w:rFonts w:eastAsia="Calibri"/>
                <w:szCs w:val="22"/>
                <w:lang w:eastAsia="lt-LT"/>
              </w:rPr>
            </w:pPr>
            <w:r w:rsidRPr="00F4783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B77C8" w14:textId="4479C764" w:rsidR="004B1509" w:rsidRPr="00F47839" w:rsidRDefault="004B1509" w:rsidP="00553004">
            <w:pPr>
              <w:jc w:val="right"/>
              <w:rPr>
                <w:rFonts w:eastAsia="Calibri"/>
              </w:rPr>
            </w:pPr>
            <w:r w:rsidRPr="00F4783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EFC0A"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7D0F0"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78811" w14:textId="77777777" w:rsidR="004B1509" w:rsidRPr="00F47839" w:rsidRDefault="004B1509" w:rsidP="00553004">
            <w:pPr>
              <w:jc w:val="center"/>
              <w:rPr>
                <w:rFonts w:eastAsia="Calibri"/>
                <w:szCs w:val="22"/>
              </w:rPr>
            </w:pPr>
            <w:r w:rsidRPr="00F47839">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7BB7D6" w14:textId="77777777" w:rsidR="004B1509" w:rsidRPr="00F47839" w:rsidRDefault="004B1509" w:rsidP="00553004">
            <w:pPr>
              <w:jc w:val="center"/>
              <w:rPr>
                <w:rFonts w:eastAsia="Calibri"/>
                <w:szCs w:val="22"/>
              </w:rPr>
            </w:pPr>
            <w:r w:rsidRPr="00F47839">
              <w:rPr>
                <w:rFonts w:eastAsia="Calibri"/>
                <w:szCs w:val="22"/>
              </w:rPr>
              <w:t>4400-5897-0755</w:t>
            </w:r>
          </w:p>
        </w:tc>
      </w:tr>
      <w:tr w:rsidR="004B1509" w:rsidRPr="00F47839" w14:paraId="0B675FC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5B3D261"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9AA5A9" w14:textId="77777777" w:rsidR="004B1509" w:rsidRPr="00F47839" w:rsidRDefault="004B1509" w:rsidP="00553004">
            <w:pPr>
              <w:rPr>
                <w:rFonts w:eastAsia="Calibri"/>
                <w:szCs w:val="22"/>
              </w:rPr>
            </w:pPr>
            <w:r w:rsidRPr="00F47839">
              <w:rPr>
                <w:rFonts w:eastAsia="Calibri"/>
                <w:szCs w:val="22"/>
              </w:rPr>
              <w:t>AMK354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D216BE" w14:textId="77777777" w:rsidR="004B1509" w:rsidRPr="00F47839" w:rsidRDefault="004B1509" w:rsidP="00553004">
            <w:pPr>
              <w:rPr>
                <w:rFonts w:eastAsia="Calibri"/>
                <w:szCs w:val="22"/>
              </w:rPr>
            </w:pPr>
            <w:r w:rsidRPr="00F47839">
              <w:rPr>
                <w:rFonts w:eastAsia="Calibri"/>
                <w:szCs w:val="22"/>
              </w:rPr>
              <w:t>Privažiuojamasis kelias prie Šventosios užtvankos nuo Tilto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BF4267" w14:textId="77777777" w:rsidR="004B1509" w:rsidRPr="00F47839" w:rsidRDefault="004B1509" w:rsidP="00553004">
            <w:pPr>
              <w:jc w:val="right"/>
              <w:rPr>
                <w:rFonts w:eastAsia="Calibri"/>
                <w:szCs w:val="22"/>
                <w:lang w:eastAsia="lt-LT"/>
              </w:rPr>
            </w:pPr>
            <w:r w:rsidRPr="00F4783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6338EC" w14:textId="77777777" w:rsidR="004B1509" w:rsidRPr="00F47839" w:rsidRDefault="004B1509" w:rsidP="00553004">
            <w:pPr>
              <w:jc w:val="right"/>
              <w:rPr>
                <w:rFonts w:eastAsia="Calibri"/>
                <w:color w:val="000000"/>
              </w:rPr>
            </w:pPr>
            <w:r w:rsidRPr="00F47839">
              <w:rPr>
                <w:rFonts w:eastAsia="Calibri"/>
                <w:color w:val="000000"/>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B5E80"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B500C8"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EBDFE8" w14:textId="77777777" w:rsidR="004B1509" w:rsidRPr="00F47839" w:rsidRDefault="004B1509" w:rsidP="00553004">
            <w:pPr>
              <w:jc w:val="center"/>
              <w:rPr>
                <w:rFonts w:eastAsia="Calibri"/>
                <w:szCs w:val="22"/>
              </w:rPr>
            </w:pPr>
            <w:r w:rsidRPr="00F47839">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F9ACCF" w14:textId="77777777" w:rsidR="004B1509" w:rsidRPr="00F47839" w:rsidRDefault="004B1509" w:rsidP="00553004">
            <w:pPr>
              <w:jc w:val="center"/>
              <w:rPr>
                <w:rFonts w:eastAsia="Calibri"/>
                <w:szCs w:val="22"/>
              </w:rPr>
            </w:pPr>
            <w:r w:rsidRPr="00F47839">
              <w:rPr>
                <w:rFonts w:eastAsia="Calibri"/>
                <w:szCs w:val="22"/>
              </w:rPr>
              <w:t>4400-5706-1704</w:t>
            </w:r>
          </w:p>
        </w:tc>
      </w:tr>
      <w:tr w:rsidR="004B1509" w:rsidRPr="00F47839" w14:paraId="05A5DEB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7D17829"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FB78D6" w14:textId="77777777" w:rsidR="004B1509" w:rsidRPr="00F47839" w:rsidRDefault="004B1509" w:rsidP="00553004">
            <w:pPr>
              <w:rPr>
                <w:rFonts w:eastAsia="Calibri"/>
                <w:szCs w:val="22"/>
              </w:rPr>
            </w:pPr>
            <w:r w:rsidRPr="00F47839">
              <w:rPr>
                <w:rFonts w:eastAsia="Calibri"/>
                <w:szCs w:val="22"/>
              </w:rPr>
              <w:t>AMK355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578F92" w14:textId="77777777" w:rsidR="004B1509" w:rsidRPr="00F47839" w:rsidRDefault="004B1509" w:rsidP="00553004">
            <w:pPr>
              <w:rPr>
                <w:rFonts w:eastAsia="Calibri"/>
                <w:szCs w:val="22"/>
              </w:rPr>
            </w:pPr>
            <w:r w:rsidRPr="00F47839">
              <w:rPr>
                <w:rFonts w:eastAsia="Calibri"/>
                <w:szCs w:val="22"/>
              </w:rPr>
              <w:t>Pravažiuojamasis kelias nuo Kvarco g. iki Sodų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2BA81B" w14:textId="0EE3207F" w:rsidR="004B1509" w:rsidRPr="00F47839" w:rsidRDefault="004B1509" w:rsidP="00553004">
            <w:pPr>
              <w:jc w:val="right"/>
              <w:rPr>
                <w:rFonts w:eastAsia="Calibri"/>
                <w:szCs w:val="22"/>
                <w:lang w:eastAsia="lt-LT"/>
              </w:rPr>
            </w:pPr>
            <w:r w:rsidRPr="00F47839">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DD0C5F"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05607" w14:textId="3A626175" w:rsidR="004B1509" w:rsidRPr="00F47839" w:rsidRDefault="004B1509" w:rsidP="00553004">
            <w:pPr>
              <w:jc w:val="right"/>
              <w:rPr>
                <w:rFonts w:eastAsia="Calibri"/>
                <w:color w:val="000000"/>
              </w:rPr>
            </w:pPr>
            <w:r w:rsidRPr="00F47839">
              <w:rPr>
                <w:rFonts w:eastAsia="Calibri"/>
                <w:color w:val="000000"/>
                <w:szCs w:val="22"/>
              </w:rPr>
              <w:t xml:space="preserve">380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12941"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86CDF" w14:textId="77777777" w:rsidR="004B1509" w:rsidRPr="00F47839" w:rsidRDefault="004B1509" w:rsidP="00553004">
            <w:pPr>
              <w:jc w:val="center"/>
              <w:rPr>
                <w:rFonts w:eastAsia="Calibri"/>
                <w:szCs w:val="22"/>
              </w:rPr>
            </w:pPr>
            <w:r w:rsidRPr="00F47839">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F55AB6" w14:textId="77777777" w:rsidR="004B1509" w:rsidRPr="00F47839" w:rsidRDefault="004B1509" w:rsidP="00553004">
            <w:pPr>
              <w:jc w:val="center"/>
              <w:rPr>
                <w:rFonts w:eastAsia="Calibri"/>
                <w:szCs w:val="22"/>
              </w:rPr>
            </w:pPr>
            <w:r w:rsidRPr="00F47839">
              <w:rPr>
                <w:rFonts w:eastAsia="Calibri"/>
                <w:szCs w:val="22"/>
              </w:rPr>
              <w:t>4400-5897-0788</w:t>
            </w:r>
          </w:p>
        </w:tc>
      </w:tr>
      <w:tr w:rsidR="004B1509" w:rsidRPr="00F47839" w14:paraId="450FE62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5D1FB1"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9598A6" w14:textId="77777777" w:rsidR="004B1509" w:rsidRPr="00F47839" w:rsidRDefault="004B1509" w:rsidP="00553004">
            <w:pPr>
              <w:rPr>
                <w:rFonts w:eastAsia="Calibri"/>
                <w:szCs w:val="22"/>
              </w:rPr>
            </w:pPr>
            <w:r w:rsidRPr="00F47839">
              <w:rPr>
                <w:rFonts w:eastAsia="Calibri"/>
                <w:szCs w:val="22"/>
              </w:rPr>
              <w:t>AMK358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80DFFDB" w14:textId="77777777" w:rsidR="004B1509" w:rsidRPr="00F47839" w:rsidRDefault="004B1509" w:rsidP="00553004">
            <w:pPr>
              <w:rPr>
                <w:rFonts w:eastAsia="Calibri"/>
                <w:szCs w:val="22"/>
              </w:rPr>
            </w:pPr>
            <w:r w:rsidRPr="00F47839">
              <w:rPr>
                <w:rFonts w:eastAsia="Calibri"/>
                <w:szCs w:val="22"/>
              </w:rPr>
              <w:t>Privažiuojamasis kelias prie Geležinkelio stoties nuo Vilties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1D4F73" w14:textId="6B419D9E" w:rsidR="004B1509" w:rsidRPr="00F47839" w:rsidRDefault="004B1509" w:rsidP="00553004">
            <w:pPr>
              <w:jc w:val="right"/>
              <w:rPr>
                <w:rFonts w:eastAsia="Calibri"/>
                <w:szCs w:val="22"/>
                <w:lang w:eastAsia="lt-LT"/>
              </w:rPr>
            </w:pPr>
            <w:r w:rsidRPr="00F4783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7DAEEA" w14:textId="4F48A79D" w:rsidR="004B1509" w:rsidRPr="00F47839" w:rsidRDefault="004B1509" w:rsidP="00553004">
            <w:pPr>
              <w:jc w:val="right"/>
              <w:rPr>
                <w:rFonts w:eastAsia="Calibri"/>
                <w:color w:val="000000"/>
              </w:rPr>
            </w:pPr>
            <w:r w:rsidRPr="00F47839">
              <w:rPr>
                <w:rFonts w:eastAsia="Calibri"/>
                <w:color w:val="000000"/>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AC336D" w14:textId="77777777" w:rsidR="004B1509" w:rsidRPr="00F47839" w:rsidRDefault="004B1509" w:rsidP="00553004">
            <w:pPr>
              <w:jc w:val="right"/>
              <w:rPr>
                <w:rFonts w:eastAsia="Calibri"/>
                <w:color w:val="000000"/>
              </w:rPr>
            </w:pPr>
            <w:r w:rsidRPr="00F47839">
              <w:rPr>
                <w:rFonts w:eastAsia="Calibri"/>
                <w:color w:val="000000"/>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DD66F"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8214A" w14:textId="77777777" w:rsidR="004B1509" w:rsidRPr="00F47839" w:rsidRDefault="004B1509" w:rsidP="00553004">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01D9DE" w14:textId="77777777" w:rsidR="004B1509" w:rsidRPr="00F47839" w:rsidRDefault="004B1509" w:rsidP="00553004">
            <w:pPr>
              <w:jc w:val="center"/>
              <w:rPr>
                <w:rFonts w:eastAsia="Calibri"/>
                <w:szCs w:val="22"/>
              </w:rPr>
            </w:pPr>
            <w:r w:rsidRPr="00F47839">
              <w:rPr>
                <w:rFonts w:eastAsia="Calibri"/>
                <w:szCs w:val="22"/>
              </w:rPr>
              <w:t>4400-5897-0833</w:t>
            </w:r>
          </w:p>
        </w:tc>
      </w:tr>
      <w:tr w:rsidR="004B1509" w:rsidRPr="00F47839" w14:paraId="7FD2040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FD2B1B"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6B627B" w14:textId="77777777" w:rsidR="004B1509" w:rsidRPr="00F47839" w:rsidRDefault="004B1509" w:rsidP="00553004">
            <w:pPr>
              <w:rPr>
                <w:rFonts w:eastAsia="Calibri"/>
                <w:szCs w:val="22"/>
              </w:rPr>
            </w:pPr>
            <w:r w:rsidRPr="00F47839">
              <w:rPr>
                <w:rFonts w:eastAsia="Calibri"/>
                <w:szCs w:val="22"/>
              </w:rPr>
              <w:t>AMK359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ADE0F2" w14:textId="77777777" w:rsidR="004B1509" w:rsidRPr="00F47839" w:rsidRDefault="004B1509" w:rsidP="00553004">
            <w:pPr>
              <w:rPr>
                <w:rFonts w:eastAsia="Calibri"/>
                <w:szCs w:val="22"/>
              </w:rPr>
            </w:pPr>
            <w:r w:rsidRPr="00F47839">
              <w:rPr>
                <w:rFonts w:eastAsia="Calibri"/>
                <w:szCs w:val="22"/>
              </w:rPr>
              <w:t>Privažiuojamasis kelias prie pramoninių pastatų nuo Gegužės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9BA311" w14:textId="31531D8F" w:rsidR="004B1509" w:rsidRPr="00F47839" w:rsidRDefault="004B1509" w:rsidP="00553004">
            <w:pPr>
              <w:jc w:val="right"/>
              <w:rPr>
                <w:rFonts w:eastAsia="Calibri"/>
                <w:szCs w:val="22"/>
                <w:lang w:eastAsia="lt-LT"/>
              </w:rPr>
            </w:pPr>
            <w:r w:rsidRPr="00F47839">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BA661" w14:textId="5CA1C386" w:rsidR="004B1509" w:rsidRPr="00F47839" w:rsidRDefault="004B1509" w:rsidP="00553004">
            <w:pPr>
              <w:jc w:val="right"/>
              <w:rPr>
                <w:rFonts w:eastAsia="Calibri"/>
                <w:color w:val="000000"/>
              </w:rPr>
            </w:pPr>
            <w:r w:rsidRPr="00F47839">
              <w:rPr>
                <w:rFonts w:eastAsia="Calibri"/>
                <w:color w:val="000000"/>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BAC3F5"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FC7D5A"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619607" w14:textId="77777777" w:rsidR="004B1509" w:rsidRPr="00F47839" w:rsidRDefault="004B1509" w:rsidP="00553004">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C54417" w14:textId="77777777" w:rsidR="004B1509" w:rsidRPr="00F47839" w:rsidRDefault="004B1509" w:rsidP="00553004">
            <w:pPr>
              <w:jc w:val="center"/>
              <w:rPr>
                <w:rFonts w:eastAsia="Calibri"/>
                <w:szCs w:val="22"/>
              </w:rPr>
            </w:pPr>
            <w:r w:rsidRPr="00F47839">
              <w:rPr>
                <w:rFonts w:eastAsia="Calibri"/>
                <w:szCs w:val="22"/>
              </w:rPr>
              <w:t>4400-5897-0855</w:t>
            </w:r>
          </w:p>
        </w:tc>
      </w:tr>
      <w:tr w:rsidR="004B1509" w:rsidRPr="00F47839" w14:paraId="633F566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F0E93E"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30B6A1" w14:textId="77777777" w:rsidR="004B1509" w:rsidRPr="00F47839" w:rsidRDefault="004B1509" w:rsidP="00553004">
            <w:pPr>
              <w:rPr>
                <w:rFonts w:eastAsia="Calibri"/>
                <w:szCs w:val="22"/>
              </w:rPr>
            </w:pPr>
            <w:r w:rsidRPr="00F47839">
              <w:rPr>
                <w:rFonts w:eastAsia="Calibri"/>
                <w:szCs w:val="22"/>
              </w:rPr>
              <w:t>AMK37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DB26CB" w14:textId="77777777" w:rsidR="004B1509" w:rsidRPr="00F47839" w:rsidRDefault="004B1509" w:rsidP="00553004">
            <w:pPr>
              <w:rPr>
                <w:rFonts w:eastAsia="Calibri"/>
                <w:szCs w:val="22"/>
              </w:rPr>
            </w:pPr>
            <w:r w:rsidRPr="00F47839">
              <w:rPr>
                <w:rFonts w:eastAsia="Calibri"/>
                <w:szCs w:val="22"/>
              </w:rPr>
              <w:t>Privažiuojamasis kelias prie gyvenamųjų namų nuo Kosmonautų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6BE73B" w14:textId="44D6DDF2" w:rsidR="004B1509" w:rsidRPr="00F47839" w:rsidRDefault="004B1509" w:rsidP="00553004">
            <w:pPr>
              <w:jc w:val="right"/>
              <w:rPr>
                <w:rFonts w:eastAsia="Calibri"/>
                <w:szCs w:val="22"/>
                <w:lang w:eastAsia="lt-LT"/>
              </w:rPr>
            </w:pPr>
            <w:r w:rsidRPr="00F47839">
              <w:rPr>
                <w:rFonts w:eastAsia="Calibri"/>
                <w:szCs w:val="22"/>
              </w:rPr>
              <w:t>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27FBA"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ACC60" w14:textId="77777777" w:rsidR="004B1509" w:rsidRPr="00F47839" w:rsidRDefault="004B1509" w:rsidP="00553004">
            <w:pPr>
              <w:jc w:val="right"/>
              <w:rPr>
                <w:rFonts w:eastAsia="Calibri"/>
                <w:color w:val="000000"/>
              </w:rPr>
            </w:pPr>
            <w:r w:rsidRPr="00F47839">
              <w:rPr>
                <w:rFonts w:eastAsia="Calibri"/>
                <w:color w:val="000000"/>
                <w:szCs w:val="22"/>
              </w:rPr>
              <w:t>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BF557D" w14:textId="6C90348C" w:rsidR="004B1509" w:rsidRPr="00F47839" w:rsidRDefault="00F47839" w:rsidP="00553004">
            <w:pPr>
              <w:jc w:val="right"/>
              <w:rPr>
                <w:rFonts w:eastAsia="Calibri"/>
                <w:strike/>
                <w:color w:val="000000"/>
              </w:rPr>
            </w:pPr>
            <w:r w:rsidRPr="00F47839">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F9BB6" w14:textId="77777777" w:rsidR="004B1509" w:rsidRPr="00F47839" w:rsidRDefault="004B1509" w:rsidP="00553004">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458657" w14:textId="77777777" w:rsidR="004B1509" w:rsidRPr="00F47839" w:rsidRDefault="004B1509" w:rsidP="00553004">
            <w:pPr>
              <w:jc w:val="center"/>
              <w:rPr>
                <w:rFonts w:eastAsia="Calibri"/>
                <w:szCs w:val="22"/>
              </w:rPr>
            </w:pPr>
            <w:r w:rsidRPr="00F47839">
              <w:rPr>
                <w:rFonts w:eastAsia="Calibri"/>
                <w:szCs w:val="22"/>
              </w:rPr>
              <w:t>4400-5897-2071</w:t>
            </w:r>
          </w:p>
        </w:tc>
      </w:tr>
      <w:tr w:rsidR="004B1509" w:rsidRPr="00366306" w14:paraId="7F8E1AE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FE27A00"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6F0300" w14:textId="77777777" w:rsidR="004B1509" w:rsidRPr="00366306" w:rsidRDefault="004B1509" w:rsidP="00553004">
            <w:pPr>
              <w:rPr>
                <w:rFonts w:eastAsia="Calibri"/>
                <w:szCs w:val="22"/>
              </w:rPr>
            </w:pPr>
            <w:r w:rsidRPr="00366306">
              <w:rPr>
                <w:rFonts w:eastAsia="Calibri"/>
                <w:szCs w:val="22"/>
              </w:rPr>
              <w:t>AMK94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D30F44" w14:textId="77777777" w:rsidR="004B1509" w:rsidRPr="00366306" w:rsidRDefault="004B1509" w:rsidP="00553004">
            <w:pPr>
              <w:rPr>
                <w:rFonts w:eastAsia="Calibri"/>
                <w:szCs w:val="22"/>
              </w:rPr>
            </w:pPr>
            <w:r w:rsidRPr="00366306">
              <w:rPr>
                <w:rFonts w:eastAsia="Calibri"/>
                <w:szCs w:val="22"/>
              </w:rPr>
              <w:t>Privažiuojamasis kelias prie pramoninių pastatų nuo Vairuotojų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FD4558" w14:textId="288BE51B" w:rsidR="004B1509" w:rsidRPr="00366306" w:rsidRDefault="004B1509" w:rsidP="00553004">
            <w:pPr>
              <w:jc w:val="right"/>
              <w:rPr>
                <w:rFonts w:eastAsia="Calibri"/>
                <w:szCs w:val="22"/>
                <w:lang w:eastAsia="lt-LT"/>
              </w:rPr>
            </w:pPr>
            <w:r w:rsidRPr="00366306">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A3029" w14:textId="77777777" w:rsidR="004B1509" w:rsidRPr="00366306" w:rsidRDefault="004B1509" w:rsidP="00553004">
            <w:pPr>
              <w:jc w:val="right"/>
              <w:rPr>
                <w:rFonts w:eastAsia="Calibri"/>
                <w:color w:val="000000"/>
              </w:rPr>
            </w:pPr>
            <w:r w:rsidRPr="00366306">
              <w:rPr>
                <w:rFonts w:eastAsia="Calibri"/>
                <w:color w:val="000000"/>
                <w:szCs w:val="22"/>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68403" w14:textId="19E0F54F" w:rsidR="004B1509" w:rsidRPr="00366306" w:rsidRDefault="004B1509" w:rsidP="00553004">
            <w:pPr>
              <w:jc w:val="right"/>
              <w:rPr>
                <w:rFonts w:eastAsia="Calibri"/>
                <w:color w:val="000000"/>
              </w:rPr>
            </w:pPr>
            <w:r w:rsidRPr="00366306">
              <w:rPr>
                <w:rFonts w:eastAsia="Calibri"/>
                <w:color w:val="000000"/>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334F3D"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73C394" w14:textId="77777777" w:rsidR="004B1509" w:rsidRPr="00366306" w:rsidRDefault="004B1509" w:rsidP="00553004">
            <w:pPr>
              <w:jc w:val="center"/>
              <w:rPr>
                <w:rFonts w:eastAsia="Calibri"/>
                <w:szCs w:val="22"/>
              </w:rPr>
            </w:pPr>
            <w:r w:rsidRPr="0036630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22FE99" w14:textId="77777777" w:rsidR="004B1509" w:rsidRPr="00366306" w:rsidRDefault="004B1509" w:rsidP="00553004">
            <w:pPr>
              <w:jc w:val="center"/>
              <w:rPr>
                <w:rFonts w:eastAsia="Calibri"/>
                <w:szCs w:val="22"/>
              </w:rPr>
            </w:pPr>
            <w:r w:rsidRPr="00366306">
              <w:rPr>
                <w:rFonts w:eastAsia="Calibri"/>
                <w:szCs w:val="22"/>
              </w:rPr>
              <w:t>4400-5905-7213</w:t>
            </w:r>
          </w:p>
        </w:tc>
      </w:tr>
      <w:tr w:rsidR="004B1509" w:rsidRPr="00366306" w14:paraId="57BB6943" w14:textId="77777777" w:rsidTr="009765B0">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09AB22A2" w14:textId="77777777" w:rsidR="004B1509" w:rsidRPr="00366306" w:rsidRDefault="004B1509" w:rsidP="00553004">
            <w:pPr>
              <w:rPr>
                <w:rFonts w:eastAsia="Calibri"/>
                <w:i/>
                <w:iCs/>
                <w:szCs w:val="22"/>
              </w:rPr>
            </w:pPr>
            <w:r w:rsidRPr="00366306">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055C4725" w14:textId="77777777" w:rsidR="004B1509" w:rsidRPr="00366306" w:rsidRDefault="004B1509"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402202F3" w14:textId="77777777" w:rsidR="004B1509" w:rsidRPr="00366306" w:rsidRDefault="004B1509" w:rsidP="00553004">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3D7FA11" w14:textId="77777777" w:rsidR="004B1509" w:rsidRPr="00366306" w:rsidRDefault="004B1509" w:rsidP="00553004">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FA15D8E" w14:textId="77777777" w:rsidR="004B1509" w:rsidRPr="00366306" w:rsidRDefault="004B1509" w:rsidP="00553004">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2C8EE256" w14:textId="77777777" w:rsidR="004B1509" w:rsidRPr="00366306" w:rsidRDefault="004B1509" w:rsidP="00553004">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008DB73E" w14:textId="77777777" w:rsidR="004B1509" w:rsidRPr="00366306" w:rsidRDefault="004B1509" w:rsidP="00553004">
            <w:pPr>
              <w:jc w:val="center"/>
              <w:rPr>
                <w:rFonts w:eastAsia="Calibri"/>
                <w:szCs w:val="22"/>
              </w:rPr>
            </w:pPr>
          </w:p>
        </w:tc>
      </w:tr>
      <w:tr w:rsidR="004B1509" w:rsidRPr="00366306" w14:paraId="06DDFFE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BC221D5"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98BC4C" w14:textId="77777777" w:rsidR="004B1509" w:rsidRPr="00366306" w:rsidRDefault="004B1509" w:rsidP="00553004">
            <w:pPr>
              <w:rPr>
                <w:rFonts w:eastAsia="Calibri"/>
                <w:szCs w:val="22"/>
              </w:rPr>
            </w:pPr>
            <w:r w:rsidRPr="00366306">
              <w:rPr>
                <w:rFonts w:eastAsia="Calibri"/>
                <w:szCs w:val="22"/>
              </w:rPr>
              <w:t>AMV127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B7C9A3C" w14:textId="77777777" w:rsidR="004B1509" w:rsidRPr="00366306" w:rsidRDefault="004B1509" w:rsidP="00553004">
            <w:pPr>
              <w:rPr>
                <w:rFonts w:eastAsia="Calibri"/>
                <w:szCs w:val="22"/>
              </w:rPr>
            </w:pPr>
            <w:r w:rsidRPr="00366306">
              <w:rPr>
                <w:rFonts w:eastAsia="Calibri"/>
                <w:szCs w:val="22"/>
              </w:rPr>
              <w:t>Privažiuojamasis kelias prie Anykščių ligoninės nuo Ramybės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35B58E" w14:textId="662F8986" w:rsidR="004B1509" w:rsidRPr="00366306" w:rsidRDefault="004B1509" w:rsidP="00553004">
            <w:pPr>
              <w:jc w:val="right"/>
              <w:rPr>
                <w:rFonts w:eastAsia="Calibri"/>
                <w:szCs w:val="22"/>
                <w:lang w:eastAsia="lt-LT"/>
              </w:rPr>
            </w:pPr>
            <w:r w:rsidRPr="00366306">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2E68D" w14:textId="48BBD1DD" w:rsidR="004B1509" w:rsidRPr="00366306" w:rsidRDefault="004B1509" w:rsidP="00553004">
            <w:pPr>
              <w:jc w:val="right"/>
              <w:rPr>
                <w:rFonts w:eastAsia="Calibri"/>
                <w:color w:val="000000"/>
              </w:rPr>
            </w:pPr>
            <w:r w:rsidRPr="00366306">
              <w:rPr>
                <w:rFonts w:eastAsia="Calibri"/>
                <w:color w:val="000000"/>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35A28"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68D72"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D0AE1"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F749FC" w14:textId="77777777" w:rsidR="004B1509" w:rsidRPr="00366306" w:rsidRDefault="004B1509" w:rsidP="00553004">
            <w:pPr>
              <w:jc w:val="center"/>
              <w:rPr>
                <w:rFonts w:eastAsia="Calibri"/>
                <w:szCs w:val="22"/>
              </w:rPr>
            </w:pPr>
            <w:r w:rsidRPr="00366306">
              <w:rPr>
                <w:rFonts w:eastAsia="Calibri"/>
                <w:szCs w:val="22"/>
              </w:rPr>
              <w:t>4400-5897-2093</w:t>
            </w:r>
          </w:p>
        </w:tc>
      </w:tr>
      <w:tr w:rsidR="004B1509" w:rsidRPr="00366306" w14:paraId="1A97D4B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AFBD22"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F774E5" w14:textId="77777777" w:rsidR="004B1509" w:rsidRPr="00366306" w:rsidRDefault="004B1509" w:rsidP="00553004">
            <w:pPr>
              <w:rPr>
                <w:rFonts w:eastAsia="Calibri"/>
                <w:szCs w:val="22"/>
              </w:rPr>
            </w:pPr>
            <w:r w:rsidRPr="00366306">
              <w:rPr>
                <w:rFonts w:eastAsia="Calibri"/>
                <w:szCs w:val="22"/>
              </w:rPr>
              <w:t>AMV151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54C3E96" w14:textId="77777777" w:rsidR="004B1509" w:rsidRPr="00366306" w:rsidRDefault="004B1509" w:rsidP="00553004">
            <w:pPr>
              <w:rPr>
                <w:rFonts w:eastAsia="Calibri"/>
                <w:szCs w:val="22"/>
              </w:rPr>
            </w:pPr>
            <w:r w:rsidRPr="00366306">
              <w:rPr>
                <w:rFonts w:eastAsia="Calibri"/>
                <w:szCs w:val="22"/>
              </w:rPr>
              <w:t>Privažiuojamasis kelias prie daugiabučio gyvenamojo namo nuo Vilniaus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09C3F8" w14:textId="686EF29C" w:rsidR="004B1509" w:rsidRPr="00366306" w:rsidRDefault="004B1509" w:rsidP="00553004">
            <w:pPr>
              <w:jc w:val="right"/>
              <w:rPr>
                <w:rFonts w:eastAsia="Calibri"/>
                <w:szCs w:val="22"/>
                <w:lang w:eastAsia="lt-LT"/>
              </w:rPr>
            </w:pPr>
            <w:r w:rsidRPr="00366306">
              <w:rPr>
                <w:rFonts w:eastAsia="Calibri"/>
                <w:szCs w:val="22"/>
              </w:rPr>
              <w:t>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FB727" w14:textId="035E3706" w:rsidR="004B1509" w:rsidRPr="00366306" w:rsidRDefault="004B1509" w:rsidP="00553004">
            <w:pPr>
              <w:jc w:val="right"/>
              <w:rPr>
                <w:rFonts w:eastAsia="Calibri"/>
                <w:color w:val="000000"/>
              </w:rPr>
            </w:pPr>
            <w:r w:rsidRPr="00366306">
              <w:rPr>
                <w:rFonts w:eastAsia="Calibri"/>
                <w:color w:val="000000"/>
                <w:szCs w:val="22"/>
              </w:rPr>
              <w:t>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24240"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462D9"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0F141"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C41CF6" w14:textId="77777777" w:rsidR="004B1509" w:rsidRPr="00366306" w:rsidRDefault="004B1509" w:rsidP="00553004">
            <w:pPr>
              <w:jc w:val="center"/>
              <w:rPr>
                <w:rFonts w:eastAsia="Calibri"/>
                <w:szCs w:val="22"/>
              </w:rPr>
            </w:pPr>
            <w:r w:rsidRPr="00366306">
              <w:rPr>
                <w:rFonts w:eastAsia="Calibri"/>
                <w:szCs w:val="22"/>
              </w:rPr>
              <w:t>4400-5897-2106</w:t>
            </w:r>
          </w:p>
        </w:tc>
      </w:tr>
      <w:tr w:rsidR="004B1509" w:rsidRPr="00366306" w14:paraId="18BB1DB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D4DFDAE"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0A051B" w14:textId="77777777" w:rsidR="004B1509" w:rsidRPr="00366306" w:rsidRDefault="004B1509" w:rsidP="00553004">
            <w:pPr>
              <w:rPr>
                <w:rFonts w:eastAsia="Calibri"/>
                <w:szCs w:val="22"/>
              </w:rPr>
            </w:pPr>
            <w:r w:rsidRPr="00366306">
              <w:rPr>
                <w:rFonts w:eastAsia="Calibri"/>
                <w:szCs w:val="22"/>
              </w:rPr>
              <w:t>AMV17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72B140" w14:textId="77777777" w:rsidR="004B1509" w:rsidRPr="00366306" w:rsidRDefault="004B1509" w:rsidP="00553004">
            <w:pPr>
              <w:rPr>
                <w:rFonts w:eastAsia="Calibri"/>
                <w:szCs w:val="22"/>
              </w:rPr>
            </w:pPr>
            <w:r w:rsidRPr="00366306">
              <w:rPr>
                <w:rFonts w:eastAsia="Calibri"/>
                <w:szCs w:val="22"/>
              </w:rPr>
              <w:t>Pravažiuojamasis kelias nuo Žemuogių g. iki Vilniaus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06D949" w14:textId="50718751" w:rsidR="004B1509" w:rsidRPr="00366306" w:rsidRDefault="004B1509" w:rsidP="00553004">
            <w:pPr>
              <w:jc w:val="right"/>
              <w:rPr>
                <w:rFonts w:eastAsia="Calibri"/>
                <w:szCs w:val="22"/>
                <w:lang w:eastAsia="lt-LT"/>
              </w:rPr>
            </w:pPr>
            <w:r w:rsidRPr="00366306">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ABB3C" w14:textId="77777777" w:rsidR="004B1509" w:rsidRPr="00366306" w:rsidRDefault="004B1509" w:rsidP="00553004">
            <w:pPr>
              <w:jc w:val="right"/>
              <w:rPr>
                <w:rFonts w:eastAsia="Calibri"/>
              </w:rPr>
            </w:pPr>
            <w:r w:rsidRPr="00366306">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DAE0F" w14:textId="77777777" w:rsidR="004B1509" w:rsidRPr="00366306" w:rsidRDefault="004B1509" w:rsidP="00553004">
            <w:pPr>
              <w:jc w:val="right"/>
              <w:rPr>
                <w:rFonts w:eastAsia="Calibri"/>
                <w:color w:val="000000"/>
              </w:rPr>
            </w:pPr>
            <w:r w:rsidRPr="00366306">
              <w:rPr>
                <w:rFonts w:eastAsia="Calibri"/>
                <w:color w:val="000000"/>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8B574F" w14:textId="5E24AC3E" w:rsidR="004B1509" w:rsidRPr="00366306" w:rsidRDefault="004B1509" w:rsidP="00553004">
            <w:pPr>
              <w:jc w:val="right"/>
              <w:rPr>
                <w:rFonts w:eastAsia="Calibri"/>
                <w:strike/>
                <w:color w:val="000000"/>
              </w:rPr>
            </w:pPr>
            <w:r w:rsidRPr="00366306">
              <w:rPr>
                <w:rFonts w:eastAsia="Calibri"/>
                <w:color w:val="000000"/>
                <w:szCs w:val="22"/>
              </w:rPr>
              <w:t> </w:t>
            </w:r>
            <w:r w:rsidR="00366306" w:rsidRPr="00366306">
              <w:rPr>
                <w:rFonts w:eastAsia="Calibri"/>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12DB7"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63B246" w14:textId="77777777" w:rsidR="004B1509" w:rsidRPr="00366306" w:rsidRDefault="004B1509" w:rsidP="00553004">
            <w:pPr>
              <w:jc w:val="center"/>
              <w:rPr>
                <w:rFonts w:eastAsia="Calibri"/>
                <w:szCs w:val="22"/>
              </w:rPr>
            </w:pPr>
            <w:r w:rsidRPr="00366306">
              <w:rPr>
                <w:rFonts w:eastAsia="Calibri"/>
                <w:szCs w:val="22"/>
              </w:rPr>
              <w:t>4400-5905-7257</w:t>
            </w:r>
          </w:p>
        </w:tc>
      </w:tr>
      <w:tr w:rsidR="004B1509" w:rsidRPr="00366306" w14:paraId="15C4C9D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14A8AA9"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B6389B" w14:textId="77777777" w:rsidR="004B1509" w:rsidRPr="00366306" w:rsidRDefault="004B1509" w:rsidP="00553004">
            <w:pPr>
              <w:rPr>
                <w:rFonts w:eastAsia="Calibri"/>
                <w:szCs w:val="22"/>
              </w:rPr>
            </w:pPr>
            <w:r w:rsidRPr="00366306">
              <w:rPr>
                <w:rFonts w:eastAsia="Calibri"/>
                <w:szCs w:val="22"/>
              </w:rPr>
              <w:t>AMV245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A66987" w14:textId="77777777" w:rsidR="004B1509" w:rsidRPr="00366306" w:rsidRDefault="004B1509" w:rsidP="00553004">
            <w:pPr>
              <w:rPr>
                <w:rFonts w:eastAsia="Calibri"/>
                <w:szCs w:val="22"/>
              </w:rPr>
            </w:pPr>
            <w:r w:rsidRPr="00366306">
              <w:rPr>
                <w:rFonts w:eastAsia="Calibri"/>
                <w:szCs w:val="22"/>
              </w:rPr>
              <w:t>Pravažiuojamasis kelias nuo Parko g. iki J. Jablonskio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2B2F82" w14:textId="3FF09ECA" w:rsidR="004B1509" w:rsidRPr="00366306" w:rsidRDefault="004B1509" w:rsidP="00553004">
            <w:pPr>
              <w:jc w:val="right"/>
              <w:rPr>
                <w:rFonts w:eastAsia="Calibri"/>
                <w:szCs w:val="22"/>
                <w:lang w:eastAsia="lt-LT"/>
              </w:rPr>
            </w:pPr>
            <w:r w:rsidRPr="00366306">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A46B0" w14:textId="0D08842D" w:rsidR="004B1509" w:rsidRPr="00366306" w:rsidRDefault="004B1509" w:rsidP="00553004">
            <w:pPr>
              <w:jc w:val="right"/>
              <w:rPr>
                <w:rFonts w:eastAsia="Calibri"/>
                <w:color w:val="000000"/>
              </w:rPr>
            </w:pPr>
            <w:r w:rsidRPr="00366306">
              <w:rPr>
                <w:rFonts w:eastAsia="Calibri"/>
                <w:color w:val="000000"/>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068F77"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A88EF"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3F99A"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2B50BB" w14:textId="77777777" w:rsidR="004B1509" w:rsidRPr="00366306" w:rsidRDefault="004B1509" w:rsidP="00553004">
            <w:pPr>
              <w:jc w:val="center"/>
              <w:rPr>
                <w:rFonts w:eastAsia="Calibri"/>
                <w:szCs w:val="22"/>
              </w:rPr>
            </w:pPr>
            <w:r w:rsidRPr="00366306">
              <w:rPr>
                <w:rFonts w:eastAsia="Calibri"/>
                <w:szCs w:val="22"/>
              </w:rPr>
              <w:t>4400-5897-2217</w:t>
            </w:r>
          </w:p>
        </w:tc>
      </w:tr>
      <w:tr w:rsidR="004B1509" w:rsidRPr="00366306" w14:paraId="42EA172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C84119E"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A4931F" w14:textId="77777777" w:rsidR="004B1509" w:rsidRPr="00366306" w:rsidRDefault="004B1509" w:rsidP="00553004">
            <w:pPr>
              <w:rPr>
                <w:rFonts w:eastAsia="Calibri"/>
                <w:szCs w:val="22"/>
              </w:rPr>
            </w:pPr>
            <w:r w:rsidRPr="00366306">
              <w:rPr>
                <w:rFonts w:eastAsia="Calibri"/>
                <w:szCs w:val="22"/>
              </w:rPr>
              <w:t>AMV252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ACD2FE" w14:textId="77777777" w:rsidR="004B1509" w:rsidRPr="00366306" w:rsidRDefault="004B1509" w:rsidP="00553004">
            <w:pPr>
              <w:rPr>
                <w:rFonts w:eastAsia="Calibri"/>
                <w:szCs w:val="22"/>
              </w:rPr>
            </w:pPr>
            <w:r w:rsidRPr="00366306">
              <w:rPr>
                <w:rFonts w:eastAsia="Calibri"/>
                <w:szCs w:val="22"/>
              </w:rPr>
              <w:t>Privažiuojamasis kelias prie gyvenamųjų namų nuo Mindaugo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274619" w14:textId="1AC36F31" w:rsidR="004B1509" w:rsidRPr="00366306" w:rsidRDefault="004B1509" w:rsidP="00553004">
            <w:pPr>
              <w:jc w:val="right"/>
              <w:rPr>
                <w:rFonts w:eastAsia="Calibri"/>
                <w:szCs w:val="22"/>
                <w:lang w:eastAsia="lt-LT"/>
              </w:rPr>
            </w:pPr>
            <w:r w:rsidRPr="00366306">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B8EF3F" w14:textId="568D7128" w:rsidR="004B1509" w:rsidRPr="00366306" w:rsidRDefault="004B1509" w:rsidP="00553004">
            <w:pPr>
              <w:jc w:val="right"/>
              <w:rPr>
                <w:rFonts w:eastAsia="Calibri"/>
                <w:color w:val="000000"/>
              </w:rPr>
            </w:pPr>
            <w:r w:rsidRPr="00366306">
              <w:rPr>
                <w:rFonts w:eastAsia="Calibri"/>
                <w:color w:val="000000"/>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F0646"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082B9"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3BE22"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2210C4" w14:textId="77777777" w:rsidR="004B1509" w:rsidRPr="00366306" w:rsidRDefault="004B1509" w:rsidP="00553004">
            <w:pPr>
              <w:jc w:val="center"/>
              <w:rPr>
                <w:rFonts w:eastAsia="Calibri"/>
                <w:szCs w:val="22"/>
              </w:rPr>
            </w:pPr>
            <w:r w:rsidRPr="00366306">
              <w:rPr>
                <w:rFonts w:eastAsia="Calibri"/>
                <w:szCs w:val="22"/>
              </w:rPr>
              <w:t>4400-5897-2240</w:t>
            </w:r>
          </w:p>
        </w:tc>
      </w:tr>
      <w:tr w:rsidR="004B1509" w:rsidRPr="00366306" w14:paraId="0180260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86246E"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3068D4" w14:textId="77777777" w:rsidR="004B1509" w:rsidRPr="00366306" w:rsidRDefault="004B1509" w:rsidP="00553004">
            <w:pPr>
              <w:rPr>
                <w:rFonts w:eastAsia="Calibri"/>
                <w:szCs w:val="22"/>
              </w:rPr>
            </w:pPr>
            <w:r w:rsidRPr="00366306">
              <w:rPr>
                <w:rFonts w:eastAsia="Calibri"/>
                <w:szCs w:val="22"/>
              </w:rPr>
              <w:t>AMV255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3250D3" w14:textId="77777777" w:rsidR="004B1509" w:rsidRPr="00366306" w:rsidRDefault="004B1509" w:rsidP="00553004">
            <w:pPr>
              <w:rPr>
                <w:rFonts w:eastAsia="Calibri"/>
                <w:szCs w:val="22"/>
              </w:rPr>
            </w:pPr>
            <w:r w:rsidRPr="00366306">
              <w:rPr>
                <w:rFonts w:eastAsia="Calibri"/>
                <w:szCs w:val="22"/>
              </w:rPr>
              <w:t>Pravažiuojamasis kelias nuo J. Biliūno g. iki Kosmonautų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539740" w14:textId="0B3AFAE1" w:rsidR="004B1509" w:rsidRPr="00366306" w:rsidRDefault="004B1509" w:rsidP="00553004">
            <w:pPr>
              <w:jc w:val="right"/>
              <w:rPr>
                <w:rFonts w:eastAsia="Calibri"/>
                <w:szCs w:val="22"/>
                <w:lang w:eastAsia="lt-LT"/>
              </w:rPr>
            </w:pPr>
            <w:r w:rsidRPr="00366306">
              <w:rPr>
                <w:rFonts w:eastAsia="Calibri"/>
                <w:szCs w:val="22"/>
              </w:rPr>
              <w:t xml:space="preserve"> 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E61F8" w14:textId="70B73A10" w:rsidR="004B1509" w:rsidRPr="00366306" w:rsidRDefault="004B1509" w:rsidP="00553004">
            <w:pPr>
              <w:jc w:val="right"/>
              <w:rPr>
                <w:rFonts w:eastAsia="Calibri"/>
                <w:color w:val="000000"/>
              </w:rPr>
            </w:pPr>
            <w:r w:rsidRPr="00366306">
              <w:rPr>
                <w:rFonts w:eastAsia="Calibri"/>
                <w:color w:val="000000"/>
                <w:szCs w:val="22"/>
              </w:rPr>
              <w:t xml:space="preserve"> 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613A56"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07EDE0"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3D954D"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95663D" w14:textId="77777777" w:rsidR="004B1509" w:rsidRPr="00366306" w:rsidRDefault="004B1509" w:rsidP="00553004">
            <w:pPr>
              <w:jc w:val="center"/>
              <w:rPr>
                <w:rFonts w:eastAsia="Calibri"/>
                <w:szCs w:val="22"/>
              </w:rPr>
            </w:pPr>
            <w:r w:rsidRPr="00366306">
              <w:rPr>
                <w:rFonts w:eastAsia="Calibri"/>
                <w:szCs w:val="22"/>
              </w:rPr>
              <w:t>4400-5897-2271</w:t>
            </w:r>
          </w:p>
        </w:tc>
      </w:tr>
      <w:tr w:rsidR="004B1509" w:rsidRPr="00366306" w14:paraId="42AE0BC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3EA0CC"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AB80EF" w14:textId="77777777" w:rsidR="004B1509" w:rsidRPr="00366306" w:rsidRDefault="004B1509" w:rsidP="00553004">
            <w:pPr>
              <w:rPr>
                <w:rFonts w:eastAsia="Calibri"/>
                <w:szCs w:val="22"/>
              </w:rPr>
            </w:pPr>
            <w:r w:rsidRPr="00366306">
              <w:rPr>
                <w:rFonts w:eastAsia="Calibri"/>
                <w:szCs w:val="22"/>
              </w:rPr>
              <w:t>AMV259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7E3976" w14:textId="77777777" w:rsidR="004B1509" w:rsidRPr="00366306" w:rsidRDefault="004B1509" w:rsidP="00553004">
            <w:pPr>
              <w:rPr>
                <w:rFonts w:eastAsia="Calibri"/>
                <w:szCs w:val="22"/>
              </w:rPr>
            </w:pPr>
            <w:r w:rsidRPr="00366306">
              <w:rPr>
                <w:rFonts w:eastAsia="Calibri"/>
                <w:szCs w:val="22"/>
              </w:rPr>
              <w:t>Privažiuojamasis kelias prie UAB „Energetinė statyba“ gamybinių pastatų nuo Gegužės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6F4400" w14:textId="403B7E16" w:rsidR="004B1509" w:rsidRPr="00366306" w:rsidRDefault="004B1509" w:rsidP="00553004">
            <w:pPr>
              <w:jc w:val="right"/>
              <w:rPr>
                <w:rFonts w:eastAsia="Calibri"/>
                <w:szCs w:val="22"/>
                <w:lang w:eastAsia="lt-LT"/>
              </w:rPr>
            </w:pPr>
            <w:r w:rsidRPr="00366306">
              <w:rPr>
                <w:rFonts w:eastAsia="Calibri"/>
                <w:szCs w:val="22"/>
              </w:rPr>
              <w:t xml:space="preserve"> 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08F90" w14:textId="4560D8A6" w:rsidR="004B1509" w:rsidRPr="00366306" w:rsidRDefault="004B1509" w:rsidP="00553004">
            <w:pPr>
              <w:jc w:val="right"/>
              <w:rPr>
                <w:rFonts w:eastAsia="Calibri"/>
                <w:color w:val="000000"/>
              </w:rPr>
            </w:pPr>
            <w:r w:rsidRPr="00366306">
              <w:rPr>
                <w:rFonts w:eastAsia="Calibri"/>
                <w:color w:val="000000"/>
                <w:szCs w:val="22"/>
              </w:rPr>
              <w:t xml:space="preserve"> 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05FCD"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8292A"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02D77"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3CF5C9" w14:textId="77777777" w:rsidR="004B1509" w:rsidRPr="00366306" w:rsidRDefault="004B1509" w:rsidP="00553004">
            <w:pPr>
              <w:jc w:val="center"/>
              <w:rPr>
                <w:rFonts w:eastAsia="Calibri"/>
                <w:szCs w:val="22"/>
              </w:rPr>
            </w:pPr>
            <w:r w:rsidRPr="00366306">
              <w:rPr>
                <w:rFonts w:eastAsia="Calibri"/>
                <w:szCs w:val="22"/>
              </w:rPr>
              <w:t>4400-5905-7202</w:t>
            </w:r>
          </w:p>
        </w:tc>
      </w:tr>
      <w:tr w:rsidR="004B1509" w:rsidRPr="00366306" w14:paraId="11BAB28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063FB0"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C6027A" w14:textId="77777777" w:rsidR="004B1509" w:rsidRPr="00366306" w:rsidRDefault="004B1509" w:rsidP="00553004">
            <w:pPr>
              <w:rPr>
                <w:rFonts w:eastAsia="Calibri"/>
                <w:szCs w:val="22"/>
              </w:rPr>
            </w:pPr>
            <w:r w:rsidRPr="00366306">
              <w:rPr>
                <w:rFonts w:eastAsia="Calibri"/>
                <w:szCs w:val="22"/>
              </w:rPr>
              <w:t>AMV267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59DD5B" w14:textId="77777777" w:rsidR="004B1509" w:rsidRPr="00366306" w:rsidRDefault="004B1509" w:rsidP="00553004">
            <w:pPr>
              <w:rPr>
                <w:rFonts w:eastAsia="Calibri"/>
                <w:szCs w:val="22"/>
              </w:rPr>
            </w:pPr>
            <w:r w:rsidRPr="00366306">
              <w:rPr>
                <w:rFonts w:eastAsia="Calibri"/>
                <w:szCs w:val="22"/>
              </w:rPr>
              <w:t>Pravažiuojamasis kelias nuo Troškūnų g. iki Sodų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8DE080" w14:textId="2F643D29" w:rsidR="004B1509" w:rsidRPr="00366306" w:rsidRDefault="004B1509" w:rsidP="00553004">
            <w:pPr>
              <w:jc w:val="right"/>
              <w:rPr>
                <w:rFonts w:eastAsia="Calibri"/>
                <w:szCs w:val="22"/>
                <w:lang w:eastAsia="lt-LT"/>
              </w:rPr>
            </w:pPr>
            <w:r w:rsidRPr="00366306">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A4C51" w14:textId="77777777" w:rsidR="004B1509" w:rsidRPr="00366306" w:rsidRDefault="004B1509" w:rsidP="00553004">
            <w:pPr>
              <w:jc w:val="right"/>
              <w:rPr>
                <w:rFonts w:eastAsia="Calibri"/>
                <w:color w:val="000000"/>
              </w:rPr>
            </w:pPr>
            <w:r w:rsidRPr="00366306">
              <w:rPr>
                <w:rFonts w:eastAsia="Calibri"/>
                <w:color w:val="000000"/>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E93A6" w14:textId="77777777" w:rsidR="004B1509" w:rsidRPr="00366306" w:rsidRDefault="004B1509" w:rsidP="00553004">
            <w:pPr>
              <w:jc w:val="right"/>
              <w:rPr>
                <w:rFonts w:eastAsia="Calibri"/>
                <w:color w:val="000000"/>
              </w:rPr>
            </w:pPr>
            <w:r w:rsidRPr="00366306">
              <w:rPr>
                <w:rFonts w:eastAsia="Calibri"/>
                <w:color w:val="000000"/>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F30113" w14:textId="024151C9" w:rsidR="004B1509" w:rsidRPr="00366306" w:rsidRDefault="00366306" w:rsidP="00553004">
            <w:pPr>
              <w:jc w:val="right"/>
              <w:rPr>
                <w:rFonts w:eastAsia="Calibri"/>
                <w:strike/>
                <w:color w:val="000000"/>
              </w:rPr>
            </w:pPr>
            <w:r w:rsidRPr="00366306">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7D1176"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13DAB9" w14:textId="77777777" w:rsidR="004B1509" w:rsidRPr="00366306" w:rsidRDefault="004B1509" w:rsidP="00553004">
            <w:pPr>
              <w:jc w:val="center"/>
              <w:rPr>
                <w:rFonts w:eastAsia="Calibri"/>
                <w:szCs w:val="22"/>
              </w:rPr>
            </w:pPr>
            <w:r w:rsidRPr="00366306">
              <w:rPr>
                <w:rFonts w:eastAsia="Calibri"/>
                <w:szCs w:val="22"/>
              </w:rPr>
              <w:t>4400-5905-7194 4400-5907-4925</w:t>
            </w:r>
          </w:p>
        </w:tc>
      </w:tr>
      <w:tr w:rsidR="004B1509" w:rsidRPr="00366306" w14:paraId="26F5404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2602EFA"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F6F44C" w14:textId="77777777" w:rsidR="004B1509" w:rsidRPr="00366306" w:rsidRDefault="004B1509" w:rsidP="00553004">
            <w:pPr>
              <w:rPr>
                <w:rFonts w:eastAsia="Calibri"/>
                <w:szCs w:val="22"/>
              </w:rPr>
            </w:pPr>
            <w:r w:rsidRPr="00366306">
              <w:rPr>
                <w:rFonts w:eastAsia="Calibri"/>
                <w:szCs w:val="22"/>
              </w:rPr>
              <w:t>AMV280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0712C0" w14:textId="77777777" w:rsidR="004B1509" w:rsidRPr="00366306" w:rsidRDefault="004B1509" w:rsidP="00553004">
            <w:pPr>
              <w:rPr>
                <w:rFonts w:eastAsia="Calibri"/>
                <w:szCs w:val="22"/>
              </w:rPr>
            </w:pPr>
            <w:r w:rsidRPr="00366306">
              <w:rPr>
                <w:rFonts w:eastAsia="Calibri"/>
                <w:szCs w:val="22"/>
              </w:rPr>
              <w:t>Privažiuojamasis kelias prie gyvenamųjų namų nuo K. Ladigos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67356E" w14:textId="798F0AD9" w:rsidR="004B1509" w:rsidRPr="00366306" w:rsidRDefault="004B1509" w:rsidP="00553004">
            <w:pPr>
              <w:jc w:val="right"/>
              <w:rPr>
                <w:rFonts w:eastAsia="Calibri"/>
                <w:szCs w:val="22"/>
                <w:lang w:eastAsia="lt-LT"/>
              </w:rPr>
            </w:pPr>
            <w:r w:rsidRPr="00366306">
              <w:rPr>
                <w:rFonts w:eastAsia="Calibri"/>
                <w:szCs w:val="22"/>
              </w:rPr>
              <w:t xml:space="preserve"> 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98319"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70A28" w14:textId="77777777" w:rsidR="004B1509" w:rsidRPr="00366306" w:rsidRDefault="004B1509" w:rsidP="00553004">
            <w:pPr>
              <w:jc w:val="right"/>
              <w:rPr>
                <w:rFonts w:eastAsia="Calibri"/>
                <w:color w:val="000000"/>
              </w:rPr>
            </w:pPr>
            <w:r w:rsidRPr="00366306">
              <w:rPr>
                <w:rFonts w:eastAsia="Calibri"/>
                <w:color w:val="000000"/>
                <w:szCs w:val="22"/>
              </w:rPr>
              <w:t>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D8395" w14:textId="1EEB48CA" w:rsidR="004B1509" w:rsidRPr="00366306" w:rsidRDefault="00366306" w:rsidP="00553004">
            <w:pPr>
              <w:jc w:val="right"/>
              <w:rPr>
                <w:rFonts w:eastAsia="Calibri"/>
                <w:strike/>
                <w:color w:val="000000"/>
              </w:rPr>
            </w:pPr>
            <w:r w:rsidRPr="00366306">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DF047"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27A517" w14:textId="77777777" w:rsidR="004B1509" w:rsidRPr="00366306" w:rsidRDefault="004B1509" w:rsidP="00553004">
            <w:pPr>
              <w:jc w:val="center"/>
              <w:rPr>
                <w:rFonts w:eastAsia="Calibri"/>
                <w:szCs w:val="22"/>
              </w:rPr>
            </w:pPr>
            <w:r w:rsidRPr="00366306">
              <w:rPr>
                <w:rFonts w:eastAsia="Calibri"/>
                <w:szCs w:val="22"/>
              </w:rPr>
              <w:t>4400-5897-0400</w:t>
            </w:r>
          </w:p>
        </w:tc>
      </w:tr>
      <w:tr w:rsidR="004B1509" w:rsidRPr="00366306" w14:paraId="530580A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AF5389"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2478A6" w14:textId="77777777" w:rsidR="004B1509" w:rsidRPr="00366306" w:rsidRDefault="004B1509" w:rsidP="00553004">
            <w:pPr>
              <w:rPr>
                <w:rFonts w:eastAsia="Calibri"/>
                <w:szCs w:val="22"/>
              </w:rPr>
            </w:pPr>
            <w:r w:rsidRPr="00366306">
              <w:rPr>
                <w:rFonts w:eastAsia="Calibri"/>
                <w:szCs w:val="22"/>
              </w:rPr>
              <w:t>AMV290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3555E5" w14:textId="77777777" w:rsidR="004B1509" w:rsidRPr="00366306" w:rsidRDefault="004B1509" w:rsidP="00553004">
            <w:pPr>
              <w:rPr>
                <w:rFonts w:eastAsia="Calibri"/>
                <w:szCs w:val="22"/>
              </w:rPr>
            </w:pPr>
            <w:r w:rsidRPr="00366306">
              <w:rPr>
                <w:rFonts w:eastAsia="Calibri"/>
                <w:szCs w:val="22"/>
              </w:rPr>
              <w:t>Privažiuojamasis kelias prie pėsčiųjų tako nuo Dvaro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2CE0A6" w14:textId="3EC9CD39" w:rsidR="004B1509" w:rsidRPr="00366306" w:rsidRDefault="004B1509" w:rsidP="00553004">
            <w:pPr>
              <w:jc w:val="right"/>
              <w:rPr>
                <w:rFonts w:eastAsia="Calibri"/>
                <w:szCs w:val="22"/>
                <w:lang w:eastAsia="lt-LT"/>
              </w:rPr>
            </w:pPr>
            <w:r w:rsidRPr="00366306">
              <w:rPr>
                <w:rFonts w:eastAsia="Calibri"/>
                <w:szCs w:val="22"/>
              </w:rPr>
              <w:t>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30B75"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B76D5" w14:textId="5ED2D873" w:rsidR="004B1509" w:rsidRPr="00366306" w:rsidRDefault="004B1509" w:rsidP="00553004">
            <w:pPr>
              <w:jc w:val="right"/>
              <w:rPr>
                <w:rFonts w:eastAsia="Calibri"/>
                <w:color w:val="000000"/>
              </w:rPr>
            </w:pPr>
            <w:r w:rsidRPr="00366306">
              <w:rPr>
                <w:rFonts w:eastAsia="Calibri"/>
                <w:color w:val="000000"/>
                <w:szCs w:val="22"/>
              </w:rPr>
              <w:t>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9A8193"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9C716"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0752F0" w14:textId="77777777" w:rsidR="004B1509" w:rsidRPr="00366306" w:rsidRDefault="004B1509" w:rsidP="00553004">
            <w:pPr>
              <w:jc w:val="center"/>
              <w:rPr>
                <w:rFonts w:eastAsia="Calibri"/>
                <w:szCs w:val="22"/>
              </w:rPr>
            </w:pPr>
            <w:r w:rsidRPr="00366306">
              <w:rPr>
                <w:rFonts w:eastAsia="Calibri"/>
                <w:szCs w:val="22"/>
              </w:rPr>
              <w:t>4400-5897-2306</w:t>
            </w:r>
          </w:p>
        </w:tc>
      </w:tr>
      <w:tr w:rsidR="004B1509" w:rsidRPr="00366306" w14:paraId="65F173B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5255ABE"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16D6DB" w14:textId="77777777" w:rsidR="004B1509" w:rsidRPr="00366306" w:rsidRDefault="004B1509" w:rsidP="00553004">
            <w:pPr>
              <w:rPr>
                <w:rFonts w:eastAsia="Calibri"/>
                <w:szCs w:val="22"/>
              </w:rPr>
            </w:pPr>
            <w:r w:rsidRPr="00366306">
              <w:rPr>
                <w:rFonts w:eastAsia="Calibri"/>
                <w:szCs w:val="22"/>
              </w:rPr>
              <w:t>AMV304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3D735C" w14:textId="77777777" w:rsidR="004B1509" w:rsidRPr="00366306" w:rsidRDefault="004B1509" w:rsidP="00553004">
            <w:pPr>
              <w:rPr>
                <w:rFonts w:eastAsia="Calibri"/>
                <w:szCs w:val="22"/>
              </w:rPr>
            </w:pPr>
            <w:r w:rsidRPr="00366306">
              <w:rPr>
                <w:rFonts w:eastAsia="Calibri"/>
                <w:szCs w:val="22"/>
              </w:rPr>
              <w:t>Privažiuojamasis kelias prie senosios ligoninės nuo Vilniaus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7F8E87" w14:textId="59C69E53" w:rsidR="004B1509" w:rsidRPr="00366306" w:rsidRDefault="004B1509" w:rsidP="00553004">
            <w:pPr>
              <w:jc w:val="right"/>
              <w:rPr>
                <w:rFonts w:eastAsia="Calibri"/>
                <w:szCs w:val="22"/>
                <w:lang w:eastAsia="lt-LT"/>
              </w:rPr>
            </w:pPr>
            <w:r w:rsidRPr="00366306">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B9F6A" w14:textId="33B4BB3B" w:rsidR="004B1509" w:rsidRPr="00366306" w:rsidRDefault="004B1509" w:rsidP="00553004">
            <w:pPr>
              <w:jc w:val="right"/>
              <w:rPr>
                <w:rFonts w:eastAsia="Calibri"/>
                <w:color w:val="000000"/>
              </w:rPr>
            </w:pPr>
            <w:r w:rsidRPr="00366306">
              <w:rPr>
                <w:rFonts w:eastAsia="Calibri"/>
                <w:color w:val="000000"/>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FA590"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2F491F"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512DD"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8171A4" w14:textId="77777777" w:rsidR="004B1509" w:rsidRPr="00366306" w:rsidRDefault="004B1509" w:rsidP="00553004">
            <w:pPr>
              <w:jc w:val="center"/>
              <w:rPr>
                <w:rFonts w:eastAsia="Calibri"/>
                <w:szCs w:val="22"/>
              </w:rPr>
            </w:pPr>
            <w:r w:rsidRPr="00366306">
              <w:rPr>
                <w:rFonts w:eastAsia="Calibri"/>
                <w:szCs w:val="22"/>
              </w:rPr>
              <w:t>4400-5897-2339</w:t>
            </w:r>
          </w:p>
        </w:tc>
      </w:tr>
      <w:tr w:rsidR="004B1509" w:rsidRPr="00366306" w14:paraId="6F95DFE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AF2580D"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28D99E" w14:textId="77777777" w:rsidR="004B1509" w:rsidRPr="00366306" w:rsidRDefault="004B1509" w:rsidP="00553004">
            <w:pPr>
              <w:rPr>
                <w:rFonts w:eastAsia="Calibri"/>
                <w:szCs w:val="22"/>
              </w:rPr>
            </w:pPr>
            <w:r w:rsidRPr="00366306">
              <w:rPr>
                <w:rFonts w:eastAsia="Calibri"/>
                <w:szCs w:val="22"/>
              </w:rPr>
              <w:t>AMV338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3155A5" w14:textId="77777777" w:rsidR="004B1509" w:rsidRPr="00366306" w:rsidRDefault="004B1509" w:rsidP="00553004">
            <w:pPr>
              <w:rPr>
                <w:rFonts w:eastAsia="Calibri"/>
                <w:szCs w:val="22"/>
              </w:rPr>
            </w:pPr>
            <w:r w:rsidRPr="00366306">
              <w:rPr>
                <w:rFonts w:eastAsia="Calibri"/>
                <w:szCs w:val="22"/>
              </w:rPr>
              <w:t>Privažiuojamasis kelias prie Anykščių ligoninės autobusų stotelės nuo Ramybės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AF6D37" w14:textId="377FA18C" w:rsidR="004B1509" w:rsidRPr="00366306" w:rsidRDefault="004B1509" w:rsidP="00553004">
            <w:pPr>
              <w:jc w:val="right"/>
              <w:rPr>
                <w:rFonts w:eastAsia="Calibri"/>
                <w:szCs w:val="22"/>
                <w:lang w:eastAsia="lt-LT"/>
              </w:rPr>
            </w:pPr>
            <w:r w:rsidRPr="00366306">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D9B64" w14:textId="36654CE7" w:rsidR="004B1509" w:rsidRPr="00366306" w:rsidRDefault="004B1509" w:rsidP="00553004">
            <w:pPr>
              <w:jc w:val="right"/>
              <w:rPr>
                <w:rFonts w:eastAsia="Calibri"/>
                <w:color w:val="000000"/>
              </w:rPr>
            </w:pPr>
            <w:r w:rsidRPr="00366306">
              <w:rPr>
                <w:rFonts w:eastAsia="Calibri"/>
                <w:color w:val="000000"/>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3F1EF2"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31F06"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1A25B6"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258CC3" w14:textId="77777777" w:rsidR="004B1509" w:rsidRPr="00366306" w:rsidRDefault="004B1509" w:rsidP="00553004">
            <w:pPr>
              <w:jc w:val="center"/>
              <w:rPr>
                <w:rFonts w:eastAsia="Calibri"/>
                <w:szCs w:val="22"/>
              </w:rPr>
            </w:pPr>
            <w:r w:rsidRPr="00366306">
              <w:rPr>
                <w:rFonts w:eastAsia="Calibri"/>
                <w:szCs w:val="22"/>
              </w:rPr>
              <w:t>4400-5897-2371</w:t>
            </w:r>
          </w:p>
        </w:tc>
      </w:tr>
      <w:tr w:rsidR="004B1509" w:rsidRPr="00366306" w14:paraId="0C49B0C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1C07023"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9A9DB2" w14:textId="77777777" w:rsidR="004B1509" w:rsidRPr="00366306" w:rsidRDefault="004B1509" w:rsidP="00553004">
            <w:pPr>
              <w:rPr>
                <w:rFonts w:eastAsia="Calibri"/>
                <w:szCs w:val="22"/>
              </w:rPr>
            </w:pPr>
            <w:r w:rsidRPr="00366306">
              <w:rPr>
                <w:rFonts w:eastAsia="Calibri"/>
                <w:szCs w:val="22"/>
              </w:rPr>
              <w:t>AMV386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A08B3D" w14:textId="77777777" w:rsidR="004B1509" w:rsidRPr="00366306" w:rsidRDefault="004B1509" w:rsidP="00553004">
            <w:pPr>
              <w:rPr>
                <w:rFonts w:eastAsia="Calibri"/>
                <w:szCs w:val="22"/>
              </w:rPr>
            </w:pPr>
            <w:r w:rsidRPr="00366306">
              <w:rPr>
                <w:rFonts w:eastAsia="Calibri"/>
                <w:szCs w:val="22"/>
              </w:rPr>
              <w:t xml:space="preserve">Privažiuojamasis kelias prie gyvenamųjų namų nuo Mindaugo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0A57E9" w14:textId="674419F9" w:rsidR="004B1509" w:rsidRPr="00366306" w:rsidRDefault="004B1509" w:rsidP="00553004">
            <w:pPr>
              <w:jc w:val="right"/>
              <w:rPr>
                <w:rFonts w:eastAsia="Calibri"/>
                <w:szCs w:val="22"/>
                <w:lang w:eastAsia="lt-LT"/>
              </w:rPr>
            </w:pPr>
            <w:r w:rsidRPr="00366306">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B5AB0" w14:textId="3AA5606A" w:rsidR="004B1509" w:rsidRPr="00366306" w:rsidRDefault="004B1509" w:rsidP="00553004">
            <w:pPr>
              <w:jc w:val="right"/>
              <w:rPr>
                <w:rFonts w:eastAsia="Calibri"/>
                <w:color w:val="000000"/>
              </w:rPr>
            </w:pPr>
            <w:r w:rsidRPr="00366306">
              <w:rPr>
                <w:rFonts w:eastAsia="Calibri"/>
                <w:color w:val="000000"/>
                <w:szCs w:val="22"/>
              </w:rPr>
              <w:t xml:space="preserve"> 240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2F1FF"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A983B"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2EEC0B"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224F51" w14:textId="77777777" w:rsidR="004B1509" w:rsidRPr="00366306" w:rsidRDefault="004B1509" w:rsidP="00553004">
            <w:pPr>
              <w:jc w:val="center"/>
              <w:rPr>
                <w:rFonts w:eastAsia="Calibri"/>
                <w:szCs w:val="22"/>
              </w:rPr>
            </w:pPr>
            <w:r w:rsidRPr="00366306">
              <w:rPr>
                <w:rFonts w:eastAsia="Calibri"/>
                <w:szCs w:val="22"/>
              </w:rPr>
              <w:t>4400-5905-7235</w:t>
            </w:r>
          </w:p>
        </w:tc>
      </w:tr>
      <w:tr w:rsidR="004B1509" w:rsidRPr="00366306" w14:paraId="4D23517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101179"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7B0B80" w14:textId="77777777" w:rsidR="004B1509" w:rsidRPr="00366306" w:rsidRDefault="004B1509" w:rsidP="00553004">
            <w:pPr>
              <w:rPr>
                <w:rFonts w:eastAsia="Calibri"/>
                <w:szCs w:val="22"/>
              </w:rPr>
            </w:pPr>
            <w:r w:rsidRPr="00366306">
              <w:rPr>
                <w:rFonts w:eastAsia="Calibri"/>
                <w:szCs w:val="22"/>
              </w:rPr>
              <w:t>AMV581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474FE5A" w14:textId="77777777" w:rsidR="004B1509" w:rsidRPr="00366306" w:rsidRDefault="004B1509" w:rsidP="00553004">
            <w:pPr>
              <w:rPr>
                <w:rFonts w:eastAsia="Calibri"/>
                <w:szCs w:val="22"/>
              </w:rPr>
            </w:pPr>
            <w:r w:rsidRPr="00366306">
              <w:rPr>
                <w:rFonts w:eastAsia="Calibri"/>
                <w:szCs w:val="22"/>
              </w:rPr>
              <w:t>Pravažiuojamasis kelias nuo Storių g. iki Lakštingalų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4E8CCE" w14:textId="75709F1E" w:rsidR="004B1509" w:rsidRPr="00366306" w:rsidRDefault="004B1509" w:rsidP="00553004">
            <w:pPr>
              <w:jc w:val="right"/>
              <w:rPr>
                <w:rFonts w:eastAsia="Calibri"/>
                <w:szCs w:val="22"/>
                <w:lang w:eastAsia="lt-LT"/>
              </w:rPr>
            </w:pPr>
            <w:r w:rsidRPr="00366306">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C6099" w14:textId="77777777" w:rsidR="004B1509" w:rsidRPr="00366306" w:rsidRDefault="004B1509" w:rsidP="00553004">
            <w:pPr>
              <w:jc w:val="right"/>
              <w:rPr>
                <w:rFonts w:eastAsia="Calibri"/>
                <w:color w:val="000000"/>
              </w:rPr>
            </w:pPr>
            <w:r w:rsidRPr="00366306">
              <w:rPr>
                <w:rFonts w:eastAsia="Calibri"/>
                <w:color w:val="000000"/>
                <w:szCs w:val="22"/>
              </w:rPr>
              <w:t>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2BC67" w14:textId="77777777" w:rsidR="004B1509" w:rsidRPr="00366306" w:rsidRDefault="004B1509" w:rsidP="00553004">
            <w:pPr>
              <w:jc w:val="right"/>
              <w:rPr>
                <w:rFonts w:eastAsia="Calibri"/>
                <w:color w:val="000000"/>
              </w:rPr>
            </w:pPr>
            <w:r w:rsidRPr="00366306">
              <w:rPr>
                <w:rFonts w:eastAsia="Calibri"/>
                <w:color w:val="000000"/>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287C6" w14:textId="43542CC6" w:rsidR="004B1509" w:rsidRPr="00366306" w:rsidRDefault="00366306" w:rsidP="00553004">
            <w:pPr>
              <w:jc w:val="right"/>
              <w:rPr>
                <w:rFonts w:eastAsia="Calibri"/>
                <w:strike/>
                <w:color w:val="000000"/>
              </w:rPr>
            </w:pPr>
            <w:r w:rsidRPr="00366306">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2F6DED"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990361" w14:textId="77777777" w:rsidR="004B1509" w:rsidRPr="00366306" w:rsidRDefault="004B1509" w:rsidP="00553004">
            <w:pPr>
              <w:jc w:val="center"/>
              <w:rPr>
                <w:rFonts w:eastAsia="Calibri"/>
                <w:szCs w:val="22"/>
              </w:rPr>
            </w:pPr>
            <w:r w:rsidRPr="00366306">
              <w:rPr>
                <w:rFonts w:eastAsia="Calibri"/>
                <w:szCs w:val="22"/>
              </w:rPr>
              <w:t>4400-5905-7246</w:t>
            </w:r>
          </w:p>
        </w:tc>
      </w:tr>
      <w:tr w:rsidR="004B1509" w:rsidRPr="004B1509" w14:paraId="763DC79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EF92908" w14:textId="77777777" w:rsidR="004B1509" w:rsidRPr="004B1509" w:rsidRDefault="004B1509" w:rsidP="00553004">
            <w:pPr>
              <w:numPr>
                <w:ilvl w:val="0"/>
                <w:numId w:val="3"/>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A7F9D7" w14:textId="77777777" w:rsidR="004B1509" w:rsidRPr="004B1509" w:rsidRDefault="004B1509" w:rsidP="00553004">
            <w:pPr>
              <w:rPr>
                <w:rFonts w:eastAsia="Calibri"/>
                <w:bCs/>
                <w:szCs w:val="22"/>
              </w:rPr>
            </w:pPr>
            <w:r w:rsidRPr="004B1509">
              <w:rPr>
                <w:rFonts w:eastAsia="Calibri"/>
                <w:bCs/>
                <w:szCs w:val="22"/>
              </w:rPr>
              <w:t>AMV586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287018" w14:textId="77777777" w:rsidR="004B1509" w:rsidRPr="004B1509" w:rsidRDefault="004B1509" w:rsidP="00553004">
            <w:pPr>
              <w:rPr>
                <w:rFonts w:eastAsia="Calibri"/>
                <w:bCs/>
                <w:szCs w:val="22"/>
              </w:rPr>
            </w:pPr>
            <w:r w:rsidRPr="004B1509">
              <w:rPr>
                <w:rFonts w:eastAsia="Calibri"/>
                <w:bCs/>
              </w:rPr>
              <w:t>Privažiuojamasis kelias prie Šeimyniškėlių piliakalnio nuo J. Biliūno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610B09" w14:textId="31937C3A" w:rsidR="004B1509" w:rsidRPr="004B1509" w:rsidRDefault="00D96A6D" w:rsidP="00553004">
            <w:pPr>
              <w:jc w:val="right"/>
              <w:rPr>
                <w:rFonts w:eastAsia="Calibri"/>
                <w:bCs/>
                <w:szCs w:val="22"/>
              </w:rPr>
            </w:pPr>
            <w:r>
              <w:rPr>
                <w:rFonts w:eastAsia="Calibri"/>
                <w:bCs/>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1023B" w14:textId="770283E2" w:rsidR="004B1509" w:rsidRPr="004B1509" w:rsidRDefault="00D96A6D" w:rsidP="00553004">
            <w:pPr>
              <w:jc w:val="right"/>
              <w:rPr>
                <w:rFonts w:eastAsia="Calibri"/>
                <w:bCs/>
                <w:color w:val="000000"/>
                <w:szCs w:val="22"/>
              </w:rPr>
            </w:pPr>
            <w:r>
              <w:rPr>
                <w:rFonts w:eastAsia="Calibri"/>
                <w:bCs/>
                <w:color w:val="000000"/>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F607B" w14:textId="3EB76C12" w:rsidR="004B1509" w:rsidRPr="004B1509" w:rsidRDefault="00D96A6D" w:rsidP="00553004">
            <w:pPr>
              <w:jc w:val="right"/>
              <w:rPr>
                <w:rFonts w:eastAsia="Calibri"/>
                <w:bCs/>
                <w:color w:val="000000"/>
                <w:szCs w:val="22"/>
              </w:rPr>
            </w:pPr>
            <w:r>
              <w:rPr>
                <w:rFonts w:eastAsia="Calibri"/>
                <w:bCs/>
                <w:color w:val="000000"/>
                <w:szCs w:val="22"/>
              </w:rPr>
              <w:t>132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540B9" w14:textId="77777777" w:rsidR="004B1509" w:rsidRPr="004B1509" w:rsidRDefault="004B1509" w:rsidP="00553004">
            <w:pPr>
              <w:jc w:val="right"/>
              <w:rPr>
                <w:rFonts w:eastAsia="Calibri"/>
                <w:bCs/>
                <w:color w:val="000000"/>
                <w:szCs w:val="22"/>
              </w:rPr>
            </w:pPr>
            <w:r w:rsidRPr="004B1509">
              <w:rPr>
                <w:rFonts w:eastAsia="Calibri"/>
                <w:bCs/>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A0E495" w14:textId="77777777" w:rsidR="004B1509" w:rsidRPr="004B1509" w:rsidRDefault="004B1509"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6DE6D8" w14:textId="216F0E10" w:rsidR="004B1509" w:rsidRPr="004B1509" w:rsidRDefault="00D96A6D" w:rsidP="00553004">
            <w:pPr>
              <w:jc w:val="center"/>
              <w:rPr>
                <w:rFonts w:eastAsia="Calibri"/>
                <w:bCs/>
                <w:szCs w:val="22"/>
              </w:rPr>
            </w:pPr>
            <w:r>
              <w:rPr>
                <w:rFonts w:eastAsia="Calibri"/>
                <w:bCs/>
                <w:szCs w:val="22"/>
              </w:rPr>
              <w:t>4400-5907-4158</w:t>
            </w:r>
          </w:p>
        </w:tc>
      </w:tr>
      <w:tr w:rsidR="004B1509" w:rsidRPr="0048117C" w14:paraId="69E46D2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1E742C" w14:textId="77777777" w:rsidR="004B1509" w:rsidRPr="0048117C"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5B9C1F" w14:textId="77777777" w:rsidR="004B1509" w:rsidRPr="0048117C" w:rsidRDefault="004B1509" w:rsidP="00553004">
            <w:pPr>
              <w:rPr>
                <w:rFonts w:eastAsia="Calibri"/>
                <w:szCs w:val="22"/>
              </w:rPr>
            </w:pPr>
            <w:r w:rsidRPr="0048117C">
              <w:rPr>
                <w:rFonts w:eastAsia="Calibri"/>
                <w:szCs w:val="22"/>
              </w:rPr>
              <w:t>AMV591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810676" w14:textId="77777777" w:rsidR="004B1509" w:rsidRPr="0048117C" w:rsidRDefault="004B1509" w:rsidP="00553004">
            <w:pPr>
              <w:rPr>
                <w:rFonts w:eastAsia="Calibri"/>
                <w:szCs w:val="22"/>
              </w:rPr>
            </w:pPr>
            <w:r w:rsidRPr="0048117C">
              <w:rPr>
                <w:rFonts w:eastAsia="Calibri"/>
                <w:szCs w:val="22"/>
              </w:rPr>
              <w:t>Privažiuojamasis kelias prie gyvenamųjų namų nuo Vilniaus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E1B55C" w14:textId="66BF607E" w:rsidR="004B1509" w:rsidRPr="0048117C" w:rsidRDefault="004B1509" w:rsidP="00553004">
            <w:pPr>
              <w:jc w:val="right"/>
              <w:rPr>
                <w:rFonts w:eastAsia="Calibri"/>
                <w:szCs w:val="22"/>
                <w:lang w:eastAsia="lt-LT"/>
              </w:rPr>
            </w:pPr>
            <w:r w:rsidRPr="0048117C">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F751C1" w14:textId="77777777" w:rsidR="004B1509" w:rsidRPr="0048117C" w:rsidRDefault="004B1509" w:rsidP="00553004">
            <w:pPr>
              <w:jc w:val="right"/>
              <w:rPr>
                <w:rFonts w:eastAsia="Calibri"/>
                <w:color w:val="000000"/>
              </w:rPr>
            </w:pPr>
            <w:r w:rsidRPr="0048117C">
              <w:rPr>
                <w:rFonts w:eastAsia="Calibri"/>
                <w:color w:val="000000"/>
                <w:szCs w:val="22"/>
              </w:rPr>
              <w:t>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82FF5" w14:textId="77777777" w:rsidR="004B1509" w:rsidRPr="0048117C" w:rsidRDefault="004B1509" w:rsidP="00553004">
            <w:pPr>
              <w:jc w:val="right"/>
              <w:rPr>
                <w:rFonts w:eastAsia="Calibri"/>
                <w:color w:val="000000"/>
              </w:rPr>
            </w:pPr>
            <w:r w:rsidRPr="0048117C">
              <w:rPr>
                <w:rFonts w:eastAsia="Calibri"/>
                <w:color w:val="000000"/>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4917D" w14:textId="2F3EBBD1" w:rsidR="004B1509" w:rsidRPr="0048117C" w:rsidRDefault="0048117C" w:rsidP="00553004">
            <w:pPr>
              <w:jc w:val="right"/>
              <w:rPr>
                <w:rFonts w:eastAsia="Calibri"/>
                <w:strike/>
                <w:color w:val="000000"/>
              </w:rPr>
            </w:pPr>
            <w:r w:rsidRPr="0048117C">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E26D4" w14:textId="77777777" w:rsidR="004B1509" w:rsidRPr="0048117C" w:rsidRDefault="004B1509" w:rsidP="00553004">
            <w:pPr>
              <w:jc w:val="center"/>
              <w:rPr>
                <w:rFonts w:eastAsia="Calibri"/>
                <w:szCs w:val="22"/>
              </w:rPr>
            </w:pPr>
            <w:r w:rsidRPr="0048117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545242" w14:textId="77777777" w:rsidR="004B1509" w:rsidRPr="0048117C" w:rsidRDefault="004B1509" w:rsidP="00553004">
            <w:pPr>
              <w:jc w:val="center"/>
              <w:rPr>
                <w:rFonts w:eastAsia="Calibri"/>
                <w:szCs w:val="22"/>
              </w:rPr>
            </w:pPr>
            <w:r w:rsidRPr="0048117C">
              <w:rPr>
                <w:rFonts w:eastAsia="Calibri"/>
                <w:szCs w:val="22"/>
              </w:rPr>
              <w:t>4400-5897-2239</w:t>
            </w:r>
          </w:p>
        </w:tc>
      </w:tr>
      <w:tr w:rsidR="004B1509" w:rsidRPr="0048117C" w14:paraId="0B0A494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B3BDCA2" w14:textId="77777777" w:rsidR="004B1509" w:rsidRPr="0048117C"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8C3BE5" w14:textId="77777777" w:rsidR="004B1509" w:rsidRPr="0048117C" w:rsidRDefault="004B1509" w:rsidP="00553004">
            <w:pPr>
              <w:rPr>
                <w:rFonts w:eastAsia="Calibri"/>
                <w:szCs w:val="22"/>
              </w:rPr>
            </w:pPr>
            <w:r w:rsidRPr="0048117C">
              <w:rPr>
                <w:rFonts w:eastAsia="Calibri"/>
                <w:szCs w:val="22"/>
              </w:rPr>
              <w:t>AMV593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E2A293" w14:textId="77777777" w:rsidR="004B1509" w:rsidRPr="0048117C" w:rsidRDefault="004B1509" w:rsidP="00553004">
            <w:pPr>
              <w:rPr>
                <w:rFonts w:eastAsia="Calibri"/>
                <w:szCs w:val="22"/>
              </w:rPr>
            </w:pPr>
            <w:r w:rsidRPr="0048117C">
              <w:rPr>
                <w:rFonts w:eastAsia="Calibri"/>
                <w:szCs w:val="22"/>
              </w:rPr>
              <w:t>Privažiuojamasis kelias prie Miškų ūkio garažų nuo Vilniaus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83A7D6" w14:textId="472A072C" w:rsidR="004B1509" w:rsidRPr="0048117C" w:rsidRDefault="004B1509" w:rsidP="00553004">
            <w:pPr>
              <w:jc w:val="right"/>
              <w:rPr>
                <w:rFonts w:eastAsia="Calibri"/>
                <w:szCs w:val="22"/>
                <w:lang w:eastAsia="lt-LT"/>
              </w:rPr>
            </w:pPr>
            <w:r w:rsidRPr="0048117C">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A8CB0" w14:textId="77777777" w:rsidR="004B1509" w:rsidRPr="0048117C" w:rsidRDefault="004B1509" w:rsidP="00553004">
            <w:pPr>
              <w:jc w:val="right"/>
              <w:rPr>
                <w:rFonts w:eastAsia="Calibri"/>
                <w:color w:val="000000"/>
              </w:rPr>
            </w:pPr>
            <w:r w:rsidRPr="0048117C">
              <w:rPr>
                <w:rFonts w:eastAsia="Calibri"/>
                <w:color w:val="000000"/>
                <w:szCs w:val="22"/>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434E0" w14:textId="77777777" w:rsidR="004B1509" w:rsidRPr="0048117C" w:rsidRDefault="004B1509" w:rsidP="00553004">
            <w:pPr>
              <w:jc w:val="right"/>
              <w:rPr>
                <w:rFonts w:eastAsia="Calibri"/>
                <w:color w:val="000000"/>
              </w:rPr>
            </w:pPr>
            <w:r w:rsidRPr="0048117C">
              <w:rPr>
                <w:rFonts w:eastAsia="Calibri"/>
                <w:color w:val="000000"/>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ED2F4C" w14:textId="14B81765" w:rsidR="004B1509" w:rsidRPr="0048117C" w:rsidRDefault="0048117C" w:rsidP="00553004">
            <w:pPr>
              <w:jc w:val="right"/>
              <w:rPr>
                <w:rFonts w:eastAsia="Calibri"/>
                <w:strike/>
                <w:color w:val="000000"/>
              </w:rPr>
            </w:pPr>
            <w:r w:rsidRPr="0048117C">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C39BF" w14:textId="77777777" w:rsidR="004B1509" w:rsidRPr="0048117C" w:rsidRDefault="004B1509" w:rsidP="00553004">
            <w:pPr>
              <w:jc w:val="center"/>
              <w:rPr>
                <w:rFonts w:eastAsia="Calibri"/>
                <w:szCs w:val="22"/>
              </w:rPr>
            </w:pPr>
            <w:r w:rsidRPr="0048117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8024A2" w14:textId="77777777" w:rsidR="004B1509" w:rsidRPr="0048117C" w:rsidRDefault="004B1509" w:rsidP="00553004">
            <w:pPr>
              <w:jc w:val="center"/>
              <w:rPr>
                <w:rFonts w:eastAsia="Calibri"/>
                <w:szCs w:val="22"/>
              </w:rPr>
            </w:pPr>
            <w:r w:rsidRPr="0048117C">
              <w:rPr>
                <w:rFonts w:eastAsia="Calibri"/>
                <w:szCs w:val="22"/>
              </w:rPr>
              <w:t>4400-5897-2117</w:t>
            </w:r>
          </w:p>
        </w:tc>
      </w:tr>
      <w:tr w:rsidR="004B1509" w:rsidRPr="0048117C" w14:paraId="4E6FF77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AAB88F" w14:textId="77777777" w:rsidR="004B1509" w:rsidRPr="0048117C"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771885" w14:textId="77777777" w:rsidR="004B1509" w:rsidRPr="0048117C" w:rsidRDefault="004B1509" w:rsidP="00553004">
            <w:pPr>
              <w:rPr>
                <w:rFonts w:eastAsia="Calibri"/>
                <w:szCs w:val="22"/>
              </w:rPr>
            </w:pPr>
            <w:r w:rsidRPr="0048117C">
              <w:rPr>
                <w:rFonts w:eastAsia="Calibri"/>
                <w:szCs w:val="22"/>
              </w:rPr>
              <w:t>AMV600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F4869A" w14:textId="77777777" w:rsidR="004B1509" w:rsidRPr="0048117C" w:rsidRDefault="004B1509" w:rsidP="00553004">
            <w:pPr>
              <w:rPr>
                <w:rFonts w:eastAsia="Calibri"/>
                <w:szCs w:val="22"/>
              </w:rPr>
            </w:pPr>
            <w:r w:rsidRPr="0048117C">
              <w:rPr>
                <w:rFonts w:eastAsia="Calibri"/>
                <w:szCs w:val="22"/>
              </w:rPr>
              <w:t>Privažiuojamasis kelias prie gyvenamųjų namų nuo Slėnio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DC8514" w14:textId="766342D8" w:rsidR="004B1509" w:rsidRPr="0048117C" w:rsidRDefault="004B1509" w:rsidP="00553004">
            <w:pPr>
              <w:jc w:val="right"/>
              <w:rPr>
                <w:rFonts w:eastAsia="Calibri"/>
                <w:szCs w:val="22"/>
                <w:lang w:eastAsia="lt-LT"/>
              </w:rPr>
            </w:pPr>
            <w:r w:rsidRPr="0048117C">
              <w:rPr>
                <w:rFonts w:eastAsia="Calibri"/>
                <w:szCs w:val="22"/>
              </w:rPr>
              <w:t>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A46E1" w14:textId="77777777" w:rsidR="004B1509" w:rsidRPr="0048117C" w:rsidRDefault="004B1509" w:rsidP="00553004">
            <w:pPr>
              <w:jc w:val="right"/>
              <w:rPr>
                <w:rFonts w:eastAsia="Calibri"/>
                <w:color w:val="000000"/>
              </w:rPr>
            </w:pPr>
            <w:r w:rsidRPr="0048117C">
              <w:rPr>
                <w:rFonts w:eastAsia="Calibri"/>
                <w:color w:val="000000"/>
                <w:szCs w:val="22"/>
              </w:rPr>
              <w:t>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ADEDE5" w14:textId="77777777" w:rsidR="004B1509" w:rsidRPr="0048117C" w:rsidRDefault="004B1509" w:rsidP="00553004">
            <w:pPr>
              <w:jc w:val="right"/>
              <w:rPr>
                <w:rFonts w:eastAsia="Calibri"/>
                <w:color w:val="000000"/>
              </w:rPr>
            </w:pPr>
            <w:r w:rsidRPr="0048117C">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C40F6" w14:textId="756648B1" w:rsidR="004B1509" w:rsidRPr="0048117C" w:rsidRDefault="0048117C" w:rsidP="00553004">
            <w:pPr>
              <w:jc w:val="right"/>
              <w:rPr>
                <w:rFonts w:eastAsia="Calibri"/>
                <w:strike/>
                <w:color w:val="000000"/>
              </w:rPr>
            </w:pPr>
            <w:r w:rsidRPr="0048117C">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4DDE1" w14:textId="77777777" w:rsidR="004B1509" w:rsidRPr="0048117C" w:rsidRDefault="004B1509" w:rsidP="00553004">
            <w:pPr>
              <w:jc w:val="center"/>
              <w:rPr>
                <w:rFonts w:eastAsia="Calibri"/>
                <w:szCs w:val="22"/>
              </w:rPr>
            </w:pPr>
            <w:r w:rsidRPr="0048117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E0E9A4" w14:textId="77777777" w:rsidR="004B1509" w:rsidRPr="0048117C" w:rsidRDefault="004B1509" w:rsidP="00553004">
            <w:pPr>
              <w:jc w:val="center"/>
              <w:rPr>
                <w:rFonts w:eastAsia="Calibri"/>
                <w:szCs w:val="22"/>
              </w:rPr>
            </w:pPr>
            <w:r w:rsidRPr="0048117C">
              <w:rPr>
                <w:rFonts w:eastAsia="Calibri"/>
                <w:szCs w:val="22"/>
              </w:rPr>
              <w:t>4400-5897-2160</w:t>
            </w:r>
          </w:p>
        </w:tc>
      </w:tr>
      <w:tr w:rsidR="004B1509" w:rsidRPr="004B1509" w14:paraId="057059C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74931A" w14:textId="77777777" w:rsidR="004B1509" w:rsidRPr="004B150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3C193F" w14:textId="77777777" w:rsidR="004B1509" w:rsidRPr="004B1509" w:rsidRDefault="004B1509" w:rsidP="00553004">
            <w:pPr>
              <w:rPr>
                <w:rFonts w:eastAsia="Calibri"/>
                <w:szCs w:val="22"/>
              </w:rPr>
            </w:pPr>
            <w:r w:rsidRPr="004B1509">
              <w:rPr>
                <w:rFonts w:eastAsia="Calibri"/>
                <w:szCs w:val="22"/>
              </w:rPr>
              <w:t>AMV602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A166B1" w14:textId="77777777" w:rsidR="004B1509" w:rsidRPr="004B1509" w:rsidRDefault="004B1509" w:rsidP="00553004">
            <w:pPr>
              <w:rPr>
                <w:rFonts w:eastAsia="Calibri"/>
                <w:szCs w:val="22"/>
              </w:rPr>
            </w:pPr>
            <w:r w:rsidRPr="004B1509">
              <w:rPr>
                <w:rFonts w:eastAsia="Calibri"/>
                <w:szCs w:val="22"/>
              </w:rPr>
              <w:t xml:space="preserve">Privažiuojamasis kelias nuo Šeimyniškėlių g. iki Sportininkų g.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ED8836" w14:textId="77777777" w:rsidR="004B1509" w:rsidRPr="004B1509" w:rsidRDefault="004B1509" w:rsidP="00553004">
            <w:pPr>
              <w:jc w:val="right"/>
              <w:rPr>
                <w:rFonts w:eastAsia="Calibri"/>
                <w:szCs w:val="22"/>
                <w:lang w:eastAsia="lt-LT"/>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F7FD2" w14:textId="77777777" w:rsidR="004B1509" w:rsidRPr="004B1509" w:rsidRDefault="004B1509" w:rsidP="00553004">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76D0A" w14:textId="77777777" w:rsidR="004B1509" w:rsidRPr="004B1509" w:rsidRDefault="004B1509" w:rsidP="00553004">
            <w:pPr>
              <w:jc w:val="right"/>
              <w:rPr>
                <w:rFonts w:eastAsia="Calibri"/>
                <w:color w:val="000000"/>
              </w:rPr>
            </w:pPr>
            <w:r w:rsidRPr="004B1509">
              <w:rPr>
                <w:rFonts w:eastAsia="Calibri"/>
                <w:color w:val="000000"/>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ED2A1" w14:textId="77777777" w:rsidR="004B1509" w:rsidRPr="004B1509" w:rsidRDefault="004B1509" w:rsidP="00553004">
            <w:pPr>
              <w:jc w:val="right"/>
              <w:rPr>
                <w:rFonts w:eastAsia="Calibri"/>
                <w:bCs/>
                <w:color w:val="000000"/>
              </w:rPr>
            </w:pPr>
            <w:r w:rsidRPr="004B1509">
              <w:rPr>
                <w:rFonts w:eastAsia="Calibri"/>
                <w:bCs/>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33497" w14:textId="77777777" w:rsidR="004B1509" w:rsidRPr="004B1509" w:rsidRDefault="004B1509"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757759" w14:textId="77777777" w:rsidR="004B1509" w:rsidRPr="004B1509" w:rsidRDefault="004B1509" w:rsidP="00553004">
            <w:pPr>
              <w:jc w:val="center"/>
              <w:rPr>
                <w:rFonts w:eastAsia="Calibri"/>
                <w:szCs w:val="22"/>
              </w:rPr>
            </w:pPr>
            <w:r w:rsidRPr="004B1509">
              <w:rPr>
                <w:rFonts w:eastAsia="Calibri"/>
                <w:szCs w:val="22"/>
              </w:rPr>
              <w:t>4400-5686-4009</w:t>
            </w:r>
          </w:p>
        </w:tc>
      </w:tr>
      <w:tr w:rsidR="004B1509" w:rsidRPr="006E0137" w14:paraId="5482C68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DC8231A" w14:textId="77777777" w:rsidR="004B1509" w:rsidRPr="006E0137"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F78C2B" w14:textId="77777777" w:rsidR="004B1509" w:rsidRPr="006E0137" w:rsidRDefault="004B1509" w:rsidP="00553004">
            <w:pPr>
              <w:rPr>
                <w:rFonts w:eastAsia="Calibri"/>
                <w:szCs w:val="22"/>
              </w:rPr>
            </w:pPr>
            <w:r w:rsidRPr="006E0137">
              <w:rPr>
                <w:rFonts w:eastAsia="Calibri"/>
                <w:szCs w:val="22"/>
              </w:rPr>
              <w:t>AMV661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C8FA82" w14:textId="77777777" w:rsidR="004B1509" w:rsidRPr="006E0137" w:rsidRDefault="004B1509" w:rsidP="00553004">
            <w:pPr>
              <w:rPr>
                <w:rFonts w:eastAsia="Calibri"/>
                <w:szCs w:val="22"/>
              </w:rPr>
            </w:pPr>
            <w:r w:rsidRPr="006E0137">
              <w:rPr>
                <w:rFonts w:eastAsia="Calibri"/>
                <w:szCs w:val="22"/>
              </w:rPr>
              <w:t>Privažiuojamasis kelias prie garažų bendrijos nuo K. Ladigos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3EF924" w14:textId="77777777" w:rsidR="004B1509" w:rsidRPr="006E0137" w:rsidRDefault="004B1509" w:rsidP="00553004">
            <w:pPr>
              <w:jc w:val="right"/>
              <w:rPr>
                <w:rFonts w:eastAsia="Calibri"/>
                <w:szCs w:val="22"/>
                <w:lang w:eastAsia="lt-LT"/>
              </w:rPr>
            </w:pPr>
            <w:r w:rsidRPr="006E0137">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88F20" w14:textId="77777777" w:rsidR="004B1509" w:rsidRPr="006E0137" w:rsidRDefault="004B1509" w:rsidP="00553004">
            <w:pPr>
              <w:jc w:val="right"/>
              <w:rPr>
                <w:rFonts w:eastAsia="Calibri"/>
                <w:color w:val="000000"/>
              </w:rPr>
            </w:pPr>
            <w:r w:rsidRPr="006E0137">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7AF8B" w14:textId="77777777" w:rsidR="004B1509" w:rsidRPr="006E0137" w:rsidRDefault="004B1509" w:rsidP="00553004">
            <w:pPr>
              <w:jc w:val="right"/>
              <w:rPr>
                <w:rFonts w:eastAsia="Calibri"/>
                <w:color w:val="000000"/>
              </w:rPr>
            </w:pPr>
            <w:r w:rsidRPr="006E0137">
              <w:rPr>
                <w:rFonts w:eastAsia="Calibri"/>
                <w:color w:val="000000"/>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63712" w14:textId="6FFFA7AF" w:rsidR="004B1509" w:rsidRPr="006E0137" w:rsidRDefault="004B1509" w:rsidP="00553004">
            <w:pPr>
              <w:jc w:val="right"/>
              <w:rPr>
                <w:rFonts w:eastAsia="Calibri"/>
                <w:color w:val="000000"/>
              </w:rPr>
            </w:pPr>
            <w:r w:rsidRPr="006E0137">
              <w:rPr>
                <w:rFonts w:eastAsia="Calibri"/>
                <w:color w:val="000000"/>
                <w:szCs w:val="22"/>
              </w:rPr>
              <w:t> </w:t>
            </w:r>
            <w:r w:rsidR="0048117C" w:rsidRPr="006E0137">
              <w:rPr>
                <w:rFonts w:eastAsia="Calibri"/>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B83A2" w14:textId="77777777" w:rsidR="004B1509" w:rsidRPr="006E0137" w:rsidRDefault="004B1509" w:rsidP="00553004">
            <w:pPr>
              <w:jc w:val="center"/>
              <w:rPr>
                <w:rFonts w:eastAsia="Calibri"/>
                <w:szCs w:val="22"/>
              </w:rPr>
            </w:pPr>
            <w:r w:rsidRPr="006E0137">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15AC60" w14:textId="77777777" w:rsidR="004B1509" w:rsidRPr="006E0137" w:rsidRDefault="004B1509" w:rsidP="00553004">
            <w:pPr>
              <w:jc w:val="center"/>
              <w:rPr>
                <w:rFonts w:eastAsia="Calibri"/>
                <w:szCs w:val="22"/>
              </w:rPr>
            </w:pPr>
            <w:r w:rsidRPr="006E0137">
              <w:rPr>
                <w:rFonts w:eastAsia="Calibri"/>
                <w:szCs w:val="22"/>
              </w:rPr>
              <w:t>4400-0044-0470</w:t>
            </w:r>
          </w:p>
        </w:tc>
      </w:tr>
      <w:tr w:rsidR="005A185E" w:rsidRPr="005A185E" w14:paraId="5CC96E1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5891E1" w14:textId="77777777" w:rsidR="00584BCF" w:rsidRPr="005A185E" w:rsidRDefault="00584BCF" w:rsidP="00553004">
            <w:pPr>
              <w:numPr>
                <w:ilvl w:val="0"/>
                <w:numId w:val="3"/>
              </w:numPr>
              <w:tabs>
                <w:tab w:val="center" w:pos="4819"/>
                <w:tab w:val="right" w:pos="9638"/>
              </w:tabs>
              <w:spacing w:after="160" w:line="256" w:lineRule="auto"/>
              <w:contextualSpacing/>
              <w:rPr>
                <w:rFonts w:eastAsia="Calibri"/>
                <w:bCs/>
              </w:rPr>
            </w:pPr>
          </w:p>
        </w:tc>
        <w:tc>
          <w:tcPr>
            <w:tcW w:w="1276" w:type="dxa"/>
            <w:tcBorders>
              <w:top w:val="single" w:sz="4" w:space="0" w:color="auto"/>
              <w:left w:val="single" w:sz="4" w:space="0" w:color="auto"/>
              <w:bottom w:val="single" w:sz="4" w:space="0" w:color="auto"/>
              <w:right w:val="single" w:sz="4" w:space="0" w:color="auto"/>
            </w:tcBorders>
            <w:vAlign w:val="center"/>
          </w:tcPr>
          <w:p w14:paraId="52E13403" w14:textId="29B2201A" w:rsidR="00584BCF" w:rsidRPr="005A185E" w:rsidRDefault="00584BCF" w:rsidP="00553004">
            <w:pPr>
              <w:rPr>
                <w:rFonts w:eastAsia="Calibri"/>
                <w:bCs/>
              </w:rPr>
            </w:pPr>
            <w:r w:rsidRPr="005A185E">
              <w:rPr>
                <w:rFonts w:eastAsia="Calibri"/>
                <w:bCs/>
              </w:rPr>
              <w:t>AMV662</w:t>
            </w:r>
          </w:p>
        </w:tc>
        <w:tc>
          <w:tcPr>
            <w:tcW w:w="4412" w:type="dxa"/>
            <w:tcBorders>
              <w:top w:val="single" w:sz="4" w:space="0" w:color="auto"/>
              <w:left w:val="single" w:sz="4" w:space="0" w:color="auto"/>
              <w:bottom w:val="single" w:sz="4" w:space="0" w:color="auto"/>
              <w:right w:val="single" w:sz="4" w:space="0" w:color="auto"/>
            </w:tcBorders>
            <w:vAlign w:val="center"/>
          </w:tcPr>
          <w:p w14:paraId="249537AD" w14:textId="7E20D2EC" w:rsidR="00584BCF" w:rsidRPr="005A185E" w:rsidRDefault="00584BCF" w:rsidP="00553004">
            <w:pPr>
              <w:rPr>
                <w:rFonts w:eastAsia="Calibri"/>
                <w:bCs/>
              </w:rPr>
            </w:pPr>
            <w:r w:rsidRPr="005A185E">
              <w:rPr>
                <w:rFonts w:eastAsia="Calibri"/>
                <w:bCs/>
              </w:rPr>
              <w:t>Privažiuojamasis kelias prie Muzikos mokyklos automobilių stovėjimo aikštelės nuo K. Ladigos g.</w:t>
            </w:r>
          </w:p>
        </w:tc>
        <w:tc>
          <w:tcPr>
            <w:tcW w:w="1147" w:type="dxa"/>
            <w:tcBorders>
              <w:top w:val="single" w:sz="4" w:space="0" w:color="auto"/>
              <w:left w:val="single" w:sz="4" w:space="0" w:color="auto"/>
              <w:bottom w:val="single" w:sz="4" w:space="0" w:color="auto"/>
              <w:right w:val="single" w:sz="4" w:space="0" w:color="auto"/>
            </w:tcBorders>
            <w:vAlign w:val="center"/>
          </w:tcPr>
          <w:p w14:paraId="0B85A07F" w14:textId="1876C9EC" w:rsidR="00584BCF" w:rsidRPr="005A185E" w:rsidRDefault="00584BCF" w:rsidP="00553004">
            <w:pPr>
              <w:jc w:val="right"/>
              <w:rPr>
                <w:rFonts w:eastAsia="Calibri"/>
                <w:bCs/>
              </w:rPr>
            </w:pPr>
            <w:r w:rsidRPr="005A185E">
              <w:rPr>
                <w:rFonts w:eastAsia="Calibri"/>
                <w:bCs/>
              </w:rPr>
              <w:t>26</w:t>
            </w:r>
          </w:p>
        </w:tc>
        <w:tc>
          <w:tcPr>
            <w:tcW w:w="1133" w:type="dxa"/>
            <w:tcBorders>
              <w:top w:val="single" w:sz="4" w:space="0" w:color="auto"/>
              <w:left w:val="single" w:sz="4" w:space="0" w:color="auto"/>
              <w:bottom w:val="single" w:sz="4" w:space="0" w:color="auto"/>
              <w:right w:val="single" w:sz="4" w:space="0" w:color="auto"/>
            </w:tcBorders>
            <w:vAlign w:val="center"/>
          </w:tcPr>
          <w:p w14:paraId="206AE7E7" w14:textId="7F352AB4" w:rsidR="00584BCF" w:rsidRPr="005A185E" w:rsidRDefault="00584BCF" w:rsidP="00553004">
            <w:pPr>
              <w:jc w:val="right"/>
              <w:rPr>
                <w:rFonts w:eastAsia="Calibri"/>
                <w:bCs/>
              </w:rPr>
            </w:pPr>
            <w:r w:rsidRPr="005A185E">
              <w:rPr>
                <w:rFonts w:eastAsia="Calibri"/>
                <w:bCs/>
              </w:rPr>
              <w:t>26</w:t>
            </w:r>
          </w:p>
        </w:tc>
        <w:tc>
          <w:tcPr>
            <w:tcW w:w="1133" w:type="dxa"/>
            <w:tcBorders>
              <w:top w:val="single" w:sz="4" w:space="0" w:color="auto"/>
              <w:left w:val="single" w:sz="4" w:space="0" w:color="auto"/>
              <w:bottom w:val="single" w:sz="4" w:space="0" w:color="auto"/>
              <w:right w:val="single" w:sz="4" w:space="0" w:color="auto"/>
            </w:tcBorders>
            <w:vAlign w:val="center"/>
          </w:tcPr>
          <w:p w14:paraId="404F527F" w14:textId="35B4451C" w:rsidR="00584BCF" w:rsidRPr="005A185E" w:rsidRDefault="00584BCF" w:rsidP="00553004">
            <w:pPr>
              <w:jc w:val="right"/>
              <w:rPr>
                <w:rFonts w:eastAsia="Calibri"/>
                <w:bCs/>
              </w:rPr>
            </w:pPr>
            <w:r w:rsidRPr="005A185E">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tcPr>
          <w:p w14:paraId="3E1CBA36" w14:textId="5FCC179D" w:rsidR="00584BCF" w:rsidRPr="005A185E" w:rsidRDefault="00584BCF" w:rsidP="00553004">
            <w:pPr>
              <w:jc w:val="right"/>
              <w:rPr>
                <w:rFonts w:eastAsia="Calibri"/>
                <w:bCs/>
              </w:rPr>
            </w:pPr>
            <w:r w:rsidRPr="005A185E">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tcPr>
          <w:p w14:paraId="6F208EEB" w14:textId="0247A095" w:rsidR="00584BCF" w:rsidRPr="005A185E" w:rsidRDefault="00584BCF" w:rsidP="00553004">
            <w:pPr>
              <w:jc w:val="center"/>
              <w:rPr>
                <w:rFonts w:eastAsia="Calibri"/>
                <w:bCs/>
                <w:szCs w:val="22"/>
              </w:rPr>
            </w:pPr>
            <w:r w:rsidRPr="005A185E">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4F17BD63" w14:textId="7057AF6C" w:rsidR="00584BCF" w:rsidRPr="005A185E" w:rsidRDefault="00584BCF" w:rsidP="00553004">
            <w:pPr>
              <w:jc w:val="center"/>
              <w:rPr>
                <w:rFonts w:eastAsia="Calibri"/>
                <w:bCs/>
              </w:rPr>
            </w:pPr>
            <w:r w:rsidRPr="005A185E">
              <w:rPr>
                <w:rFonts w:eastAsia="Calibri"/>
                <w:bCs/>
              </w:rPr>
              <w:t>4400-6112-8332</w:t>
            </w:r>
          </w:p>
        </w:tc>
      </w:tr>
      <w:tr w:rsidR="004B1509" w:rsidRPr="004B1509" w14:paraId="22ED947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081D2D" w14:textId="77777777" w:rsidR="004B1509" w:rsidRPr="004B1509" w:rsidRDefault="004B1509" w:rsidP="00553004">
            <w:pPr>
              <w:numPr>
                <w:ilvl w:val="0"/>
                <w:numId w:val="3"/>
              </w:numPr>
              <w:tabs>
                <w:tab w:val="center" w:pos="4819"/>
                <w:tab w:val="right" w:pos="9638"/>
              </w:tabs>
              <w:spacing w:after="160" w:line="256" w:lineRule="auto"/>
              <w:contextualSpacing/>
              <w:rPr>
                <w:rFonts w:eastAsia="Calibri"/>
                <w:bC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542FDF" w14:textId="77777777" w:rsidR="004B1509" w:rsidRPr="004B1509" w:rsidRDefault="004B1509" w:rsidP="00553004">
            <w:pPr>
              <w:rPr>
                <w:rFonts w:eastAsia="Calibri"/>
                <w:bCs/>
              </w:rPr>
            </w:pPr>
            <w:r w:rsidRPr="004B1509">
              <w:rPr>
                <w:rFonts w:eastAsia="Calibri"/>
                <w:bCs/>
              </w:rPr>
              <w:t>AMV663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BD66C3" w14:textId="77777777" w:rsidR="004B1509" w:rsidRPr="004B1509" w:rsidRDefault="004B1509" w:rsidP="00553004">
            <w:pPr>
              <w:rPr>
                <w:rFonts w:eastAsia="Calibri"/>
                <w:bCs/>
              </w:rPr>
            </w:pPr>
            <w:r w:rsidRPr="004B1509">
              <w:rPr>
                <w:rFonts w:eastAsia="Calibri"/>
                <w:bCs/>
              </w:rPr>
              <w:t>Skersgatvis tarp J. Biliūno g. ir Parko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1C1E47" w14:textId="77777777" w:rsidR="004B1509" w:rsidRPr="004B1509" w:rsidRDefault="004B1509" w:rsidP="00553004">
            <w:pPr>
              <w:jc w:val="right"/>
              <w:rPr>
                <w:rFonts w:eastAsia="Calibri"/>
                <w:bCs/>
                <w:lang w:eastAsia="lt-LT"/>
              </w:rPr>
            </w:pPr>
            <w:r w:rsidRPr="004B1509">
              <w:rPr>
                <w:rFonts w:eastAsia="Calibri"/>
                <w:bCs/>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28905" w14:textId="77777777" w:rsidR="004B1509" w:rsidRPr="004B1509" w:rsidRDefault="004B1509" w:rsidP="00553004">
            <w:pPr>
              <w:jc w:val="right"/>
              <w:rPr>
                <w:rFonts w:eastAsia="Calibri"/>
                <w:bCs/>
                <w:color w:val="000000"/>
              </w:rPr>
            </w:pPr>
            <w:r w:rsidRPr="004B1509">
              <w:rPr>
                <w:rFonts w:eastAsia="Calibri"/>
                <w:bCs/>
                <w:color w:val="000000"/>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0F6EFD" w14:textId="77777777" w:rsidR="004B1509" w:rsidRPr="004B1509" w:rsidRDefault="004B1509" w:rsidP="00553004">
            <w:pPr>
              <w:jc w:val="right"/>
              <w:rPr>
                <w:rFonts w:eastAsia="Calibri"/>
                <w:bCs/>
              </w:rPr>
            </w:pPr>
            <w:r w:rsidRPr="004B1509">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21C883" w14:textId="77777777" w:rsidR="004B1509" w:rsidRPr="004B1509" w:rsidRDefault="004B1509" w:rsidP="00553004">
            <w:pPr>
              <w:jc w:val="right"/>
              <w:rPr>
                <w:rFonts w:eastAsia="Calibri"/>
                <w:bCs/>
              </w:rPr>
            </w:pPr>
            <w:r w:rsidRPr="004B1509">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612F1" w14:textId="77777777" w:rsidR="004B1509" w:rsidRPr="004B1509" w:rsidRDefault="004B1509" w:rsidP="00553004">
            <w:pPr>
              <w:jc w:val="center"/>
              <w:rPr>
                <w:rFonts w:eastAsia="Calibri"/>
                <w:bCs/>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E1A116" w14:textId="77777777" w:rsidR="004B1509" w:rsidRPr="004B1509" w:rsidRDefault="004B1509" w:rsidP="00553004">
            <w:pPr>
              <w:jc w:val="center"/>
              <w:rPr>
                <w:rFonts w:eastAsia="Calibri"/>
                <w:bCs/>
              </w:rPr>
            </w:pPr>
            <w:r w:rsidRPr="004B1509">
              <w:rPr>
                <w:rFonts w:eastAsia="Calibri"/>
                <w:bCs/>
              </w:rPr>
              <w:t>4400-4772-3764</w:t>
            </w:r>
          </w:p>
        </w:tc>
      </w:tr>
      <w:tr w:rsidR="00B90B14" w:rsidRPr="004B1509" w14:paraId="1D07888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2CCDD9" w14:textId="77777777" w:rsidR="00B90B14" w:rsidRPr="004B1509" w:rsidRDefault="00B90B14" w:rsidP="00553004">
            <w:pPr>
              <w:numPr>
                <w:ilvl w:val="0"/>
                <w:numId w:val="3"/>
              </w:numPr>
              <w:tabs>
                <w:tab w:val="center" w:pos="4819"/>
                <w:tab w:val="right" w:pos="9638"/>
              </w:tabs>
              <w:spacing w:after="160" w:line="256" w:lineRule="auto"/>
              <w:contextualSpacing/>
              <w:rPr>
                <w:rFonts w:eastAsia="Calibri"/>
                <w:bCs/>
              </w:rPr>
            </w:pPr>
            <w:bookmarkStart w:id="3" w:name="_Hlk121211779"/>
          </w:p>
        </w:tc>
        <w:tc>
          <w:tcPr>
            <w:tcW w:w="1276" w:type="dxa"/>
            <w:tcBorders>
              <w:top w:val="single" w:sz="4" w:space="0" w:color="auto"/>
              <w:left w:val="single" w:sz="4" w:space="0" w:color="auto"/>
              <w:bottom w:val="single" w:sz="4" w:space="0" w:color="auto"/>
              <w:right w:val="single" w:sz="4" w:space="0" w:color="auto"/>
            </w:tcBorders>
            <w:vAlign w:val="center"/>
          </w:tcPr>
          <w:p w14:paraId="6BE1DF89" w14:textId="66E9A303" w:rsidR="00B90B14" w:rsidRPr="004B1509" w:rsidRDefault="00B90B14" w:rsidP="00553004">
            <w:pPr>
              <w:rPr>
                <w:rFonts w:eastAsia="Calibri"/>
                <w:bCs/>
              </w:rPr>
            </w:pPr>
            <w:r>
              <w:rPr>
                <w:rFonts w:eastAsia="Calibri"/>
                <w:bCs/>
              </w:rPr>
              <w:t>AMV664</w:t>
            </w:r>
          </w:p>
        </w:tc>
        <w:tc>
          <w:tcPr>
            <w:tcW w:w="4412" w:type="dxa"/>
            <w:tcBorders>
              <w:top w:val="single" w:sz="4" w:space="0" w:color="auto"/>
              <w:left w:val="single" w:sz="4" w:space="0" w:color="auto"/>
              <w:bottom w:val="single" w:sz="4" w:space="0" w:color="auto"/>
              <w:right w:val="single" w:sz="4" w:space="0" w:color="auto"/>
            </w:tcBorders>
            <w:vAlign w:val="center"/>
          </w:tcPr>
          <w:p w14:paraId="53498593" w14:textId="367E90CA" w:rsidR="00B90B14" w:rsidRPr="004B1509" w:rsidRDefault="00B90B14" w:rsidP="00553004">
            <w:pPr>
              <w:rPr>
                <w:rFonts w:eastAsia="Calibri"/>
                <w:bCs/>
              </w:rPr>
            </w:pPr>
            <w:r>
              <w:rPr>
                <w:rFonts w:eastAsia="Calibri"/>
                <w:bCs/>
              </w:rPr>
              <w:t>Privažiuojamasis kelias prie gyvenamųjų namų ir garažų nuo J. Biliūno g.</w:t>
            </w:r>
          </w:p>
        </w:tc>
        <w:tc>
          <w:tcPr>
            <w:tcW w:w="1147" w:type="dxa"/>
            <w:tcBorders>
              <w:top w:val="single" w:sz="4" w:space="0" w:color="auto"/>
              <w:left w:val="single" w:sz="4" w:space="0" w:color="auto"/>
              <w:bottom w:val="single" w:sz="4" w:space="0" w:color="auto"/>
              <w:right w:val="single" w:sz="4" w:space="0" w:color="auto"/>
            </w:tcBorders>
            <w:vAlign w:val="center"/>
          </w:tcPr>
          <w:p w14:paraId="46964D84" w14:textId="096D765E" w:rsidR="00B90B14" w:rsidRPr="004B1509" w:rsidRDefault="00B90B14" w:rsidP="00553004">
            <w:pPr>
              <w:jc w:val="right"/>
              <w:rPr>
                <w:rFonts w:eastAsia="Calibri"/>
                <w:bCs/>
              </w:rPr>
            </w:pPr>
            <w:r>
              <w:rPr>
                <w:rFonts w:eastAsia="Calibri"/>
                <w:bCs/>
              </w:rPr>
              <w:t>55</w:t>
            </w:r>
          </w:p>
        </w:tc>
        <w:tc>
          <w:tcPr>
            <w:tcW w:w="1133" w:type="dxa"/>
            <w:tcBorders>
              <w:top w:val="single" w:sz="4" w:space="0" w:color="auto"/>
              <w:left w:val="single" w:sz="4" w:space="0" w:color="auto"/>
              <w:bottom w:val="single" w:sz="4" w:space="0" w:color="auto"/>
              <w:right w:val="single" w:sz="4" w:space="0" w:color="auto"/>
            </w:tcBorders>
            <w:vAlign w:val="center"/>
          </w:tcPr>
          <w:p w14:paraId="0F289720" w14:textId="551C5A71" w:rsidR="00B90B14" w:rsidRPr="004B1509" w:rsidRDefault="00B90B14" w:rsidP="00553004">
            <w:pPr>
              <w:jc w:val="right"/>
              <w:rPr>
                <w:rFonts w:eastAsia="Calibri"/>
                <w:bCs/>
                <w:color w:val="000000"/>
              </w:rPr>
            </w:pPr>
            <w:r>
              <w:rPr>
                <w:rFonts w:eastAsia="Calibri"/>
                <w:bCs/>
                <w:color w:val="000000"/>
              </w:rPr>
              <w:t>55</w:t>
            </w:r>
            <w:r w:rsidR="001B081C">
              <w:rPr>
                <w:rStyle w:val="Puslapioinaosnuoroda"/>
                <w:rFonts w:eastAsia="Calibri"/>
                <w:bCs/>
                <w:color w:val="000000"/>
              </w:rPr>
              <w:footnoteReference w:id="13"/>
            </w:r>
          </w:p>
        </w:tc>
        <w:tc>
          <w:tcPr>
            <w:tcW w:w="1133" w:type="dxa"/>
            <w:tcBorders>
              <w:top w:val="single" w:sz="4" w:space="0" w:color="auto"/>
              <w:left w:val="single" w:sz="4" w:space="0" w:color="auto"/>
              <w:bottom w:val="single" w:sz="4" w:space="0" w:color="auto"/>
              <w:right w:val="single" w:sz="4" w:space="0" w:color="auto"/>
            </w:tcBorders>
            <w:vAlign w:val="center"/>
          </w:tcPr>
          <w:p w14:paraId="233A55C2" w14:textId="62B69D4E" w:rsidR="00B90B14" w:rsidRPr="004B1509" w:rsidRDefault="00B90B14" w:rsidP="00553004">
            <w:pPr>
              <w:jc w:val="right"/>
              <w:rPr>
                <w:rFonts w:eastAsia="Calibri"/>
                <w:bCs/>
              </w:rPr>
            </w:pPr>
            <w:r>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tcPr>
          <w:p w14:paraId="0FF8B09F" w14:textId="12BDABD4" w:rsidR="00B90B14" w:rsidRPr="004B1509" w:rsidRDefault="00B90B14" w:rsidP="00553004">
            <w:pPr>
              <w:jc w:val="right"/>
              <w:rPr>
                <w:rFonts w:eastAsia="Calibri"/>
                <w:bCs/>
              </w:rPr>
            </w:pPr>
            <w:r>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tcPr>
          <w:p w14:paraId="529C7FA1" w14:textId="76065630" w:rsidR="00B90B14" w:rsidRPr="004B1509" w:rsidRDefault="00B90B14" w:rsidP="00553004">
            <w:pPr>
              <w:jc w:val="center"/>
              <w:rPr>
                <w:rFonts w:eastAsia="Calibri"/>
                <w:bCs/>
                <w:szCs w:val="22"/>
              </w:rPr>
            </w:pPr>
            <w:r>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tcPr>
          <w:p w14:paraId="58D92259" w14:textId="66227A6D" w:rsidR="00B90B14" w:rsidRPr="004B1509" w:rsidRDefault="00B90B14" w:rsidP="00553004">
            <w:pPr>
              <w:jc w:val="center"/>
              <w:rPr>
                <w:rFonts w:eastAsia="Calibri"/>
                <w:bCs/>
              </w:rPr>
            </w:pPr>
            <w:r>
              <w:rPr>
                <w:rFonts w:eastAsia="Calibri"/>
                <w:bCs/>
              </w:rPr>
              <w:t>4400-5891-1885</w:t>
            </w:r>
          </w:p>
        </w:tc>
      </w:tr>
      <w:bookmarkEnd w:id="3"/>
      <w:tr w:rsidR="004B1509" w:rsidRPr="004B1509" w14:paraId="7BE2F366" w14:textId="77777777" w:rsidTr="009765B0">
        <w:tc>
          <w:tcPr>
            <w:tcW w:w="960" w:type="dxa"/>
            <w:tcBorders>
              <w:top w:val="single" w:sz="18" w:space="0" w:color="auto"/>
              <w:left w:val="single" w:sz="12" w:space="0" w:color="auto"/>
              <w:bottom w:val="single" w:sz="4" w:space="0" w:color="auto"/>
              <w:right w:val="single" w:sz="4" w:space="0" w:color="auto"/>
            </w:tcBorders>
            <w:shd w:val="clear" w:color="auto" w:fill="D9D9D9"/>
            <w:vAlign w:val="center"/>
            <w:hideMark/>
          </w:tcPr>
          <w:p w14:paraId="0F64AFE2" w14:textId="77777777" w:rsidR="004B1509" w:rsidRPr="004B1509" w:rsidRDefault="004B1509" w:rsidP="00553004">
            <w:pPr>
              <w:tabs>
                <w:tab w:val="center" w:pos="4819"/>
                <w:tab w:val="right" w:pos="9638"/>
              </w:tabs>
              <w:ind w:left="360"/>
              <w:rPr>
                <w:rFonts w:eastAsia="Calibri"/>
                <w:i/>
                <w:iCs/>
                <w:szCs w:val="22"/>
              </w:rPr>
            </w:pPr>
            <w:r w:rsidRPr="004B1509">
              <w:rPr>
                <w:rFonts w:eastAsia="Calibri"/>
                <w:i/>
                <w:iCs/>
                <w:szCs w:val="22"/>
              </w:rPr>
              <w:t>2.</w:t>
            </w:r>
          </w:p>
        </w:tc>
        <w:tc>
          <w:tcPr>
            <w:tcW w:w="5688" w:type="dxa"/>
            <w:gridSpan w:val="2"/>
            <w:tcBorders>
              <w:top w:val="single" w:sz="18" w:space="0" w:color="auto"/>
              <w:left w:val="single" w:sz="4" w:space="0" w:color="auto"/>
              <w:bottom w:val="single" w:sz="4" w:space="0" w:color="auto"/>
              <w:right w:val="single" w:sz="4" w:space="0" w:color="auto"/>
            </w:tcBorders>
            <w:shd w:val="clear" w:color="auto" w:fill="D9D9D9"/>
            <w:vAlign w:val="center"/>
            <w:hideMark/>
          </w:tcPr>
          <w:p w14:paraId="24BC3C1B" w14:textId="77777777" w:rsidR="004B1509" w:rsidRPr="004B1509" w:rsidRDefault="004B1509" w:rsidP="00553004">
            <w:pPr>
              <w:rPr>
                <w:rFonts w:eastAsia="Calibri"/>
                <w:i/>
                <w:iCs/>
                <w:szCs w:val="22"/>
              </w:rPr>
            </w:pPr>
            <w:r w:rsidRPr="004B1509">
              <w:rPr>
                <w:rFonts w:eastAsia="Calibri"/>
                <w:i/>
                <w:iCs/>
                <w:szCs w:val="22"/>
              </w:rPr>
              <w:t>ANDRIONIŠKIO SENIŪNIJA:</w:t>
            </w:r>
          </w:p>
        </w:tc>
        <w:tc>
          <w:tcPr>
            <w:tcW w:w="1147" w:type="dxa"/>
            <w:tcBorders>
              <w:top w:val="single" w:sz="18" w:space="0" w:color="auto"/>
              <w:left w:val="single" w:sz="4" w:space="0" w:color="auto"/>
              <w:bottom w:val="single" w:sz="4" w:space="0" w:color="auto"/>
              <w:right w:val="single" w:sz="4" w:space="0" w:color="auto"/>
            </w:tcBorders>
            <w:shd w:val="clear" w:color="auto" w:fill="D9D9D9"/>
            <w:vAlign w:val="center"/>
          </w:tcPr>
          <w:p w14:paraId="645AAAD4" w14:textId="56DD78A1" w:rsidR="004B1509" w:rsidRPr="004B1509" w:rsidRDefault="00E966C0" w:rsidP="00553004">
            <w:pPr>
              <w:jc w:val="right"/>
              <w:rPr>
                <w:rFonts w:eastAsia="Calibri"/>
                <w:i/>
                <w:iCs/>
                <w:szCs w:val="22"/>
                <w:lang w:eastAsia="lt-LT"/>
              </w:rPr>
            </w:pPr>
            <w:r>
              <w:rPr>
                <w:rFonts w:eastAsia="Calibri"/>
                <w:i/>
                <w:iCs/>
                <w:szCs w:val="22"/>
                <w:lang w:eastAsia="lt-LT"/>
              </w:rPr>
              <w:t>44 695</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05586AC0" w14:textId="71FF7D15" w:rsidR="004B1509" w:rsidRPr="004B1509" w:rsidRDefault="00E966C0" w:rsidP="00553004">
            <w:pPr>
              <w:jc w:val="right"/>
              <w:rPr>
                <w:rFonts w:eastAsia="Calibri"/>
                <w:bCs/>
                <w:i/>
                <w:iCs/>
                <w:szCs w:val="22"/>
              </w:rPr>
            </w:pPr>
            <w:r>
              <w:rPr>
                <w:rFonts w:eastAsia="Calibri"/>
                <w:bCs/>
                <w:i/>
                <w:iCs/>
                <w:szCs w:val="22"/>
              </w:rPr>
              <w:t>2 856</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2C03F229" w14:textId="1574960B" w:rsidR="004B1509" w:rsidRPr="004B1509" w:rsidRDefault="00E966C0" w:rsidP="00553004">
            <w:pPr>
              <w:jc w:val="right"/>
              <w:rPr>
                <w:rFonts w:eastAsia="Calibri"/>
                <w:bCs/>
                <w:i/>
                <w:iCs/>
                <w:szCs w:val="22"/>
              </w:rPr>
            </w:pPr>
            <w:r>
              <w:rPr>
                <w:rFonts w:eastAsia="Calibri"/>
                <w:bCs/>
                <w:i/>
                <w:iCs/>
                <w:szCs w:val="22"/>
              </w:rPr>
              <w:t>36 326</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2E6DE164" w14:textId="7B502828" w:rsidR="004B1509" w:rsidRPr="004B1509" w:rsidRDefault="00E966C0" w:rsidP="00553004">
            <w:pPr>
              <w:jc w:val="right"/>
              <w:rPr>
                <w:rFonts w:eastAsia="Calibri"/>
                <w:i/>
                <w:iCs/>
                <w:szCs w:val="22"/>
              </w:rPr>
            </w:pPr>
            <w:r>
              <w:rPr>
                <w:rFonts w:eastAsia="Calibri"/>
                <w:i/>
                <w:iCs/>
                <w:szCs w:val="22"/>
              </w:rPr>
              <w:t>5 513</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486C92A4" w14:textId="77777777" w:rsidR="004B1509" w:rsidRPr="004B1509" w:rsidRDefault="004B1509" w:rsidP="00553004">
            <w:pPr>
              <w:jc w:val="center"/>
              <w:rPr>
                <w:rFonts w:eastAsia="Calibri"/>
                <w:bCs/>
                <w:i/>
                <w:iCs/>
                <w:szCs w:val="22"/>
              </w:rPr>
            </w:pPr>
          </w:p>
        </w:tc>
        <w:tc>
          <w:tcPr>
            <w:tcW w:w="1983" w:type="dxa"/>
            <w:tcBorders>
              <w:top w:val="single" w:sz="18" w:space="0" w:color="auto"/>
              <w:left w:val="single" w:sz="4" w:space="0" w:color="auto"/>
              <w:bottom w:val="single" w:sz="4" w:space="0" w:color="auto"/>
              <w:right w:val="single" w:sz="12" w:space="0" w:color="auto"/>
            </w:tcBorders>
            <w:shd w:val="clear" w:color="auto" w:fill="D9D9D9"/>
            <w:vAlign w:val="center"/>
          </w:tcPr>
          <w:p w14:paraId="08428B34" w14:textId="77777777" w:rsidR="004B1509" w:rsidRPr="004B1509" w:rsidRDefault="004B1509" w:rsidP="00553004">
            <w:pPr>
              <w:jc w:val="center"/>
              <w:rPr>
                <w:rFonts w:eastAsia="Calibri"/>
                <w:i/>
                <w:iCs/>
                <w:szCs w:val="22"/>
              </w:rPr>
            </w:pPr>
          </w:p>
        </w:tc>
      </w:tr>
      <w:tr w:rsidR="004B1509" w:rsidRPr="004B1509" w14:paraId="73CC4D4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CA08205" w14:textId="77777777" w:rsidR="004B1509" w:rsidRPr="004B1509" w:rsidRDefault="004B1509" w:rsidP="00553004">
            <w:pPr>
              <w:numPr>
                <w:ilvl w:val="0"/>
                <w:numId w:val="4"/>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44A8DE4C" w14:textId="77777777" w:rsidR="004B1509" w:rsidRPr="004B1509" w:rsidRDefault="004B1509" w:rsidP="00553004">
            <w:pPr>
              <w:rPr>
                <w:rFonts w:eastAsia="Calibri"/>
                <w:i/>
                <w:iCs/>
                <w:szCs w:val="22"/>
              </w:rPr>
            </w:pPr>
            <w:r w:rsidRPr="004B1509">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1D64D357" w14:textId="26FA6E97" w:rsidR="004B1509" w:rsidRPr="004B1509" w:rsidRDefault="00E966C0" w:rsidP="00553004">
            <w:pPr>
              <w:jc w:val="right"/>
              <w:rPr>
                <w:rFonts w:eastAsia="Calibri"/>
                <w:i/>
                <w:iCs/>
                <w:szCs w:val="22"/>
                <w:lang w:eastAsia="lt-LT"/>
              </w:rPr>
            </w:pPr>
            <w:r>
              <w:rPr>
                <w:rFonts w:eastAsia="Calibri"/>
                <w:i/>
                <w:iCs/>
                <w:szCs w:val="22"/>
                <w:lang w:eastAsia="lt-LT"/>
              </w:rPr>
              <w:t>5 344</w:t>
            </w:r>
          </w:p>
        </w:tc>
        <w:tc>
          <w:tcPr>
            <w:tcW w:w="1133" w:type="dxa"/>
            <w:tcBorders>
              <w:top w:val="single" w:sz="4" w:space="0" w:color="auto"/>
              <w:left w:val="single" w:sz="4" w:space="0" w:color="auto"/>
              <w:bottom w:val="single" w:sz="4" w:space="0" w:color="auto"/>
              <w:right w:val="single" w:sz="4" w:space="0" w:color="auto"/>
            </w:tcBorders>
            <w:vAlign w:val="center"/>
          </w:tcPr>
          <w:p w14:paraId="400C8041" w14:textId="4326F4EB" w:rsidR="004B1509" w:rsidRPr="004B1509" w:rsidRDefault="00E966C0" w:rsidP="00553004">
            <w:pPr>
              <w:jc w:val="right"/>
              <w:rPr>
                <w:rFonts w:eastAsia="Calibri"/>
                <w:i/>
                <w:iCs/>
                <w:szCs w:val="22"/>
              </w:rPr>
            </w:pPr>
            <w:r>
              <w:rPr>
                <w:rFonts w:eastAsia="Calibri"/>
                <w:i/>
                <w:iCs/>
                <w:szCs w:val="22"/>
              </w:rPr>
              <w:t>2 089</w:t>
            </w:r>
          </w:p>
        </w:tc>
        <w:tc>
          <w:tcPr>
            <w:tcW w:w="1133" w:type="dxa"/>
            <w:tcBorders>
              <w:top w:val="single" w:sz="4" w:space="0" w:color="auto"/>
              <w:left w:val="single" w:sz="4" w:space="0" w:color="auto"/>
              <w:bottom w:val="single" w:sz="4" w:space="0" w:color="auto"/>
              <w:right w:val="single" w:sz="4" w:space="0" w:color="auto"/>
            </w:tcBorders>
            <w:vAlign w:val="center"/>
          </w:tcPr>
          <w:p w14:paraId="3AA11AAD" w14:textId="73592628" w:rsidR="004B1509" w:rsidRPr="004B1509" w:rsidRDefault="00E966C0" w:rsidP="00553004">
            <w:pPr>
              <w:jc w:val="right"/>
              <w:rPr>
                <w:rFonts w:eastAsia="Calibri"/>
                <w:i/>
                <w:iCs/>
                <w:szCs w:val="22"/>
              </w:rPr>
            </w:pPr>
            <w:r>
              <w:rPr>
                <w:rFonts w:eastAsia="Calibri"/>
                <w:i/>
                <w:iCs/>
                <w:szCs w:val="22"/>
              </w:rPr>
              <w:t>3 255</w:t>
            </w:r>
          </w:p>
        </w:tc>
        <w:tc>
          <w:tcPr>
            <w:tcW w:w="1133" w:type="dxa"/>
            <w:tcBorders>
              <w:top w:val="single" w:sz="4" w:space="0" w:color="auto"/>
              <w:left w:val="single" w:sz="4" w:space="0" w:color="auto"/>
              <w:bottom w:val="single" w:sz="4" w:space="0" w:color="auto"/>
              <w:right w:val="single" w:sz="4" w:space="0" w:color="auto"/>
            </w:tcBorders>
            <w:vAlign w:val="center"/>
          </w:tcPr>
          <w:p w14:paraId="51892940" w14:textId="3E19AEC3" w:rsidR="004B1509" w:rsidRPr="004B1509" w:rsidRDefault="00E966C0" w:rsidP="00553004">
            <w:pPr>
              <w:jc w:val="right"/>
              <w:rPr>
                <w:rFonts w:eastAsia="Calibri"/>
                <w:i/>
                <w:iCs/>
                <w:szCs w:val="22"/>
              </w:rPr>
            </w:pPr>
            <w:r>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16006441" w14:textId="77777777" w:rsidR="004B1509" w:rsidRPr="004B1509" w:rsidRDefault="004B1509"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2812C996" w14:textId="77777777" w:rsidR="004B1509" w:rsidRPr="004B1509" w:rsidRDefault="004B1509" w:rsidP="00553004">
            <w:pPr>
              <w:jc w:val="center"/>
              <w:rPr>
                <w:rFonts w:eastAsia="Calibri"/>
                <w:i/>
                <w:iCs/>
                <w:szCs w:val="22"/>
              </w:rPr>
            </w:pPr>
          </w:p>
        </w:tc>
      </w:tr>
      <w:tr w:rsidR="004B1509" w:rsidRPr="004B1509" w14:paraId="647A0DC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BD185E"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5CD94B" w14:textId="77777777" w:rsidR="004B1509" w:rsidRPr="004B1509" w:rsidRDefault="004B1509" w:rsidP="00553004">
            <w:pPr>
              <w:rPr>
                <w:rFonts w:eastAsia="Calibri"/>
                <w:szCs w:val="22"/>
              </w:rPr>
            </w:pPr>
            <w:r w:rsidRPr="004B1509">
              <w:rPr>
                <w:rFonts w:eastAsia="Calibri"/>
                <w:szCs w:val="22"/>
              </w:rPr>
              <w:t>1AnS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08D18F" w14:textId="77777777" w:rsidR="004B1509" w:rsidRPr="004B1509" w:rsidRDefault="004B1509" w:rsidP="00553004">
            <w:pPr>
              <w:rPr>
                <w:rFonts w:eastAsia="Calibri"/>
                <w:szCs w:val="22"/>
              </w:rPr>
            </w:pPr>
            <w:r w:rsidRPr="004B1509">
              <w:rPr>
                <w:rFonts w:eastAsia="Calibri"/>
                <w:szCs w:val="22"/>
              </w:rPr>
              <w:t>Ąžuolų g., Andrioniškio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5C4771" w14:textId="77777777" w:rsidR="004B1509" w:rsidRPr="004B1509" w:rsidRDefault="004B1509" w:rsidP="00553004">
            <w:pPr>
              <w:jc w:val="right"/>
              <w:rPr>
                <w:rFonts w:eastAsia="Calibri"/>
                <w:szCs w:val="22"/>
              </w:rPr>
            </w:pPr>
            <w:r w:rsidRPr="004B1509">
              <w:rPr>
                <w:rFonts w:eastAsia="Calibri"/>
                <w:szCs w:val="22"/>
                <w:lang w:eastAsia="lt-LT"/>
              </w:rPr>
              <w:t>575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2DBADA" w14:textId="77777777" w:rsidR="004B1509" w:rsidRPr="004B1509" w:rsidRDefault="004B1509" w:rsidP="00553004">
            <w:pPr>
              <w:jc w:val="right"/>
              <w:rPr>
                <w:rFonts w:eastAsia="Calibri"/>
                <w:szCs w:val="22"/>
              </w:rPr>
            </w:pPr>
            <w:r w:rsidRPr="004B1509">
              <w:rPr>
                <w:rFonts w:eastAsia="Calibri"/>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662053" w14:textId="77777777" w:rsidR="004B1509" w:rsidRPr="004B1509" w:rsidRDefault="004B1509" w:rsidP="00553004">
            <w:pPr>
              <w:jc w:val="right"/>
              <w:rPr>
                <w:rFonts w:eastAsia="Calibri"/>
                <w:szCs w:val="22"/>
              </w:rPr>
            </w:pPr>
            <w:r w:rsidRPr="004B1509">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2F5E8"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09261"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8C8FEC" w14:textId="77777777" w:rsidR="004B1509" w:rsidRPr="004B1509" w:rsidRDefault="004B1509" w:rsidP="00553004">
            <w:pPr>
              <w:jc w:val="center"/>
              <w:rPr>
                <w:rFonts w:eastAsia="Calibri"/>
                <w:szCs w:val="22"/>
              </w:rPr>
            </w:pPr>
            <w:r w:rsidRPr="004B1509">
              <w:rPr>
                <w:rFonts w:eastAsia="Calibri"/>
                <w:szCs w:val="22"/>
              </w:rPr>
              <w:t>4400-5043-8238</w:t>
            </w:r>
          </w:p>
        </w:tc>
      </w:tr>
      <w:tr w:rsidR="004B1509" w:rsidRPr="004B1509" w14:paraId="186AC7C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9704CBC"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3CAB47" w14:textId="77777777" w:rsidR="004B1509" w:rsidRPr="004B1509" w:rsidRDefault="004B1509" w:rsidP="00553004">
            <w:pPr>
              <w:rPr>
                <w:rFonts w:eastAsia="Calibri"/>
                <w:szCs w:val="22"/>
              </w:rPr>
            </w:pPr>
            <w:r w:rsidRPr="004B1509">
              <w:rPr>
                <w:rFonts w:eastAsia="Calibri"/>
                <w:szCs w:val="22"/>
              </w:rPr>
              <w:t>2AnS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839A9C" w14:textId="77777777" w:rsidR="004B1509" w:rsidRPr="004B1509" w:rsidRDefault="004B1509" w:rsidP="00553004">
            <w:pPr>
              <w:rPr>
                <w:rFonts w:eastAsia="Calibri"/>
                <w:szCs w:val="22"/>
              </w:rPr>
            </w:pPr>
            <w:r w:rsidRPr="004B1509">
              <w:rPr>
                <w:rFonts w:eastAsia="Calibri"/>
                <w:szCs w:val="22"/>
              </w:rPr>
              <w:t>Bažnyčios g.,  Andrioniškio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CF2804" w14:textId="77777777" w:rsidR="004B1509" w:rsidRPr="004B1509" w:rsidRDefault="004B1509" w:rsidP="00553004">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EF705" w14:textId="77777777" w:rsidR="004B1509" w:rsidRPr="004B1509" w:rsidRDefault="004B1509" w:rsidP="00553004">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7654A"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15A5FF"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8DE082"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EAAFE4" w14:textId="77777777" w:rsidR="004B1509" w:rsidRPr="004B1509" w:rsidRDefault="004B1509" w:rsidP="00553004">
            <w:pPr>
              <w:jc w:val="center"/>
              <w:rPr>
                <w:rFonts w:eastAsia="Calibri"/>
                <w:szCs w:val="22"/>
              </w:rPr>
            </w:pPr>
            <w:r w:rsidRPr="004B1509">
              <w:rPr>
                <w:rFonts w:eastAsia="Calibri"/>
                <w:szCs w:val="22"/>
              </w:rPr>
              <w:t>4400-0072-1646</w:t>
            </w:r>
          </w:p>
        </w:tc>
      </w:tr>
      <w:tr w:rsidR="004B1509" w:rsidRPr="004B1509" w14:paraId="4B7BD36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37EB9D7"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AC4ED0" w14:textId="77777777" w:rsidR="004B1509" w:rsidRPr="004B1509" w:rsidRDefault="004B1509" w:rsidP="00553004">
            <w:pPr>
              <w:rPr>
                <w:rFonts w:eastAsia="Calibri"/>
                <w:szCs w:val="22"/>
              </w:rPr>
            </w:pPr>
            <w:r w:rsidRPr="004B1509">
              <w:rPr>
                <w:rFonts w:eastAsia="Calibri"/>
                <w:szCs w:val="22"/>
              </w:rPr>
              <w:t>4AnS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585602" w14:textId="77777777" w:rsidR="004B1509" w:rsidRPr="004B1509" w:rsidRDefault="004B1509" w:rsidP="00553004">
            <w:pPr>
              <w:rPr>
                <w:rFonts w:eastAsia="Calibri"/>
                <w:szCs w:val="22"/>
              </w:rPr>
            </w:pPr>
            <w:r w:rsidRPr="004B1509">
              <w:rPr>
                <w:rFonts w:eastAsia="Calibri"/>
                <w:szCs w:val="22"/>
              </w:rPr>
              <w:t>Griežos g.,  Andrioniškio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E85966" w14:textId="77777777" w:rsidR="004B1509" w:rsidRPr="004B1509" w:rsidRDefault="004B1509" w:rsidP="00553004">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BA939E" w14:textId="77777777" w:rsidR="004B1509" w:rsidRPr="004B1509" w:rsidRDefault="004B1509" w:rsidP="00553004">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BDEE04"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0CC39"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87661A"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649A2F" w14:textId="77777777" w:rsidR="004B1509" w:rsidRPr="004B1509" w:rsidRDefault="004B1509" w:rsidP="00553004">
            <w:pPr>
              <w:jc w:val="center"/>
              <w:rPr>
                <w:rFonts w:eastAsia="Calibri"/>
                <w:szCs w:val="22"/>
              </w:rPr>
            </w:pPr>
            <w:r w:rsidRPr="004B1509">
              <w:rPr>
                <w:rFonts w:eastAsia="Calibri"/>
                <w:szCs w:val="22"/>
              </w:rPr>
              <w:t>4400-4969-4851</w:t>
            </w:r>
          </w:p>
        </w:tc>
      </w:tr>
      <w:tr w:rsidR="004B1509" w:rsidRPr="004B1509" w14:paraId="0DF1379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86986C1"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639BBE" w14:textId="77777777" w:rsidR="004B1509" w:rsidRPr="004B1509" w:rsidRDefault="004B1509" w:rsidP="00553004">
            <w:pPr>
              <w:rPr>
                <w:rFonts w:eastAsia="Calibri"/>
                <w:szCs w:val="22"/>
              </w:rPr>
            </w:pPr>
            <w:r w:rsidRPr="004B1509">
              <w:rPr>
                <w:rFonts w:eastAsia="Calibri"/>
                <w:szCs w:val="22"/>
              </w:rPr>
              <w:t>5AnS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5A84A5" w14:textId="77777777" w:rsidR="004B1509" w:rsidRPr="004B1509" w:rsidRDefault="004B1509" w:rsidP="00553004">
            <w:pPr>
              <w:rPr>
                <w:rFonts w:eastAsia="Calibri"/>
                <w:szCs w:val="22"/>
              </w:rPr>
            </w:pPr>
            <w:r w:rsidRPr="004B1509">
              <w:rPr>
                <w:rFonts w:eastAsia="Calibri"/>
                <w:szCs w:val="22"/>
              </w:rPr>
              <w:t>Klevų g.,  Andrioniškio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9F5F65" w14:textId="77777777" w:rsidR="004B1509" w:rsidRPr="004B1509" w:rsidRDefault="004B1509" w:rsidP="00553004">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B7B08" w14:textId="77777777" w:rsidR="004B1509" w:rsidRPr="004B1509" w:rsidRDefault="004B1509" w:rsidP="00553004">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BDDD7"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8A4537"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E2D16"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64AA98" w14:textId="77777777" w:rsidR="004B1509" w:rsidRPr="004B1509" w:rsidRDefault="004B1509" w:rsidP="00553004">
            <w:pPr>
              <w:jc w:val="center"/>
              <w:rPr>
                <w:rFonts w:eastAsia="Calibri"/>
                <w:szCs w:val="22"/>
              </w:rPr>
            </w:pPr>
            <w:r w:rsidRPr="004B1509">
              <w:rPr>
                <w:rFonts w:eastAsia="Calibri"/>
                <w:szCs w:val="22"/>
              </w:rPr>
              <w:t>4400-1988-6538</w:t>
            </w:r>
          </w:p>
        </w:tc>
      </w:tr>
      <w:tr w:rsidR="004B1509" w:rsidRPr="004B1509" w14:paraId="29D038A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9EED321"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268991" w14:textId="77777777" w:rsidR="004B1509" w:rsidRPr="004B1509" w:rsidRDefault="004B1509" w:rsidP="00553004">
            <w:pPr>
              <w:rPr>
                <w:rFonts w:eastAsia="Calibri"/>
                <w:szCs w:val="22"/>
              </w:rPr>
            </w:pPr>
            <w:r w:rsidRPr="004B1509">
              <w:rPr>
                <w:rFonts w:eastAsia="Calibri"/>
                <w:szCs w:val="22"/>
              </w:rPr>
              <w:t>6AnS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78698D" w14:textId="77777777" w:rsidR="004B1509" w:rsidRPr="004B1509" w:rsidRDefault="004B1509" w:rsidP="00553004">
            <w:pPr>
              <w:rPr>
                <w:rFonts w:eastAsia="Calibri"/>
                <w:szCs w:val="22"/>
              </w:rPr>
            </w:pPr>
            <w:r w:rsidRPr="004B1509">
              <w:rPr>
                <w:rFonts w:eastAsia="Calibri"/>
                <w:szCs w:val="22"/>
              </w:rPr>
              <w:t>Lakštingalų g.,  Andrioniškio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7612F4" w14:textId="77777777" w:rsidR="004B1509" w:rsidRPr="004B1509" w:rsidRDefault="004B1509" w:rsidP="00553004">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1CE1F"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0D2691" w14:textId="77777777" w:rsidR="004B1509" w:rsidRPr="004B1509" w:rsidRDefault="004B1509" w:rsidP="00553004">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D886E"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7B243"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3E870F" w14:textId="77777777" w:rsidR="004B1509" w:rsidRPr="004B1509" w:rsidRDefault="004B1509" w:rsidP="00553004">
            <w:pPr>
              <w:jc w:val="center"/>
              <w:rPr>
                <w:rFonts w:eastAsia="Calibri"/>
                <w:szCs w:val="22"/>
              </w:rPr>
            </w:pPr>
            <w:r w:rsidRPr="004B1509">
              <w:rPr>
                <w:rFonts w:eastAsia="Calibri"/>
                <w:szCs w:val="22"/>
              </w:rPr>
              <w:t>4400-5396-6880</w:t>
            </w:r>
          </w:p>
        </w:tc>
      </w:tr>
      <w:tr w:rsidR="004B1509" w:rsidRPr="004B1509" w14:paraId="51CEC95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1AD974"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150F1C" w14:textId="77777777" w:rsidR="004B1509" w:rsidRPr="004B1509" w:rsidRDefault="004B1509" w:rsidP="00553004">
            <w:pPr>
              <w:rPr>
                <w:rFonts w:eastAsia="Calibri"/>
                <w:szCs w:val="22"/>
              </w:rPr>
            </w:pPr>
            <w:r w:rsidRPr="004B1509">
              <w:rPr>
                <w:rFonts w:eastAsia="Calibri"/>
                <w:szCs w:val="22"/>
              </w:rPr>
              <w:t>7AnS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F16217" w14:textId="77777777" w:rsidR="004B1509" w:rsidRPr="004B1509" w:rsidRDefault="004B1509" w:rsidP="00553004">
            <w:pPr>
              <w:rPr>
                <w:rFonts w:eastAsia="Calibri"/>
                <w:szCs w:val="22"/>
              </w:rPr>
            </w:pPr>
            <w:r w:rsidRPr="004B1509">
              <w:rPr>
                <w:rFonts w:eastAsia="Calibri"/>
                <w:szCs w:val="22"/>
              </w:rPr>
              <w:t>Prano Markūno g.,  Andrioniškio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4CD9AF" w14:textId="77777777" w:rsidR="004B1509" w:rsidRPr="004B1509" w:rsidRDefault="004B1509" w:rsidP="00553004">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7D36F" w14:textId="77777777" w:rsidR="004B1509" w:rsidRPr="004B1509" w:rsidRDefault="004B1509" w:rsidP="00553004">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72064" w14:textId="77777777" w:rsidR="004B1509" w:rsidRPr="004B1509" w:rsidRDefault="004B1509" w:rsidP="00553004">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278B7"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DDCE6"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E023EC" w14:textId="77777777" w:rsidR="004B1509" w:rsidRPr="004B1509" w:rsidRDefault="004B1509" w:rsidP="00553004">
            <w:pPr>
              <w:jc w:val="center"/>
              <w:rPr>
                <w:rFonts w:eastAsia="Calibri"/>
                <w:szCs w:val="22"/>
              </w:rPr>
            </w:pPr>
            <w:r w:rsidRPr="004B1509">
              <w:rPr>
                <w:rFonts w:eastAsia="Calibri"/>
                <w:szCs w:val="22"/>
              </w:rPr>
              <w:t>4400-5396-6891</w:t>
            </w:r>
          </w:p>
        </w:tc>
      </w:tr>
      <w:tr w:rsidR="004B1509" w:rsidRPr="004B1509" w14:paraId="66D74C1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0EAF5A"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69D1A2" w14:textId="77777777" w:rsidR="004B1509" w:rsidRPr="004B1509" w:rsidRDefault="004B1509" w:rsidP="00553004">
            <w:pPr>
              <w:rPr>
                <w:rFonts w:eastAsia="Calibri"/>
                <w:szCs w:val="22"/>
              </w:rPr>
            </w:pPr>
            <w:r w:rsidRPr="004B1509">
              <w:rPr>
                <w:rFonts w:eastAsia="Calibri"/>
                <w:szCs w:val="22"/>
              </w:rPr>
              <w:t>8AnS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9C07B2" w14:textId="77777777" w:rsidR="004B1509" w:rsidRPr="004B1509" w:rsidRDefault="004B1509" w:rsidP="00553004">
            <w:pPr>
              <w:rPr>
                <w:rFonts w:eastAsia="Calibri"/>
                <w:szCs w:val="22"/>
              </w:rPr>
            </w:pPr>
            <w:r w:rsidRPr="004B1509">
              <w:rPr>
                <w:rFonts w:eastAsia="Calibri"/>
                <w:szCs w:val="22"/>
              </w:rPr>
              <w:t>Svilelių g.,  Andrioniškio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E01B52" w14:textId="77777777" w:rsidR="004B1509" w:rsidRPr="004B1509" w:rsidRDefault="004B1509" w:rsidP="00553004">
            <w:pPr>
              <w:jc w:val="right"/>
              <w:rPr>
                <w:rFonts w:eastAsia="Calibri"/>
                <w:szCs w:val="22"/>
              </w:rPr>
            </w:pPr>
            <w:r w:rsidRPr="004B1509">
              <w:rPr>
                <w:rFonts w:eastAsia="Calibri"/>
                <w:szCs w:val="22"/>
              </w:rPr>
              <w:t>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84E297" w14:textId="77777777" w:rsidR="004B1509" w:rsidRPr="004B1509" w:rsidRDefault="004B1509" w:rsidP="00553004">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5B7D5" w14:textId="77777777" w:rsidR="004B1509" w:rsidRPr="004B1509" w:rsidRDefault="004B1509" w:rsidP="00553004">
            <w:pPr>
              <w:jc w:val="right"/>
              <w:rPr>
                <w:rFonts w:eastAsia="Calibri"/>
                <w:szCs w:val="22"/>
              </w:rPr>
            </w:pPr>
            <w:r w:rsidRPr="004B1509">
              <w:rPr>
                <w:rFonts w:eastAsia="Calibri"/>
                <w:szCs w:val="22"/>
              </w:rPr>
              <w:t>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A65B0"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BB56D"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AC020B" w14:textId="77777777" w:rsidR="004B1509" w:rsidRPr="004B1509" w:rsidRDefault="004B1509" w:rsidP="00553004">
            <w:pPr>
              <w:jc w:val="center"/>
              <w:rPr>
                <w:rFonts w:eastAsia="Calibri"/>
                <w:szCs w:val="22"/>
              </w:rPr>
            </w:pPr>
            <w:r w:rsidRPr="004B1509">
              <w:rPr>
                <w:rFonts w:eastAsia="Calibri"/>
                <w:szCs w:val="22"/>
              </w:rPr>
              <w:t>4400-5396-6904</w:t>
            </w:r>
          </w:p>
        </w:tc>
      </w:tr>
      <w:tr w:rsidR="004B1509" w:rsidRPr="004B1509" w14:paraId="3E29F1C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C8FF8DB"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4AE138" w14:textId="77777777" w:rsidR="004B1509" w:rsidRPr="004B1509" w:rsidRDefault="004B1509" w:rsidP="00553004">
            <w:pPr>
              <w:rPr>
                <w:rFonts w:eastAsia="Calibri"/>
                <w:szCs w:val="22"/>
              </w:rPr>
            </w:pPr>
            <w:r w:rsidRPr="004B1509">
              <w:rPr>
                <w:rFonts w:eastAsia="Calibri"/>
                <w:szCs w:val="22"/>
              </w:rPr>
              <w:t>9AnS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AEFE54" w14:textId="77777777" w:rsidR="004B1509" w:rsidRPr="004B1509" w:rsidRDefault="004B1509" w:rsidP="00553004">
            <w:pPr>
              <w:rPr>
                <w:rFonts w:eastAsia="Calibri"/>
                <w:szCs w:val="22"/>
              </w:rPr>
            </w:pPr>
            <w:r w:rsidRPr="004B1509">
              <w:rPr>
                <w:rFonts w:eastAsia="Calibri"/>
                <w:szCs w:val="22"/>
              </w:rPr>
              <w:t>Šaltinio g.,  Andrioniškio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5FC651" w14:textId="77777777" w:rsidR="004B1509" w:rsidRPr="004B1509" w:rsidRDefault="004B1509" w:rsidP="00553004">
            <w:pPr>
              <w:jc w:val="right"/>
              <w:rPr>
                <w:rFonts w:eastAsia="Calibri"/>
                <w:szCs w:val="22"/>
              </w:rPr>
            </w:pPr>
            <w:r w:rsidRPr="004B1509">
              <w:rPr>
                <w:rFonts w:eastAsia="Calibri"/>
                <w:szCs w:val="22"/>
              </w:rPr>
              <w:t>185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7D72F"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70408" w14:textId="77777777" w:rsidR="004B1509" w:rsidRPr="004B1509" w:rsidRDefault="004B1509" w:rsidP="00553004">
            <w:pPr>
              <w:jc w:val="right"/>
              <w:rPr>
                <w:rFonts w:eastAsia="Calibri"/>
                <w:szCs w:val="22"/>
              </w:rPr>
            </w:pPr>
            <w:r w:rsidRPr="004B1509">
              <w:rPr>
                <w:rFonts w:eastAsia="Calibri"/>
                <w:szCs w:val="22"/>
              </w:rPr>
              <w:t>185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029E90"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9FDAA"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D52644" w14:textId="77777777" w:rsidR="004B1509" w:rsidRPr="004B1509" w:rsidRDefault="004B1509" w:rsidP="00553004">
            <w:pPr>
              <w:jc w:val="center"/>
              <w:rPr>
                <w:rFonts w:eastAsia="Calibri"/>
                <w:szCs w:val="22"/>
              </w:rPr>
            </w:pPr>
            <w:r w:rsidRPr="004B1509">
              <w:rPr>
                <w:rFonts w:eastAsia="Calibri"/>
                <w:szCs w:val="22"/>
              </w:rPr>
              <w:t>4400-5396-1072</w:t>
            </w:r>
          </w:p>
        </w:tc>
      </w:tr>
      <w:tr w:rsidR="004B1509" w:rsidRPr="004B1509" w14:paraId="0B20B22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A2DD295"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F49629" w14:textId="77777777" w:rsidR="004B1509" w:rsidRPr="004B1509" w:rsidRDefault="004B1509" w:rsidP="00553004">
            <w:pPr>
              <w:rPr>
                <w:rFonts w:eastAsia="Calibri"/>
                <w:szCs w:val="22"/>
              </w:rPr>
            </w:pPr>
            <w:r w:rsidRPr="004B1509">
              <w:rPr>
                <w:rFonts w:eastAsia="Calibri"/>
                <w:szCs w:val="22"/>
              </w:rPr>
              <w:t>10AnS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31A2A6" w14:textId="77777777" w:rsidR="004B1509" w:rsidRPr="004B1509" w:rsidRDefault="004B1509" w:rsidP="00553004">
            <w:pPr>
              <w:rPr>
                <w:rFonts w:eastAsia="Calibri"/>
                <w:szCs w:val="22"/>
              </w:rPr>
            </w:pPr>
            <w:r w:rsidRPr="004B1509">
              <w:rPr>
                <w:rFonts w:eastAsia="Calibri"/>
                <w:szCs w:val="22"/>
              </w:rPr>
              <w:t>Šv. Huberto g.,  Andrioniškio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39889B" w14:textId="77777777" w:rsidR="004B1509" w:rsidRPr="004B1509" w:rsidRDefault="004B1509" w:rsidP="00553004">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A7507"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87BC2" w14:textId="77777777" w:rsidR="004B1509" w:rsidRPr="004B1509" w:rsidRDefault="004B1509" w:rsidP="00553004">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0C92C"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27507"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60516D" w14:textId="77777777" w:rsidR="004B1509" w:rsidRPr="004B1509" w:rsidRDefault="004B1509" w:rsidP="00553004">
            <w:pPr>
              <w:jc w:val="center"/>
              <w:rPr>
                <w:rFonts w:eastAsia="Calibri"/>
                <w:szCs w:val="22"/>
              </w:rPr>
            </w:pPr>
            <w:r w:rsidRPr="004B1509">
              <w:rPr>
                <w:rFonts w:eastAsia="Calibri"/>
                <w:szCs w:val="22"/>
              </w:rPr>
              <w:t>4400-5396-6926</w:t>
            </w:r>
          </w:p>
        </w:tc>
      </w:tr>
      <w:tr w:rsidR="004B1509" w:rsidRPr="004B1509" w14:paraId="2DF9930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5FE0EF"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44E4F9" w14:textId="77777777" w:rsidR="004B1509" w:rsidRPr="004B1509" w:rsidRDefault="004B1509" w:rsidP="00553004">
            <w:pPr>
              <w:rPr>
                <w:rFonts w:eastAsia="Calibri"/>
                <w:szCs w:val="22"/>
              </w:rPr>
            </w:pPr>
            <w:r w:rsidRPr="004B1509">
              <w:rPr>
                <w:rFonts w:eastAsia="Calibri"/>
                <w:szCs w:val="22"/>
              </w:rPr>
              <w:t>14AnS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110E7B" w14:textId="77777777" w:rsidR="004B1509" w:rsidRPr="004B1509" w:rsidRDefault="004B1509" w:rsidP="00553004">
            <w:pPr>
              <w:rPr>
                <w:rFonts w:eastAsia="Calibri"/>
                <w:szCs w:val="22"/>
              </w:rPr>
            </w:pPr>
            <w:r w:rsidRPr="004B1509">
              <w:rPr>
                <w:rFonts w:eastAsia="Calibri"/>
                <w:szCs w:val="22"/>
              </w:rPr>
              <w:t>Žaliojo Slėnio g.,  Andrioniškio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656DCF" w14:textId="77777777" w:rsidR="004B1509" w:rsidRPr="004B1509" w:rsidRDefault="004B1509" w:rsidP="00553004">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271F7"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4B13C8" w14:textId="77777777" w:rsidR="004B1509" w:rsidRPr="004B1509" w:rsidRDefault="004B1509" w:rsidP="00553004">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2ADA7"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CE33E"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7699DD" w14:textId="77777777" w:rsidR="004B1509" w:rsidRPr="004B1509" w:rsidRDefault="004B1509" w:rsidP="00553004">
            <w:pPr>
              <w:jc w:val="center"/>
              <w:rPr>
                <w:rFonts w:eastAsia="Calibri"/>
                <w:szCs w:val="22"/>
              </w:rPr>
            </w:pPr>
            <w:r w:rsidRPr="004B1509">
              <w:rPr>
                <w:rFonts w:eastAsia="Calibri"/>
                <w:szCs w:val="22"/>
              </w:rPr>
              <w:t>4400-5396-6915</w:t>
            </w:r>
          </w:p>
        </w:tc>
      </w:tr>
      <w:tr w:rsidR="004B1509" w:rsidRPr="009E27A0" w14:paraId="5CD1C43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A8AEC14" w14:textId="77777777" w:rsidR="004B1509" w:rsidRPr="009E27A0"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8FA85D" w14:textId="77777777" w:rsidR="004B1509" w:rsidRPr="009E27A0" w:rsidRDefault="004B1509" w:rsidP="00553004">
            <w:pPr>
              <w:rPr>
                <w:rFonts w:eastAsia="Calibri"/>
                <w:szCs w:val="22"/>
              </w:rPr>
            </w:pPr>
            <w:r w:rsidRPr="009E27A0">
              <w:rPr>
                <w:rFonts w:eastAsia="Calibri"/>
                <w:szCs w:val="22"/>
              </w:rPr>
              <w:t>3AnS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83ABD3F" w14:textId="77777777" w:rsidR="004B1509" w:rsidRPr="009E27A0" w:rsidRDefault="004B1509" w:rsidP="00553004">
            <w:pPr>
              <w:rPr>
                <w:rFonts w:eastAsia="Calibri"/>
                <w:szCs w:val="22"/>
              </w:rPr>
            </w:pPr>
            <w:r w:rsidRPr="009E27A0">
              <w:rPr>
                <w:rFonts w:eastAsia="Calibri"/>
                <w:szCs w:val="22"/>
              </w:rPr>
              <w:t>Didžiulių g., Padvarninkų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7ADBF9" w14:textId="02C7EB8D" w:rsidR="004B1509" w:rsidRPr="009E27A0" w:rsidRDefault="004B1509" w:rsidP="00553004">
            <w:pPr>
              <w:jc w:val="right"/>
              <w:rPr>
                <w:rFonts w:eastAsia="Calibri"/>
                <w:szCs w:val="22"/>
              </w:rPr>
            </w:pPr>
            <w:r w:rsidRPr="009E27A0">
              <w:rPr>
                <w:rFonts w:eastAsia="Calibri"/>
                <w:szCs w:val="22"/>
              </w:rPr>
              <w:t xml:space="preserve"> 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55C13E" w14:textId="17B69356" w:rsidR="004B1509" w:rsidRPr="009E27A0" w:rsidRDefault="004B1509" w:rsidP="00553004">
            <w:pPr>
              <w:jc w:val="right"/>
              <w:rPr>
                <w:rFonts w:eastAsia="Calibri"/>
                <w:szCs w:val="22"/>
              </w:rPr>
            </w:pPr>
            <w:r w:rsidRPr="009E27A0">
              <w:rPr>
                <w:rFonts w:eastAsia="Calibri"/>
                <w:szCs w:val="22"/>
              </w:rPr>
              <w:t xml:space="preserve"> 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31C93" w14:textId="77777777" w:rsidR="004B1509" w:rsidRPr="009E27A0" w:rsidRDefault="004B1509" w:rsidP="00553004">
            <w:pPr>
              <w:jc w:val="right"/>
              <w:rPr>
                <w:rFonts w:eastAsia="Calibri"/>
                <w:szCs w:val="22"/>
              </w:rPr>
            </w:pPr>
            <w:r w:rsidRPr="009E27A0">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BFDF4" w14:textId="77777777" w:rsidR="004B1509" w:rsidRPr="009E27A0" w:rsidRDefault="004B1509" w:rsidP="00553004">
            <w:pPr>
              <w:jc w:val="right"/>
              <w:rPr>
                <w:rFonts w:eastAsia="Calibri"/>
                <w:szCs w:val="22"/>
              </w:rPr>
            </w:pPr>
            <w:r w:rsidRPr="009E27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DA6F94" w14:textId="77777777" w:rsidR="004B1509" w:rsidRPr="009E27A0" w:rsidRDefault="004B1509" w:rsidP="00553004">
            <w:pPr>
              <w:jc w:val="center"/>
              <w:rPr>
                <w:rFonts w:eastAsia="Calibri"/>
                <w:szCs w:val="22"/>
              </w:rPr>
            </w:pPr>
            <w:r w:rsidRPr="009E27A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F75702" w14:textId="77777777" w:rsidR="004B1509" w:rsidRPr="009E27A0" w:rsidRDefault="004B1509" w:rsidP="00553004">
            <w:pPr>
              <w:jc w:val="center"/>
              <w:rPr>
                <w:rFonts w:eastAsia="Calibri"/>
                <w:szCs w:val="22"/>
              </w:rPr>
            </w:pPr>
            <w:r w:rsidRPr="009E27A0">
              <w:rPr>
                <w:rFonts w:eastAsia="Calibri"/>
                <w:szCs w:val="22"/>
              </w:rPr>
              <w:t>4400-5396-6937</w:t>
            </w:r>
          </w:p>
        </w:tc>
      </w:tr>
      <w:tr w:rsidR="004B1509" w:rsidRPr="004B1509" w14:paraId="7A8B3D5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66044D1"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3D0EE5" w14:textId="77777777" w:rsidR="004B1509" w:rsidRPr="004B1509" w:rsidRDefault="004B1509" w:rsidP="00553004">
            <w:pPr>
              <w:rPr>
                <w:rFonts w:eastAsia="Calibri"/>
                <w:szCs w:val="22"/>
              </w:rPr>
            </w:pPr>
            <w:r w:rsidRPr="004B1509">
              <w:rPr>
                <w:rFonts w:eastAsia="Calibri"/>
                <w:szCs w:val="22"/>
              </w:rPr>
              <w:t>11AnS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714287" w14:textId="77777777" w:rsidR="004B1509" w:rsidRPr="004B1509" w:rsidRDefault="004B1509" w:rsidP="00553004">
            <w:pPr>
              <w:rPr>
                <w:rFonts w:eastAsia="Calibri"/>
                <w:szCs w:val="22"/>
              </w:rPr>
            </w:pPr>
            <w:r w:rsidRPr="004B1509">
              <w:rPr>
                <w:rFonts w:eastAsia="Calibri"/>
                <w:szCs w:val="22"/>
              </w:rPr>
              <w:t>Ulyčios g., Padvarninkų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121EFE" w14:textId="77777777" w:rsidR="004B1509" w:rsidRPr="004B1509" w:rsidRDefault="004B1509" w:rsidP="00553004">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BC9F9" w14:textId="77777777" w:rsidR="004B1509" w:rsidRPr="004B1509" w:rsidRDefault="004B1509" w:rsidP="00553004">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004D0"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85719B"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44389"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7FE544" w14:textId="77777777" w:rsidR="004B1509" w:rsidRPr="004B1509" w:rsidRDefault="004B1509" w:rsidP="00553004">
            <w:pPr>
              <w:jc w:val="center"/>
              <w:rPr>
                <w:rFonts w:eastAsia="Calibri"/>
                <w:szCs w:val="22"/>
              </w:rPr>
            </w:pPr>
            <w:r w:rsidRPr="004B1509">
              <w:rPr>
                <w:rFonts w:eastAsia="Calibri"/>
                <w:szCs w:val="22"/>
              </w:rPr>
              <w:t>4400-5396-0997</w:t>
            </w:r>
          </w:p>
        </w:tc>
      </w:tr>
      <w:tr w:rsidR="004B1509" w:rsidRPr="004B1509" w14:paraId="5E55D70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BD1210"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6AD989" w14:textId="77777777" w:rsidR="004B1509" w:rsidRPr="004B1509" w:rsidRDefault="004B1509" w:rsidP="00553004">
            <w:pPr>
              <w:rPr>
                <w:rFonts w:eastAsia="Calibri"/>
                <w:szCs w:val="22"/>
              </w:rPr>
            </w:pPr>
            <w:r w:rsidRPr="004B1509">
              <w:rPr>
                <w:rFonts w:eastAsia="Calibri"/>
                <w:szCs w:val="22"/>
              </w:rPr>
              <w:t>13AnS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2841EC" w14:textId="77777777" w:rsidR="004B1509" w:rsidRPr="004B1509" w:rsidRDefault="004B1509" w:rsidP="00553004">
            <w:pPr>
              <w:rPr>
                <w:rFonts w:eastAsia="Calibri"/>
                <w:szCs w:val="22"/>
              </w:rPr>
            </w:pPr>
            <w:r w:rsidRPr="004B1509">
              <w:rPr>
                <w:rFonts w:eastAsia="Calibri"/>
                <w:szCs w:val="22"/>
              </w:rPr>
              <w:t>Versmės g., Padvarninkų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75DCD0" w14:textId="77777777" w:rsidR="004B1509" w:rsidRPr="004B1509" w:rsidRDefault="004B1509" w:rsidP="00553004">
            <w:pPr>
              <w:jc w:val="right"/>
              <w:rPr>
                <w:rFonts w:eastAsia="Calibri"/>
                <w:szCs w:val="22"/>
              </w:rPr>
            </w:pPr>
            <w:r w:rsidRPr="004B1509">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50EDA"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77B45" w14:textId="77777777" w:rsidR="004B1509" w:rsidRPr="004B1509" w:rsidRDefault="004B1509" w:rsidP="00553004">
            <w:pPr>
              <w:jc w:val="right"/>
              <w:rPr>
                <w:rFonts w:eastAsia="Calibri"/>
                <w:szCs w:val="22"/>
              </w:rPr>
            </w:pPr>
            <w:r w:rsidRPr="004B1509">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80B0C8"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A8A4D"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6874CE" w14:textId="77777777" w:rsidR="004B1509" w:rsidRPr="004B1509" w:rsidRDefault="004B1509" w:rsidP="00553004">
            <w:pPr>
              <w:jc w:val="center"/>
              <w:rPr>
                <w:rFonts w:eastAsia="Calibri"/>
                <w:szCs w:val="22"/>
              </w:rPr>
            </w:pPr>
            <w:r w:rsidRPr="004B1509">
              <w:rPr>
                <w:rFonts w:eastAsia="Calibri"/>
                <w:szCs w:val="22"/>
              </w:rPr>
              <w:t>4400-5396-1007</w:t>
            </w:r>
          </w:p>
        </w:tc>
      </w:tr>
      <w:tr w:rsidR="004B1509" w:rsidRPr="004B1509" w14:paraId="19EE7DD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E281439"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9C83E9" w14:textId="77777777" w:rsidR="004B1509" w:rsidRPr="004B1509" w:rsidRDefault="004B1509" w:rsidP="00553004">
            <w:pPr>
              <w:rPr>
                <w:rFonts w:eastAsia="Calibri"/>
                <w:szCs w:val="22"/>
              </w:rPr>
            </w:pPr>
            <w:r w:rsidRPr="004B1509">
              <w:rPr>
                <w:rFonts w:eastAsia="Calibri"/>
                <w:szCs w:val="22"/>
              </w:rPr>
              <w:t>12AnS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7D33C5" w14:textId="77777777" w:rsidR="004B1509" w:rsidRPr="004B1509" w:rsidRDefault="004B1509" w:rsidP="00553004">
            <w:pPr>
              <w:rPr>
                <w:rFonts w:eastAsia="Calibri"/>
                <w:szCs w:val="22"/>
              </w:rPr>
            </w:pPr>
            <w:r w:rsidRPr="004B1509">
              <w:rPr>
                <w:rFonts w:eastAsia="Calibri"/>
                <w:szCs w:val="22"/>
              </w:rPr>
              <w:t>Vanagų g., Plikiškių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37FA43" w14:textId="77777777" w:rsidR="004B1509" w:rsidRPr="004B1509" w:rsidRDefault="004B1509" w:rsidP="00553004">
            <w:pPr>
              <w:jc w:val="right"/>
              <w:rPr>
                <w:rFonts w:eastAsia="Calibri"/>
                <w:szCs w:val="22"/>
              </w:rPr>
            </w:pPr>
            <w:r w:rsidRPr="004B1509">
              <w:rPr>
                <w:rFonts w:eastAsia="Calibri"/>
                <w:szCs w:val="22"/>
              </w:rPr>
              <w:t>1506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8CA2F"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151DB" w14:textId="77777777" w:rsidR="004B1509" w:rsidRPr="004B1509" w:rsidRDefault="004B1509" w:rsidP="00553004">
            <w:pPr>
              <w:jc w:val="right"/>
              <w:rPr>
                <w:rFonts w:eastAsia="Calibri"/>
                <w:szCs w:val="22"/>
              </w:rPr>
            </w:pPr>
            <w:r w:rsidRPr="004B1509">
              <w:rPr>
                <w:rFonts w:eastAsia="Calibri"/>
                <w:szCs w:val="22"/>
              </w:rPr>
              <w:t>1506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DFDDF"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14082"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0495AB" w14:textId="77777777" w:rsidR="004B1509" w:rsidRPr="004B1509" w:rsidRDefault="004B1509" w:rsidP="00553004">
            <w:pPr>
              <w:jc w:val="center"/>
              <w:rPr>
                <w:rFonts w:eastAsia="Calibri"/>
                <w:szCs w:val="22"/>
              </w:rPr>
            </w:pPr>
            <w:r w:rsidRPr="004B1509">
              <w:rPr>
                <w:rFonts w:eastAsia="Calibri"/>
                <w:szCs w:val="22"/>
              </w:rPr>
              <w:t>4400-5396-1018</w:t>
            </w:r>
          </w:p>
        </w:tc>
      </w:tr>
      <w:tr w:rsidR="004B1509" w:rsidRPr="004B1509" w14:paraId="3AF8089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5D7358" w14:textId="77777777" w:rsidR="004B1509" w:rsidRPr="004B1509" w:rsidRDefault="004B1509" w:rsidP="00553004">
            <w:pPr>
              <w:numPr>
                <w:ilvl w:val="0"/>
                <w:numId w:val="4"/>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351EEE8E" w14:textId="77777777" w:rsidR="004B1509" w:rsidRPr="004B1509" w:rsidRDefault="004B1509" w:rsidP="00553004">
            <w:pPr>
              <w:rPr>
                <w:rFonts w:eastAsia="Calibri"/>
                <w:i/>
                <w:iCs/>
                <w:szCs w:val="22"/>
              </w:rPr>
            </w:pPr>
            <w:r w:rsidRPr="004B1509">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7EB29386" w14:textId="6915C870" w:rsidR="004B1509" w:rsidRPr="004B1509" w:rsidRDefault="001172ED" w:rsidP="00553004">
            <w:pPr>
              <w:jc w:val="right"/>
              <w:rPr>
                <w:rFonts w:eastAsia="Calibri"/>
                <w:i/>
                <w:iCs/>
                <w:szCs w:val="22"/>
              </w:rPr>
            </w:pPr>
            <w:r>
              <w:rPr>
                <w:rFonts w:eastAsia="Calibri"/>
                <w:i/>
                <w:iCs/>
                <w:szCs w:val="22"/>
              </w:rPr>
              <w:t>39 351</w:t>
            </w:r>
          </w:p>
        </w:tc>
        <w:tc>
          <w:tcPr>
            <w:tcW w:w="1133" w:type="dxa"/>
            <w:tcBorders>
              <w:top w:val="single" w:sz="4" w:space="0" w:color="auto"/>
              <w:left w:val="single" w:sz="4" w:space="0" w:color="auto"/>
              <w:bottom w:val="single" w:sz="4" w:space="0" w:color="auto"/>
              <w:right w:val="single" w:sz="4" w:space="0" w:color="auto"/>
            </w:tcBorders>
            <w:vAlign w:val="center"/>
          </w:tcPr>
          <w:p w14:paraId="23D288FF" w14:textId="65688892" w:rsidR="004B1509" w:rsidRPr="004B1509" w:rsidRDefault="001172ED" w:rsidP="00553004">
            <w:pPr>
              <w:jc w:val="right"/>
              <w:rPr>
                <w:rFonts w:eastAsia="Calibri"/>
                <w:i/>
                <w:iCs/>
                <w:szCs w:val="22"/>
              </w:rPr>
            </w:pPr>
            <w:r>
              <w:rPr>
                <w:rFonts w:eastAsia="Calibri"/>
                <w:i/>
                <w:iCs/>
                <w:szCs w:val="22"/>
              </w:rPr>
              <w:t>767</w:t>
            </w:r>
          </w:p>
        </w:tc>
        <w:tc>
          <w:tcPr>
            <w:tcW w:w="1133" w:type="dxa"/>
            <w:tcBorders>
              <w:top w:val="single" w:sz="4" w:space="0" w:color="auto"/>
              <w:left w:val="single" w:sz="4" w:space="0" w:color="auto"/>
              <w:bottom w:val="single" w:sz="4" w:space="0" w:color="auto"/>
              <w:right w:val="single" w:sz="4" w:space="0" w:color="auto"/>
            </w:tcBorders>
            <w:vAlign w:val="center"/>
          </w:tcPr>
          <w:p w14:paraId="5EDE684A" w14:textId="60215378" w:rsidR="004B1509" w:rsidRPr="004B1509" w:rsidRDefault="001172ED" w:rsidP="00553004">
            <w:pPr>
              <w:jc w:val="right"/>
              <w:rPr>
                <w:rFonts w:eastAsia="Calibri"/>
                <w:i/>
                <w:iCs/>
                <w:szCs w:val="22"/>
              </w:rPr>
            </w:pPr>
            <w:r>
              <w:rPr>
                <w:rFonts w:eastAsia="Calibri"/>
                <w:i/>
                <w:iCs/>
                <w:szCs w:val="22"/>
              </w:rPr>
              <w:t>33 071</w:t>
            </w:r>
          </w:p>
        </w:tc>
        <w:tc>
          <w:tcPr>
            <w:tcW w:w="1133" w:type="dxa"/>
            <w:tcBorders>
              <w:top w:val="single" w:sz="4" w:space="0" w:color="auto"/>
              <w:left w:val="single" w:sz="4" w:space="0" w:color="auto"/>
              <w:bottom w:val="single" w:sz="4" w:space="0" w:color="auto"/>
              <w:right w:val="single" w:sz="4" w:space="0" w:color="auto"/>
            </w:tcBorders>
            <w:vAlign w:val="center"/>
          </w:tcPr>
          <w:p w14:paraId="1553CDEE" w14:textId="697260A0" w:rsidR="004B1509" w:rsidRPr="004B1509" w:rsidRDefault="001172ED" w:rsidP="00553004">
            <w:pPr>
              <w:jc w:val="right"/>
              <w:rPr>
                <w:rFonts w:eastAsia="Calibri"/>
                <w:i/>
                <w:iCs/>
                <w:szCs w:val="22"/>
              </w:rPr>
            </w:pPr>
            <w:r>
              <w:rPr>
                <w:rFonts w:eastAsia="Calibri"/>
                <w:i/>
                <w:iCs/>
                <w:szCs w:val="22"/>
              </w:rPr>
              <w:t>5 513</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4B0FDE48" w14:textId="77777777" w:rsidR="004B1509" w:rsidRPr="004B1509" w:rsidRDefault="004B1509"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3ACF3A30" w14:textId="77777777" w:rsidR="004B1509" w:rsidRPr="004B1509" w:rsidRDefault="004B1509" w:rsidP="00553004">
            <w:pPr>
              <w:jc w:val="center"/>
              <w:rPr>
                <w:rFonts w:eastAsia="Calibri"/>
                <w:i/>
                <w:iCs/>
                <w:szCs w:val="22"/>
              </w:rPr>
            </w:pPr>
          </w:p>
        </w:tc>
      </w:tr>
      <w:tr w:rsidR="004B1509" w:rsidRPr="004B1509" w14:paraId="6FFDBC4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86EA228"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4FCACC" w14:textId="77777777" w:rsidR="004B1509" w:rsidRPr="004B1509" w:rsidRDefault="004B1509" w:rsidP="00553004">
            <w:pPr>
              <w:rPr>
                <w:rFonts w:eastAsia="Calibri"/>
                <w:szCs w:val="22"/>
              </w:rPr>
            </w:pPr>
            <w:r w:rsidRPr="004B1509">
              <w:rPr>
                <w:rFonts w:eastAsia="Calibri"/>
                <w:szCs w:val="22"/>
              </w:rPr>
              <w:t>a1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23CE06" w14:textId="77777777" w:rsidR="004B1509" w:rsidRPr="004B1509" w:rsidRDefault="004B1509" w:rsidP="00553004">
            <w:pPr>
              <w:rPr>
                <w:rFonts w:eastAsia="Calibri"/>
                <w:szCs w:val="22"/>
              </w:rPr>
            </w:pPr>
            <w:r w:rsidRPr="004B1509">
              <w:rPr>
                <w:rFonts w:eastAsia="Calibri"/>
                <w:szCs w:val="22"/>
              </w:rPr>
              <w:t>Pravažiuojamasis kelias nuo Svilelių g., Andrioniškio mstl. iki kelio Nr. a12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A394D1" w14:textId="77777777" w:rsidR="004B1509" w:rsidRPr="004B1509" w:rsidRDefault="004B1509" w:rsidP="00553004">
            <w:pPr>
              <w:jc w:val="right"/>
              <w:rPr>
                <w:rFonts w:eastAsia="Calibri"/>
                <w:szCs w:val="22"/>
              </w:rPr>
            </w:pPr>
            <w:r w:rsidRPr="004B1509">
              <w:rPr>
                <w:rFonts w:eastAsia="Calibri"/>
                <w:szCs w:val="22"/>
              </w:rPr>
              <w:t>1138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11190"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B698D" w14:textId="77777777" w:rsidR="004B1509" w:rsidRPr="004B1509" w:rsidRDefault="004B1509" w:rsidP="00553004">
            <w:pPr>
              <w:jc w:val="right"/>
              <w:rPr>
                <w:rFonts w:eastAsia="Calibri"/>
                <w:szCs w:val="22"/>
              </w:rPr>
            </w:pPr>
            <w:r w:rsidRPr="004B1509">
              <w:rPr>
                <w:rFonts w:eastAsia="Calibri"/>
                <w:szCs w:val="22"/>
              </w:rPr>
              <w:t>1138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ED0E74"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055E0" w14:textId="77777777" w:rsidR="004B1509" w:rsidRPr="004B1509" w:rsidRDefault="004B1509"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FB5522" w14:textId="77777777" w:rsidR="004B1509" w:rsidRPr="004B1509" w:rsidRDefault="004B1509" w:rsidP="00553004">
            <w:pPr>
              <w:jc w:val="center"/>
              <w:rPr>
                <w:rFonts w:eastAsia="Calibri"/>
                <w:szCs w:val="22"/>
              </w:rPr>
            </w:pPr>
            <w:r w:rsidRPr="004B1509">
              <w:rPr>
                <w:rFonts w:eastAsia="Calibri"/>
                <w:szCs w:val="22"/>
              </w:rPr>
              <w:t>4400-5515-2999</w:t>
            </w:r>
          </w:p>
        </w:tc>
      </w:tr>
      <w:tr w:rsidR="004B1509" w:rsidRPr="004B1509" w14:paraId="19259D2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42C380B"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6EF8CD" w14:textId="77777777" w:rsidR="004B1509" w:rsidRPr="004B1509" w:rsidRDefault="004B1509" w:rsidP="00553004">
            <w:pPr>
              <w:rPr>
                <w:rFonts w:eastAsia="Calibri"/>
                <w:szCs w:val="22"/>
              </w:rPr>
            </w:pPr>
            <w:r w:rsidRPr="004B1509">
              <w:rPr>
                <w:rFonts w:eastAsia="Calibri"/>
                <w:szCs w:val="22"/>
              </w:rPr>
              <w:t>a10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4BC596" w14:textId="77777777" w:rsidR="004B1509" w:rsidRPr="004B1509" w:rsidRDefault="004B1509" w:rsidP="00553004">
            <w:pPr>
              <w:rPr>
                <w:rFonts w:eastAsia="Calibri"/>
                <w:szCs w:val="22"/>
              </w:rPr>
            </w:pPr>
            <w:r w:rsidRPr="004B1509">
              <w:rPr>
                <w:rFonts w:eastAsia="Calibri"/>
                <w:szCs w:val="22"/>
              </w:rPr>
              <w:t>Kelias Nr. 121–Latava–kelias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8E7E1A9" w14:textId="77777777" w:rsidR="004B1509" w:rsidRPr="004B1509" w:rsidRDefault="004B1509" w:rsidP="00553004">
            <w:pPr>
              <w:jc w:val="right"/>
              <w:rPr>
                <w:rFonts w:eastAsia="Calibri"/>
                <w:szCs w:val="22"/>
              </w:rPr>
            </w:pPr>
            <w:r w:rsidRPr="004B1509">
              <w:rPr>
                <w:rFonts w:eastAsia="Calibri"/>
                <w:szCs w:val="22"/>
              </w:rPr>
              <w:t>1305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8E5E3"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818F9" w14:textId="77777777" w:rsidR="004B1509" w:rsidRPr="004B1509" w:rsidRDefault="004B1509" w:rsidP="00553004">
            <w:pPr>
              <w:jc w:val="right"/>
              <w:rPr>
                <w:rFonts w:eastAsia="Calibri"/>
                <w:szCs w:val="22"/>
              </w:rPr>
            </w:pPr>
            <w:r w:rsidRPr="004B1509">
              <w:rPr>
                <w:rFonts w:eastAsia="Calibri"/>
                <w:szCs w:val="22"/>
              </w:rPr>
              <w:t>1305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2C454"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28304" w14:textId="77777777" w:rsidR="004B1509" w:rsidRPr="004B1509" w:rsidRDefault="004B1509"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A8F0AB" w14:textId="77777777" w:rsidR="004B1509" w:rsidRPr="004B1509" w:rsidRDefault="004B1509" w:rsidP="00553004">
            <w:pPr>
              <w:jc w:val="center"/>
              <w:rPr>
                <w:rFonts w:eastAsia="Calibri"/>
                <w:szCs w:val="22"/>
              </w:rPr>
            </w:pPr>
            <w:r w:rsidRPr="004B1509">
              <w:rPr>
                <w:rFonts w:eastAsia="Calibri"/>
                <w:szCs w:val="22"/>
              </w:rPr>
              <w:t>4400-5519-5887</w:t>
            </w:r>
          </w:p>
        </w:tc>
      </w:tr>
      <w:tr w:rsidR="009C11FE" w:rsidRPr="009C11FE" w14:paraId="08C6AF1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30A8A27" w14:textId="77777777" w:rsidR="004B1509" w:rsidRPr="007A0A5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62E1B8" w14:textId="77777777" w:rsidR="004B1509" w:rsidRPr="007A0A59" w:rsidRDefault="004B1509" w:rsidP="00553004">
            <w:pPr>
              <w:rPr>
                <w:rFonts w:eastAsia="Calibri"/>
                <w:szCs w:val="22"/>
              </w:rPr>
            </w:pPr>
            <w:r w:rsidRPr="007A0A59">
              <w:rPr>
                <w:rFonts w:eastAsia="Calibri"/>
                <w:szCs w:val="22"/>
              </w:rPr>
              <w:t>a11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7A2ABC" w14:textId="77777777" w:rsidR="004B1509" w:rsidRPr="007A0A59" w:rsidRDefault="004B1509" w:rsidP="00553004">
            <w:pPr>
              <w:rPr>
                <w:rFonts w:eastAsia="Calibri"/>
                <w:szCs w:val="22"/>
              </w:rPr>
            </w:pPr>
            <w:r w:rsidRPr="007A0A59">
              <w:rPr>
                <w:rFonts w:eastAsia="Calibri"/>
                <w:szCs w:val="22"/>
              </w:rPr>
              <w:t>Privažiuojamasis kelias iki gyvenamųjų namų Migdoliškio k. nuo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C62E70" w14:textId="1C79BBE6" w:rsidR="004B1509" w:rsidRPr="007A0A59" w:rsidRDefault="009C11FE" w:rsidP="00553004">
            <w:pPr>
              <w:jc w:val="right"/>
              <w:rPr>
                <w:rFonts w:eastAsia="Calibri"/>
                <w:szCs w:val="22"/>
              </w:rPr>
            </w:pPr>
            <w:r w:rsidRPr="007A0A59">
              <w:rPr>
                <w:rFonts w:eastAsia="Calibri"/>
                <w:szCs w:val="22"/>
              </w:rPr>
              <w:t xml:space="preserve"> 1275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F044BE"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A26DB" w14:textId="7A25A26A" w:rsidR="004B1509" w:rsidRPr="007A0A59" w:rsidRDefault="009C11FE" w:rsidP="00553004">
            <w:pPr>
              <w:jc w:val="right"/>
              <w:rPr>
                <w:rFonts w:eastAsia="Calibri"/>
                <w:szCs w:val="22"/>
              </w:rPr>
            </w:pPr>
            <w:r w:rsidRPr="007A0A59">
              <w:rPr>
                <w:rFonts w:eastAsia="Calibri"/>
                <w:szCs w:val="22"/>
              </w:rPr>
              <w:t>1275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186E2" w14:textId="3F2C28ED" w:rsidR="004B1509" w:rsidRPr="007A0A59" w:rsidRDefault="007A0A59" w:rsidP="00553004">
            <w:pPr>
              <w:jc w:val="right"/>
              <w:rPr>
                <w:rFonts w:eastAsia="Calibri"/>
                <w:strike/>
                <w:szCs w:val="22"/>
              </w:rPr>
            </w:pPr>
            <w:r w:rsidRPr="007A0A5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07873" w14:textId="1C2AE890" w:rsidR="004B1509" w:rsidRPr="007A0A59" w:rsidRDefault="009C11FE" w:rsidP="00553004">
            <w:pPr>
              <w:jc w:val="center"/>
              <w:rPr>
                <w:rFonts w:eastAsia="Calibri"/>
                <w:szCs w:val="22"/>
              </w:rPr>
            </w:pPr>
            <w:r w:rsidRPr="007A0A59">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39A047" w14:textId="5C0327DE" w:rsidR="004B1509" w:rsidRPr="007A0A59" w:rsidRDefault="009C11FE" w:rsidP="00553004">
            <w:pPr>
              <w:jc w:val="center"/>
              <w:rPr>
                <w:rFonts w:eastAsia="Calibri"/>
                <w:szCs w:val="22"/>
              </w:rPr>
            </w:pPr>
            <w:r w:rsidRPr="007A0A59">
              <w:rPr>
                <w:rFonts w:eastAsia="Calibri"/>
                <w:szCs w:val="22"/>
              </w:rPr>
              <w:t>4400-6444-8971</w:t>
            </w:r>
          </w:p>
        </w:tc>
      </w:tr>
      <w:tr w:rsidR="004B1509" w:rsidRPr="004B1509" w14:paraId="418693E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937E364"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1B4B99" w14:textId="77777777" w:rsidR="004B1509" w:rsidRPr="004B1509" w:rsidRDefault="004B1509" w:rsidP="00553004">
            <w:pPr>
              <w:rPr>
                <w:rFonts w:eastAsia="Calibri"/>
                <w:szCs w:val="22"/>
              </w:rPr>
            </w:pPr>
            <w:r w:rsidRPr="004B1509">
              <w:rPr>
                <w:rFonts w:eastAsia="Calibri"/>
                <w:szCs w:val="22"/>
              </w:rPr>
              <w:t>a12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2FDF03" w14:textId="77777777" w:rsidR="004B1509" w:rsidRPr="004B1509" w:rsidRDefault="004B1509" w:rsidP="00553004">
            <w:pPr>
              <w:rPr>
                <w:rFonts w:eastAsia="Calibri"/>
                <w:szCs w:val="22"/>
              </w:rPr>
            </w:pPr>
            <w:r w:rsidRPr="004B1509">
              <w:rPr>
                <w:rFonts w:eastAsia="Calibri"/>
                <w:szCs w:val="22"/>
              </w:rPr>
              <w:t xml:space="preserve">Pravažiuojamasis kelias nuo kelio Nr. a1 iki kelio Nr. tr76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8B32EE" w14:textId="77777777" w:rsidR="004B1509" w:rsidRPr="004B1509" w:rsidRDefault="004B1509" w:rsidP="00553004">
            <w:pPr>
              <w:jc w:val="right"/>
              <w:rPr>
                <w:rFonts w:eastAsia="Calibri"/>
                <w:szCs w:val="22"/>
              </w:rPr>
            </w:pPr>
            <w:r w:rsidRPr="004B1509">
              <w:rPr>
                <w:rFonts w:eastAsia="Calibri"/>
                <w:szCs w:val="22"/>
              </w:rPr>
              <w:t>1972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DCF92"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0D84C" w14:textId="77777777" w:rsidR="004B1509" w:rsidRPr="004B1509" w:rsidRDefault="004B1509" w:rsidP="00553004">
            <w:pPr>
              <w:jc w:val="right"/>
              <w:rPr>
                <w:rFonts w:eastAsia="Calibri"/>
                <w:szCs w:val="22"/>
              </w:rPr>
            </w:pPr>
            <w:r w:rsidRPr="004B1509">
              <w:rPr>
                <w:rFonts w:eastAsia="Calibri"/>
                <w:szCs w:val="22"/>
              </w:rPr>
              <w:t>1972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6C7A8"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64F2D" w14:textId="77777777" w:rsidR="004B1509" w:rsidRPr="004B1509" w:rsidRDefault="004B1509"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282E58" w14:textId="77777777" w:rsidR="004B1509" w:rsidRPr="004B1509" w:rsidRDefault="004B1509" w:rsidP="00553004">
            <w:pPr>
              <w:jc w:val="center"/>
              <w:rPr>
                <w:rFonts w:eastAsia="Calibri"/>
                <w:szCs w:val="22"/>
              </w:rPr>
            </w:pPr>
            <w:r w:rsidRPr="004B1509">
              <w:rPr>
                <w:rFonts w:eastAsia="Calibri"/>
                <w:szCs w:val="22"/>
              </w:rPr>
              <w:t>4400-5515-3009</w:t>
            </w:r>
          </w:p>
        </w:tc>
      </w:tr>
      <w:tr w:rsidR="004B1509" w:rsidRPr="004B1509" w14:paraId="48C2E53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E4C5A7"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7F9578" w14:textId="77777777" w:rsidR="004B1509" w:rsidRPr="004B1509" w:rsidRDefault="004B1509" w:rsidP="00553004">
            <w:pPr>
              <w:rPr>
                <w:rFonts w:eastAsia="Calibri"/>
                <w:szCs w:val="22"/>
              </w:rPr>
            </w:pPr>
            <w:r w:rsidRPr="004B1509">
              <w:rPr>
                <w:rFonts w:eastAsia="Calibri"/>
                <w:szCs w:val="22"/>
              </w:rPr>
              <w:t>a13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961BD3" w14:textId="77777777" w:rsidR="004B1509" w:rsidRPr="004B1509" w:rsidRDefault="004B1509" w:rsidP="00553004">
            <w:pPr>
              <w:rPr>
                <w:rFonts w:eastAsia="Calibri"/>
                <w:szCs w:val="22"/>
              </w:rPr>
            </w:pPr>
            <w:r w:rsidRPr="004B1509">
              <w:rPr>
                <w:rFonts w:eastAsia="Calibri"/>
                <w:szCs w:val="22"/>
              </w:rPr>
              <w:t>Privažiuojamasis kelias iki gyvenamųjų namų Mendrupio k. nuo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B6319C" w14:textId="77777777" w:rsidR="004B1509" w:rsidRPr="004B1509" w:rsidRDefault="004B1509" w:rsidP="00553004">
            <w:pPr>
              <w:jc w:val="right"/>
              <w:rPr>
                <w:rFonts w:eastAsia="Calibri"/>
                <w:szCs w:val="22"/>
              </w:rPr>
            </w:pPr>
            <w:r w:rsidRPr="004B1509">
              <w:rPr>
                <w:rFonts w:eastAsia="Calibri"/>
                <w:szCs w:val="22"/>
              </w:rPr>
              <w:t>1598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A2436"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BECE1" w14:textId="77777777" w:rsidR="004B1509" w:rsidRPr="004B1509" w:rsidRDefault="004B1509" w:rsidP="00553004">
            <w:pPr>
              <w:jc w:val="right"/>
              <w:rPr>
                <w:rFonts w:eastAsia="Calibri"/>
                <w:szCs w:val="22"/>
              </w:rPr>
            </w:pPr>
            <w:r w:rsidRPr="004B1509">
              <w:rPr>
                <w:rFonts w:eastAsia="Calibri"/>
                <w:szCs w:val="22"/>
              </w:rPr>
              <w:t>1598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B5599"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F8A9A" w14:textId="77777777" w:rsidR="004B1509" w:rsidRPr="004B1509" w:rsidRDefault="004B1509"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34FC60" w14:textId="77777777" w:rsidR="004B1509" w:rsidRPr="004B1509" w:rsidRDefault="004B1509" w:rsidP="00553004">
            <w:pPr>
              <w:jc w:val="center"/>
              <w:rPr>
                <w:rFonts w:eastAsia="Calibri"/>
                <w:szCs w:val="22"/>
              </w:rPr>
            </w:pPr>
            <w:r w:rsidRPr="004B1509">
              <w:rPr>
                <w:rFonts w:eastAsia="Calibri"/>
                <w:szCs w:val="22"/>
              </w:rPr>
              <w:t>4400-5515-2977</w:t>
            </w:r>
          </w:p>
        </w:tc>
      </w:tr>
      <w:tr w:rsidR="007A0A59" w:rsidRPr="007A0A59" w14:paraId="11FD1E3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7DF3501" w14:textId="77777777" w:rsidR="004B1509" w:rsidRPr="007A0A5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016E02" w14:textId="77777777" w:rsidR="004B1509" w:rsidRPr="007A0A59" w:rsidRDefault="004B1509" w:rsidP="00553004">
            <w:pPr>
              <w:rPr>
                <w:rFonts w:eastAsia="Calibri"/>
                <w:szCs w:val="22"/>
              </w:rPr>
            </w:pPr>
            <w:r w:rsidRPr="007A0A59">
              <w:rPr>
                <w:rFonts w:eastAsia="Calibri"/>
                <w:szCs w:val="22"/>
              </w:rPr>
              <w:t>a14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E62C4D" w14:textId="77777777" w:rsidR="004B1509" w:rsidRPr="007A0A59" w:rsidRDefault="004B1509" w:rsidP="00553004">
            <w:pPr>
              <w:rPr>
                <w:rFonts w:eastAsia="Calibri"/>
                <w:szCs w:val="22"/>
              </w:rPr>
            </w:pPr>
            <w:r w:rsidRPr="007A0A59">
              <w:rPr>
                <w:rFonts w:eastAsia="Calibri"/>
                <w:szCs w:val="22"/>
              </w:rPr>
              <w:t>Privažiuojamasis kelias iki gyvenamųjų namų Vertimų k. nuo kelio Nr. 1226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3E5D30" w14:textId="5145CD45" w:rsidR="004B1509" w:rsidRPr="007A0A59" w:rsidRDefault="009C11FE" w:rsidP="00553004">
            <w:pPr>
              <w:jc w:val="right"/>
              <w:rPr>
                <w:rFonts w:eastAsia="Calibri"/>
                <w:szCs w:val="22"/>
              </w:rPr>
            </w:pPr>
            <w:r w:rsidRPr="007A0A59">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9E4C4"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9DD03" w14:textId="13684911" w:rsidR="004B1509" w:rsidRPr="007A0A59" w:rsidRDefault="009C11FE" w:rsidP="00553004">
            <w:pPr>
              <w:jc w:val="right"/>
              <w:rPr>
                <w:rFonts w:eastAsia="Calibri"/>
                <w:szCs w:val="22"/>
              </w:rPr>
            </w:pPr>
            <w:r w:rsidRPr="007A0A59">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0A392" w14:textId="7D439A68" w:rsidR="004B1509" w:rsidRPr="007A0A59" w:rsidRDefault="007A0A59" w:rsidP="00553004">
            <w:pPr>
              <w:jc w:val="right"/>
              <w:rPr>
                <w:rFonts w:eastAsia="Calibri"/>
                <w:strike/>
                <w:szCs w:val="22"/>
              </w:rPr>
            </w:pPr>
            <w:r w:rsidRPr="007A0A5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FC598" w14:textId="77777777" w:rsidR="004B1509" w:rsidRPr="007A0A59" w:rsidRDefault="004B1509" w:rsidP="00553004">
            <w:pPr>
              <w:jc w:val="center"/>
              <w:rPr>
                <w:rFonts w:eastAsia="Calibri"/>
                <w:szCs w:val="22"/>
              </w:rPr>
            </w:pPr>
            <w:r w:rsidRPr="007A0A5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DC42D7" w14:textId="46AC49D5" w:rsidR="004B1509" w:rsidRPr="007A0A59" w:rsidRDefault="009C11FE" w:rsidP="00553004">
            <w:pPr>
              <w:jc w:val="center"/>
              <w:rPr>
                <w:rFonts w:eastAsia="Calibri"/>
                <w:szCs w:val="22"/>
              </w:rPr>
            </w:pPr>
            <w:r w:rsidRPr="007A0A59">
              <w:rPr>
                <w:rFonts w:eastAsia="Calibri"/>
                <w:szCs w:val="22"/>
              </w:rPr>
              <w:t>4400-6444-5214</w:t>
            </w:r>
          </w:p>
        </w:tc>
      </w:tr>
      <w:tr w:rsidR="007A0A59" w:rsidRPr="007A0A59" w14:paraId="0CD9297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7D751B" w14:textId="77777777" w:rsidR="004B1509" w:rsidRPr="007A0A5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026514" w14:textId="77777777" w:rsidR="004B1509" w:rsidRPr="007A0A59" w:rsidRDefault="004B1509" w:rsidP="00553004">
            <w:pPr>
              <w:rPr>
                <w:rFonts w:eastAsia="Calibri"/>
                <w:szCs w:val="22"/>
              </w:rPr>
            </w:pPr>
            <w:r w:rsidRPr="007A0A59">
              <w:rPr>
                <w:rFonts w:eastAsia="Calibri"/>
                <w:szCs w:val="22"/>
              </w:rPr>
              <w:t>a15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EC62B2" w14:textId="77777777" w:rsidR="004B1509" w:rsidRPr="007A0A59" w:rsidRDefault="004B1509" w:rsidP="00553004">
            <w:pPr>
              <w:rPr>
                <w:rFonts w:eastAsia="Calibri"/>
                <w:szCs w:val="22"/>
              </w:rPr>
            </w:pPr>
            <w:r w:rsidRPr="007A0A59">
              <w:rPr>
                <w:rFonts w:eastAsia="Calibri"/>
                <w:szCs w:val="22"/>
              </w:rPr>
              <w:t>Privažiuojamasis kelias iki gyvenamųjų namų Padvarninkų g., Padvarninkų k. nuo kelio Nr. 1202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B930382" w14:textId="2F9C4F7C" w:rsidR="004B1509" w:rsidRPr="007A0A59" w:rsidRDefault="009C11FE" w:rsidP="00553004">
            <w:pPr>
              <w:jc w:val="right"/>
              <w:rPr>
                <w:rFonts w:eastAsia="Calibri"/>
                <w:szCs w:val="22"/>
              </w:rPr>
            </w:pPr>
            <w:r w:rsidRPr="007A0A59">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A5895"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253B79" w14:textId="5EA1EDB9" w:rsidR="004B1509" w:rsidRPr="007A0A59" w:rsidRDefault="009C11FE" w:rsidP="00553004">
            <w:pPr>
              <w:jc w:val="right"/>
              <w:rPr>
                <w:rFonts w:eastAsia="Calibri"/>
                <w:szCs w:val="22"/>
              </w:rPr>
            </w:pPr>
            <w:r w:rsidRPr="007A0A59">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6767CD" w14:textId="258789A2" w:rsidR="004B1509" w:rsidRPr="007A0A59" w:rsidRDefault="007A0A59" w:rsidP="00553004">
            <w:pPr>
              <w:jc w:val="right"/>
              <w:rPr>
                <w:rFonts w:eastAsia="Calibri"/>
                <w:strike/>
                <w:szCs w:val="22"/>
              </w:rPr>
            </w:pPr>
            <w:r w:rsidRPr="007A0A5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05EAF4" w14:textId="77777777" w:rsidR="004B1509" w:rsidRPr="007A0A59" w:rsidRDefault="004B1509" w:rsidP="00553004">
            <w:pPr>
              <w:jc w:val="center"/>
              <w:rPr>
                <w:rFonts w:eastAsia="Calibri"/>
                <w:szCs w:val="22"/>
              </w:rPr>
            </w:pPr>
            <w:r w:rsidRPr="007A0A5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13776C" w14:textId="63120581" w:rsidR="004B1509" w:rsidRPr="007A0A59" w:rsidRDefault="009C11FE" w:rsidP="00553004">
            <w:pPr>
              <w:jc w:val="center"/>
              <w:rPr>
                <w:rFonts w:eastAsia="Calibri"/>
                <w:szCs w:val="22"/>
              </w:rPr>
            </w:pPr>
            <w:r w:rsidRPr="007A0A59">
              <w:rPr>
                <w:rFonts w:eastAsia="Calibri"/>
                <w:szCs w:val="22"/>
              </w:rPr>
              <w:t>4400-6443-9732</w:t>
            </w:r>
          </w:p>
        </w:tc>
      </w:tr>
      <w:tr w:rsidR="007A0A59" w:rsidRPr="007A0A59" w14:paraId="1B54420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18EC7D" w14:textId="77777777" w:rsidR="004B1509" w:rsidRPr="007A0A5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352F9C" w14:textId="77777777" w:rsidR="004B1509" w:rsidRPr="007A0A59" w:rsidRDefault="004B1509" w:rsidP="00553004">
            <w:pPr>
              <w:rPr>
                <w:rFonts w:eastAsia="Calibri"/>
                <w:szCs w:val="22"/>
              </w:rPr>
            </w:pPr>
            <w:r w:rsidRPr="007A0A59">
              <w:rPr>
                <w:rFonts w:eastAsia="Calibri"/>
                <w:szCs w:val="22"/>
              </w:rPr>
              <w:t>a16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702FFE" w14:textId="77777777" w:rsidR="004B1509" w:rsidRPr="007A0A59" w:rsidRDefault="004B1509" w:rsidP="00553004">
            <w:pPr>
              <w:rPr>
                <w:rFonts w:eastAsia="Calibri"/>
                <w:szCs w:val="22"/>
              </w:rPr>
            </w:pPr>
            <w:r w:rsidRPr="007A0A59">
              <w:rPr>
                <w:rFonts w:eastAsia="Calibri"/>
                <w:szCs w:val="22"/>
              </w:rPr>
              <w:t>Privažiuojamasis kelias iki gyvenamųjų namų Griežionėlių k. nuo Didžiulių g., Padvarninkų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EDF638" w14:textId="77777777" w:rsidR="004B1509" w:rsidRPr="007A0A59" w:rsidRDefault="004B1509" w:rsidP="00553004">
            <w:pPr>
              <w:jc w:val="right"/>
              <w:rPr>
                <w:rFonts w:eastAsia="Calibri"/>
                <w:szCs w:val="22"/>
              </w:rPr>
            </w:pPr>
            <w:r w:rsidRPr="007A0A5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B9F1C"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3A3B5" w14:textId="77777777" w:rsidR="004B1509" w:rsidRPr="007A0A59" w:rsidRDefault="004B1509" w:rsidP="00553004">
            <w:pPr>
              <w:jc w:val="right"/>
              <w:rPr>
                <w:rFonts w:eastAsia="Calibri"/>
                <w:szCs w:val="22"/>
              </w:rPr>
            </w:pPr>
            <w:r w:rsidRPr="007A0A5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0C0283"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C9386C" w14:textId="77777777" w:rsidR="004B1509" w:rsidRPr="007A0A59" w:rsidRDefault="004B1509" w:rsidP="00553004">
            <w:pPr>
              <w:jc w:val="center"/>
              <w:rPr>
                <w:rFonts w:eastAsia="Calibri"/>
                <w:szCs w:val="22"/>
              </w:rPr>
            </w:pPr>
            <w:r w:rsidRPr="007A0A5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868976" w14:textId="77777777" w:rsidR="004B1509" w:rsidRPr="007A0A59" w:rsidRDefault="004B1509" w:rsidP="00553004">
            <w:pPr>
              <w:jc w:val="center"/>
              <w:rPr>
                <w:rFonts w:eastAsia="Calibri"/>
                <w:szCs w:val="22"/>
              </w:rPr>
            </w:pPr>
            <w:r w:rsidRPr="007A0A59">
              <w:rPr>
                <w:rFonts w:eastAsia="Calibri"/>
                <w:szCs w:val="22"/>
              </w:rPr>
              <w:t>4400-5515-2933</w:t>
            </w:r>
          </w:p>
        </w:tc>
      </w:tr>
      <w:tr w:rsidR="007A0A59" w:rsidRPr="007A0A59" w14:paraId="3B27BC1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A757E9B" w14:textId="77777777" w:rsidR="004B1509" w:rsidRPr="007A0A5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86AA0B" w14:textId="77777777" w:rsidR="004B1509" w:rsidRPr="007A0A59" w:rsidRDefault="004B1509" w:rsidP="00553004">
            <w:pPr>
              <w:rPr>
                <w:rFonts w:eastAsia="Calibri"/>
                <w:szCs w:val="22"/>
              </w:rPr>
            </w:pPr>
            <w:r w:rsidRPr="007A0A59">
              <w:rPr>
                <w:rFonts w:eastAsia="Calibri"/>
                <w:szCs w:val="22"/>
              </w:rPr>
              <w:t>a16-1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364881" w14:textId="4DC861CB" w:rsidR="004B1509" w:rsidRPr="007A0A59" w:rsidRDefault="004B1509" w:rsidP="00553004">
            <w:pPr>
              <w:rPr>
                <w:rFonts w:eastAsia="Calibri"/>
                <w:szCs w:val="22"/>
              </w:rPr>
            </w:pPr>
            <w:r w:rsidRPr="007A0A59">
              <w:rPr>
                <w:rFonts w:eastAsia="Calibri"/>
                <w:szCs w:val="22"/>
              </w:rPr>
              <w:t xml:space="preserve">Padvarninkai–Gyvatynė, I </w:t>
            </w:r>
            <w:r w:rsidR="00443998" w:rsidRPr="007A0A59">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8854E7" w14:textId="01F616F0" w:rsidR="004B1509" w:rsidRPr="007A0A59" w:rsidRDefault="00720A15" w:rsidP="00553004">
            <w:pPr>
              <w:jc w:val="right"/>
              <w:rPr>
                <w:rFonts w:eastAsia="Calibri"/>
                <w:szCs w:val="22"/>
              </w:rPr>
            </w:pPr>
            <w:r w:rsidRPr="007A0A59">
              <w:rPr>
                <w:rFonts w:eastAsia="Calibri"/>
                <w:szCs w:val="22"/>
              </w:rPr>
              <w:t> 432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E0C2B"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596D3" w14:textId="2ACA973D" w:rsidR="004B1509" w:rsidRPr="007A0A59" w:rsidRDefault="00720A15" w:rsidP="00553004">
            <w:pPr>
              <w:jc w:val="right"/>
              <w:rPr>
                <w:rFonts w:eastAsia="Calibri"/>
                <w:szCs w:val="22"/>
              </w:rPr>
            </w:pPr>
            <w:r w:rsidRPr="007A0A59">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80840" w14:textId="37B75733" w:rsidR="004B1509" w:rsidRPr="007A0A59" w:rsidRDefault="007A0A59" w:rsidP="00553004">
            <w:pPr>
              <w:jc w:val="right"/>
              <w:rPr>
                <w:rFonts w:eastAsia="Calibri"/>
                <w:strike/>
                <w:szCs w:val="22"/>
              </w:rPr>
            </w:pPr>
            <w:r w:rsidRPr="007A0A5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F152CB" w14:textId="77777777" w:rsidR="004B1509" w:rsidRPr="007A0A59" w:rsidRDefault="004B1509" w:rsidP="00553004">
            <w:pPr>
              <w:jc w:val="center"/>
              <w:rPr>
                <w:rFonts w:eastAsia="Calibri"/>
                <w:szCs w:val="22"/>
              </w:rPr>
            </w:pPr>
            <w:r w:rsidRPr="007A0A5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0223E5" w14:textId="6EAF2AE6" w:rsidR="004B1509" w:rsidRPr="007A0A59" w:rsidRDefault="00720A15" w:rsidP="00553004">
            <w:pPr>
              <w:jc w:val="center"/>
              <w:rPr>
                <w:rFonts w:eastAsia="Calibri"/>
                <w:szCs w:val="22"/>
              </w:rPr>
            </w:pPr>
            <w:r w:rsidRPr="007A0A59">
              <w:rPr>
                <w:rFonts w:eastAsia="Calibri"/>
                <w:szCs w:val="22"/>
              </w:rPr>
              <w:t>4400-6443-9607</w:t>
            </w:r>
          </w:p>
        </w:tc>
      </w:tr>
      <w:tr w:rsidR="007A0A59" w:rsidRPr="007A0A59" w14:paraId="37E417C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68A003" w14:textId="77777777" w:rsidR="004B1509" w:rsidRPr="007A0A5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CFA07C" w14:textId="77777777" w:rsidR="004B1509" w:rsidRPr="007A0A59" w:rsidRDefault="004B1509" w:rsidP="00553004">
            <w:pPr>
              <w:rPr>
                <w:rFonts w:eastAsia="Calibri"/>
                <w:szCs w:val="22"/>
              </w:rPr>
            </w:pPr>
            <w:r w:rsidRPr="007A0A59">
              <w:rPr>
                <w:rFonts w:eastAsia="Calibri"/>
                <w:szCs w:val="22"/>
              </w:rPr>
              <w:t>a16-2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4C5F3B" w14:textId="45A05676" w:rsidR="004B1509" w:rsidRPr="007A0A59" w:rsidRDefault="004B1509" w:rsidP="00553004">
            <w:pPr>
              <w:rPr>
                <w:rFonts w:eastAsia="Calibri"/>
                <w:szCs w:val="22"/>
              </w:rPr>
            </w:pPr>
            <w:r w:rsidRPr="007A0A59">
              <w:rPr>
                <w:rFonts w:eastAsia="Calibri"/>
                <w:szCs w:val="22"/>
              </w:rPr>
              <w:t xml:space="preserve">Padvarninkai–Gyvatynė, II </w:t>
            </w:r>
            <w:r w:rsidR="00443998" w:rsidRPr="007A0A59">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EE3E63" w14:textId="77777777" w:rsidR="004B1509" w:rsidRPr="007A0A59" w:rsidRDefault="004B1509" w:rsidP="00553004">
            <w:pPr>
              <w:jc w:val="right"/>
              <w:rPr>
                <w:rFonts w:eastAsia="Calibri"/>
                <w:szCs w:val="22"/>
              </w:rPr>
            </w:pPr>
            <w:r w:rsidRPr="007A0A5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C41A4"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F1D13" w14:textId="77777777" w:rsidR="004B1509" w:rsidRPr="007A0A59" w:rsidRDefault="004B1509" w:rsidP="00553004">
            <w:pPr>
              <w:jc w:val="right"/>
              <w:rPr>
                <w:rFonts w:eastAsia="Calibri"/>
                <w:szCs w:val="22"/>
              </w:rPr>
            </w:pPr>
            <w:r w:rsidRPr="007A0A5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B3C56"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66B8A8" w14:textId="77777777" w:rsidR="004B1509" w:rsidRPr="007A0A59" w:rsidRDefault="004B1509" w:rsidP="00553004">
            <w:pPr>
              <w:jc w:val="center"/>
              <w:rPr>
                <w:rFonts w:eastAsia="Calibri"/>
                <w:szCs w:val="22"/>
              </w:rPr>
            </w:pPr>
            <w:r w:rsidRPr="007A0A59">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C70A54" w14:textId="77777777" w:rsidR="004B1509" w:rsidRPr="007A0A59" w:rsidRDefault="004B1509" w:rsidP="00553004">
            <w:pPr>
              <w:jc w:val="center"/>
              <w:rPr>
                <w:rFonts w:eastAsia="Calibri"/>
                <w:szCs w:val="22"/>
              </w:rPr>
            </w:pPr>
            <w:r w:rsidRPr="007A0A59">
              <w:rPr>
                <w:rFonts w:eastAsia="Calibri"/>
                <w:szCs w:val="22"/>
              </w:rPr>
              <w:t>4400-5515-2900</w:t>
            </w:r>
          </w:p>
        </w:tc>
      </w:tr>
      <w:tr w:rsidR="007A0A59" w:rsidRPr="007A0A59" w14:paraId="087A7E8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6FF56B" w14:textId="77777777" w:rsidR="004B1509" w:rsidRPr="007A0A5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26ED74" w14:textId="77777777" w:rsidR="004B1509" w:rsidRPr="007A0A59" w:rsidRDefault="004B1509" w:rsidP="00553004">
            <w:pPr>
              <w:rPr>
                <w:rFonts w:eastAsia="Calibri"/>
                <w:szCs w:val="22"/>
              </w:rPr>
            </w:pPr>
            <w:r w:rsidRPr="007A0A59">
              <w:rPr>
                <w:rFonts w:eastAsia="Calibri"/>
                <w:szCs w:val="22"/>
              </w:rPr>
              <w:t>a16-3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703DF9" w14:textId="2F137EFC" w:rsidR="004B1509" w:rsidRPr="007A0A59" w:rsidRDefault="004B1509" w:rsidP="00553004">
            <w:pPr>
              <w:rPr>
                <w:rFonts w:eastAsia="Calibri"/>
                <w:szCs w:val="22"/>
              </w:rPr>
            </w:pPr>
            <w:r w:rsidRPr="007A0A59">
              <w:rPr>
                <w:rFonts w:eastAsia="Calibri"/>
                <w:szCs w:val="22"/>
              </w:rPr>
              <w:t xml:space="preserve">Padvarninkai–Gyvatynė, III </w:t>
            </w:r>
            <w:r w:rsidR="00443998" w:rsidRPr="007A0A59">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067A8F" w14:textId="77777777" w:rsidR="004B1509" w:rsidRPr="007A0A59" w:rsidRDefault="004B1509" w:rsidP="00553004">
            <w:pPr>
              <w:jc w:val="right"/>
              <w:rPr>
                <w:rFonts w:eastAsia="Calibri"/>
                <w:szCs w:val="22"/>
              </w:rPr>
            </w:pPr>
            <w:r w:rsidRPr="007A0A5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89898"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2AE20" w14:textId="77777777" w:rsidR="004B1509" w:rsidRPr="007A0A59" w:rsidRDefault="004B1509" w:rsidP="00553004">
            <w:pPr>
              <w:jc w:val="right"/>
              <w:rPr>
                <w:rFonts w:eastAsia="Calibri"/>
                <w:szCs w:val="22"/>
              </w:rPr>
            </w:pPr>
            <w:r w:rsidRPr="007A0A5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ED03A"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7094D" w14:textId="77777777" w:rsidR="004B1509" w:rsidRPr="007A0A59" w:rsidRDefault="004B1509" w:rsidP="00553004">
            <w:pPr>
              <w:jc w:val="center"/>
              <w:rPr>
                <w:rFonts w:eastAsia="Calibri"/>
                <w:szCs w:val="22"/>
              </w:rPr>
            </w:pPr>
            <w:r w:rsidRPr="007A0A5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FCACB5" w14:textId="77777777" w:rsidR="004B1509" w:rsidRPr="007A0A59" w:rsidRDefault="004B1509" w:rsidP="00553004">
            <w:pPr>
              <w:jc w:val="center"/>
              <w:rPr>
                <w:rFonts w:eastAsia="Calibri"/>
                <w:szCs w:val="22"/>
              </w:rPr>
            </w:pPr>
            <w:r w:rsidRPr="007A0A59">
              <w:rPr>
                <w:rFonts w:eastAsia="Calibri"/>
                <w:szCs w:val="22"/>
              </w:rPr>
              <w:t>4400-5515-2911</w:t>
            </w:r>
          </w:p>
        </w:tc>
      </w:tr>
      <w:tr w:rsidR="007A0A59" w:rsidRPr="007A0A59" w14:paraId="35E197C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E542A80" w14:textId="77777777" w:rsidR="004B1509" w:rsidRPr="007A0A5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EF5234" w14:textId="77777777" w:rsidR="004B1509" w:rsidRPr="007A0A59" w:rsidRDefault="004B1509" w:rsidP="00553004">
            <w:pPr>
              <w:rPr>
                <w:rFonts w:eastAsia="Calibri"/>
                <w:szCs w:val="22"/>
              </w:rPr>
            </w:pPr>
            <w:r w:rsidRPr="007A0A59">
              <w:rPr>
                <w:rFonts w:eastAsia="Calibri"/>
                <w:szCs w:val="22"/>
              </w:rPr>
              <w:t>a17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318FB3" w14:textId="77777777" w:rsidR="004B1509" w:rsidRPr="007A0A59" w:rsidRDefault="004B1509" w:rsidP="00553004">
            <w:pPr>
              <w:rPr>
                <w:rFonts w:eastAsia="Calibri"/>
                <w:szCs w:val="22"/>
              </w:rPr>
            </w:pPr>
            <w:r w:rsidRPr="007A0A59">
              <w:rPr>
                <w:rFonts w:eastAsia="Calibri"/>
                <w:szCs w:val="22"/>
              </w:rPr>
              <w:t>Privažiuojamasis kelias iki gyvenamųjų namų Zabelynės k. nuo Versmės g., Padvarninkų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6294B4" w14:textId="54D09299" w:rsidR="004B1509" w:rsidRPr="007A0A59" w:rsidRDefault="00A960F0" w:rsidP="00553004">
            <w:pPr>
              <w:jc w:val="right"/>
              <w:rPr>
                <w:rFonts w:eastAsia="Calibri"/>
                <w:szCs w:val="22"/>
              </w:rPr>
            </w:pPr>
            <w:r w:rsidRPr="007A0A59">
              <w:rPr>
                <w:rFonts w:eastAsia="Calibri"/>
                <w:szCs w:val="22"/>
              </w:rPr>
              <w:t xml:space="preserve"> 1202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F8C97"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15678" w14:textId="6094E3B4" w:rsidR="004B1509" w:rsidRPr="007A0A59" w:rsidRDefault="00A960F0" w:rsidP="00553004">
            <w:pPr>
              <w:jc w:val="right"/>
              <w:rPr>
                <w:rFonts w:eastAsia="Calibri"/>
                <w:szCs w:val="22"/>
              </w:rPr>
            </w:pPr>
            <w:r w:rsidRPr="007A0A59">
              <w:rPr>
                <w:rFonts w:eastAsia="Calibri"/>
                <w:szCs w:val="22"/>
              </w:rPr>
              <w:t xml:space="preserve"> 884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F1CB9" w14:textId="60EAE572" w:rsidR="004B1509" w:rsidRPr="007A0A59" w:rsidRDefault="00A960F0" w:rsidP="00553004">
            <w:pPr>
              <w:jc w:val="right"/>
              <w:rPr>
                <w:rFonts w:eastAsia="Calibri"/>
                <w:szCs w:val="22"/>
              </w:rPr>
            </w:pPr>
            <w:r w:rsidRPr="007A0A5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DCB09" w14:textId="4AF04E5A" w:rsidR="004B1509" w:rsidRPr="007A0A59" w:rsidRDefault="00A960F0" w:rsidP="00553004">
            <w:pPr>
              <w:jc w:val="center"/>
              <w:rPr>
                <w:rFonts w:eastAsia="Calibri"/>
                <w:szCs w:val="22"/>
              </w:rPr>
            </w:pPr>
            <w:r w:rsidRPr="007A0A59">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72EC57" w14:textId="3FF7A216" w:rsidR="004B1509" w:rsidRPr="007A0A59" w:rsidRDefault="00A960F0" w:rsidP="00553004">
            <w:pPr>
              <w:jc w:val="center"/>
              <w:rPr>
                <w:rFonts w:eastAsia="Calibri"/>
                <w:szCs w:val="22"/>
              </w:rPr>
            </w:pPr>
            <w:r w:rsidRPr="007A0A59">
              <w:rPr>
                <w:rFonts w:eastAsia="Calibri"/>
                <w:szCs w:val="22"/>
              </w:rPr>
              <w:t>4400-6443-9707</w:t>
            </w:r>
          </w:p>
        </w:tc>
      </w:tr>
      <w:tr w:rsidR="007A0A59" w:rsidRPr="007A0A59" w14:paraId="21EDD02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897747" w14:textId="77777777" w:rsidR="004B1509" w:rsidRPr="007A0A5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1B688" w14:textId="77777777" w:rsidR="004B1509" w:rsidRPr="007A0A59" w:rsidRDefault="004B1509" w:rsidP="00553004">
            <w:pPr>
              <w:rPr>
                <w:rFonts w:eastAsia="Calibri"/>
                <w:szCs w:val="22"/>
              </w:rPr>
            </w:pPr>
            <w:r w:rsidRPr="007A0A59">
              <w:rPr>
                <w:rFonts w:eastAsia="Calibri"/>
                <w:szCs w:val="22"/>
              </w:rPr>
              <w:t>a18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B47426" w14:textId="77777777" w:rsidR="004B1509" w:rsidRPr="007A0A59" w:rsidRDefault="004B1509" w:rsidP="00553004">
            <w:pPr>
              <w:rPr>
                <w:rFonts w:eastAsia="Calibri"/>
                <w:szCs w:val="22"/>
              </w:rPr>
            </w:pPr>
            <w:r w:rsidRPr="007A0A59">
              <w:rPr>
                <w:rFonts w:eastAsia="Calibri"/>
                <w:szCs w:val="22"/>
              </w:rPr>
              <w:t>Pravažiuojamasis kelias nuo kelio Nr. 121 iki kelio Nr. tr75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D88949" w14:textId="7FFAA3FD" w:rsidR="004B1509" w:rsidRPr="007A0A59" w:rsidRDefault="00DE46AD" w:rsidP="00553004">
            <w:pPr>
              <w:jc w:val="right"/>
              <w:rPr>
                <w:rFonts w:eastAsia="Calibri"/>
                <w:szCs w:val="22"/>
              </w:rPr>
            </w:pPr>
            <w:r w:rsidRPr="007A0A59">
              <w:rPr>
                <w:rFonts w:eastAsia="Calibri"/>
                <w:szCs w:val="22"/>
              </w:rPr>
              <w:t>1811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760D3"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A7E68" w14:textId="5BB7DD72" w:rsidR="004B1509" w:rsidRPr="007A0A59" w:rsidRDefault="00DE46AD" w:rsidP="00553004">
            <w:pPr>
              <w:jc w:val="right"/>
              <w:rPr>
                <w:rFonts w:eastAsia="Calibri"/>
                <w:szCs w:val="22"/>
              </w:rPr>
            </w:pPr>
            <w:r w:rsidRPr="007A0A59">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02A01" w14:textId="75703D0C" w:rsidR="004B1509" w:rsidRPr="007A0A59" w:rsidRDefault="00DE46AD" w:rsidP="00553004">
            <w:pPr>
              <w:jc w:val="right"/>
              <w:rPr>
                <w:rFonts w:eastAsia="Calibri"/>
                <w:szCs w:val="22"/>
              </w:rPr>
            </w:pPr>
            <w:r w:rsidRPr="007A0A5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85A7B" w14:textId="2EE301E8" w:rsidR="004B1509" w:rsidRPr="007A0A59" w:rsidRDefault="00DE46AD" w:rsidP="00553004">
            <w:pPr>
              <w:jc w:val="center"/>
              <w:rPr>
                <w:rFonts w:eastAsia="Calibri"/>
                <w:szCs w:val="22"/>
              </w:rPr>
            </w:pPr>
            <w:r w:rsidRPr="007A0A5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93ECBD" w14:textId="25BC15CC" w:rsidR="004B1509" w:rsidRPr="007A0A59" w:rsidRDefault="00DE46AD" w:rsidP="00553004">
            <w:pPr>
              <w:jc w:val="center"/>
              <w:rPr>
                <w:rFonts w:eastAsia="Calibri"/>
                <w:szCs w:val="22"/>
              </w:rPr>
            </w:pPr>
            <w:r w:rsidRPr="007A0A59">
              <w:rPr>
                <w:rFonts w:eastAsia="Calibri"/>
                <w:szCs w:val="22"/>
              </w:rPr>
              <w:t>4400-6444-5258</w:t>
            </w:r>
          </w:p>
        </w:tc>
      </w:tr>
      <w:tr w:rsidR="007A0A59" w:rsidRPr="007A0A59" w14:paraId="695A16B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571234" w14:textId="77777777" w:rsidR="004B1509" w:rsidRPr="007A0A5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622AE9" w14:textId="77777777" w:rsidR="004B1509" w:rsidRPr="007A0A59" w:rsidRDefault="004B1509" w:rsidP="00553004">
            <w:pPr>
              <w:rPr>
                <w:rFonts w:eastAsia="Calibri"/>
                <w:szCs w:val="22"/>
              </w:rPr>
            </w:pPr>
            <w:r w:rsidRPr="007A0A59">
              <w:rPr>
                <w:rFonts w:eastAsia="Calibri"/>
                <w:szCs w:val="22"/>
              </w:rPr>
              <w:t>a2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14F433" w14:textId="77777777" w:rsidR="004B1509" w:rsidRPr="007A0A59" w:rsidRDefault="004B1509" w:rsidP="00553004">
            <w:pPr>
              <w:rPr>
                <w:rFonts w:eastAsia="Calibri"/>
                <w:szCs w:val="22"/>
              </w:rPr>
            </w:pPr>
            <w:r w:rsidRPr="007A0A59">
              <w:rPr>
                <w:rFonts w:eastAsia="Calibri"/>
                <w:szCs w:val="22"/>
              </w:rPr>
              <w:t>Pravažiuojamasis kelias nuo kelio Nr. a1 iki kelio Nr. 1202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E93446" w14:textId="5D6E0427" w:rsidR="004B1509" w:rsidRPr="007A0A59" w:rsidRDefault="004B1509" w:rsidP="00553004">
            <w:pPr>
              <w:jc w:val="right"/>
              <w:rPr>
                <w:rFonts w:eastAsia="Calibri"/>
                <w:szCs w:val="22"/>
              </w:rPr>
            </w:pPr>
            <w:r w:rsidRPr="007A0A59">
              <w:rPr>
                <w:rFonts w:eastAsia="Calibri"/>
                <w:szCs w:val="22"/>
              </w:rPr>
              <w:t>1897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742EA" w14:textId="492B5A4B" w:rsidR="004B1509" w:rsidRPr="007A0A59" w:rsidRDefault="00A9559B" w:rsidP="00553004">
            <w:pPr>
              <w:jc w:val="right"/>
              <w:rPr>
                <w:rFonts w:eastAsia="Calibri"/>
                <w:strike/>
                <w:szCs w:val="22"/>
              </w:rPr>
            </w:pPr>
            <w:r w:rsidRPr="007A0A5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1ECA9F" w14:textId="77777777" w:rsidR="004B1509" w:rsidRPr="007A0A59" w:rsidRDefault="004B1509" w:rsidP="00553004">
            <w:pPr>
              <w:jc w:val="right"/>
              <w:rPr>
                <w:rFonts w:eastAsia="Calibri"/>
                <w:szCs w:val="22"/>
              </w:rPr>
            </w:pPr>
            <w:r w:rsidRPr="007A0A59">
              <w:rPr>
                <w:rFonts w:eastAsia="Calibri"/>
                <w:szCs w:val="22"/>
              </w:rPr>
              <w:t>1897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017C6"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CAA85" w14:textId="77777777" w:rsidR="004B1509" w:rsidRPr="007A0A59" w:rsidRDefault="004B1509" w:rsidP="00553004">
            <w:pPr>
              <w:jc w:val="center"/>
              <w:rPr>
                <w:rFonts w:eastAsia="Calibri"/>
                <w:szCs w:val="22"/>
              </w:rPr>
            </w:pPr>
            <w:r w:rsidRPr="007A0A5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1694DF" w14:textId="77777777" w:rsidR="004B1509" w:rsidRPr="007A0A59" w:rsidRDefault="004B1509" w:rsidP="00553004">
            <w:pPr>
              <w:jc w:val="center"/>
              <w:rPr>
                <w:rFonts w:eastAsia="Calibri"/>
                <w:szCs w:val="22"/>
              </w:rPr>
            </w:pPr>
            <w:r w:rsidRPr="007A0A59">
              <w:rPr>
                <w:rFonts w:eastAsia="Calibri"/>
                <w:szCs w:val="22"/>
              </w:rPr>
              <w:t>4400-5396-1029</w:t>
            </w:r>
          </w:p>
        </w:tc>
      </w:tr>
      <w:tr w:rsidR="007A0A59" w:rsidRPr="007A0A59" w14:paraId="74832C6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0262CF1" w14:textId="77777777" w:rsidR="004B1509" w:rsidRPr="007A0A5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96F7D0" w14:textId="77777777" w:rsidR="004B1509" w:rsidRPr="007A0A59" w:rsidRDefault="004B1509" w:rsidP="00553004">
            <w:pPr>
              <w:rPr>
                <w:rFonts w:eastAsia="Calibri"/>
                <w:szCs w:val="22"/>
              </w:rPr>
            </w:pPr>
            <w:r w:rsidRPr="007A0A59">
              <w:rPr>
                <w:rFonts w:eastAsia="Calibri"/>
                <w:szCs w:val="22"/>
              </w:rPr>
              <w:t>a20-1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ADAD5F" w14:textId="77777777" w:rsidR="004B1509" w:rsidRPr="007A0A59" w:rsidRDefault="004B1509" w:rsidP="00553004">
            <w:pPr>
              <w:rPr>
                <w:rFonts w:eastAsia="Calibri"/>
                <w:szCs w:val="22"/>
              </w:rPr>
            </w:pPr>
            <w:r w:rsidRPr="007A0A59">
              <w:rPr>
                <w:rFonts w:eastAsia="Calibri"/>
                <w:szCs w:val="22"/>
              </w:rPr>
              <w:t>Privažiuojamasis kelias prie gyvenamųjų namų Zabelynės k. nuo kelio Nr. a2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E0E1F1" w14:textId="77777777" w:rsidR="004B1509" w:rsidRPr="007A0A59" w:rsidRDefault="004B1509" w:rsidP="00553004">
            <w:pPr>
              <w:jc w:val="right"/>
              <w:rPr>
                <w:rFonts w:eastAsia="Calibri"/>
                <w:szCs w:val="22"/>
              </w:rPr>
            </w:pPr>
            <w:r w:rsidRPr="007A0A59">
              <w:rPr>
                <w:rFonts w:eastAsia="Calibri"/>
                <w:szCs w:val="22"/>
              </w:rPr>
              <w:t>1354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89884"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FE21C" w14:textId="77777777" w:rsidR="004B1509" w:rsidRPr="007A0A59" w:rsidRDefault="004B1509" w:rsidP="00553004">
            <w:pPr>
              <w:jc w:val="right"/>
              <w:rPr>
                <w:rFonts w:eastAsia="Calibri"/>
                <w:szCs w:val="22"/>
              </w:rPr>
            </w:pPr>
            <w:r w:rsidRPr="007A0A59">
              <w:rPr>
                <w:rFonts w:eastAsia="Calibri"/>
                <w:szCs w:val="22"/>
              </w:rPr>
              <w:t>1354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22410"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E5620" w14:textId="77777777" w:rsidR="004B1509" w:rsidRPr="007A0A59" w:rsidRDefault="004B1509" w:rsidP="00553004">
            <w:pPr>
              <w:jc w:val="center"/>
              <w:rPr>
                <w:rFonts w:eastAsia="Calibri"/>
                <w:szCs w:val="22"/>
              </w:rPr>
            </w:pPr>
            <w:r w:rsidRPr="007A0A59">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0ADB13" w14:textId="77777777" w:rsidR="004B1509" w:rsidRPr="007A0A59" w:rsidRDefault="004B1509" w:rsidP="00553004">
            <w:pPr>
              <w:jc w:val="center"/>
              <w:rPr>
                <w:rFonts w:eastAsia="Calibri"/>
                <w:szCs w:val="22"/>
              </w:rPr>
            </w:pPr>
            <w:r w:rsidRPr="007A0A59">
              <w:rPr>
                <w:rFonts w:eastAsia="Calibri"/>
                <w:szCs w:val="22"/>
              </w:rPr>
              <w:t>4400-5515-2955</w:t>
            </w:r>
          </w:p>
        </w:tc>
      </w:tr>
      <w:tr w:rsidR="007A0A59" w:rsidRPr="007A0A59" w14:paraId="016D58C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4AAC8D" w14:textId="77777777" w:rsidR="004B1509" w:rsidRPr="007A0A5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CA8E4A" w14:textId="77777777" w:rsidR="004B1509" w:rsidRPr="007A0A59" w:rsidRDefault="004B1509" w:rsidP="00553004">
            <w:pPr>
              <w:rPr>
                <w:rFonts w:eastAsia="Calibri"/>
                <w:szCs w:val="22"/>
              </w:rPr>
            </w:pPr>
            <w:r w:rsidRPr="007A0A59">
              <w:rPr>
                <w:rFonts w:eastAsia="Calibri"/>
                <w:szCs w:val="22"/>
              </w:rPr>
              <w:t>a20-2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C18A65" w14:textId="77777777" w:rsidR="004B1509" w:rsidRPr="007A0A59" w:rsidRDefault="004B1509" w:rsidP="00553004">
            <w:pPr>
              <w:rPr>
                <w:rFonts w:eastAsia="Calibri"/>
                <w:szCs w:val="22"/>
              </w:rPr>
            </w:pPr>
            <w:r w:rsidRPr="007A0A59">
              <w:rPr>
                <w:rFonts w:eastAsia="Calibri"/>
                <w:szCs w:val="22"/>
              </w:rPr>
              <w:t>Privažiuojamasis kelias prie gyvenamųjų namų Pagriežių k. nuo kelio Nr. a20-1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E7128C" w14:textId="77777777" w:rsidR="004B1509" w:rsidRPr="007A0A59" w:rsidRDefault="004B1509" w:rsidP="00553004">
            <w:pPr>
              <w:jc w:val="right"/>
              <w:rPr>
                <w:rFonts w:eastAsia="Calibri"/>
                <w:szCs w:val="22"/>
              </w:rPr>
            </w:pPr>
            <w:r w:rsidRPr="007A0A5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F2DC4"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BBF27" w14:textId="77777777" w:rsidR="004B1509" w:rsidRPr="007A0A59" w:rsidRDefault="004B1509" w:rsidP="00553004">
            <w:pPr>
              <w:jc w:val="right"/>
              <w:rPr>
                <w:rFonts w:eastAsia="Calibri"/>
                <w:szCs w:val="22"/>
              </w:rPr>
            </w:pPr>
            <w:r w:rsidRPr="007A0A5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10AD0"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8D0FD" w14:textId="77777777" w:rsidR="004B1509" w:rsidRPr="007A0A59" w:rsidRDefault="004B1509" w:rsidP="00553004">
            <w:pPr>
              <w:jc w:val="center"/>
              <w:rPr>
                <w:rFonts w:eastAsia="Calibri"/>
                <w:szCs w:val="22"/>
              </w:rPr>
            </w:pPr>
            <w:r w:rsidRPr="007A0A5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B64478" w14:textId="77777777" w:rsidR="004B1509" w:rsidRPr="007A0A59" w:rsidRDefault="004B1509" w:rsidP="00553004">
            <w:pPr>
              <w:jc w:val="center"/>
              <w:rPr>
                <w:rFonts w:eastAsia="Calibri"/>
                <w:szCs w:val="22"/>
              </w:rPr>
            </w:pPr>
            <w:r w:rsidRPr="007A0A59">
              <w:rPr>
                <w:rFonts w:eastAsia="Calibri"/>
                <w:szCs w:val="22"/>
              </w:rPr>
              <w:t>4400-5515-2966</w:t>
            </w:r>
          </w:p>
        </w:tc>
      </w:tr>
      <w:tr w:rsidR="007A0A59" w:rsidRPr="007A0A59" w14:paraId="5A219A8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AF4ACED" w14:textId="77777777" w:rsidR="004B1509" w:rsidRPr="007A0A5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9AF4FC" w14:textId="77777777" w:rsidR="004B1509" w:rsidRPr="007A0A59" w:rsidRDefault="004B1509" w:rsidP="00553004">
            <w:pPr>
              <w:rPr>
                <w:rFonts w:eastAsia="Calibri"/>
                <w:szCs w:val="22"/>
              </w:rPr>
            </w:pPr>
            <w:r w:rsidRPr="007A0A59">
              <w:rPr>
                <w:rFonts w:eastAsia="Calibri"/>
                <w:szCs w:val="22"/>
              </w:rPr>
              <w:t>a22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B55AA4" w14:textId="77777777" w:rsidR="004B1509" w:rsidRPr="007A0A59" w:rsidRDefault="004B1509" w:rsidP="00553004">
            <w:pPr>
              <w:rPr>
                <w:rFonts w:eastAsia="Calibri"/>
                <w:szCs w:val="22"/>
              </w:rPr>
            </w:pPr>
            <w:r w:rsidRPr="007A0A59">
              <w:rPr>
                <w:rFonts w:eastAsia="Calibri"/>
                <w:szCs w:val="22"/>
              </w:rPr>
              <w:t>Privažiuojamasis kelias prie sandėlio Zabelynės k. nuo kelio Nr. 1202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62F90D" w14:textId="55CCEB29" w:rsidR="004B1509" w:rsidRPr="007A0A59" w:rsidRDefault="00713E99" w:rsidP="00553004">
            <w:pPr>
              <w:jc w:val="right"/>
              <w:rPr>
                <w:rFonts w:eastAsia="Calibri"/>
                <w:szCs w:val="22"/>
              </w:rPr>
            </w:pPr>
            <w:r w:rsidRPr="007A0A59">
              <w:rPr>
                <w:rFonts w:eastAsia="Calibri"/>
                <w:szCs w:val="22"/>
              </w:rPr>
              <w:t xml:space="preserve"> 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F95FC3"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B6EDE" w14:textId="3C05088C" w:rsidR="004B1509" w:rsidRPr="007A0A59" w:rsidRDefault="00713E99" w:rsidP="00553004">
            <w:pPr>
              <w:jc w:val="right"/>
              <w:rPr>
                <w:rFonts w:eastAsia="Calibri"/>
                <w:szCs w:val="22"/>
              </w:rPr>
            </w:pPr>
            <w:r w:rsidRPr="007A0A59">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908DF" w14:textId="3166617B" w:rsidR="004B1509" w:rsidRPr="007A0A59" w:rsidRDefault="004B1509" w:rsidP="00553004">
            <w:pPr>
              <w:jc w:val="right"/>
              <w:rPr>
                <w:rFonts w:eastAsia="Calibri"/>
                <w:strike/>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A164520" w14:textId="77777777" w:rsidR="004B1509" w:rsidRPr="007A0A59" w:rsidRDefault="004B1509" w:rsidP="00553004">
            <w:pPr>
              <w:jc w:val="center"/>
              <w:rPr>
                <w:rFonts w:eastAsia="Calibri"/>
                <w:szCs w:val="22"/>
              </w:rPr>
            </w:pPr>
            <w:r w:rsidRPr="007A0A5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66CF0A" w14:textId="5BCD22B4" w:rsidR="004B1509" w:rsidRPr="007A0A59" w:rsidRDefault="00713E99" w:rsidP="00553004">
            <w:pPr>
              <w:jc w:val="center"/>
              <w:rPr>
                <w:rFonts w:eastAsia="Calibri"/>
                <w:szCs w:val="22"/>
              </w:rPr>
            </w:pPr>
            <w:r w:rsidRPr="007A0A59">
              <w:rPr>
                <w:rFonts w:eastAsia="Calibri"/>
                <w:szCs w:val="22"/>
              </w:rPr>
              <w:t>4400-6443-9618</w:t>
            </w:r>
          </w:p>
        </w:tc>
      </w:tr>
      <w:tr w:rsidR="007A0A59" w:rsidRPr="007A0A59" w14:paraId="5D4A209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6333751" w14:textId="77777777" w:rsidR="004B1509" w:rsidRPr="007A0A5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DDF054" w14:textId="77777777" w:rsidR="004B1509" w:rsidRPr="007A0A59" w:rsidRDefault="004B1509" w:rsidP="00553004">
            <w:pPr>
              <w:rPr>
                <w:rFonts w:eastAsia="Calibri"/>
                <w:szCs w:val="22"/>
              </w:rPr>
            </w:pPr>
            <w:r w:rsidRPr="007A0A59">
              <w:rPr>
                <w:rFonts w:eastAsia="Calibri"/>
                <w:szCs w:val="22"/>
              </w:rPr>
              <w:t>a25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596816" w14:textId="77777777" w:rsidR="004B1509" w:rsidRPr="007A0A59" w:rsidRDefault="004B1509" w:rsidP="00553004">
            <w:pPr>
              <w:rPr>
                <w:rFonts w:eastAsia="Calibri"/>
                <w:szCs w:val="22"/>
              </w:rPr>
            </w:pPr>
            <w:r w:rsidRPr="007A0A59">
              <w:rPr>
                <w:rFonts w:eastAsia="Calibri"/>
                <w:szCs w:val="22"/>
              </w:rPr>
              <w:t xml:space="preserve">Pravažiuojamasis kelias nuo kelio Nr. 1226 iki Magylų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FAD5DB" w14:textId="77777777" w:rsidR="004B1509" w:rsidRPr="007A0A59" w:rsidRDefault="004B1509" w:rsidP="00553004">
            <w:pPr>
              <w:jc w:val="right"/>
              <w:rPr>
                <w:rFonts w:eastAsia="Calibri"/>
                <w:szCs w:val="22"/>
              </w:rPr>
            </w:pPr>
            <w:r w:rsidRPr="007A0A5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AFF6F"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62D1B" w14:textId="77777777" w:rsidR="004B1509" w:rsidRPr="007A0A59" w:rsidRDefault="004B1509" w:rsidP="00553004">
            <w:pPr>
              <w:jc w:val="right"/>
              <w:rPr>
                <w:rFonts w:eastAsia="Calibri"/>
                <w:szCs w:val="22"/>
              </w:rPr>
            </w:pPr>
            <w:r w:rsidRPr="007A0A5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D07E0"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3F683" w14:textId="77777777" w:rsidR="004B1509" w:rsidRPr="007A0A59" w:rsidRDefault="004B1509" w:rsidP="00553004">
            <w:pPr>
              <w:jc w:val="center"/>
              <w:rPr>
                <w:rFonts w:eastAsia="Calibri"/>
                <w:szCs w:val="22"/>
              </w:rPr>
            </w:pPr>
            <w:r w:rsidRPr="007A0A5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44ED23" w14:textId="77777777" w:rsidR="004B1509" w:rsidRPr="007A0A59" w:rsidRDefault="004B1509" w:rsidP="00553004">
            <w:pPr>
              <w:jc w:val="center"/>
              <w:rPr>
                <w:rFonts w:eastAsia="Calibri"/>
                <w:szCs w:val="22"/>
              </w:rPr>
            </w:pPr>
            <w:r w:rsidRPr="007A0A59">
              <w:rPr>
                <w:rFonts w:eastAsia="Calibri"/>
                <w:szCs w:val="22"/>
              </w:rPr>
              <w:t>4400-5519-5898</w:t>
            </w:r>
          </w:p>
        </w:tc>
      </w:tr>
      <w:tr w:rsidR="007A0A59" w:rsidRPr="007A0A59" w14:paraId="2B26819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D2437B" w14:textId="77777777" w:rsidR="004B1509" w:rsidRPr="007A0A5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73D014" w14:textId="77777777" w:rsidR="004B1509" w:rsidRPr="007A0A59" w:rsidRDefault="004B1509" w:rsidP="00553004">
            <w:pPr>
              <w:rPr>
                <w:rFonts w:eastAsia="Calibri"/>
                <w:szCs w:val="22"/>
              </w:rPr>
            </w:pPr>
            <w:r w:rsidRPr="007A0A59">
              <w:rPr>
                <w:rFonts w:eastAsia="Calibri"/>
                <w:szCs w:val="22"/>
              </w:rPr>
              <w:t>a3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0255A0" w14:textId="77777777" w:rsidR="004B1509" w:rsidRPr="007A0A59" w:rsidRDefault="004B1509" w:rsidP="00553004">
            <w:pPr>
              <w:rPr>
                <w:rFonts w:eastAsia="Calibri"/>
                <w:szCs w:val="22"/>
              </w:rPr>
            </w:pPr>
            <w:r w:rsidRPr="007A0A59">
              <w:rPr>
                <w:rFonts w:eastAsia="Calibri"/>
                <w:szCs w:val="22"/>
              </w:rPr>
              <w:t>Pravažiuojamasis kelias nuo Bažnyčios g. iki Klevų g., Andrioniškio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9BA41C" w14:textId="77777777" w:rsidR="004B1509" w:rsidRPr="007A0A59" w:rsidRDefault="004B1509" w:rsidP="00553004">
            <w:pPr>
              <w:jc w:val="right"/>
              <w:rPr>
                <w:rFonts w:eastAsia="Calibri"/>
                <w:szCs w:val="22"/>
              </w:rPr>
            </w:pPr>
            <w:r w:rsidRPr="007A0A59">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3767F" w14:textId="77777777" w:rsidR="004B1509" w:rsidRPr="007A0A59" w:rsidRDefault="004B1509" w:rsidP="00553004">
            <w:pPr>
              <w:jc w:val="right"/>
              <w:rPr>
                <w:rFonts w:eastAsia="Calibri"/>
                <w:szCs w:val="22"/>
              </w:rPr>
            </w:pPr>
            <w:r w:rsidRPr="007A0A59">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15EC68"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1B3ECE"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52353" w14:textId="77777777" w:rsidR="004B1509" w:rsidRPr="007A0A59" w:rsidRDefault="004B1509" w:rsidP="00553004">
            <w:pPr>
              <w:jc w:val="center"/>
              <w:rPr>
                <w:rFonts w:eastAsia="Calibri"/>
                <w:szCs w:val="22"/>
              </w:rPr>
            </w:pPr>
            <w:r w:rsidRPr="007A0A59">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6913BA" w14:textId="77777777" w:rsidR="004B1509" w:rsidRPr="007A0A59" w:rsidRDefault="004B1509" w:rsidP="00553004">
            <w:pPr>
              <w:jc w:val="center"/>
              <w:rPr>
                <w:rFonts w:eastAsia="Calibri"/>
                <w:szCs w:val="22"/>
              </w:rPr>
            </w:pPr>
            <w:r w:rsidRPr="007A0A59">
              <w:rPr>
                <w:rFonts w:eastAsia="Calibri"/>
                <w:szCs w:val="22"/>
              </w:rPr>
              <w:t>4400-5075-2511</w:t>
            </w:r>
          </w:p>
        </w:tc>
      </w:tr>
      <w:tr w:rsidR="007A0A59" w:rsidRPr="007A0A59" w14:paraId="2C27459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4742F7" w14:textId="77777777" w:rsidR="004B1509" w:rsidRPr="007A0A5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E10340" w14:textId="77777777" w:rsidR="004B1509" w:rsidRPr="007A0A59" w:rsidRDefault="004B1509" w:rsidP="00553004">
            <w:pPr>
              <w:rPr>
                <w:rFonts w:eastAsia="Calibri"/>
                <w:szCs w:val="22"/>
              </w:rPr>
            </w:pPr>
            <w:r w:rsidRPr="007A0A59">
              <w:rPr>
                <w:rFonts w:eastAsia="Calibri"/>
                <w:szCs w:val="22"/>
              </w:rPr>
              <w:t>a31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46A277" w14:textId="77777777" w:rsidR="004B1509" w:rsidRPr="007A0A59" w:rsidRDefault="004B1509" w:rsidP="00553004">
            <w:pPr>
              <w:rPr>
                <w:rFonts w:eastAsia="Calibri"/>
                <w:szCs w:val="22"/>
              </w:rPr>
            </w:pPr>
            <w:r w:rsidRPr="007A0A59">
              <w:rPr>
                <w:rFonts w:eastAsia="Calibri"/>
                <w:szCs w:val="22"/>
              </w:rPr>
              <w:t>Privažiuojamasis kelias prie žvyro karjero Ramaškonių k. nuo kelio Nr. 1227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D37E94" w14:textId="3FB68081" w:rsidR="004B1509" w:rsidRPr="007A0A59" w:rsidRDefault="00713E99" w:rsidP="00553004">
            <w:pPr>
              <w:jc w:val="right"/>
              <w:rPr>
                <w:rFonts w:eastAsia="Calibri"/>
                <w:szCs w:val="22"/>
              </w:rPr>
            </w:pPr>
            <w:r w:rsidRPr="007A0A59">
              <w:rPr>
                <w:rFonts w:eastAsia="Calibri"/>
                <w:szCs w:val="22"/>
              </w:rPr>
              <w:t> 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BDB50"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98D51" w14:textId="576CA004" w:rsidR="004B1509" w:rsidRPr="007A0A59" w:rsidRDefault="00713E99" w:rsidP="00553004">
            <w:pPr>
              <w:jc w:val="right"/>
              <w:rPr>
                <w:rFonts w:eastAsia="Calibri"/>
                <w:szCs w:val="22"/>
              </w:rPr>
            </w:pPr>
            <w:r w:rsidRPr="007A0A5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F1CA3" w14:textId="77777777" w:rsidR="004B1509" w:rsidRPr="007A0A59" w:rsidRDefault="004B1509" w:rsidP="00553004">
            <w:pPr>
              <w:jc w:val="right"/>
              <w:rPr>
                <w:rFonts w:eastAsia="Calibri"/>
                <w:szCs w:val="22"/>
              </w:rPr>
            </w:pPr>
            <w:r w:rsidRPr="007A0A5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7A8C9B" w14:textId="77777777" w:rsidR="004B1509" w:rsidRPr="007A0A59" w:rsidRDefault="004B1509" w:rsidP="00553004">
            <w:pPr>
              <w:jc w:val="center"/>
              <w:rPr>
                <w:rFonts w:eastAsia="Calibri"/>
                <w:szCs w:val="22"/>
              </w:rPr>
            </w:pPr>
            <w:r w:rsidRPr="007A0A5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70E5A8" w14:textId="4C534F36" w:rsidR="004B1509" w:rsidRPr="007A0A59" w:rsidRDefault="00713E99" w:rsidP="00553004">
            <w:pPr>
              <w:jc w:val="center"/>
              <w:rPr>
                <w:rFonts w:eastAsia="Calibri"/>
                <w:szCs w:val="22"/>
              </w:rPr>
            </w:pPr>
            <w:r w:rsidRPr="007A0A59">
              <w:rPr>
                <w:rFonts w:eastAsia="Calibri"/>
                <w:szCs w:val="22"/>
              </w:rPr>
              <w:t>4400-6444-7310</w:t>
            </w:r>
          </w:p>
        </w:tc>
      </w:tr>
      <w:tr w:rsidR="004B1509" w:rsidRPr="004B1509" w14:paraId="4DDE826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9A54004"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95BFF4" w14:textId="77777777" w:rsidR="004B1509" w:rsidRPr="004B1509" w:rsidRDefault="004B1509" w:rsidP="00553004">
            <w:pPr>
              <w:rPr>
                <w:rFonts w:eastAsia="Calibri"/>
                <w:szCs w:val="22"/>
              </w:rPr>
            </w:pPr>
            <w:r w:rsidRPr="004B1509">
              <w:rPr>
                <w:rFonts w:eastAsia="Calibri"/>
                <w:szCs w:val="22"/>
              </w:rPr>
              <w:t>a32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F1E010" w14:textId="77777777" w:rsidR="004B1509" w:rsidRPr="004B1509" w:rsidRDefault="004B1509" w:rsidP="00553004">
            <w:pPr>
              <w:rPr>
                <w:rFonts w:eastAsia="Calibri"/>
                <w:szCs w:val="22"/>
              </w:rPr>
            </w:pPr>
            <w:r w:rsidRPr="004B1509">
              <w:rPr>
                <w:rFonts w:eastAsia="Calibri"/>
                <w:szCs w:val="22"/>
              </w:rPr>
              <w:t>Pravažiuojamasis  kelias prie Prano Markūno g., Andrioniškio mstl. nuo kelio Nr. a6-6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2D9949" w14:textId="77777777" w:rsidR="004B1509" w:rsidRPr="004B1509" w:rsidRDefault="004B1509" w:rsidP="00553004">
            <w:pPr>
              <w:jc w:val="right"/>
              <w:rPr>
                <w:rFonts w:eastAsia="Calibri"/>
                <w:szCs w:val="22"/>
              </w:rPr>
            </w:pPr>
            <w:r w:rsidRPr="004B1509">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5E4655" w14:textId="77777777" w:rsidR="004B1509" w:rsidRPr="004B1509" w:rsidRDefault="004B1509" w:rsidP="00553004">
            <w:pPr>
              <w:jc w:val="right"/>
              <w:rPr>
                <w:rFonts w:eastAsia="Calibri"/>
                <w:szCs w:val="22"/>
              </w:rPr>
            </w:pPr>
            <w:r w:rsidRPr="004B1509">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D094B"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A30A0"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854AD" w14:textId="77777777" w:rsidR="004B1509" w:rsidRPr="004B1509" w:rsidRDefault="004B1509"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652F91" w14:textId="77777777" w:rsidR="004B1509" w:rsidRPr="004B1509" w:rsidRDefault="004B1509" w:rsidP="00553004">
            <w:pPr>
              <w:jc w:val="center"/>
              <w:rPr>
                <w:rFonts w:eastAsia="Calibri"/>
                <w:szCs w:val="22"/>
              </w:rPr>
            </w:pPr>
            <w:r w:rsidRPr="004B1509">
              <w:rPr>
                <w:rFonts w:eastAsia="Calibri"/>
                <w:szCs w:val="22"/>
              </w:rPr>
              <w:t>4400-5396-1042</w:t>
            </w:r>
          </w:p>
        </w:tc>
      </w:tr>
      <w:tr w:rsidR="003042A0" w:rsidRPr="003042A0" w14:paraId="3074F5D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C3E64A4" w14:textId="77777777" w:rsidR="004B1509" w:rsidRPr="003042A0"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A7C7A3" w14:textId="77777777" w:rsidR="004B1509" w:rsidRPr="003042A0" w:rsidRDefault="004B1509" w:rsidP="00553004">
            <w:pPr>
              <w:rPr>
                <w:rFonts w:eastAsia="Calibri"/>
                <w:szCs w:val="22"/>
              </w:rPr>
            </w:pPr>
            <w:r w:rsidRPr="003042A0">
              <w:rPr>
                <w:rFonts w:eastAsia="Calibri"/>
                <w:szCs w:val="22"/>
              </w:rPr>
              <w:t>a33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A28CF6" w14:textId="77777777" w:rsidR="004B1509" w:rsidRPr="003042A0" w:rsidRDefault="004B1509" w:rsidP="00553004">
            <w:pPr>
              <w:rPr>
                <w:rFonts w:eastAsia="Calibri"/>
                <w:szCs w:val="22"/>
              </w:rPr>
            </w:pPr>
            <w:r w:rsidRPr="003042A0">
              <w:rPr>
                <w:rFonts w:eastAsia="Calibri"/>
                <w:szCs w:val="22"/>
              </w:rPr>
              <w:t>Pravažiuojamasis kelias nuo kelio Nr. 1216 iki Šilagalių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067D8E" w14:textId="02FFAE0E" w:rsidR="004B1509" w:rsidRPr="003042A0" w:rsidRDefault="008553C5" w:rsidP="00553004">
            <w:pPr>
              <w:jc w:val="right"/>
              <w:rPr>
                <w:rFonts w:eastAsia="Calibri"/>
                <w:szCs w:val="22"/>
              </w:rPr>
            </w:pPr>
            <w:r w:rsidRPr="003042A0">
              <w:rPr>
                <w:rFonts w:eastAsia="Calibri"/>
                <w:szCs w:val="22"/>
              </w:rPr>
              <w:t>1209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B6F4D" w14:textId="77777777" w:rsidR="004B1509" w:rsidRPr="003042A0" w:rsidRDefault="004B1509"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9B815" w14:textId="4051227E" w:rsidR="004B1509" w:rsidRPr="003042A0" w:rsidRDefault="008553C5" w:rsidP="00553004">
            <w:pPr>
              <w:jc w:val="right"/>
              <w:rPr>
                <w:rFonts w:eastAsia="Calibri"/>
                <w:szCs w:val="22"/>
              </w:rPr>
            </w:pPr>
            <w:r w:rsidRPr="003042A0">
              <w:rPr>
                <w:rFonts w:eastAsia="Calibri"/>
                <w:szCs w:val="22"/>
              </w:rPr>
              <w:t>1209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7F909" w14:textId="77777777" w:rsidR="004B1509" w:rsidRPr="003042A0" w:rsidRDefault="004B1509"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79AE66" w14:textId="13BACC13" w:rsidR="004B1509" w:rsidRPr="003042A0" w:rsidRDefault="008553C5" w:rsidP="00553004">
            <w:pPr>
              <w:jc w:val="center"/>
              <w:rPr>
                <w:rFonts w:eastAsia="Calibri"/>
                <w:szCs w:val="22"/>
              </w:rPr>
            </w:pPr>
            <w:r w:rsidRPr="003042A0">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2480FB" w14:textId="3E5E94D7" w:rsidR="004B1509" w:rsidRPr="003042A0" w:rsidRDefault="008553C5" w:rsidP="00553004">
            <w:pPr>
              <w:jc w:val="center"/>
              <w:rPr>
                <w:rFonts w:eastAsia="Calibri"/>
                <w:szCs w:val="22"/>
              </w:rPr>
            </w:pPr>
            <w:r w:rsidRPr="003042A0">
              <w:rPr>
                <w:rFonts w:eastAsia="Calibri"/>
                <w:szCs w:val="22"/>
              </w:rPr>
              <w:t>4400-6444-7322 4400-6444-7330 4400-6444-7341 4400-6444-7363</w:t>
            </w:r>
          </w:p>
        </w:tc>
      </w:tr>
      <w:tr w:rsidR="003042A0" w:rsidRPr="003042A0" w14:paraId="4571BE3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20774ED" w14:textId="77777777" w:rsidR="004B1509" w:rsidRPr="003042A0"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1D5056" w14:textId="77777777" w:rsidR="004B1509" w:rsidRPr="003042A0" w:rsidRDefault="004B1509" w:rsidP="00553004">
            <w:pPr>
              <w:rPr>
                <w:rFonts w:eastAsia="Calibri"/>
                <w:szCs w:val="22"/>
              </w:rPr>
            </w:pPr>
            <w:r w:rsidRPr="003042A0">
              <w:rPr>
                <w:rFonts w:eastAsia="Calibri"/>
                <w:szCs w:val="22"/>
              </w:rPr>
              <w:t>a34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9FBB79" w14:textId="77777777" w:rsidR="004B1509" w:rsidRPr="003042A0" w:rsidRDefault="004B1509" w:rsidP="00553004">
            <w:pPr>
              <w:rPr>
                <w:rFonts w:eastAsia="Calibri"/>
                <w:szCs w:val="22"/>
              </w:rPr>
            </w:pPr>
            <w:r w:rsidRPr="003042A0">
              <w:rPr>
                <w:rFonts w:eastAsia="Calibri"/>
                <w:szCs w:val="22"/>
              </w:rPr>
              <w:t>Privažiuojamasis kelias prie tilto per Šventąją Mikierių k. nuo kelio Nr. 1216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E7EEB1" w14:textId="77777777" w:rsidR="004B1509" w:rsidRPr="003042A0" w:rsidRDefault="004B1509" w:rsidP="00553004">
            <w:pPr>
              <w:jc w:val="right"/>
              <w:rPr>
                <w:rFonts w:eastAsia="Calibri"/>
                <w:szCs w:val="22"/>
              </w:rPr>
            </w:pPr>
            <w:r w:rsidRPr="003042A0">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CDF0F" w14:textId="77777777" w:rsidR="004B1509" w:rsidRPr="003042A0" w:rsidRDefault="004B1509" w:rsidP="00553004">
            <w:pPr>
              <w:jc w:val="right"/>
              <w:rPr>
                <w:rFonts w:eastAsia="Calibri"/>
                <w:szCs w:val="22"/>
              </w:rPr>
            </w:pPr>
            <w:r w:rsidRPr="003042A0">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6055C" w14:textId="77777777" w:rsidR="004B1509" w:rsidRPr="003042A0" w:rsidRDefault="004B1509"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87C21" w14:textId="77777777" w:rsidR="004B1509" w:rsidRPr="003042A0" w:rsidRDefault="004B1509"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ED26F" w14:textId="77777777" w:rsidR="004B1509" w:rsidRPr="003042A0" w:rsidRDefault="004B1509" w:rsidP="00553004">
            <w:pPr>
              <w:jc w:val="center"/>
              <w:rPr>
                <w:rFonts w:eastAsia="Calibri"/>
                <w:szCs w:val="22"/>
              </w:rPr>
            </w:pPr>
            <w:r w:rsidRPr="003042A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EBBB00" w14:textId="77777777" w:rsidR="004B1509" w:rsidRPr="003042A0" w:rsidRDefault="004B1509" w:rsidP="00553004">
            <w:pPr>
              <w:jc w:val="center"/>
              <w:rPr>
                <w:rFonts w:eastAsia="Calibri"/>
                <w:szCs w:val="22"/>
              </w:rPr>
            </w:pPr>
            <w:r w:rsidRPr="003042A0">
              <w:rPr>
                <w:rFonts w:eastAsia="Calibri"/>
                <w:szCs w:val="22"/>
              </w:rPr>
              <w:t>-</w:t>
            </w:r>
          </w:p>
        </w:tc>
      </w:tr>
      <w:tr w:rsidR="003042A0" w:rsidRPr="003042A0" w14:paraId="0C1F612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79A8424" w14:textId="77777777" w:rsidR="004B1509" w:rsidRPr="003042A0"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CC3C35" w14:textId="77777777" w:rsidR="004B1509" w:rsidRPr="003042A0" w:rsidRDefault="004B1509" w:rsidP="00553004">
            <w:pPr>
              <w:rPr>
                <w:rFonts w:eastAsia="Calibri"/>
                <w:szCs w:val="22"/>
              </w:rPr>
            </w:pPr>
            <w:r w:rsidRPr="003042A0">
              <w:rPr>
                <w:rFonts w:eastAsia="Calibri"/>
                <w:szCs w:val="22"/>
              </w:rPr>
              <w:t>a37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2EA301" w14:textId="77777777" w:rsidR="004B1509" w:rsidRPr="003042A0" w:rsidRDefault="004B1509" w:rsidP="00553004">
            <w:pPr>
              <w:rPr>
                <w:rFonts w:eastAsia="Calibri"/>
                <w:szCs w:val="22"/>
              </w:rPr>
            </w:pPr>
            <w:r w:rsidRPr="003042A0">
              <w:rPr>
                <w:rFonts w:eastAsia="Calibri"/>
                <w:szCs w:val="22"/>
              </w:rPr>
              <w:t>Privažiuojamasis kelias prie Šventosios Plikiškių k. nuo kelio Nr. 1216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B3050D5" w14:textId="0033AA1B" w:rsidR="004B1509" w:rsidRPr="003042A0" w:rsidRDefault="009058B6" w:rsidP="00553004">
            <w:pPr>
              <w:jc w:val="right"/>
              <w:rPr>
                <w:rFonts w:eastAsia="Calibri"/>
                <w:szCs w:val="22"/>
              </w:rPr>
            </w:pPr>
            <w:r w:rsidRPr="003042A0">
              <w:rPr>
                <w:rFonts w:eastAsia="Calibri"/>
                <w:szCs w:val="22"/>
              </w:rPr>
              <w:t> 697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99AB56" w14:textId="77777777" w:rsidR="004B1509" w:rsidRPr="003042A0" w:rsidRDefault="004B1509"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EBF4F" w14:textId="51910641" w:rsidR="004B1509" w:rsidRPr="003042A0" w:rsidRDefault="009058B6" w:rsidP="00553004">
            <w:pPr>
              <w:jc w:val="right"/>
              <w:rPr>
                <w:rFonts w:eastAsia="Calibri"/>
                <w:szCs w:val="22"/>
              </w:rPr>
            </w:pPr>
            <w:r w:rsidRPr="003042A0">
              <w:rPr>
                <w:rFonts w:eastAsia="Calibri"/>
                <w:szCs w:val="22"/>
              </w:rPr>
              <w:t>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E14F6" w14:textId="59117FEF" w:rsidR="004B1509" w:rsidRPr="003042A0" w:rsidRDefault="009058B6" w:rsidP="00553004">
            <w:pPr>
              <w:jc w:val="right"/>
              <w:rPr>
                <w:rFonts w:eastAsia="Calibri"/>
                <w:szCs w:val="22"/>
              </w:rPr>
            </w:pPr>
            <w:r w:rsidRPr="003042A0">
              <w:rPr>
                <w:rFonts w:eastAsia="Calibri"/>
                <w:szCs w:val="22"/>
              </w:rPr>
              <w:t> 440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70458" w14:textId="77777777" w:rsidR="004B1509" w:rsidRPr="003042A0" w:rsidRDefault="004B1509" w:rsidP="00553004">
            <w:pPr>
              <w:jc w:val="center"/>
              <w:rPr>
                <w:rFonts w:eastAsia="Calibri"/>
                <w:szCs w:val="22"/>
              </w:rPr>
            </w:pPr>
            <w:r w:rsidRPr="003042A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7EA225" w14:textId="216D883A" w:rsidR="004B1509" w:rsidRPr="003042A0" w:rsidRDefault="009058B6" w:rsidP="00553004">
            <w:pPr>
              <w:jc w:val="center"/>
              <w:rPr>
                <w:rFonts w:eastAsia="Calibri"/>
                <w:szCs w:val="22"/>
              </w:rPr>
            </w:pPr>
            <w:r w:rsidRPr="003042A0">
              <w:rPr>
                <w:rFonts w:eastAsia="Calibri"/>
                <w:szCs w:val="22"/>
              </w:rPr>
              <w:t>4400-6443-9630</w:t>
            </w:r>
          </w:p>
        </w:tc>
      </w:tr>
      <w:tr w:rsidR="003042A0" w:rsidRPr="003042A0" w14:paraId="3FEEBE2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DEC460" w14:textId="77777777" w:rsidR="004B1509" w:rsidRPr="003042A0"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205AFC" w14:textId="77777777" w:rsidR="004B1509" w:rsidRPr="003042A0" w:rsidRDefault="004B1509" w:rsidP="00553004">
            <w:pPr>
              <w:rPr>
                <w:rFonts w:eastAsia="Calibri"/>
                <w:szCs w:val="22"/>
              </w:rPr>
            </w:pPr>
            <w:r w:rsidRPr="003042A0">
              <w:rPr>
                <w:rFonts w:eastAsia="Calibri"/>
                <w:szCs w:val="22"/>
              </w:rPr>
              <w:t>a38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4F53A8" w14:textId="77777777" w:rsidR="004B1509" w:rsidRPr="003042A0" w:rsidRDefault="004B1509" w:rsidP="00553004">
            <w:pPr>
              <w:rPr>
                <w:rFonts w:eastAsia="Calibri"/>
                <w:szCs w:val="22"/>
              </w:rPr>
            </w:pPr>
            <w:r w:rsidRPr="003042A0">
              <w:rPr>
                <w:rFonts w:eastAsia="Calibri"/>
                <w:szCs w:val="22"/>
              </w:rPr>
              <w:t>Privažiuojamasis kelias prie gyvenamųjų namų Andrioniškio k. nuo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493345" w14:textId="0F65E186" w:rsidR="004B1509" w:rsidRPr="003042A0" w:rsidRDefault="009058B6" w:rsidP="00553004">
            <w:pPr>
              <w:jc w:val="right"/>
              <w:rPr>
                <w:rFonts w:eastAsia="Calibri"/>
                <w:szCs w:val="22"/>
              </w:rPr>
            </w:pPr>
            <w:r w:rsidRPr="003042A0">
              <w:rPr>
                <w:rFonts w:eastAsia="Calibri"/>
                <w:strike/>
                <w:szCs w:val="22"/>
              </w:rPr>
              <w:t> </w:t>
            </w:r>
            <w:r w:rsidRPr="003042A0">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08C60" w14:textId="77777777" w:rsidR="004B1509" w:rsidRPr="003042A0" w:rsidRDefault="004B1509"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5FC17" w14:textId="502C9BE0" w:rsidR="004B1509" w:rsidRPr="003042A0" w:rsidRDefault="009058B6" w:rsidP="00553004">
            <w:pPr>
              <w:jc w:val="right"/>
              <w:rPr>
                <w:rFonts w:eastAsia="Calibri"/>
                <w:szCs w:val="22"/>
              </w:rPr>
            </w:pPr>
            <w:r w:rsidRPr="003042A0">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4E78E" w14:textId="03A51BFC" w:rsidR="004B1509" w:rsidRPr="003042A0" w:rsidRDefault="003042A0" w:rsidP="00553004">
            <w:pPr>
              <w:jc w:val="right"/>
              <w:rPr>
                <w:rFonts w:eastAsia="Calibri"/>
                <w:strike/>
                <w:szCs w:val="22"/>
              </w:rPr>
            </w:pPr>
            <w:r w:rsidRPr="003042A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40D53" w14:textId="027B0D8D" w:rsidR="004B1509" w:rsidRPr="003042A0" w:rsidRDefault="009058B6" w:rsidP="00553004">
            <w:pPr>
              <w:jc w:val="center"/>
              <w:rPr>
                <w:rFonts w:eastAsia="Calibri"/>
                <w:szCs w:val="22"/>
              </w:rPr>
            </w:pPr>
            <w:r w:rsidRPr="003042A0">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2001B8" w14:textId="475FB5D4" w:rsidR="004B1509" w:rsidRPr="003042A0" w:rsidRDefault="009058B6" w:rsidP="00553004">
            <w:pPr>
              <w:jc w:val="center"/>
              <w:rPr>
                <w:rFonts w:eastAsia="Calibri"/>
                <w:szCs w:val="22"/>
              </w:rPr>
            </w:pPr>
            <w:r w:rsidRPr="003042A0">
              <w:rPr>
                <w:rFonts w:eastAsia="Calibri"/>
                <w:szCs w:val="22"/>
              </w:rPr>
              <w:t>4400-6445-0135</w:t>
            </w:r>
          </w:p>
        </w:tc>
      </w:tr>
      <w:tr w:rsidR="003042A0" w:rsidRPr="003042A0" w14:paraId="030C758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01642A" w14:textId="77777777" w:rsidR="004B1509" w:rsidRPr="003042A0"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6C671D" w14:textId="77777777" w:rsidR="004B1509" w:rsidRPr="003042A0" w:rsidRDefault="004B1509" w:rsidP="00553004">
            <w:pPr>
              <w:rPr>
                <w:rFonts w:eastAsia="Calibri"/>
                <w:szCs w:val="22"/>
              </w:rPr>
            </w:pPr>
            <w:r w:rsidRPr="003042A0">
              <w:rPr>
                <w:rFonts w:eastAsia="Calibri"/>
                <w:szCs w:val="22"/>
              </w:rPr>
              <w:t>a40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BCA4CC" w14:textId="77777777" w:rsidR="004B1509" w:rsidRPr="003042A0" w:rsidRDefault="004B1509" w:rsidP="00553004">
            <w:pPr>
              <w:rPr>
                <w:rFonts w:eastAsia="Calibri"/>
                <w:szCs w:val="22"/>
              </w:rPr>
            </w:pPr>
            <w:r w:rsidRPr="003042A0">
              <w:rPr>
                <w:rFonts w:eastAsia="Calibri"/>
                <w:szCs w:val="22"/>
              </w:rPr>
              <w:t>Pravažiuojamais kelias nuo kelio Nr. a8 iki Žirgo g., Niūronių k., Anykščių sen.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0AD0BE" w14:textId="77777777" w:rsidR="004B1509" w:rsidRPr="003042A0" w:rsidRDefault="004B1509" w:rsidP="00553004">
            <w:pPr>
              <w:jc w:val="right"/>
              <w:rPr>
                <w:rFonts w:eastAsia="Calibri"/>
                <w:szCs w:val="22"/>
              </w:rPr>
            </w:pPr>
            <w:r w:rsidRPr="003042A0">
              <w:rPr>
                <w:rFonts w:eastAsia="Calibri"/>
                <w:szCs w:val="22"/>
              </w:rPr>
              <w:t>1213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6F06C" w14:textId="77777777" w:rsidR="004B1509" w:rsidRPr="003042A0" w:rsidRDefault="004B1509"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2528D" w14:textId="77777777" w:rsidR="004B1509" w:rsidRPr="003042A0" w:rsidRDefault="004B1509" w:rsidP="00553004">
            <w:pPr>
              <w:jc w:val="right"/>
              <w:rPr>
                <w:rFonts w:eastAsia="Calibri"/>
                <w:szCs w:val="22"/>
              </w:rPr>
            </w:pPr>
            <w:r w:rsidRPr="003042A0">
              <w:rPr>
                <w:rFonts w:eastAsia="Calibri"/>
                <w:szCs w:val="22"/>
              </w:rPr>
              <w:t>1213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5B39A" w14:textId="77777777" w:rsidR="004B1509" w:rsidRPr="003042A0" w:rsidRDefault="004B1509"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8069E" w14:textId="45C380A9" w:rsidR="004B1509" w:rsidRPr="003042A0" w:rsidRDefault="009058B6" w:rsidP="00553004">
            <w:pPr>
              <w:jc w:val="center"/>
              <w:rPr>
                <w:rFonts w:eastAsia="Calibri"/>
                <w:szCs w:val="22"/>
              </w:rPr>
            </w:pPr>
            <w:r w:rsidRPr="003042A0">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02B5FE" w14:textId="6551268E" w:rsidR="004B1509" w:rsidRPr="003042A0" w:rsidRDefault="009058B6" w:rsidP="00553004">
            <w:pPr>
              <w:jc w:val="center"/>
              <w:rPr>
                <w:rFonts w:eastAsia="Calibri"/>
                <w:szCs w:val="22"/>
              </w:rPr>
            </w:pPr>
            <w:r w:rsidRPr="003042A0">
              <w:rPr>
                <w:rFonts w:eastAsia="Calibri"/>
                <w:szCs w:val="22"/>
              </w:rPr>
              <w:t>4400-6444-9736</w:t>
            </w:r>
          </w:p>
        </w:tc>
      </w:tr>
      <w:tr w:rsidR="003042A0" w:rsidRPr="003042A0" w14:paraId="7FE0507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00605AE" w14:textId="77777777" w:rsidR="004B1509" w:rsidRPr="003042A0"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149DA8" w14:textId="77777777" w:rsidR="004B1509" w:rsidRPr="003042A0" w:rsidRDefault="004B1509" w:rsidP="00553004">
            <w:pPr>
              <w:rPr>
                <w:rFonts w:eastAsia="Calibri"/>
                <w:szCs w:val="22"/>
              </w:rPr>
            </w:pPr>
            <w:r w:rsidRPr="003042A0">
              <w:rPr>
                <w:rFonts w:eastAsia="Calibri"/>
                <w:szCs w:val="22"/>
              </w:rPr>
              <w:t>a43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F1054D" w14:textId="77777777" w:rsidR="004B1509" w:rsidRPr="003042A0" w:rsidRDefault="004B1509" w:rsidP="00553004">
            <w:pPr>
              <w:rPr>
                <w:rFonts w:eastAsia="Calibri"/>
                <w:szCs w:val="22"/>
              </w:rPr>
            </w:pPr>
            <w:r w:rsidRPr="003042A0">
              <w:rPr>
                <w:rFonts w:eastAsia="Calibri"/>
                <w:szCs w:val="22"/>
              </w:rPr>
              <w:t>Privažiuojamasis kelias prie gyvenamųjų namų Krivinskų k. nuo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6561EB" w14:textId="782BB433" w:rsidR="004B1509" w:rsidRPr="003042A0" w:rsidRDefault="009058B6" w:rsidP="00553004">
            <w:pPr>
              <w:jc w:val="right"/>
              <w:rPr>
                <w:rFonts w:eastAsia="Calibri"/>
                <w:szCs w:val="22"/>
              </w:rPr>
            </w:pPr>
            <w:r w:rsidRPr="003042A0">
              <w:rPr>
                <w:rFonts w:eastAsia="Calibri"/>
                <w:szCs w:val="22"/>
              </w:rPr>
              <w:t xml:space="preserve"> 713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A5375" w14:textId="77777777" w:rsidR="004B1509" w:rsidRPr="003042A0" w:rsidRDefault="004B1509"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0763C" w14:textId="3FAD1372" w:rsidR="004B1509" w:rsidRPr="003042A0" w:rsidRDefault="009058B6" w:rsidP="00553004">
            <w:pPr>
              <w:jc w:val="right"/>
              <w:rPr>
                <w:rFonts w:eastAsia="Calibri"/>
                <w:szCs w:val="22"/>
              </w:rPr>
            </w:pPr>
            <w:r w:rsidRPr="003042A0">
              <w:rPr>
                <w:rFonts w:eastAsia="Calibri"/>
                <w:szCs w:val="22"/>
              </w:rPr>
              <w:t xml:space="preserve"> 713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4C79E" w14:textId="77777777" w:rsidR="004B1509" w:rsidRPr="003042A0" w:rsidRDefault="004B1509"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BAE0DA" w14:textId="6DCFCD42" w:rsidR="004B1509" w:rsidRPr="003042A0" w:rsidRDefault="009058B6" w:rsidP="00553004">
            <w:pPr>
              <w:jc w:val="center"/>
              <w:rPr>
                <w:rFonts w:eastAsia="Calibri"/>
                <w:szCs w:val="22"/>
              </w:rPr>
            </w:pPr>
            <w:r w:rsidRPr="003042A0">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50C69D" w14:textId="0910D991" w:rsidR="004B1509" w:rsidRPr="003042A0" w:rsidRDefault="009058B6" w:rsidP="00553004">
            <w:pPr>
              <w:jc w:val="center"/>
              <w:rPr>
                <w:rFonts w:eastAsia="Calibri"/>
                <w:szCs w:val="22"/>
              </w:rPr>
            </w:pPr>
            <w:r w:rsidRPr="003042A0">
              <w:rPr>
                <w:rFonts w:eastAsia="Calibri"/>
                <w:szCs w:val="22"/>
              </w:rPr>
              <w:t>4400-6444-9969</w:t>
            </w:r>
          </w:p>
        </w:tc>
      </w:tr>
      <w:tr w:rsidR="003042A0" w:rsidRPr="003042A0" w14:paraId="0287EF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7B1654" w14:textId="77777777" w:rsidR="004B1509" w:rsidRPr="003042A0"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148A88" w14:textId="77777777" w:rsidR="004B1509" w:rsidRPr="003042A0" w:rsidRDefault="004B1509" w:rsidP="00553004">
            <w:pPr>
              <w:rPr>
                <w:rFonts w:eastAsia="Calibri"/>
                <w:szCs w:val="22"/>
              </w:rPr>
            </w:pPr>
            <w:r w:rsidRPr="003042A0">
              <w:rPr>
                <w:rFonts w:eastAsia="Calibri"/>
                <w:szCs w:val="22"/>
              </w:rPr>
              <w:t>a45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B133A1A" w14:textId="77777777" w:rsidR="004B1509" w:rsidRPr="003042A0" w:rsidRDefault="004B1509" w:rsidP="00553004">
            <w:pPr>
              <w:rPr>
                <w:rFonts w:eastAsia="Calibri"/>
                <w:szCs w:val="22"/>
              </w:rPr>
            </w:pPr>
            <w:r w:rsidRPr="003042A0">
              <w:rPr>
                <w:rFonts w:eastAsia="Calibri"/>
                <w:szCs w:val="22"/>
              </w:rPr>
              <w:t>Privažiuojamasis kelias prie gyvenamųjų namų Vieškelio g., Plikiškių k. nuo kelio Nr. 1216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A8E837" w14:textId="58025CCE" w:rsidR="004B1509" w:rsidRPr="003042A0" w:rsidRDefault="005E472F" w:rsidP="00553004">
            <w:pPr>
              <w:jc w:val="right"/>
              <w:rPr>
                <w:rFonts w:eastAsia="Calibri"/>
                <w:szCs w:val="22"/>
              </w:rPr>
            </w:pPr>
            <w:r w:rsidRPr="003042A0">
              <w:rPr>
                <w:rFonts w:eastAsia="Calibri"/>
                <w:szCs w:val="22"/>
              </w:rPr>
              <w:t> 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E1479E" w14:textId="77777777" w:rsidR="004B1509" w:rsidRPr="003042A0" w:rsidRDefault="004B1509"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556BD" w14:textId="27886AE0" w:rsidR="004B1509" w:rsidRPr="003042A0" w:rsidRDefault="005E472F" w:rsidP="00553004">
            <w:pPr>
              <w:jc w:val="right"/>
              <w:rPr>
                <w:rFonts w:eastAsia="Calibri"/>
                <w:szCs w:val="22"/>
              </w:rPr>
            </w:pPr>
            <w:r w:rsidRPr="003042A0">
              <w:rPr>
                <w:rFonts w:eastAsia="Calibri"/>
                <w:szCs w:val="22"/>
              </w:rPr>
              <w:t>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5D3812" w14:textId="702F4EB6" w:rsidR="004B1509" w:rsidRPr="003042A0" w:rsidRDefault="003042A0" w:rsidP="00553004">
            <w:pPr>
              <w:jc w:val="right"/>
              <w:rPr>
                <w:rFonts w:eastAsia="Calibri"/>
                <w:strike/>
                <w:szCs w:val="22"/>
              </w:rPr>
            </w:pPr>
            <w:r w:rsidRPr="003042A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3CF936" w14:textId="77777777" w:rsidR="004B1509" w:rsidRPr="003042A0" w:rsidRDefault="004B1509" w:rsidP="00553004">
            <w:pPr>
              <w:jc w:val="center"/>
              <w:rPr>
                <w:rFonts w:eastAsia="Calibri"/>
                <w:szCs w:val="22"/>
              </w:rPr>
            </w:pPr>
            <w:r w:rsidRPr="003042A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3161F5" w14:textId="383A548B" w:rsidR="004B1509" w:rsidRPr="003042A0" w:rsidRDefault="005E472F" w:rsidP="00553004">
            <w:pPr>
              <w:jc w:val="center"/>
              <w:rPr>
                <w:rFonts w:eastAsia="Calibri"/>
                <w:szCs w:val="22"/>
              </w:rPr>
            </w:pPr>
            <w:r w:rsidRPr="003042A0">
              <w:rPr>
                <w:rFonts w:eastAsia="Calibri"/>
                <w:szCs w:val="22"/>
              </w:rPr>
              <w:t>4400-6443-9644</w:t>
            </w:r>
          </w:p>
        </w:tc>
      </w:tr>
      <w:tr w:rsidR="003042A0" w:rsidRPr="003042A0" w14:paraId="2F282D7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0C8E73" w14:textId="77777777" w:rsidR="004B1509" w:rsidRPr="003042A0"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C19776" w14:textId="77777777" w:rsidR="004B1509" w:rsidRPr="003042A0" w:rsidRDefault="004B1509" w:rsidP="00553004">
            <w:pPr>
              <w:rPr>
                <w:rFonts w:eastAsia="Calibri"/>
                <w:szCs w:val="22"/>
              </w:rPr>
            </w:pPr>
            <w:r w:rsidRPr="003042A0">
              <w:rPr>
                <w:rFonts w:eastAsia="Calibri"/>
                <w:szCs w:val="22"/>
              </w:rPr>
              <w:t>a47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DC77DC" w14:textId="77777777" w:rsidR="004B1509" w:rsidRPr="003042A0" w:rsidRDefault="004B1509" w:rsidP="00553004">
            <w:pPr>
              <w:rPr>
                <w:rFonts w:eastAsia="Calibri"/>
                <w:szCs w:val="22"/>
              </w:rPr>
            </w:pPr>
            <w:r w:rsidRPr="003042A0">
              <w:rPr>
                <w:rFonts w:eastAsia="Calibri"/>
                <w:szCs w:val="22"/>
              </w:rPr>
              <w:t>Privažiuojamasis kelias prie gyvenamųjų namų Pagriežių k. nuo kelio Nr. a73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EF25A4" w14:textId="72725A47" w:rsidR="004B1509" w:rsidRPr="003042A0" w:rsidRDefault="005E472F" w:rsidP="00553004">
            <w:pPr>
              <w:jc w:val="right"/>
              <w:rPr>
                <w:rFonts w:eastAsia="Calibri"/>
                <w:szCs w:val="22"/>
              </w:rPr>
            </w:pPr>
            <w:r w:rsidRPr="003042A0">
              <w:rPr>
                <w:rFonts w:eastAsia="Calibri"/>
                <w:szCs w:val="22"/>
              </w:rPr>
              <w:t> 760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83BBA7" w14:textId="77777777" w:rsidR="004B1509" w:rsidRPr="003042A0" w:rsidRDefault="004B1509"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2BC8D" w14:textId="77777777" w:rsidR="004B1509" w:rsidRPr="003042A0" w:rsidRDefault="004B1509"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C8409E" w14:textId="27FE406B" w:rsidR="004B1509" w:rsidRPr="003042A0" w:rsidRDefault="005E472F" w:rsidP="00553004">
            <w:pPr>
              <w:jc w:val="right"/>
              <w:rPr>
                <w:rFonts w:eastAsia="Calibri"/>
                <w:szCs w:val="22"/>
              </w:rPr>
            </w:pPr>
            <w:r w:rsidRPr="003042A0">
              <w:rPr>
                <w:rFonts w:eastAsia="Calibri"/>
                <w:szCs w:val="22"/>
              </w:rPr>
              <w:t> 760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3CD9C" w14:textId="77777777" w:rsidR="004B1509" w:rsidRPr="003042A0" w:rsidRDefault="004B1509" w:rsidP="00553004">
            <w:pPr>
              <w:jc w:val="center"/>
              <w:rPr>
                <w:rFonts w:eastAsia="Calibri"/>
                <w:szCs w:val="22"/>
              </w:rPr>
            </w:pPr>
            <w:r w:rsidRPr="003042A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D395D6" w14:textId="688FC6BB" w:rsidR="004B1509" w:rsidRPr="003042A0" w:rsidRDefault="005E472F" w:rsidP="00553004">
            <w:pPr>
              <w:jc w:val="center"/>
              <w:rPr>
                <w:rFonts w:eastAsia="Calibri"/>
                <w:szCs w:val="22"/>
              </w:rPr>
            </w:pPr>
            <w:r w:rsidRPr="003042A0">
              <w:rPr>
                <w:rFonts w:eastAsia="Calibri"/>
                <w:szCs w:val="22"/>
              </w:rPr>
              <w:t>4400-6443-9650</w:t>
            </w:r>
          </w:p>
        </w:tc>
      </w:tr>
      <w:tr w:rsidR="003042A0" w:rsidRPr="003042A0" w14:paraId="43D266B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99DA4A0" w14:textId="77777777" w:rsidR="009D5F56" w:rsidRPr="003042A0"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FC17021" w14:textId="5912D340" w:rsidR="009D5F56" w:rsidRPr="003042A0" w:rsidRDefault="009D5F56" w:rsidP="00553004">
            <w:pPr>
              <w:rPr>
                <w:rFonts w:eastAsia="Calibri"/>
                <w:szCs w:val="22"/>
              </w:rPr>
            </w:pPr>
            <w:r w:rsidRPr="003042A0">
              <w:rPr>
                <w:rFonts w:eastAsia="Calibri"/>
                <w:szCs w:val="22"/>
              </w:rPr>
              <w:t>a48</w:t>
            </w:r>
          </w:p>
        </w:tc>
        <w:tc>
          <w:tcPr>
            <w:tcW w:w="4412" w:type="dxa"/>
            <w:tcBorders>
              <w:top w:val="single" w:sz="4" w:space="0" w:color="auto"/>
              <w:left w:val="single" w:sz="4" w:space="0" w:color="auto"/>
              <w:bottom w:val="single" w:sz="4" w:space="0" w:color="auto"/>
              <w:right w:val="single" w:sz="4" w:space="0" w:color="auto"/>
            </w:tcBorders>
            <w:vAlign w:val="center"/>
          </w:tcPr>
          <w:p w14:paraId="1AF7924F" w14:textId="423F2653" w:rsidR="009D5F56" w:rsidRPr="003042A0" w:rsidRDefault="009D5F56" w:rsidP="00553004">
            <w:pPr>
              <w:rPr>
                <w:rFonts w:eastAsia="Calibri"/>
                <w:szCs w:val="22"/>
              </w:rPr>
            </w:pPr>
            <w:r w:rsidRPr="003042A0">
              <w:rPr>
                <w:rFonts w:eastAsia="Calibri"/>
                <w:szCs w:val="22"/>
              </w:rPr>
              <w:t>Privažiuojamasis kelias prie gyvenamųjų namų nuo kelio Nr. a49</w:t>
            </w:r>
          </w:p>
        </w:tc>
        <w:tc>
          <w:tcPr>
            <w:tcW w:w="1147" w:type="dxa"/>
            <w:tcBorders>
              <w:top w:val="single" w:sz="4" w:space="0" w:color="auto"/>
              <w:left w:val="single" w:sz="4" w:space="0" w:color="auto"/>
              <w:bottom w:val="single" w:sz="4" w:space="0" w:color="auto"/>
              <w:right w:val="single" w:sz="4" w:space="0" w:color="auto"/>
            </w:tcBorders>
            <w:vAlign w:val="center"/>
          </w:tcPr>
          <w:p w14:paraId="26B49EE4" w14:textId="5FFA0EA1" w:rsidR="009D5F56" w:rsidRPr="003042A0" w:rsidRDefault="005E472F" w:rsidP="00553004">
            <w:pPr>
              <w:jc w:val="right"/>
              <w:rPr>
                <w:rFonts w:eastAsia="Calibri"/>
                <w:szCs w:val="22"/>
              </w:rPr>
            </w:pPr>
            <w:r w:rsidRPr="003042A0">
              <w:rPr>
                <w:rFonts w:eastAsia="Calibri"/>
                <w:szCs w:val="22"/>
              </w:rPr>
              <w:t> 155</w:t>
            </w:r>
          </w:p>
        </w:tc>
        <w:tc>
          <w:tcPr>
            <w:tcW w:w="1133" w:type="dxa"/>
            <w:tcBorders>
              <w:top w:val="single" w:sz="4" w:space="0" w:color="auto"/>
              <w:left w:val="single" w:sz="4" w:space="0" w:color="auto"/>
              <w:bottom w:val="single" w:sz="4" w:space="0" w:color="auto"/>
              <w:right w:val="single" w:sz="4" w:space="0" w:color="auto"/>
            </w:tcBorders>
            <w:vAlign w:val="center"/>
          </w:tcPr>
          <w:p w14:paraId="7A406186" w14:textId="32930929" w:rsidR="009D5F56" w:rsidRPr="003042A0" w:rsidRDefault="009D5F56"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2EA4393" w14:textId="26048521" w:rsidR="009D5F56" w:rsidRPr="003042A0" w:rsidRDefault="005E472F" w:rsidP="00553004">
            <w:pPr>
              <w:jc w:val="right"/>
              <w:rPr>
                <w:rFonts w:eastAsia="Calibri"/>
                <w:szCs w:val="22"/>
              </w:rPr>
            </w:pPr>
            <w:r w:rsidRPr="003042A0">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tcPr>
          <w:p w14:paraId="402F157A" w14:textId="17101474" w:rsidR="009D5F56" w:rsidRPr="003042A0" w:rsidRDefault="005E472F" w:rsidP="00553004">
            <w:pPr>
              <w:jc w:val="right"/>
              <w:rPr>
                <w:rFonts w:eastAsia="Calibri"/>
                <w:szCs w:val="22"/>
              </w:rPr>
            </w:pPr>
            <w:r w:rsidRPr="003042A0">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vAlign w:val="center"/>
          </w:tcPr>
          <w:p w14:paraId="6957B033" w14:textId="5EED5113" w:rsidR="009D5F56" w:rsidRPr="003042A0" w:rsidRDefault="005E472F" w:rsidP="00553004">
            <w:pPr>
              <w:jc w:val="center"/>
              <w:rPr>
                <w:rFonts w:eastAsia="Calibri"/>
                <w:szCs w:val="22"/>
              </w:rPr>
            </w:pPr>
            <w:r w:rsidRPr="003042A0">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tcPr>
          <w:p w14:paraId="640F8E49" w14:textId="1BD0FD68" w:rsidR="009D5F56" w:rsidRPr="003042A0" w:rsidRDefault="005E472F" w:rsidP="00553004">
            <w:pPr>
              <w:jc w:val="center"/>
              <w:rPr>
                <w:rFonts w:eastAsia="Calibri"/>
                <w:szCs w:val="22"/>
              </w:rPr>
            </w:pPr>
            <w:r w:rsidRPr="003042A0">
              <w:rPr>
                <w:rFonts w:eastAsia="Calibri"/>
                <w:szCs w:val="22"/>
              </w:rPr>
              <w:t>4400-6445-0002</w:t>
            </w:r>
          </w:p>
        </w:tc>
      </w:tr>
      <w:tr w:rsidR="003042A0" w:rsidRPr="003042A0" w14:paraId="05F8410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66592A" w14:textId="77777777" w:rsidR="009D5F56" w:rsidRPr="003042A0"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C7782F0" w14:textId="31AE97C2" w:rsidR="009D5F56" w:rsidRPr="003042A0" w:rsidRDefault="009D5F56" w:rsidP="00553004">
            <w:pPr>
              <w:rPr>
                <w:rFonts w:eastAsia="Calibri"/>
                <w:szCs w:val="22"/>
              </w:rPr>
            </w:pPr>
            <w:r w:rsidRPr="003042A0">
              <w:rPr>
                <w:rFonts w:eastAsia="Calibri"/>
                <w:szCs w:val="22"/>
              </w:rPr>
              <w:t>a49</w:t>
            </w:r>
          </w:p>
        </w:tc>
        <w:tc>
          <w:tcPr>
            <w:tcW w:w="4412" w:type="dxa"/>
            <w:tcBorders>
              <w:top w:val="single" w:sz="4" w:space="0" w:color="auto"/>
              <w:left w:val="single" w:sz="4" w:space="0" w:color="auto"/>
              <w:bottom w:val="single" w:sz="4" w:space="0" w:color="auto"/>
              <w:right w:val="single" w:sz="4" w:space="0" w:color="auto"/>
            </w:tcBorders>
            <w:vAlign w:val="center"/>
          </w:tcPr>
          <w:p w14:paraId="4FE7137E" w14:textId="1200C05A" w:rsidR="009D5F56" w:rsidRPr="003042A0" w:rsidRDefault="009D5F56" w:rsidP="00553004">
            <w:pPr>
              <w:rPr>
                <w:rFonts w:eastAsia="Calibri"/>
                <w:szCs w:val="22"/>
              </w:rPr>
            </w:pPr>
            <w:r w:rsidRPr="003042A0">
              <w:rPr>
                <w:rFonts w:eastAsia="Calibri"/>
                <w:szCs w:val="22"/>
              </w:rPr>
              <w:t>Privažiuojamasis kelias prie Girelės k. nuo kelio Nr. 121</w:t>
            </w:r>
          </w:p>
        </w:tc>
        <w:tc>
          <w:tcPr>
            <w:tcW w:w="1147" w:type="dxa"/>
            <w:tcBorders>
              <w:top w:val="single" w:sz="4" w:space="0" w:color="auto"/>
              <w:left w:val="single" w:sz="4" w:space="0" w:color="auto"/>
              <w:bottom w:val="single" w:sz="4" w:space="0" w:color="auto"/>
              <w:right w:val="single" w:sz="4" w:space="0" w:color="auto"/>
            </w:tcBorders>
            <w:vAlign w:val="center"/>
          </w:tcPr>
          <w:p w14:paraId="6EE3AE99" w14:textId="41DFEC20" w:rsidR="009D5F56" w:rsidRPr="003042A0" w:rsidRDefault="009D5F56" w:rsidP="00553004">
            <w:pPr>
              <w:jc w:val="right"/>
              <w:rPr>
                <w:rFonts w:eastAsia="Calibri"/>
                <w:szCs w:val="22"/>
              </w:rPr>
            </w:pPr>
            <w:r w:rsidRPr="003042A0">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tcPr>
          <w:p w14:paraId="2FAE1E04" w14:textId="467260A4" w:rsidR="009D5F56" w:rsidRPr="003042A0" w:rsidRDefault="009D5F56"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5C251CD" w14:textId="099BB868" w:rsidR="009D5F56" w:rsidRPr="003042A0" w:rsidRDefault="005E472F" w:rsidP="00553004">
            <w:pPr>
              <w:jc w:val="right"/>
              <w:rPr>
                <w:rFonts w:eastAsia="Calibri"/>
                <w:szCs w:val="22"/>
              </w:rPr>
            </w:pPr>
            <w:r w:rsidRPr="003042A0">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tcPr>
          <w:p w14:paraId="4AC8F0DA" w14:textId="61EB96D9" w:rsidR="009D5F56" w:rsidRPr="003042A0" w:rsidRDefault="003042A0" w:rsidP="00553004">
            <w:pPr>
              <w:jc w:val="right"/>
              <w:rPr>
                <w:rFonts w:eastAsia="Calibri"/>
                <w:strike/>
                <w:szCs w:val="22"/>
              </w:rPr>
            </w:pPr>
            <w:r w:rsidRPr="003042A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9CCAAB2" w14:textId="70E06864" w:rsidR="009D5F56" w:rsidRPr="003042A0" w:rsidRDefault="005E472F" w:rsidP="00553004">
            <w:pPr>
              <w:jc w:val="center"/>
              <w:rPr>
                <w:rFonts w:eastAsia="Calibri"/>
                <w:szCs w:val="22"/>
              </w:rPr>
            </w:pPr>
            <w:r w:rsidRPr="003042A0">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tcPr>
          <w:p w14:paraId="5BBD3DC9" w14:textId="25DF2A2E" w:rsidR="009D5F56" w:rsidRPr="003042A0" w:rsidRDefault="005E472F" w:rsidP="00553004">
            <w:pPr>
              <w:jc w:val="center"/>
              <w:rPr>
                <w:rFonts w:eastAsia="Calibri"/>
                <w:szCs w:val="22"/>
              </w:rPr>
            </w:pPr>
            <w:r w:rsidRPr="003042A0">
              <w:rPr>
                <w:rFonts w:eastAsia="Calibri"/>
                <w:szCs w:val="22"/>
              </w:rPr>
              <w:t>4400-6444-9990</w:t>
            </w:r>
          </w:p>
        </w:tc>
      </w:tr>
      <w:tr w:rsidR="003042A0" w:rsidRPr="003042A0" w14:paraId="3ADFF4F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365692D" w14:textId="77777777" w:rsidR="009D5F56" w:rsidRPr="003042A0"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80C49B" w14:textId="77777777" w:rsidR="009D5F56" w:rsidRPr="003042A0" w:rsidRDefault="009D5F56" w:rsidP="00553004">
            <w:pPr>
              <w:rPr>
                <w:rFonts w:eastAsia="Calibri"/>
                <w:szCs w:val="22"/>
              </w:rPr>
            </w:pPr>
            <w:r w:rsidRPr="003042A0">
              <w:rPr>
                <w:rFonts w:eastAsia="Calibri"/>
                <w:szCs w:val="22"/>
              </w:rPr>
              <w:t>a53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033F4E" w14:textId="77777777" w:rsidR="009D5F56" w:rsidRPr="003042A0" w:rsidRDefault="009D5F56" w:rsidP="00553004">
            <w:pPr>
              <w:rPr>
                <w:rFonts w:eastAsia="Calibri"/>
                <w:szCs w:val="22"/>
              </w:rPr>
            </w:pPr>
            <w:r w:rsidRPr="003042A0">
              <w:rPr>
                <w:rFonts w:eastAsia="Calibri"/>
                <w:szCs w:val="22"/>
              </w:rPr>
              <w:t>Privažiuojamasis kelias prie sandėlio Svilelių k. nuo kelio Nr. a2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A07ABC" w14:textId="77777777" w:rsidR="009D5F56" w:rsidRPr="003042A0" w:rsidRDefault="009D5F56" w:rsidP="00553004">
            <w:pPr>
              <w:jc w:val="right"/>
              <w:rPr>
                <w:rFonts w:eastAsia="Calibri"/>
                <w:szCs w:val="22"/>
              </w:rPr>
            </w:pPr>
            <w:r w:rsidRPr="003042A0">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91719E" w14:textId="77777777" w:rsidR="009D5F56" w:rsidRPr="003042A0" w:rsidRDefault="009D5F56"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C05C7E" w14:textId="77777777" w:rsidR="009D5F56" w:rsidRPr="003042A0" w:rsidRDefault="009D5F56" w:rsidP="00553004">
            <w:pPr>
              <w:jc w:val="right"/>
              <w:rPr>
                <w:rFonts w:eastAsia="Calibri"/>
                <w:szCs w:val="22"/>
              </w:rPr>
            </w:pPr>
            <w:r w:rsidRPr="003042A0">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A91A0C" w14:textId="77777777" w:rsidR="009D5F56" w:rsidRPr="003042A0" w:rsidRDefault="009D5F56"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593B1E" w14:textId="77777777" w:rsidR="009D5F56" w:rsidRPr="003042A0" w:rsidRDefault="009D5F56" w:rsidP="00553004">
            <w:pPr>
              <w:jc w:val="center"/>
              <w:rPr>
                <w:rFonts w:eastAsia="Calibri"/>
                <w:szCs w:val="22"/>
              </w:rPr>
            </w:pPr>
            <w:r w:rsidRPr="003042A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3DB1EF" w14:textId="77777777" w:rsidR="009D5F56" w:rsidRPr="003042A0" w:rsidRDefault="009D5F56" w:rsidP="00553004">
            <w:pPr>
              <w:jc w:val="center"/>
              <w:rPr>
                <w:rFonts w:eastAsia="Calibri"/>
                <w:szCs w:val="22"/>
              </w:rPr>
            </w:pPr>
            <w:r w:rsidRPr="003042A0">
              <w:rPr>
                <w:rFonts w:eastAsia="Calibri"/>
                <w:szCs w:val="22"/>
              </w:rPr>
              <w:t>4400-5396-1030</w:t>
            </w:r>
          </w:p>
        </w:tc>
      </w:tr>
      <w:tr w:rsidR="003042A0" w:rsidRPr="003042A0" w14:paraId="5C81625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CC58B16" w14:textId="77777777" w:rsidR="009D5F56" w:rsidRPr="003042A0"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759F4A" w14:textId="77777777" w:rsidR="009D5F56" w:rsidRPr="003042A0" w:rsidRDefault="009D5F56" w:rsidP="00553004">
            <w:pPr>
              <w:rPr>
                <w:rFonts w:eastAsia="Calibri"/>
                <w:szCs w:val="22"/>
              </w:rPr>
            </w:pPr>
            <w:r w:rsidRPr="003042A0">
              <w:rPr>
                <w:rFonts w:eastAsia="Calibri"/>
                <w:szCs w:val="22"/>
              </w:rPr>
              <w:t>a61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6C9AA0" w14:textId="77777777" w:rsidR="009D5F56" w:rsidRPr="003042A0" w:rsidRDefault="009D5F56" w:rsidP="00553004">
            <w:pPr>
              <w:rPr>
                <w:rFonts w:eastAsia="Calibri"/>
                <w:szCs w:val="22"/>
              </w:rPr>
            </w:pPr>
            <w:r w:rsidRPr="003042A0">
              <w:rPr>
                <w:rFonts w:eastAsia="Calibri"/>
                <w:szCs w:val="22"/>
              </w:rPr>
              <w:t>Privažiuojamasis kelias prie gyvenamųjų namų Svilelių k. nuo kelio Nr. a1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749D35" w14:textId="6C11B491" w:rsidR="009D5F56" w:rsidRPr="003042A0" w:rsidRDefault="00E869A9" w:rsidP="00553004">
            <w:pPr>
              <w:jc w:val="right"/>
              <w:rPr>
                <w:rFonts w:eastAsia="Calibri"/>
                <w:szCs w:val="22"/>
              </w:rPr>
            </w:pPr>
            <w:r w:rsidRPr="003042A0">
              <w:rPr>
                <w:rFonts w:eastAsia="Calibri"/>
                <w:szCs w:val="22"/>
              </w:rPr>
              <w:t> 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FB842" w14:textId="77777777" w:rsidR="009D5F56" w:rsidRPr="003042A0" w:rsidRDefault="009D5F56"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C8E70" w14:textId="4803DE1B" w:rsidR="009D5F56" w:rsidRPr="003042A0" w:rsidRDefault="00E869A9" w:rsidP="00553004">
            <w:pPr>
              <w:jc w:val="right"/>
              <w:rPr>
                <w:rFonts w:eastAsia="Calibri"/>
                <w:szCs w:val="22"/>
              </w:rPr>
            </w:pPr>
            <w:r w:rsidRPr="003042A0">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12155" w14:textId="2606F10E" w:rsidR="009D5F56" w:rsidRPr="003042A0" w:rsidRDefault="003042A0" w:rsidP="00553004">
            <w:pPr>
              <w:jc w:val="right"/>
              <w:rPr>
                <w:rFonts w:eastAsia="Calibri"/>
                <w:strike/>
                <w:szCs w:val="22"/>
              </w:rPr>
            </w:pPr>
            <w:r w:rsidRPr="003042A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28BCB4" w14:textId="77777777" w:rsidR="009D5F56" w:rsidRPr="003042A0" w:rsidRDefault="009D5F56" w:rsidP="00553004">
            <w:pPr>
              <w:jc w:val="center"/>
              <w:rPr>
                <w:rFonts w:eastAsia="Calibri"/>
                <w:szCs w:val="22"/>
              </w:rPr>
            </w:pPr>
            <w:r w:rsidRPr="003042A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DC24ED" w14:textId="166BE5C8" w:rsidR="009D5F56" w:rsidRPr="003042A0" w:rsidRDefault="00E869A9" w:rsidP="00553004">
            <w:pPr>
              <w:jc w:val="center"/>
              <w:rPr>
                <w:rFonts w:eastAsia="Calibri"/>
                <w:szCs w:val="22"/>
              </w:rPr>
            </w:pPr>
            <w:r w:rsidRPr="003042A0">
              <w:rPr>
                <w:rFonts w:eastAsia="Calibri"/>
                <w:szCs w:val="22"/>
              </w:rPr>
              <w:t>4400-6443-9661</w:t>
            </w:r>
          </w:p>
        </w:tc>
      </w:tr>
      <w:tr w:rsidR="003042A0" w:rsidRPr="003042A0" w14:paraId="09A9850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AA6F0C2" w14:textId="77777777" w:rsidR="009D5F56" w:rsidRPr="003042A0"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6F290E" w14:textId="77777777" w:rsidR="009D5F56" w:rsidRPr="003042A0" w:rsidRDefault="009D5F56" w:rsidP="00553004">
            <w:pPr>
              <w:rPr>
                <w:rFonts w:eastAsia="Calibri"/>
                <w:szCs w:val="22"/>
              </w:rPr>
            </w:pPr>
            <w:r w:rsidRPr="003042A0">
              <w:rPr>
                <w:rFonts w:eastAsia="Calibri"/>
                <w:szCs w:val="22"/>
              </w:rPr>
              <w:t>a66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86CB1D" w14:textId="77777777" w:rsidR="009D5F56" w:rsidRPr="003042A0" w:rsidRDefault="009D5F56" w:rsidP="00553004">
            <w:pPr>
              <w:rPr>
                <w:rFonts w:eastAsia="Calibri"/>
                <w:szCs w:val="22"/>
              </w:rPr>
            </w:pPr>
            <w:r w:rsidRPr="003042A0">
              <w:rPr>
                <w:rFonts w:eastAsia="Calibri"/>
                <w:szCs w:val="22"/>
              </w:rPr>
              <w:t>Privažiuojamasis kelias prie gyvenamųjų namų  Zabelynės k. nuo kelio Nr. 1202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2AE6E3" w14:textId="77777777" w:rsidR="009D5F56" w:rsidRPr="003042A0" w:rsidRDefault="009D5F56" w:rsidP="00553004">
            <w:pPr>
              <w:jc w:val="right"/>
              <w:rPr>
                <w:rFonts w:eastAsia="Calibri"/>
                <w:szCs w:val="22"/>
              </w:rPr>
            </w:pPr>
            <w:r w:rsidRPr="003042A0">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853A8" w14:textId="77777777" w:rsidR="009D5F56" w:rsidRPr="003042A0" w:rsidRDefault="009D5F56"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E088E" w14:textId="77777777" w:rsidR="009D5F56" w:rsidRPr="003042A0" w:rsidRDefault="009D5F56" w:rsidP="00553004">
            <w:pPr>
              <w:jc w:val="right"/>
              <w:rPr>
                <w:rFonts w:eastAsia="Calibri"/>
                <w:szCs w:val="22"/>
              </w:rPr>
            </w:pPr>
            <w:r w:rsidRPr="003042A0">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B1616" w14:textId="77777777" w:rsidR="009D5F56" w:rsidRPr="003042A0" w:rsidRDefault="009D5F56" w:rsidP="00553004">
            <w:pPr>
              <w:jc w:val="right"/>
              <w:rPr>
                <w:rFonts w:eastAsia="Calibri"/>
                <w:szCs w:val="22"/>
              </w:rPr>
            </w:pPr>
            <w:r w:rsidRPr="003042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B366A" w14:textId="77777777" w:rsidR="009D5F56" w:rsidRPr="003042A0" w:rsidRDefault="009D5F56" w:rsidP="00553004">
            <w:pPr>
              <w:jc w:val="center"/>
              <w:rPr>
                <w:rFonts w:eastAsia="Calibri"/>
                <w:szCs w:val="22"/>
              </w:rPr>
            </w:pPr>
            <w:r w:rsidRPr="003042A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B353FA" w14:textId="77777777" w:rsidR="009D5F56" w:rsidRPr="003042A0" w:rsidRDefault="009D5F56" w:rsidP="00553004">
            <w:pPr>
              <w:jc w:val="center"/>
              <w:rPr>
                <w:rFonts w:eastAsia="Calibri"/>
                <w:szCs w:val="22"/>
              </w:rPr>
            </w:pPr>
            <w:r w:rsidRPr="003042A0">
              <w:rPr>
                <w:rFonts w:eastAsia="Calibri"/>
                <w:szCs w:val="22"/>
              </w:rPr>
              <w:t>4400-5515-2944</w:t>
            </w:r>
          </w:p>
        </w:tc>
      </w:tr>
      <w:tr w:rsidR="009D5F56" w:rsidRPr="004B1509" w14:paraId="4A0B673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60090C" w14:textId="77777777" w:rsidR="009D5F56" w:rsidRPr="004B1509"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47E61A" w14:textId="77777777" w:rsidR="009D5F56" w:rsidRPr="004B1509" w:rsidRDefault="009D5F56" w:rsidP="00553004">
            <w:pPr>
              <w:rPr>
                <w:rFonts w:eastAsia="Calibri"/>
                <w:szCs w:val="22"/>
              </w:rPr>
            </w:pPr>
            <w:r w:rsidRPr="004B1509">
              <w:rPr>
                <w:rFonts w:eastAsia="Calibri"/>
                <w:szCs w:val="22"/>
              </w:rPr>
              <w:t>a6-6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535DFE" w14:textId="77777777" w:rsidR="009D5F56" w:rsidRPr="004B1509" w:rsidRDefault="009D5F56" w:rsidP="00553004">
            <w:pPr>
              <w:rPr>
                <w:rFonts w:eastAsia="Calibri"/>
                <w:szCs w:val="22"/>
              </w:rPr>
            </w:pPr>
            <w:r w:rsidRPr="004B1509">
              <w:rPr>
                <w:rFonts w:eastAsia="Calibri"/>
                <w:szCs w:val="22"/>
              </w:rPr>
              <w:t>Pravažiuojamasis kelias nuo kelio Nr. a32 iki kelio Nr. a2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49BE59" w14:textId="77777777" w:rsidR="009D5F56" w:rsidRPr="004B1509" w:rsidRDefault="009D5F56" w:rsidP="00553004">
            <w:pPr>
              <w:jc w:val="right"/>
              <w:rPr>
                <w:rFonts w:eastAsia="Calibri"/>
                <w:szCs w:val="22"/>
              </w:rPr>
            </w:pPr>
            <w:r w:rsidRPr="004B1509">
              <w:rPr>
                <w:rFonts w:eastAsia="Calibri"/>
                <w:szCs w:val="22"/>
              </w:rPr>
              <w:t>1405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85DCF" w14:textId="77777777" w:rsidR="009D5F56" w:rsidRPr="004B1509" w:rsidRDefault="009D5F56" w:rsidP="00553004">
            <w:pPr>
              <w:jc w:val="right"/>
              <w:rPr>
                <w:rFonts w:eastAsia="Calibri"/>
                <w:szCs w:val="22"/>
              </w:rPr>
            </w:pPr>
            <w:r w:rsidRPr="004B1509">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3A33E" w14:textId="77777777" w:rsidR="009D5F56" w:rsidRPr="004B1509" w:rsidRDefault="009D5F56" w:rsidP="00553004">
            <w:pPr>
              <w:jc w:val="right"/>
              <w:rPr>
                <w:rFonts w:eastAsia="Calibri"/>
                <w:szCs w:val="22"/>
              </w:rPr>
            </w:pPr>
            <w:r w:rsidRPr="004B1509">
              <w:rPr>
                <w:rFonts w:eastAsia="Calibri"/>
                <w:szCs w:val="22"/>
              </w:rPr>
              <w:t>1360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A619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E65B8" w14:textId="77777777" w:rsidR="009D5F56" w:rsidRPr="004B1509" w:rsidRDefault="009D5F56" w:rsidP="00553004">
            <w:pPr>
              <w:jc w:val="center"/>
              <w:rPr>
                <w:rFonts w:eastAsia="Calibri"/>
                <w:bCs/>
                <w:szCs w:val="22"/>
              </w:rPr>
            </w:pPr>
            <w:r w:rsidRPr="004B1509">
              <w:rPr>
                <w:rFonts w:eastAsia="Calibri"/>
                <w:bCs/>
                <w:szCs w:val="22"/>
              </w:rPr>
              <w:t>IIIv</w:t>
            </w:r>
          </w:p>
          <w:p w14:paraId="77C146D1"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C6AD3F" w14:textId="77777777" w:rsidR="009D5F56" w:rsidRPr="004B1509" w:rsidRDefault="009D5F56" w:rsidP="00553004">
            <w:pPr>
              <w:jc w:val="center"/>
              <w:rPr>
                <w:rFonts w:eastAsia="Calibri"/>
                <w:szCs w:val="22"/>
              </w:rPr>
            </w:pPr>
            <w:r w:rsidRPr="004B1509">
              <w:rPr>
                <w:rFonts w:eastAsia="Calibri"/>
                <w:szCs w:val="22"/>
              </w:rPr>
              <w:t>4400-5396-1061</w:t>
            </w:r>
          </w:p>
          <w:p w14:paraId="7CF12452" w14:textId="77777777" w:rsidR="009D5F56" w:rsidRPr="004B1509" w:rsidRDefault="009D5F56" w:rsidP="00553004">
            <w:pPr>
              <w:jc w:val="center"/>
              <w:rPr>
                <w:rFonts w:eastAsia="Calibri"/>
                <w:szCs w:val="22"/>
              </w:rPr>
            </w:pPr>
            <w:r w:rsidRPr="004B1509">
              <w:rPr>
                <w:rFonts w:eastAsia="Calibri"/>
                <w:szCs w:val="22"/>
              </w:rPr>
              <w:t>4400-5396-1050</w:t>
            </w:r>
          </w:p>
        </w:tc>
      </w:tr>
      <w:tr w:rsidR="0034466B" w:rsidRPr="0034466B" w14:paraId="5492F1A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2833B30" w14:textId="77777777" w:rsidR="009D5F56" w:rsidRPr="0034466B"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827F98" w14:textId="77777777" w:rsidR="009D5F56" w:rsidRPr="0034466B" w:rsidRDefault="009D5F56" w:rsidP="00553004">
            <w:pPr>
              <w:rPr>
                <w:rFonts w:eastAsia="Calibri"/>
                <w:szCs w:val="22"/>
              </w:rPr>
            </w:pPr>
            <w:r w:rsidRPr="0034466B">
              <w:rPr>
                <w:rFonts w:eastAsia="Calibri"/>
                <w:szCs w:val="22"/>
              </w:rPr>
              <w:t>a7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65DE48" w14:textId="77777777" w:rsidR="009D5F56" w:rsidRPr="0034466B" w:rsidRDefault="009D5F56" w:rsidP="00553004">
            <w:pPr>
              <w:rPr>
                <w:rFonts w:eastAsia="Calibri"/>
                <w:szCs w:val="22"/>
              </w:rPr>
            </w:pPr>
            <w:r w:rsidRPr="0034466B">
              <w:rPr>
                <w:rFonts w:eastAsia="Calibri"/>
                <w:szCs w:val="22"/>
              </w:rPr>
              <w:t>Privažiuojamasis kelias prie gyvenamųjų namų Girelės g., Sedeikių k. nuo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0D57EE" w14:textId="347D0D6A" w:rsidR="009D5F56" w:rsidRPr="0034466B" w:rsidRDefault="009D5F56" w:rsidP="00553004">
            <w:pPr>
              <w:jc w:val="right"/>
              <w:rPr>
                <w:rFonts w:eastAsia="Calibri"/>
                <w:szCs w:val="22"/>
              </w:rPr>
            </w:pPr>
            <w:r w:rsidRPr="0034466B">
              <w:rPr>
                <w:rFonts w:eastAsia="Calibri"/>
                <w:szCs w:val="22"/>
              </w:rPr>
              <w:t>619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F33553" w14:textId="77777777" w:rsidR="009D5F56" w:rsidRPr="0034466B" w:rsidRDefault="009D5F56" w:rsidP="00553004">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1B8B4" w14:textId="77777777" w:rsidR="009D5F56" w:rsidRPr="0034466B" w:rsidRDefault="009D5F56" w:rsidP="00553004">
            <w:pPr>
              <w:jc w:val="right"/>
              <w:rPr>
                <w:rFonts w:eastAsia="Calibri"/>
                <w:szCs w:val="22"/>
              </w:rPr>
            </w:pPr>
            <w:r w:rsidRPr="0034466B">
              <w:rPr>
                <w:rFonts w:eastAsia="Calibri"/>
                <w:szCs w:val="22"/>
              </w:rPr>
              <w:t>619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77522" w14:textId="77777777" w:rsidR="009D5F56" w:rsidRPr="0034466B" w:rsidRDefault="009D5F56" w:rsidP="00553004">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5657B" w14:textId="0FCF7D90" w:rsidR="009D5F56" w:rsidRPr="0034466B" w:rsidRDefault="002E61EE" w:rsidP="00553004">
            <w:pPr>
              <w:jc w:val="center"/>
              <w:rPr>
                <w:rFonts w:eastAsia="Calibri"/>
                <w:szCs w:val="22"/>
              </w:rPr>
            </w:pPr>
            <w:r w:rsidRPr="0034466B">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D2FF24" w14:textId="242B1A92" w:rsidR="009D5F56" w:rsidRPr="0034466B" w:rsidRDefault="002E61EE" w:rsidP="00553004">
            <w:pPr>
              <w:jc w:val="center"/>
              <w:rPr>
                <w:rFonts w:eastAsia="Calibri"/>
                <w:szCs w:val="22"/>
              </w:rPr>
            </w:pPr>
            <w:r w:rsidRPr="0034466B">
              <w:rPr>
                <w:rFonts w:eastAsia="Calibri"/>
                <w:szCs w:val="22"/>
              </w:rPr>
              <w:t>4400-6443-9672</w:t>
            </w:r>
          </w:p>
        </w:tc>
      </w:tr>
      <w:tr w:rsidR="0034466B" w:rsidRPr="0034466B" w14:paraId="41FB088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4D6AE3" w14:textId="77777777" w:rsidR="009D5F56" w:rsidRPr="0034466B"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0A4A6D" w14:textId="77777777" w:rsidR="009D5F56" w:rsidRPr="0034466B" w:rsidRDefault="009D5F56" w:rsidP="00553004">
            <w:pPr>
              <w:rPr>
                <w:rFonts w:eastAsia="Calibri"/>
                <w:szCs w:val="22"/>
              </w:rPr>
            </w:pPr>
            <w:r w:rsidRPr="0034466B">
              <w:rPr>
                <w:rFonts w:eastAsia="Calibri"/>
                <w:szCs w:val="22"/>
              </w:rPr>
              <w:t>a73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D607C6" w14:textId="77777777" w:rsidR="009D5F56" w:rsidRPr="0034466B" w:rsidRDefault="009D5F56" w:rsidP="00553004">
            <w:pPr>
              <w:rPr>
                <w:rFonts w:eastAsia="Calibri"/>
                <w:szCs w:val="22"/>
              </w:rPr>
            </w:pPr>
            <w:r w:rsidRPr="0034466B">
              <w:rPr>
                <w:rFonts w:eastAsia="Calibri"/>
                <w:szCs w:val="22"/>
              </w:rPr>
              <w:t>Pravažiuojamasis kelias nuo kelio Nr. a2 iki kelio Nr. a47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F4F80A" w14:textId="77777777" w:rsidR="009D5F56" w:rsidRPr="0034466B" w:rsidRDefault="009D5F56" w:rsidP="00553004">
            <w:pPr>
              <w:jc w:val="right"/>
              <w:rPr>
                <w:rFonts w:eastAsia="Calibri"/>
                <w:szCs w:val="22"/>
              </w:rPr>
            </w:pPr>
            <w:r w:rsidRPr="0034466B">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C91EB" w14:textId="77777777" w:rsidR="009D5F56" w:rsidRPr="0034466B" w:rsidRDefault="009D5F56" w:rsidP="00553004">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6A8A1" w14:textId="61F82610" w:rsidR="009D5F56" w:rsidRPr="0034466B" w:rsidRDefault="00B234FA" w:rsidP="00553004">
            <w:pPr>
              <w:jc w:val="right"/>
              <w:rPr>
                <w:rFonts w:eastAsia="Calibri"/>
                <w:szCs w:val="22"/>
              </w:rPr>
            </w:pPr>
            <w:r w:rsidRPr="0034466B">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01489" w14:textId="6C9CA18C" w:rsidR="009D5F56" w:rsidRPr="0034466B" w:rsidRDefault="00B234FA" w:rsidP="00553004">
            <w:pPr>
              <w:jc w:val="right"/>
              <w:rPr>
                <w:rFonts w:eastAsia="Calibri"/>
                <w:szCs w:val="22"/>
              </w:rPr>
            </w:pPr>
            <w:r w:rsidRPr="0034466B">
              <w:rPr>
                <w:rFonts w:eastAsia="Calibri"/>
                <w:szCs w:val="22"/>
              </w:rPr>
              <w:t> 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0A2C4" w14:textId="77777777" w:rsidR="009D5F56" w:rsidRPr="0034466B" w:rsidRDefault="009D5F56" w:rsidP="00553004">
            <w:pPr>
              <w:jc w:val="center"/>
              <w:rPr>
                <w:rFonts w:eastAsia="Calibri"/>
                <w:szCs w:val="22"/>
              </w:rPr>
            </w:pPr>
            <w:r w:rsidRPr="0034466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A0E843" w14:textId="611BB1E7" w:rsidR="009D5F56" w:rsidRPr="0034466B" w:rsidRDefault="00B234FA" w:rsidP="00553004">
            <w:pPr>
              <w:jc w:val="center"/>
              <w:rPr>
                <w:rFonts w:eastAsia="Calibri"/>
                <w:szCs w:val="22"/>
              </w:rPr>
            </w:pPr>
            <w:r w:rsidRPr="0034466B">
              <w:rPr>
                <w:rFonts w:eastAsia="Calibri"/>
                <w:szCs w:val="22"/>
              </w:rPr>
              <w:t>4400-6444-9690</w:t>
            </w:r>
          </w:p>
        </w:tc>
      </w:tr>
      <w:tr w:rsidR="0034466B" w:rsidRPr="0034466B" w14:paraId="03014EE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6826FF1" w14:textId="77777777" w:rsidR="009D5F56" w:rsidRPr="0034466B"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0D4F09" w14:textId="77777777" w:rsidR="009D5F56" w:rsidRPr="0034466B" w:rsidRDefault="009D5F56" w:rsidP="00553004">
            <w:pPr>
              <w:rPr>
                <w:rFonts w:eastAsia="Calibri"/>
                <w:szCs w:val="22"/>
              </w:rPr>
            </w:pPr>
            <w:r w:rsidRPr="0034466B">
              <w:rPr>
                <w:rFonts w:eastAsia="Calibri"/>
                <w:szCs w:val="22"/>
              </w:rPr>
              <w:t>a74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9DE7FB" w14:textId="77777777" w:rsidR="009D5F56" w:rsidRPr="0034466B" w:rsidRDefault="009D5F56" w:rsidP="00553004">
            <w:pPr>
              <w:rPr>
                <w:rFonts w:eastAsia="Calibri"/>
                <w:szCs w:val="22"/>
              </w:rPr>
            </w:pPr>
            <w:r w:rsidRPr="0034466B">
              <w:rPr>
                <w:rFonts w:eastAsia="Calibri"/>
                <w:szCs w:val="22"/>
              </w:rPr>
              <w:t>Privažiuojamasis kelias prie sandėlio Svilelių k. nuo kelio Nr. a1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D96E9D" w14:textId="77777777" w:rsidR="009D5F56" w:rsidRPr="0034466B" w:rsidRDefault="009D5F56" w:rsidP="00553004">
            <w:pPr>
              <w:jc w:val="right"/>
              <w:rPr>
                <w:rFonts w:eastAsia="Calibri"/>
                <w:szCs w:val="22"/>
              </w:rPr>
            </w:pPr>
            <w:r w:rsidRPr="0034466B">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53C1F" w14:textId="77777777" w:rsidR="009D5F56" w:rsidRPr="0034466B" w:rsidRDefault="009D5F56" w:rsidP="00553004">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06F37" w14:textId="4FEE71C4" w:rsidR="009D5F56" w:rsidRPr="0034466B" w:rsidRDefault="00B234FA" w:rsidP="00553004">
            <w:pPr>
              <w:jc w:val="right"/>
              <w:rPr>
                <w:rFonts w:eastAsia="Calibri"/>
                <w:szCs w:val="22"/>
              </w:rPr>
            </w:pPr>
            <w:r w:rsidRPr="0034466B">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777DC" w14:textId="0D7A8842" w:rsidR="009D5F56" w:rsidRPr="0034466B" w:rsidRDefault="00B234FA" w:rsidP="00553004">
            <w:pPr>
              <w:jc w:val="right"/>
              <w:rPr>
                <w:rFonts w:eastAsia="Calibri"/>
                <w:szCs w:val="22"/>
              </w:rPr>
            </w:pPr>
            <w:r w:rsidRPr="0034466B">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DF588" w14:textId="77777777" w:rsidR="009D5F56" w:rsidRPr="0034466B" w:rsidRDefault="009D5F56" w:rsidP="00553004">
            <w:pPr>
              <w:jc w:val="center"/>
              <w:rPr>
                <w:rFonts w:eastAsia="Calibri"/>
                <w:szCs w:val="22"/>
              </w:rPr>
            </w:pPr>
            <w:r w:rsidRPr="0034466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114E9B" w14:textId="41547C1F" w:rsidR="009D5F56" w:rsidRPr="0034466B" w:rsidRDefault="00B234FA" w:rsidP="00553004">
            <w:pPr>
              <w:jc w:val="center"/>
              <w:rPr>
                <w:rFonts w:eastAsia="Calibri"/>
                <w:szCs w:val="22"/>
              </w:rPr>
            </w:pPr>
            <w:r w:rsidRPr="0034466B">
              <w:rPr>
                <w:rFonts w:eastAsia="Calibri"/>
                <w:szCs w:val="22"/>
              </w:rPr>
              <w:t>4400-6443-9683</w:t>
            </w:r>
          </w:p>
        </w:tc>
      </w:tr>
      <w:tr w:rsidR="0034466B" w:rsidRPr="0034466B" w14:paraId="559A217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43BB48D" w14:textId="77777777" w:rsidR="009D5F56" w:rsidRPr="0034466B"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8A6282" w14:textId="77777777" w:rsidR="009D5F56" w:rsidRPr="0034466B" w:rsidRDefault="009D5F56" w:rsidP="00553004">
            <w:pPr>
              <w:rPr>
                <w:rFonts w:eastAsia="Calibri"/>
                <w:szCs w:val="22"/>
              </w:rPr>
            </w:pPr>
            <w:r w:rsidRPr="0034466B">
              <w:rPr>
                <w:rFonts w:eastAsia="Calibri"/>
                <w:szCs w:val="22"/>
              </w:rPr>
              <w:t>a8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F20B8B" w14:textId="77777777" w:rsidR="009D5F56" w:rsidRPr="0034466B" w:rsidRDefault="009D5F56" w:rsidP="00553004">
            <w:pPr>
              <w:rPr>
                <w:rFonts w:eastAsia="Calibri"/>
                <w:strike/>
                <w:szCs w:val="22"/>
              </w:rPr>
            </w:pPr>
            <w:r w:rsidRPr="0034466B">
              <w:rPr>
                <w:rFonts w:eastAsia="Calibri"/>
                <w:szCs w:val="22"/>
              </w:rPr>
              <w:t>Andrioniškis –Ramaškonys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4B17FB5" w14:textId="098F5A6D" w:rsidR="009D5F56" w:rsidRPr="0034466B" w:rsidRDefault="002E61EE" w:rsidP="00553004">
            <w:pPr>
              <w:jc w:val="right"/>
              <w:rPr>
                <w:rFonts w:eastAsia="Calibri"/>
                <w:szCs w:val="22"/>
              </w:rPr>
            </w:pPr>
            <w:r w:rsidRPr="0034466B">
              <w:rPr>
                <w:rFonts w:eastAsia="Calibri"/>
                <w:szCs w:val="22"/>
              </w:rPr>
              <w:t xml:space="preserve"> 3</w:t>
            </w:r>
            <w:r w:rsidR="00C1489A" w:rsidRPr="0034466B">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CFCAC" w14:textId="48B0EDED" w:rsidR="009D5F56" w:rsidRPr="0034466B" w:rsidRDefault="002E61EE" w:rsidP="00553004">
            <w:pPr>
              <w:jc w:val="right"/>
              <w:rPr>
                <w:rFonts w:eastAsia="Calibri"/>
                <w:szCs w:val="22"/>
              </w:rPr>
            </w:pPr>
            <w:r w:rsidRPr="0034466B">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63BFB" w14:textId="5B8CC27D" w:rsidR="009D5F56" w:rsidRPr="0034466B" w:rsidRDefault="002E61EE" w:rsidP="00553004">
            <w:pPr>
              <w:jc w:val="right"/>
              <w:rPr>
                <w:rFonts w:eastAsia="Calibri"/>
                <w:szCs w:val="22"/>
                <w:lang w:val="en-US"/>
              </w:rPr>
            </w:pPr>
            <w:r w:rsidRPr="0034466B">
              <w:rPr>
                <w:rFonts w:eastAsia="Calibri"/>
                <w:szCs w:val="22"/>
                <w:lang w:val="en-US"/>
              </w:rPr>
              <w:t xml:space="preserve"> 3087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802CB" w14:textId="09553CCE" w:rsidR="009D5F56" w:rsidRPr="0034466B" w:rsidRDefault="0034466B" w:rsidP="00553004">
            <w:pPr>
              <w:jc w:val="right"/>
              <w:rPr>
                <w:rFonts w:eastAsia="Calibri"/>
                <w:strike/>
                <w:szCs w:val="22"/>
              </w:rPr>
            </w:pPr>
            <w:r w:rsidRPr="0034466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01444" w14:textId="34D868F8" w:rsidR="009D5F56" w:rsidRPr="0034466B" w:rsidRDefault="002E61EE" w:rsidP="00553004">
            <w:pPr>
              <w:jc w:val="center"/>
              <w:rPr>
                <w:rFonts w:eastAsia="Calibri"/>
                <w:szCs w:val="22"/>
              </w:rPr>
            </w:pPr>
            <w:r w:rsidRPr="0034466B">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564B78" w14:textId="1672F0DE" w:rsidR="009D5F56" w:rsidRPr="0034466B" w:rsidRDefault="002E61EE" w:rsidP="00553004">
            <w:pPr>
              <w:jc w:val="center"/>
              <w:rPr>
                <w:rFonts w:eastAsia="Calibri"/>
                <w:szCs w:val="22"/>
              </w:rPr>
            </w:pPr>
            <w:r w:rsidRPr="0034466B">
              <w:rPr>
                <w:rFonts w:eastAsia="Calibri"/>
                <w:szCs w:val="22"/>
              </w:rPr>
              <w:t>4400-6444-9669 4400-6444-9670 4400-6444-9684 4400-6444-9958 4400-6445-7105</w:t>
            </w:r>
          </w:p>
        </w:tc>
      </w:tr>
      <w:tr w:rsidR="0034466B" w:rsidRPr="0034466B" w14:paraId="36993C1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502E17F" w14:textId="77777777" w:rsidR="009D5F56" w:rsidRPr="0034466B"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918401" w14:textId="77777777" w:rsidR="009D5F56" w:rsidRPr="0034466B" w:rsidRDefault="009D5F56" w:rsidP="00553004">
            <w:pPr>
              <w:rPr>
                <w:rFonts w:eastAsia="Calibri"/>
                <w:szCs w:val="22"/>
              </w:rPr>
            </w:pPr>
            <w:r w:rsidRPr="0034466B">
              <w:rPr>
                <w:rFonts w:eastAsia="Calibri"/>
                <w:szCs w:val="22"/>
              </w:rPr>
              <w:t>a9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81DD0D" w14:textId="77777777" w:rsidR="009D5F56" w:rsidRPr="0034466B" w:rsidRDefault="009D5F56" w:rsidP="00553004">
            <w:pPr>
              <w:rPr>
                <w:rFonts w:eastAsia="Calibri"/>
                <w:szCs w:val="22"/>
              </w:rPr>
            </w:pPr>
            <w:r w:rsidRPr="0034466B">
              <w:rPr>
                <w:rFonts w:eastAsia="Calibri"/>
                <w:szCs w:val="22"/>
              </w:rPr>
              <w:t>Pravažiuojamasis kelias nuo kelio Nr. a8 iki kelio Nr. A46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0A0887" w14:textId="6D3FBF0B" w:rsidR="009D5F56" w:rsidRPr="0034466B" w:rsidRDefault="000E4FF7" w:rsidP="00553004">
            <w:pPr>
              <w:jc w:val="right"/>
              <w:rPr>
                <w:rFonts w:eastAsia="Calibri"/>
                <w:szCs w:val="22"/>
              </w:rPr>
            </w:pPr>
            <w:r w:rsidRPr="0034466B">
              <w:rPr>
                <w:rFonts w:eastAsia="Calibri"/>
                <w:szCs w:val="22"/>
              </w:rPr>
              <w:t xml:space="preserve"> 2021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5DD7E" w14:textId="77777777" w:rsidR="009D5F56" w:rsidRPr="0034466B" w:rsidRDefault="009D5F56" w:rsidP="00553004">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ED1F5" w14:textId="71C30733" w:rsidR="009D5F56" w:rsidRPr="0034466B" w:rsidRDefault="000E4FF7" w:rsidP="00553004">
            <w:pPr>
              <w:jc w:val="right"/>
              <w:rPr>
                <w:rFonts w:eastAsia="Calibri"/>
                <w:szCs w:val="22"/>
              </w:rPr>
            </w:pPr>
            <w:r w:rsidRPr="0034466B">
              <w:rPr>
                <w:rFonts w:eastAsia="Calibri"/>
                <w:szCs w:val="22"/>
              </w:rPr>
              <w:t>2021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9A421" w14:textId="77777777" w:rsidR="009D5F56" w:rsidRPr="0034466B" w:rsidRDefault="009D5F56" w:rsidP="00553004">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A7734" w14:textId="717CF97B" w:rsidR="009D5F56" w:rsidRPr="0034466B" w:rsidRDefault="000E4FF7" w:rsidP="00553004">
            <w:pPr>
              <w:jc w:val="center"/>
              <w:rPr>
                <w:rFonts w:eastAsia="Calibri"/>
                <w:szCs w:val="22"/>
              </w:rPr>
            </w:pPr>
            <w:r w:rsidRPr="0034466B">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EBF16A" w14:textId="11BFCA0F" w:rsidR="009D5F56" w:rsidRPr="0034466B" w:rsidRDefault="000E4FF7" w:rsidP="00553004">
            <w:pPr>
              <w:jc w:val="center"/>
              <w:rPr>
                <w:rFonts w:eastAsia="Calibri"/>
                <w:szCs w:val="22"/>
              </w:rPr>
            </w:pPr>
            <w:r w:rsidRPr="0034466B">
              <w:rPr>
                <w:rFonts w:eastAsia="Calibri"/>
                <w:szCs w:val="22"/>
              </w:rPr>
              <w:t>4400-6444-9947</w:t>
            </w:r>
          </w:p>
        </w:tc>
      </w:tr>
      <w:tr w:rsidR="0034466B" w:rsidRPr="0034466B" w14:paraId="4DAD3862" w14:textId="77777777" w:rsidTr="009765B0">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2FA2E3E5" w14:textId="77777777" w:rsidR="009D5F56" w:rsidRPr="0034466B" w:rsidRDefault="009D5F56" w:rsidP="00553004">
            <w:pPr>
              <w:rPr>
                <w:rFonts w:eastAsia="Calibri"/>
                <w:i/>
                <w:iCs/>
                <w:szCs w:val="22"/>
              </w:rPr>
            </w:pPr>
            <w:r w:rsidRPr="0034466B">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170DA21C" w14:textId="77777777" w:rsidR="009D5F56" w:rsidRPr="0034466B"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0110BE74" w14:textId="77777777" w:rsidR="009D5F56" w:rsidRPr="0034466B"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67170B" w14:textId="77777777" w:rsidR="009D5F56" w:rsidRPr="0034466B"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5FEBF5F5" w14:textId="77777777" w:rsidR="009D5F56" w:rsidRPr="0034466B"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47B235" w14:textId="77777777" w:rsidR="009D5F56" w:rsidRPr="0034466B" w:rsidRDefault="009D5F56" w:rsidP="00553004">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B8CA546" w14:textId="77777777" w:rsidR="009D5F56" w:rsidRPr="0034466B" w:rsidRDefault="009D5F56" w:rsidP="00553004">
            <w:pPr>
              <w:jc w:val="center"/>
              <w:rPr>
                <w:rFonts w:eastAsia="Calibri"/>
                <w:szCs w:val="22"/>
              </w:rPr>
            </w:pPr>
          </w:p>
        </w:tc>
      </w:tr>
      <w:tr w:rsidR="0034466B" w:rsidRPr="0034466B" w14:paraId="79C1B8D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958EC29" w14:textId="77777777" w:rsidR="009D5F56" w:rsidRPr="0034466B"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688B3B" w14:textId="77777777" w:rsidR="009D5F56" w:rsidRPr="0034466B" w:rsidRDefault="009D5F56" w:rsidP="00553004">
            <w:pPr>
              <w:rPr>
                <w:rFonts w:eastAsia="Calibri"/>
                <w:szCs w:val="22"/>
              </w:rPr>
            </w:pPr>
            <w:r w:rsidRPr="0034466B">
              <w:rPr>
                <w:rFonts w:eastAsia="Calibri"/>
                <w:szCs w:val="22"/>
              </w:rPr>
              <w:t>AnSV46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CB221F6" w14:textId="77777777" w:rsidR="009D5F56" w:rsidRPr="0034466B" w:rsidRDefault="009D5F56" w:rsidP="00553004">
            <w:pPr>
              <w:rPr>
                <w:rFonts w:eastAsia="Calibri"/>
                <w:szCs w:val="22"/>
              </w:rPr>
            </w:pPr>
            <w:r w:rsidRPr="0034466B">
              <w:rPr>
                <w:rFonts w:eastAsia="Calibri"/>
                <w:szCs w:val="22"/>
              </w:rPr>
              <w:t>Privažiuojamasis kelias prie gyvenamųjų namų nuo Vieškelio g., Plikiškių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CDB7CD" w14:textId="77777777" w:rsidR="009D5F56" w:rsidRPr="0034466B" w:rsidRDefault="009D5F56" w:rsidP="00553004">
            <w:pPr>
              <w:jc w:val="right"/>
              <w:rPr>
                <w:rFonts w:eastAsia="Calibri"/>
                <w:szCs w:val="22"/>
              </w:rPr>
            </w:pPr>
            <w:r w:rsidRPr="0034466B">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1120B8" w14:textId="77777777" w:rsidR="009D5F56" w:rsidRPr="0034466B" w:rsidRDefault="009D5F56" w:rsidP="00553004">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1063E" w14:textId="77777777" w:rsidR="009D5F56" w:rsidRPr="0034466B" w:rsidRDefault="009D5F56" w:rsidP="00553004">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9325E" w14:textId="77777777" w:rsidR="009D5F56" w:rsidRPr="0034466B" w:rsidRDefault="009D5F56" w:rsidP="00553004">
            <w:pPr>
              <w:jc w:val="right"/>
              <w:rPr>
                <w:rFonts w:eastAsia="Calibri"/>
                <w:szCs w:val="22"/>
              </w:rPr>
            </w:pPr>
            <w:r w:rsidRPr="0034466B">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E22AE" w14:textId="77777777" w:rsidR="009D5F56" w:rsidRPr="0034466B" w:rsidRDefault="009D5F56" w:rsidP="00553004">
            <w:pPr>
              <w:jc w:val="center"/>
              <w:rPr>
                <w:rFonts w:eastAsia="Calibri"/>
                <w:szCs w:val="22"/>
              </w:rPr>
            </w:pPr>
            <w:r w:rsidRPr="0034466B">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554194" w14:textId="77777777" w:rsidR="009D5F56" w:rsidRPr="0034466B" w:rsidRDefault="009D5F56" w:rsidP="00553004">
            <w:pPr>
              <w:jc w:val="center"/>
              <w:rPr>
                <w:rFonts w:eastAsia="Calibri"/>
                <w:szCs w:val="22"/>
              </w:rPr>
            </w:pPr>
            <w:r w:rsidRPr="0034466B">
              <w:rPr>
                <w:rFonts w:eastAsia="Calibri"/>
                <w:szCs w:val="22"/>
              </w:rPr>
              <w:t>-</w:t>
            </w:r>
          </w:p>
        </w:tc>
      </w:tr>
      <w:tr w:rsidR="0034466B" w:rsidRPr="0034466B" w14:paraId="3D03D18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7DCBD24" w14:textId="77777777" w:rsidR="009D5F56" w:rsidRPr="0034466B"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50C800" w14:textId="77777777" w:rsidR="009D5F56" w:rsidRPr="0034466B" w:rsidRDefault="009D5F56" w:rsidP="00553004">
            <w:pPr>
              <w:rPr>
                <w:rFonts w:eastAsia="Calibri"/>
                <w:szCs w:val="22"/>
              </w:rPr>
            </w:pPr>
            <w:r w:rsidRPr="0034466B">
              <w:rPr>
                <w:rFonts w:eastAsia="Calibri"/>
                <w:szCs w:val="22"/>
              </w:rPr>
              <w:t>AnSV49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156B22" w14:textId="77777777" w:rsidR="009D5F56" w:rsidRPr="0034466B" w:rsidRDefault="009D5F56" w:rsidP="00553004">
            <w:pPr>
              <w:rPr>
                <w:rFonts w:eastAsia="Calibri"/>
                <w:szCs w:val="22"/>
              </w:rPr>
            </w:pPr>
            <w:r w:rsidRPr="0034466B">
              <w:rPr>
                <w:rFonts w:eastAsia="Calibri"/>
                <w:szCs w:val="22"/>
              </w:rPr>
              <w:t>Privažiuojamasis kelias prie gyvenamųjų namų Mikierių k. nuo kelio Nr. 1216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BBEDF6" w14:textId="627BCC22" w:rsidR="009D5F56" w:rsidRPr="0034466B" w:rsidRDefault="0040070A" w:rsidP="00553004">
            <w:pPr>
              <w:jc w:val="right"/>
              <w:rPr>
                <w:rFonts w:eastAsia="Calibri"/>
                <w:szCs w:val="22"/>
              </w:rPr>
            </w:pPr>
            <w:r w:rsidRPr="0034466B">
              <w:rPr>
                <w:rFonts w:eastAsia="Calibri"/>
                <w:szCs w:val="22"/>
              </w:rPr>
              <w:t xml:space="preserve"> 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4E4CF" w14:textId="77777777" w:rsidR="009D5F56" w:rsidRPr="0034466B" w:rsidRDefault="009D5F56" w:rsidP="00553004">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EACF5D" w14:textId="56B98193" w:rsidR="009D5F56" w:rsidRPr="0034466B" w:rsidRDefault="0040070A" w:rsidP="00553004">
            <w:pPr>
              <w:jc w:val="right"/>
              <w:rPr>
                <w:rFonts w:eastAsia="Calibri"/>
                <w:szCs w:val="22"/>
              </w:rPr>
            </w:pPr>
            <w:r w:rsidRPr="0034466B">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1E77F" w14:textId="07F8E056" w:rsidR="009D5F56" w:rsidRPr="0034466B" w:rsidRDefault="0034466B"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ABC44" w14:textId="77777777" w:rsidR="009D5F56" w:rsidRPr="0034466B" w:rsidRDefault="009D5F56" w:rsidP="00553004">
            <w:pPr>
              <w:jc w:val="center"/>
              <w:rPr>
                <w:rFonts w:eastAsia="Calibri"/>
                <w:szCs w:val="22"/>
              </w:rPr>
            </w:pPr>
            <w:r w:rsidRPr="0034466B">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D56155" w14:textId="69F11AED" w:rsidR="009D5F56" w:rsidRPr="0034466B" w:rsidRDefault="0040070A" w:rsidP="00553004">
            <w:pPr>
              <w:jc w:val="center"/>
              <w:rPr>
                <w:rFonts w:eastAsia="Calibri"/>
                <w:szCs w:val="22"/>
              </w:rPr>
            </w:pPr>
            <w:r w:rsidRPr="0034466B">
              <w:rPr>
                <w:rFonts w:eastAsia="Calibri"/>
                <w:szCs w:val="22"/>
              </w:rPr>
              <w:t>4400-6443-0897</w:t>
            </w:r>
          </w:p>
        </w:tc>
      </w:tr>
      <w:tr w:rsidR="0034466B" w:rsidRPr="0034466B" w14:paraId="519BB42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68AAF44" w14:textId="77777777" w:rsidR="009D5F56" w:rsidRPr="0034466B"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72A184" w14:textId="77777777" w:rsidR="009D5F56" w:rsidRPr="0034466B" w:rsidRDefault="009D5F56" w:rsidP="00553004">
            <w:pPr>
              <w:rPr>
                <w:rFonts w:eastAsia="Calibri"/>
                <w:szCs w:val="22"/>
              </w:rPr>
            </w:pPr>
            <w:r w:rsidRPr="0034466B">
              <w:rPr>
                <w:rFonts w:eastAsia="Calibri"/>
                <w:szCs w:val="22"/>
              </w:rPr>
              <w:t>AnSV51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AB0850" w14:textId="77777777" w:rsidR="009D5F56" w:rsidRPr="0034466B" w:rsidRDefault="009D5F56" w:rsidP="00553004">
            <w:pPr>
              <w:rPr>
                <w:rFonts w:eastAsia="Calibri"/>
                <w:szCs w:val="22"/>
              </w:rPr>
            </w:pPr>
            <w:r w:rsidRPr="0034466B">
              <w:rPr>
                <w:rFonts w:eastAsia="Calibri"/>
                <w:szCs w:val="22"/>
              </w:rPr>
              <w:t>Privažiuojamasis kelias prie gyvenamųjų namų nuo Sielių g., Sedeikių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6ACA37" w14:textId="42531648" w:rsidR="009D5F56" w:rsidRPr="0034466B" w:rsidRDefault="00E17374" w:rsidP="00553004">
            <w:pPr>
              <w:jc w:val="right"/>
              <w:rPr>
                <w:rFonts w:eastAsia="Calibri"/>
                <w:szCs w:val="22"/>
              </w:rPr>
            </w:pPr>
            <w:r w:rsidRPr="0034466B">
              <w:rPr>
                <w:rFonts w:eastAsia="Calibri"/>
                <w:szCs w:val="22"/>
              </w:rPr>
              <w:t xml:space="preserve"> 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C8211" w14:textId="77777777" w:rsidR="009D5F56" w:rsidRPr="0034466B" w:rsidRDefault="009D5F56" w:rsidP="00553004">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670BC" w14:textId="7919AE44" w:rsidR="009D5F56" w:rsidRPr="0034466B" w:rsidRDefault="00E17374" w:rsidP="00553004">
            <w:pPr>
              <w:jc w:val="right"/>
              <w:rPr>
                <w:rFonts w:eastAsia="Calibri"/>
                <w:szCs w:val="22"/>
              </w:rPr>
            </w:pPr>
            <w:r w:rsidRPr="0034466B">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FBCBA" w14:textId="7389ABE0" w:rsidR="009D5F56" w:rsidRPr="0034466B" w:rsidRDefault="0034466B"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82302" w14:textId="77777777" w:rsidR="009D5F56" w:rsidRPr="0034466B" w:rsidRDefault="009D5F56" w:rsidP="00553004">
            <w:pPr>
              <w:jc w:val="center"/>
              <w:rPr>
                <w:rFonts w:eastAsia="Calibri"/>
                <w:szCs w:val="22"/>
              </w:rPr>
            </w:pPr>
            <w:r w:rsidRPr="0034466B">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B3CBBC" w14:textId="0032CEA3" w:rsidR="009D5F56" w:rsidRPr="0034466B" w:rsidRDefault="00E17374" w:rsidP="00553004">
            <w:pPr>
              <w:jc w:val="center"/>
              <w:rPr>
                <w:rFonts w:eastAsia="Calibri"/>
                <w:szCs w:val="22"/>
              </w:rPr>
            </w:pPr>
            <w:r w:rsidRPr="0034466B">
              <w:rPr>
                <w:rFonts w:eastAsia="Calibri"/>
                <w:szCs w:val="22"/>
              </w:rPr>
              <w:t>4400-6443-0997</w:t>
            </w:r>
          </w:p>
        </w:tc>
      </w:tr>
      <w:tr w:rsidR="0034466B" w:rsidRPr="0034466B" w14:paraId="0780133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D5A1EBE" w14:textId="77777777" w:rsidR="009D5F56" w:rsidRPr="0034466B"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5A472C" w14:textId="77777777" w:rsidR="009D5F56" w:rsidRPr="0034466B" w:rsidRDefault="009D5F56" w:rsidP="00553004">
            <w:pPr>
              <w:rPr>
                <w:rFonts w:eastAsia="Calibri"/>
                <w:szCs w:val="22"/>
              </w:rPr>
            </w:pPr>
            <w:r w:rsidRPr="0034466B">
              <w:rPr>
                <w:rFonts w:eastAsia="Calibri"/>
                <w:szCs w:val="22"/>
              </w:rPr>
              <w:t>AnSV52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694F41" w14:textId="77777777" w:rsidR="009D5F56" w:rsidRPr="0034466B" w:rsidRDefault="009D5F56" w:rsidP="00553004">
            <w:pPr>
              <w:rPr>
                <w:rFonts w:eastAsia="Calibri"/>
                <w:szCs w:val="22"/>
              </w:rPr>
            </w:pPr>
            <w:r w:rsidRPr="0034466B">
              <w:rPr>
                <w:rFonts w:eastAsia="Calibri"/>
                <w:szCs w:val="22"/>
              </w:rPr>
              <w:t>Pravažiuojamasis kelias nuo kelio Nr. a16-2 iki kelio Nr. a16-1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125C83" w14:textId="088AB182" w:rsidR="009D5F56" w:rsidRPr="0034466B" w:rsidRDefault="00E17374" w:rsidP="00553004">
            <w:pPr>
              <w:jc w:val="right"/>
              <w:rPr>
                <w:rFonts w:eastAsia="Calibri"/>
                <w:szCs w:val="22"/>
              </w:rPr>
            </w:pPr>
            <w:r w:rsidRPr="0034466B">
              <w:rPr>
                <w:rFonts w:eastAsia="Calibri"/>
                <w:szCs w:val="22"/>
              </w:rPr>
              <w:t>315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3D6A4" w14:textId="77777777" w:rsidR="009D5F56" w:rsidRPr="0034466B" w:rsidRDefault="009D5F56" w:rsidP="00553004">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E559A" w14:textId="77777777" w:rsidR="009D5F56" w:rsidRPr="0034466B" w:rsidRDefault="009D5F56" w:rsidP="00553004">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6D0E2" w14:textId="4BC88A8A" w:rsidR="009D5F56" w:rsidRPr="0034466B" w:rsidRDefault="00E17374" w:rsidP="00553004">
            <w:pPr>
              <w:jc w:val="right"/>
              <w:rPr>
                <w:rFonts w:eastAsia="Calibri"/>
                <w:szCs w:val="22"/>
              </w:rPr>
            </w:pPr>
            <w:r w:rsidRPr="0034466B">
              <w:rPr>
                <w:rFonts w:eastAsia="Calibri"/>
                <w:szCs w:val="22"/>
              </w:rPr>
              <w:t>315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84312" w14:textId="77777777" w:rsidR="009D5F56" w:rsidRPr="0034466B" w:rsidRDefault="009D5F56" w:rsidP="00553004">
            <w:pPr>
              <w:jc w:val="center"/>
              <w:rPr>
                <w:rFonts w:eastAsia="Calibri"/>
                <w:szCs w:val="22"/>
              </w:rPr>
            </w:pPr>
            <w:r w:rsidRPr="0034466B">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A1E2A1" w14:textId="4CAAB72D" w:rsidR="009D5F56" w:rsidRPr="0034466B" w:rsidRDefault="00E17374" w:rsidP="00553004">
            <w:pPr>
              <w:jc w:val="center"/>
              <w:rPr>
                <w:rFonts w:eastAsia="Calibri"/>
                <w:szCs w:val="22"/>
              </w:rPr>
            </w:pPr>
            <w:r w:rsidRPr="0034466B">
              <w:rPr>
                <w:rFonts w:eastAsia="Calibri"/>
                <w:szCs w:val="22"/>
              </w:rPr>
              <w:t>4400-6443-0986</w:t>
            </w:r>
          </w:p>
        </w:tc>
      </w:tr>
      <w:tr w:rsidR="0034466B" w:rsidRPr="0034466B" w14:paraId="5BF5FD9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6D8E20" w14:textId="77777777" w:rsidR="009D5F56" w:rsidRPr="0034466B"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F25278" w14:textId="77777777" w:rsidR="009D5F56" w:rsidRPr="0034466B" w:rsidRDefault="009D5F56" w:rsidP="00553004">
            <w:pPr>
              <w:rPr>
                <w:rFonts w:eastAsia="Calibri"/>
                <w:szCs w:val="22"/>
              </w:rPr>
            </w:pPr>
            <w:r w:rsidRPr="0034466B">
              <w:rPr>
                <w:rFonts w:eastAsia="Calibri"/>
                <w:szCs w:val="22"/>
              </w:rPr>
              <w:t>AnSV59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B528E34" w14:textId="77777777" w:rsidR="009D5F56" w:rsidRPr="0034466B" w:rsidRDefault="009D5F56" w:rsidP="00553004">
            <w:pPr>
              <w:rPr>
                <w:rFonts w:eastAsia="Calibri"/>
                <w:szCs w:val="22"/>
              </w:rPr>
            </w:pPr>
            <w:r w:rsidRPr="0034466B">
              <w:rPr>
                <w:rFonts w:eastAsia="Calibri"/>
                <w:szCs w:val="22"/>
              </w:rPr>
              <w:t>Pravažiuojamasis kelias nuo Gyvatynės k. iki kelio Nr. a16-1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2614BD" w14:textId="342F185C" w:rsidR="009D5F56" w:rsidRPr="0034466B" w:rsidRDefault="00E17374" w:rsidP="00553004">
            <w:pPr>
              <w:jc w:val="right"/>
              <w:rPr>
                <w:rFonts w:eastAsia="Calibri"/>
                <w:szCs w:val="22"/>
              </w:rPr>
            </w:pPr>
            <w:r w:rsidRPr="0034466B">
              <w:rPr>
                <w:rFonts w:eastAsia="Calibri"/>
                <w:szCs w:val="22"/>
              </w:rPr>
              <w:t xml:space="preserve"> 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68B2C" w14:textId="77777777" w:rsidR="009D5F56" w:rsidRPr="0034466B" w:rsidRDefault="009D5F56" w:rsidP="00553004">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460235" w14:textId="77777777" w:rsidR="009D5F56" w:rsidRPr="0034466B" w:rsidRDefault="009D5F56" w:rsidP="00553004">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F8252" w14:textId="0DC63E6B" w:rsidR="009D5F56" w:rsidRPr="0034466B" w:rsidRDefault="00E17374" w:rsidP="00553004">
            <w:pPr>
              <w:jc w:val="right"/>
              <w:rPr>
                <w:rFonts w:eastAsia="Calibri"/>
                <w:szCs w:val="22"/>
              </w:rPr>
            </w:pPr>
            <w:r w:rsidRPr="0034466B">
              <w:rPr>
                <w:rFonts w:eastAsia="Calibri"/>
                <w:szCs w:val="22"/>
              </w:rPr>
              <w:t xml:space="preserve"> 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7602C" w14:textId="77777777" w:rsidR="009D5F56" w:rsidRPr="0034466B" w:rsidRDefault="009D5F56" w:rsidP="00553004">
            <w:pPr>
              <w:jc w:val="center"/>
              <w:rPr>
                <w:rFonts w:eastAsia="Calibri"/>
                <w:szCs w:val="22"/>
              </w:rPr>
            </w:pPr>
            <w:r w:rsidRPr="0034466B">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C176C4" w14:textId="36ED2898" w:rsidR="009D5F56" w:rsidRPr="0034466B" w:rsidRDefault="00E17374" w:rsidP="00553004">
            <w:pPr>
              <w:jc w:val="center"/>
              <w:rPr>
                <w:rFonts w:eastAsia="Calibri"/>
                <w:szCs w:val="22"/>
              </w:rPr>
            </w:pPr>
            <w:r w:rsidRPr="0034466B">
              <w:rPr>
                <w:rFonts w:eastAsia="Calibri"/>
                <w:szCs w:val="22"/>
              </w:rPr>
              <w:t>4400-6443-0953</w:t>
            </w:r>
          </w:p>
        </w:tc>
      </w:tr>
      <w:tr w:rsidR="0034466B" w:rsidRPr="0034466B" w14:paraId="27CAD92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70D7EA4" w14:textId="77777777" w:rsidR="009D5F56" w:rsidRPr="0034466B"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C020B0" w14:textId="77777777" w:rsidR="009D5F56" w:rsidRPr="0034466B" w:rsidRDefault="009D5F56" w:rsidP="00553004">
            <w:pPr>
              <w:rPr>
                <w:rFonts w:eastAsia="Calibri"/>
                <w:szCs w:val="22"/>
              </w:rPr>
            </w:pPr>
            <w:r w:rsidRPr="0034466B">
              <w:rPr>
                <w:rFonts w:eastAsia="Calibri"/>
                <w:szCs w:val="22"/>
              </w:rPr>
              <w:t>AnSV60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B2C1E1" w14:textId="77777777" w:rsidR="009D5F56" w:rsidRPr="0034466B" w:rsidRDefault="009D5F56" w:rsidP="00553004">
            <w:pPr>
              <w:rPr>
                <w:rFonts w:eastAsia="Calibri"/>
                <w:szCs w:val="22"/>
              </w:rPr>
            </w:pPr>
            <w:r w:rsidRPr="0034466B">
              <w:rPr>
                <w:rFonts w:eastAsia="Calibri"/>
                <w:szCs w:val="22"/>
              </w:rPr>
              <w:t xml:space="preserve">Pravažiuojamasis kelias nuo Vertimų k. iki kelio Nr. 1227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8C48238" w14:textId="6777A074" w:rsidR="009D5F56" w:rsidRPr="0034466B" w:rsidRDefault="00E17374" w:rsidP="00553004">
            <w:pPr>
              <w:jc w:val="right"/>
              <w:rPr>
                <w:rFonts w:eastAsia="Calibri"/>
                <w:szCs w:val="22"/>
              </w:rPr>
            </w:pPr>
            <w:r w:rsidRPr="0034466B">
              <w:rPr>
                <w:rFonts w:eastAsia="Calibri"/>
                <w:szCs w:val="22"/>
              </w:rPr>
              <w:t> 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48201" w14:textId="77777777" w:rsidR="009D5F56" w:rsidRPr="0034466B" w:rsidRDefault="009D5F56" w:rsidP="00553004">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C03CE" w14:textId="4E7ABC3B" w:rsidR="009D5F56" w:rsidRPr="0034466B" w:rsidRDefault="00E17374" w:rsidP="00553004">
            <w:pPr>
              <w:jc w:val="right"/>
              <w:rPr>
                <w:rFonts w:eastAsia="Calibri"/>
                <w:szCs w:val="22"/>
              </w:rPr>
            </w:pPr>
            <w:r w:rsidRPr="0034466B">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ACC73" w14:textId="7353778D" w:rsidR="009D5F56" w:rsidRPr="0034466B" w:rsidRDefault="00E17374" w:rsidP="00553004">
            <w:pPr>
              <w:jc w:val="right"/>
              <w:rPr>
                <w:rFonts w:eastAsia="Calibri"/>
                <w:szCs w:val="22"/>
              </w:rPr>
            </w:pPr>
            <w:r w:rsidRPr="0034466B">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25714" w14:textId="77777777" w:rsidR="009D5F56" w:rsidRPr="0034466B" w:rsidRDefault="009D5F56" w:rsidP="00553004">
            <w:pPr>
              <w:jc w:val="center"/>
              <w:rPr>
                <w:rFonts w:eastAsia="Calibri"/>
                <w:szCs w:val="22"/>
              </w:rPr>
            </w:pPr>
            <w:r w:rsidRPr="0034466B">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C38B7B" w14:textId="314D78CC" w:rsidR="009D5F56" w:rsidRPr="0034466B" w:rsidRDefault="00E17374" w:rsidP="00553004">
            <w:pPr>
              <w:jc w:val="center"/>
              <w:rPr>
                <w:rFonts w:eastAsia="Calibri"/>
                <w:szCs w:val="22"/>
              </w:rPr>
            </w:pPr>
            <w:r w:rsidRPr="0034466B">
              <w:rPr>
                <w:rFonts w:eastAsia="Calibri"/>
                <w:szCs w:val="22"/>
              </w:rPr>
              <w:t>4400-6445-0035</w:t>
            </w:r>
          </w:p>
        </w:tc>
      </w:tr>
      <w:tr w:rsidR="0034466B" w:rsidRPr="0034466B" w14:paraId="62FAC76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BF8B2F6" w14:textId="77777777" w:rsidR="009D5F56" w:rsidRPr="0034466B"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F65763" w14:textId="77777777" w:rsidR="009D5F56" w:rsidRPr="0034466B" w:rsidRDefault="009D5F56" w:rsidP="00553004">
            <w:pPr>
              <w:rPr>
                <w:rFonts w:eastAsia="Calibri"/>
                <w:szCs w:val="22"/>
              </w:rPr>
            </w:pPr>
            <w:r w:rsidRPr="0034466B">
              <w:rPr>
                <w:rFonts w:eastAsia="Calibri"/>
                <w:szCs w:val="22"/>
              </w:rPr>
              <w:t>AnSV78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8370DE" w14:textId="77777777" w:rsidR="009D5F56" w:rsidRPr="0034466B" w:rsidRDefault="009D5F56" w:rsidP="00553004">
            <w:pPr>
              <w:rPr>
                <w:rFonts w:eastAsia="Calibri"/>
                <w:szCs w:val="22"/>
              </w:rPr>
            </w:pPr>
            <w:r w:rsidRPr="0034466B">
              <w:rPr>
                <w:rFonts w:eastAsia="Calibri"/>
                <w:szCs w:val="22"/>
              </w:rPr>
              <w:t>Privažiuojamasis kelias prie gyvenamųjų namų Sielių g., Sedeikių k. nuo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8DD0E3" w14:textId="641E4E43" w:rsidR="009D5F56" w:rsidRPr="0034466B" w:rsidRDefault="00E17374" w:rsidP="00553004">
            <w:pPr>
              <w:jc w:val="right"/>
              <w:rPr>
                <w:rFonts w:eastAsia="Calibri"/>
                <w:szCs w:val="22"/>
              </w:rPr>
            </w:pPr>
            <w:r w:rsidRPr="0034466B">
              <w:rPr>
                <w:rFonts w:eastAsia="Calibri"/>
                <w:szCs w:val="22"/>
              </w:rPr>
              <w:t>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35EF2" w14:textId="77777777" w:rsidR="009D5F56" w:rsidRPr="0034466B" w:rsidRDefault="009D5F56" w:rsidP="00553004">
            <w:pPr>
              <w:jc w:val="right"/>
              <w:rPr>
                <w:rFonts w:eastAsia="Calibri"/>
                <w:szCs w:val="22"/>
              </w:rPr>
            </w:pPr>
            <w:r w:rsidRPr="0034466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AE3285" w14:textId="0FCF7026" w:rsidR="009D5F56" w:rsidRPr="0034466B" w:rsidRDefault="00E17374" w:rsidP="00553004">
            <w:pPr>
              <w:jc w:val="right"/>
              <w:rPr>
                <w:rFonts w:eastAsia="Calibri"/>
                <w:szCs w:val="22"/>
              </w:rPr>
            </w:pPr>
            <w:r w:rsidRPr="0034466B">
              <w:rPr>
                <w:rFonts w:eastAsia="Calibri"/>
                <w:szCs w:val="22"/>
              </w:rPr>
              <w:t>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4F287" w14:textId="260A6B93" w:rsidR="009D5F56" w:rsidRPr="0034466B" w:rsidRDefault="0034466B" w:rsidP="00553004">
            <w:pPr>
              <w:jc w:val="right"/>
              <w:rPr>
                <w:rFonts w:eastAsia="Calibri"/>
                <w:strike/>
                <w:szCs w:val="22"/>
              </w:rPr>
            </w:pPr>
            <w:r w:rsidRPr="0034466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9198F" w14:textId="77777777" w:rsidR="009D5F56" w:rsidRPr="0034466B" w:rsidRDefault="009D5F56" w:rsidP="00553004">
            <w:pPr>
              <w:jc w:val="center"/>
              <w:rPr>
                <w:rFonts w:eastAsia="Calibri"/>
                <w:szCs w:val="22"/>
              </w:rPr>
            </w:pPr>
            <w:r w:rsidRPr="0034466B">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0647BC" w14:textId="68ADEC74" w:rsidR="009D5F56" w:rsidRPr="0034466B" w:rsidRDefault="00E17374" w:rsidP="00553004">
            <w:pPr>
              <w:jc w:val="center"/>
              <w:rPr>
                <w:rFonts w:eastAsia="Calibri"/>
                <w:szCs w:val="22"/>
              </w:rPr>
            </w:pPr>
            <w:r w:rsidRPr="0034466B">
              <w:rPr>
                <w:rFonts w:eastAsia="Calibri"/>
                <w:szCs w:val="22"/>
              </w:rPr>
              <w:t>4400-6443-0900</w:t>
            </w:r>
          </w:p>
        </w:tc>
      </w:tr>
      <w:tr w:rsidR="005C59B6" w:rsidRPr="005C59B6" w14:paraId="5A79576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9C04E33" w14:textId="77777777" w:rsidR="009D5F56" w:rsidRPr="005C59B6"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84D291" w14:textId="77777777" w:rsidR="009D5F56" w:rsidRPr="005C59B6" w:rsidRDefault="009D5F56" w:rsidP="00553004">
            <w:pPr>
              <w:rPr>
                <w:rFonts w:eastAsia="Calibri"/>
                <w:szCs w:val="22"/>
              </w:rPr>
            </w:pPr>
            <w:r w:rsidRPr="005C59B6">
              <w:rPr>
                <w:rFonts w:eastAsia="Calibri"/>
                <w:szCs w:val="22"/>
              </w:rPr>
              <w:t>AnSV79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8EEEED" w14:textId="77777777" w:rsidR="009D5F56" w:rsidRPr="005C59B6" w:rsidRDefault="009D5F56" w:rsidP="00553004">
            <w:pPr>
              <w:rPr>
                <w:rFonts w:eastAsia="Calibri"/>
                <w:szCs w:val="22"/>
              </w:rPr>
            </w:pPr>
            <w:r w:rsidRPr="005C59B6">
              <w:rPr>
                <w:rFonts w:eastAsia="Calibri"/>
                <w:szCs w:val="22"/>
              </w:rPr>
              <w:t>Pravažiuojamasis kelias nuo Zabelynės k. iki kelio Nr. a17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70C373" w14:textId="72AAF0E7" w:rsidR="009D5F56" w:rsidRPr="005C59B6" w:rsidRDefault="00E17374" w:rsidP="00553004">
            <w:pPr>
              <w:jc w:val="right"/>
              <w:rPr>
                <w:rFonts w:eastAsia="Calibri"/>
                <w:szCs w:val="22"/>
              </w:rPr>
            </w:pPr>
            <w:r w:rsidRPr="005C59B6">
              <w:rPr>
                <w:rFonts w:eastAsia="Calibri"/>
                <w:szCs w:val="22"/>
              </w:rPr>
              <w:t xml:space="preserve"> 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70C4F"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02485"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5B27E" w14:textId="22E8BFD0" w:rsidR="009D5F56" w:rsidRPr="005C59B6" w:rsidRDefault="00E17374" w:rsidP="00553004">
            <w:pPr>
              <w:jc w:val="right"/>
              <w:rPr>
                <w:rFonts w:eastAsia="Calibri"/>
                <w:szCs w:val="22"/>
              </w:rPr>
            </w:pPr>
            <w:r w:rsidRPr="005C59B6">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D841C" w14:textId="77777777" w:rsidR="009D5F56" w:rsidRPr="005C59B6" w:rsidRDefault="009D5F56" w:rsidP="00553004">
            <w:pPr>
              <w:jc w:val="center"/>
              <w:rPr>
                <w:rFonts w:eastAsia="Calibri"/>
                <w:szCs w:val="22"/>
              </w:rPr>
            </w:pPr>
            <w:r w:rsidRPr="005C59B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91F538" w14:textId="5751D2B3" w:rsidR="009D5F56" w:rsidRPr="005C59B6" w:rsidRDefault="00E17374" w:rsidP="00553004">
            <w:pPr>
              <w:jc w:val="center"/>
              <w:rPr>
                <w:rFonts w:eastAsia="Calibri"/>
                <w:szCs w:val="22"/>
              </w:rPr>
            </w:pPr>
            <w:r w:rsidRPr="005C59B6">
              <w:rPr>
                <w:rFonts w:eastAsia="Calibri"/>
                <w:szCs w:val="22"/>
              </w:rPr>
              <w:t>4400-6443-0931</w:t>
            </w:r>
          </w:p>
        </w:tc>
      </w:tr>
      <w:tr w:rsidR="005C59B6" w:rsidRPr="005C59B6" w14:paraId="22091F1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C1A35F8" w14:textId="77777777" w:rsidR="009D5F56" w:rsidRPr="005C59B6"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957677" w14:textId="77777777" w:rsidR="009D5F56" w:rsidRPr="005C59B6" w:rsidRDefault="009D5F56" w:rsidP="00553004">
            <w:pPr>
              <w:rPr>
                <w:rFonts w:eastAsia="Calibri"/>
                <w:szCs w:val="22"/>
              </w:rPr>
            </w:pPr>
            <w:r w:rsidRPr="005C59B6">
              <w:rPr>
                <w:rFonts w:eastAsia="Calibri"/>
                <w:szCs w:val="22"/>
              </w:rPr>
              <w:t>AnSV80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EE6103" w14:textId="77777777" w:rsidR="009D5F56" w:rsidRPr="005C59B6" w:rsidRDefault="009D5F56" w:rsidP="00553004">
            <w:pPr>
              <w:rPr>
                <w:rFonts w:eastAsia="Calibri"/>
                <w:szCs w:val="22"/>
              </w:rPr>
            </w:pPr>
            <w:r w:rsidRPr="005C59B6">
              <w:rPr>
                <w:rFonts w:eastAsia="Calibri"/>
                <w:szCs w:val="22"/>
              </w:rPr>
              <w:t>Privažiuojamasis kelias prie gyvenamųjų namų Vertimų k. nuo kelio Nr. 1226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0C8942" w14:textId="6110A822" w:rsidR="009D5F56" w:rsidRPr="005C59B6" w:rsidRDefault="00E17374" w:rsidP="00553004">
            <w:pPr>
              <w:jc w:val="right"/>
              <w:rPr>
                <w:rFonts w:eastAsia="Calibri"/>
                <w:szCs w:val="22"/>
              </w:rPr>
            </w:pPr>
            <w:r w:rsidRPr="005C59B6">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A624B"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99D5BA" w14:textId="6DD922A1" w:rsidR="009D5F56" w:rsidRPr="005C59B6" w:rsidRDefault="00E17374" w:rsidP="00553004">
            <w:pPr>
              <w:jc w:val="right"/>
              <w:rPr>
                <w:rFonts w:eastAsia="Calibri"/>
                <w:szCs w:val="22"/>
              </w:rPr>
            </w:pPr>
            <w:r w:rsidRPr="005C59B6">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A90B6D" w14:textId="570F0760" w:rsidR="009D5F56" w:rsidRPr="005C59B6" w:rsidRDefault="005C59B6" w:rsidP="00553004">
            <w:pPr>
              <w:jc w:val="right"/>
              <w:rPr>
                <w:rFonts w:eastAsia="Calibri"/>
                <w:strike/>
                <w:szCs w:val="22"/>
              </w:rPr>
            </w:pPr>
            <w:r w:rsidRPr="005C59B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819AF" w14:textId="77777777" w:rsidR="009D5F56" w:rsidRPr="005C59B6" w:rsidRDefault="009D5F56" w:rsidP="00553004">
            <w:pPr>
              <w:jc w:val="center"/>
              <w:rPr>
                <w:rFonts w:eastAsia="Calibri"/>
                <w:szCs w:val="22"/>
              </w:rPr>
            </w:pPr>
            <w:r w:rsidRPr="005C59B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6E142F" w14:textId="6E80E6EA" w:rsidR="009D5F56" w:rsidRPr="005C59B6" w:rsidRDefault="00E17374" w:rsidP="00553004">
            <w:pPr>
              <w:jc w:val="center"/>
              <w:rPr>
                <w:rFonts w:eastAsia="Calibri"/>
                <w:szCs w:val="22"/>
              </w:rPr>
            </w:pPr>
            <w:r w:rsidRPr="005C59B6">
              <w:rPr>
                <w:rFonts w:eastAsia="Calibri"/>
                <w:szCs w:val="22"/>
              </w:rPr>
              <w:t>4400-6445-0024</w:t>
            </w:r>
          </w:p>
        </w:tc>
      </w:tr>
      <w:tr w:rsidR="005C59B6" w:rsidRPr="005C59B6" w14:paraId="00F970A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2FADB9F" w14:textId="77777777" w:rsidR="009D5F56" w:rsidRPr="005C59B6"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C83EEC" w14:textId="77777777" w:rsidR="009D5F56" w:rsidRPr="005C59B6" w:rsidRDefault="009D5F56" w:rsidP="00553004">
            <w:pPr>
              <w:rPr>
                <w:rFonts w:eastAsia="Calibri"/>
                <w:szCs w:val="22"/>
              </w:rPr>
            </w:pPr>
            <w:r w:rsidRPr="005C59B6">
              <w:rPr>
                <w:rFonts w:eastAsia="Calibri"/>
                <w:szCs w:val="22"/>
              </w:rPr>
              <w:t>AnSV92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22CD9C" w14:textId="77777777" w:rsidR="009D5F56" w:rsidRPr="005C59B6" w:rsidRDefault="009D5F56" w:rsidP="00553004">
            <w:pPr>
              <w:rPr>
                <w:rFonts w:eastAsia="Calibri"/>
                <w:szCs w:val="22"/>
              </w:rPr>
            </w:pPr>
            <w:r w:rsidRPr="005C59B6">
              <w:rPr>
                <w:rFonts w:eastAsia="Calibri"/>
                <w:szCs w:val="22"/>
              </w:rPr>
              <w:t xml:space="preserve">Privažiuojamasis kelias prie gyvenamųjų namų Griežos g., Andrioniškio mstl. nuo kelio Nr. 1202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36A679" w14:textId="475EA37A" w:rsidR="009D5F56" w:rsidRPr="005C59B6" w:rsidRDefault="00E17374" w:rsidP="00553004">
            <w:pPr>
              <w:jc w:val="right"/>
              <w:rPr>
                <w:rFonts w:eastAsia="Calibri"/>
                <w:szCs w:val="22"/>
              </w:rPr>
            </w:pPr>
            <w:r w:rsidRPr="005C59B6">
              <w:rPr>
                <w:rFonts w:eastAsia="Calibri"/>
                <w:szCs w:val="22"/>
              </w:rPr>
              <w:t> 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D50C4"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03CC2" w14:textId="186DD9E9" w:rsidR="009D5F56" w:rsidRPr="005C59B6" w:rsidRDefault="00E17374" w:rsidP="00553004">
            <w:pPr>
              <w:jc w:val="right"/>
              <w:rPr>
                <w:rFonts w:eastAsia="Calibri"/>
                <w:szCs w:val="22"/>
              </w:rPr>
            </w:pPr>
            <w:r w:rsidRPr="005C59B6">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791E2" w14:textId="769AE4B5" w:rsidR="009D5F56" w:rsidRPr="005C59B6" w:rsidRDefault="005C59B6" w:rsidP="00553004">
            <w:pPr>
              <w:jc w:val="right"/>
              <w:rPr>
                <w:rFonts w:eastAsia="Calibri"/>
                <w:strike/>
                <w:szCs w:val="22"/>
              </w:rPr>
            </w:pPr>
            <w:r w:rsidRPr="005C59B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42F71" w14:textId="77777777" w:rsidR="009D5F56" w:rsidRPr="005C59B6" w:rsidRDefault="009D5F56" w:rsidP="00553004">
            <w:pPr>
              <w:jc w:val="center"/>
              <w:rPr>
                <w:rFonts w:eastAsia="Calibri"/>
                <w:szCs w:val="22"/>
              </w:rPr>
            </w:pPr>
            <w:r w:rsidRPr="005C59B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5CDF90" w14:textId="614D750C" w:rsidR="009D5F56" w:rsidRPr="005C59B6" w:rsidRDefault="00E17374" w:rsidP="00553004">
            <w:pPr>
              <w:jc w:val="center"/>
              <w:rPr>
                <w:rFonts w:eastAsia="Calibri"/>
                <w:szCs w:val="22"/>
              </w:rPr>
            </w:pPr>
            <w:r w:rsidRPr="005C59B6">
              <w:rPr>
                <w:rFonts w:eastAsia="Calibri"/>
                <w:szCs w:val="22"/>
              </w:rPr>
              <w:t>4400-6443-0914</w:t>
            </w:r>
          </w:p>
        </w:tc>
      </w:tr>
      <w:tr w:rsidR="005C59B6" w:rsidRPr="005C59B6" w14:paraId="5F208F9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C6407B7" w14:textId="77777777" w:rsidR="009D5F56" w:rsidRPr="005C59B6"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88EF25" w14:textId="77777777" w:rsidR="009D5F56" w:rsidRPr="005C59B6" w:rsidRDefault="009D5F56" w:rsidP="00553004">
            <w:pPr>
              <w:rPr>
                <w:rFonts w:eastAsia="Calibri"/>
                <w:szCs w:val="22"/>
              </w:rPr>
            </w:pPr>
            <w:r w:rsidRPr="005C59B6">
              <w:rPr>
                <w:rFonts w:eastAsia="Calibri"/>
                <w:szCs w:val="22"/>
              </w:rPr>
              <w:t>AnSV101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44B209B" w14:textId="77777777" w:rsidR="009D5F56" w:rsidRPr="005C59B6" w:rsidRDefault="009D5F56" w:rsidP="00553004">
            <w:pPr>
              <w:rPr>
                <w:rFonts w:eastAsia="Calibri"/>
                <w:szCs w:val="22"/>
              </w:rPr>
            </w:pPr>
            <w:r w:rsidRPr="005C59B6">
              <w:rPr>
                <w:rFonts w:eastAsia="Calibri"/>
                <w:szCs w:val="22"/>
              </w:rPr>
              <w:t>Privažiuojamasis kelias prie gyvenamųjų namų Zabelynės k. nuo kelio Nr. 1202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2E9CB2" w14:textId="1A07A094" w:rsidR="009D5F56" w:rsidRPr="005C59B6" w:rsidRDefault="00E17374" w:rsidP="00553004">
            <w:pPr>
              <w:jc w:val="right"/>
              <w:rPr>
                <w:rFonts w:eastAsia="Calibri"/>
                <w:szCs w:val="22"/>
              </w:rPr>
            </w:pPr>
            <w:r w:rsidRPr="005C59B6">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E2FF5"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294EE"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D860E0" w14:textId="31A7FBC6" w:rsidR="009D5F56" w:rsidRPr="005C59B6" w:rsidRDefault="00E17374" w:rsidP="00553004">
            <w:pPr>
              <w:jc w:val="right"/>
              <w:rPr>
                <w:rFonts w:eastAsia="Calibri"/>
                <w:szCs w:val="22"/>
              </w:rPr>
            </w:pPr>
            <w:r w:rsidRPr="005C59B6">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9593A" w14:textId="77777777" w:rsidR="009D5F56" w:rsidRPr="005C59B6" w:rsidRDefault="009D5F56" w:rsidP="00553004">
            <w:pPr>
              <w:jc w:val="center"/>
              <w:rPr>
                <w:rFonts w:eastAsia="Calibri"/>
                <w:szCs w:val="22"/>
              </w:rPr>
            </w:pPr>
            <w:r w:rsidRPr="005C59B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B0D679" w14:textId="37D84B2D" w:rsidR="009D5F56" w:rsidRPr="005C59B6" w:rsidRDefault="00E17374" w:rsidP="00553004">
            <w:pPr>
              <w:jc w:val="center"/>
              <w:rPr>
                <w:rFonts w:eastAsia="Calibri"/>
                <w:szCs w:val="22"/>
              </w:rPr>
            </w:pPr>
            <w:r w:rsidRPr="005C59B6">
              <w:rPr>
                <w:rFonts w:eastAsia="Calibri"/>
                <w:szCs w:val="22"/>
              </w:rPr>
              <w:t>4400-6443-0942</w:t>
            </w:r>
          </w:p>
        </w:tc>
      </w:tr>
      <w:tr w:rsidR="005C59B6" w:rsidRPr="005C59B6" w14:paraId="650528C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324197" w14:textId="77777777" w:rsidR="009D5F56" w:rsidRPr="005C59B6"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0B299A" w14:textId="77777777" w:rsidR="009D5F56" w:rsidRPr="005C59B6" w:rsidRDefault="009D5F56" w:rsidP="00553004">
            <w:pPr>
              <w:rPr>
                <w:rFonts w:eastAsia="Calibri"/>
                <w:szCs w:val="22"/>
              </w:rPr>
            </w:pPr>
            <w:r w:rsidRPr="005C59B6">
              <w:rPr>
                <w:rFonts w:eastAsia="Calibri"/>
                <w:szCs w:val="22"/>
              </w:rPr>
              <w:t>AnSV111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47DA94" w14:textId="77777777" w:rsidR="009D5F56" w:rsidRPr="005C59B6" w:rsidRDefault="009D5F56" w:rsidP="00553004">
            <w:pPr>
              <w:rPr>
                <w:rFonts w:eastAsia="Calibri"/>
                <w:szCs w:val="22"/>
              </w:rPr>
            </w:pPr>
            <w:r w:rsidRPr="005C59B6">
              <w:rPr>
                <w:rFonts w:eastAsia="Calibri"/>
                <w:szCs w:val="22"/>
              </w:rPr>
              <w:t xml:space="preserve">Pravažiuojamasis kelias prie Svilelių k. nuo kelio Nr. a61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992D3E" w14:textId="77777777" w:rsidR="009D5F56" w:rsidRPr="005C59B6" w:rsidRDefault="009D5F56" w:rsidP="00553004">
            <w:pPr>
              <w:jc w:val="right"/>
              <w:rPr>
                <w:rFonts w:eastAsia="Calibri"/>
                <w:szCs w:val="22"/>
              </w:rPr>
            </w:pPr>
            <w:r w:rsidRPr="005C59B6">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97652"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CF69C"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DC22C" w14:textId="77777777" w:rsidR="009D5F56" w:rsidRPr="005C59B6" w:rsidRDefault="009D5F56" w:rsidP="00553004">
            <w:pPr>
              <w:jc w:val="right"/>
              <w:rPr>
                <w:rFonts w:eastAsia="Calibri"/>
                <w:szCs w:val="22"/>
              </w:rPr>
            </w:pPr>
            <w:r w:rsidRPr="005C59B6">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EE36F" w14:textId="77777777" w:rsidR="009D5F56" w:rsidRPr="005C59B6" w:rsidRDefault="009D5F56" w:rsidP="00553004">
            <w:pPr>
              <w:jc w:val="center"/>
              <w:rPr>
                <w:rFonts w:eastAsia="Calibri"/>
                <w:szCs w:val="22"/>
              </w:rPr>
            </w:pPr>
            <w:r w:rsidRPr="005C59B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F7DDCE" w14:textId="77777777" w:rsidR="009D5F56" w:rsidRPr="005C59B6" w:rsidRDefault="009D5F56" w:rsidP="00553004">
            <w:pPr>
              <w:jc w:val="center"/>
              <w:rPr>
                <w:rFonts w:eastAsia="Calibri"/>
                <w:szCs w:val="22"/>
              </w:rPr>
            </w:pPr>
            <w:r w:rsidRPr="005C59B6">
              <w:rPr>
                <w:rFonts w:eastAsia="Calibri"/>
                <w:szCs w:val="22"/>
              </w:rPr>
              <w:t>-</w:t>
            </w:r>
          </w:p>
        </w:tc>
      </w:tr>
      <w:tr w:rsidR="005C59B6" w:rsidRPr="005C59B6" w14:paraId="6D19F1E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1FA9804" w14:textId="77777777" w:rsidR="009D5F56" w:rsidRPr="005C59B6"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A681A2" w14:textId="77777777" w:rsidR="009D5F56" w:rsidRPr="005C59B6" w:rsidRDefault="009D5F56" w:rsidP="00553004">
            <w:pPr>
              <w:rPr>
                <w:rFonts w:eastAsia="Calibri"/>
                <w:szCs w:val="22"/>
              </w:rPr>
            </w:pPr>
            <w:r w:rsidRPr="005C59B6">
              <w:rPr>
                <w:rFonts w:eastAsia="Calibri"/>
                <w:szCs w:val="22"/>
              </w:rPr>
              <w:t>AnSV115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C7F5D2" w14:textId="77777777" w:rsidR="009D5F56" w:rsidRPr="005C59B6" w:rsidRDefault="009D5F56" w:rsidP="00553004">
            <w:pPr>
              <w:rPr>
                <w:rFonts w:eastAsia="Calibri"/>
                <w:szCs w:val="22"/>
              </w:rPr>
            </w:pPr>
            <w:r w:rsidRPr="005C59B6">
              <w:rPr>
                <w:rFonts w:eastAsia="Calibri"/>
                <w:szCs w:val="22"/>
              </w:rPr>
              <w:t xml:space="preserve">Pravažiuojamasis kelias tarp gyvenamųjų namų Migdoliškio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2E6E8D" w14:textId="1472A2A4" w:rsidR="009D5F56" w:rsidRPr="005C59B6" w:rsidRDefault="00E17374" w:rsidP="00553004">
            <w:pPr>
              <w:jc w:val="right"/>
              <w:rPr>
                <w:rFonts w:eastAsia="Calibri"/>
                <w:szCs w:val="22"/>
              </w:rPr>
            </w:pPr>
            <w:r w:rsidRPr="005C59B6">
              <w:rPr>
                <w:rFonts w:eastAsia="Calibri"/>
                <w:szCs w:val="22"/>
              </w:rPr>
              <w:t>235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53FB67"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072A3" w14:textId="67707C82" w:rsidR="009D5F56" w:rsidRPr="005C59B6" w:rsidRDefault="00E17374" w:rsidP="00553004">
            <w:pPr>
              <w:jc w:val="right"/>
              <w:rPr>
                <w:rFonts w:eastAsia="Calibri"/>
                <w:szCs w:val="22"/>
              </w:rPr>
            </w:pPr>
            <w:r w:rsidRPr="005C59B6">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9AB759" w14:textId="0CD61A8A" w:rsidR="009D5F56" w:rsidRPr="005C59B6" w:rsidRDefault="00E17374" w:rsidP="00553004">
            <w:pPr>
              <w:jc w:val="right"/>
              <w:rPr>
                <w:rFonts w:eastAsia="Calibri"/>
                <w:szCs w:val="22"/>
              </w:rPr>
            </w:pPr>
            <w:r w:rsidRPr="005C59B6">
              <w:rPr>
                <w:rFonts w:eastAsia="Calibri"/>
                <w:szCs w:val="22"/>
              </w:rPr>
              <w:t>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78ACE4" w14:textId="77777777" w:rsidR="009D5F56" w:rsidRPr="005C59B6" w:rsidRDefault="009D5F56" w:rsidP="00553004">
            <w:pPr>
              <w:jc w:val="center"/>
              <w:rPr>
                <w:rFonts w:eastAsia="Calibri"/>
                <w:szCs w:val="22"/>
              </w:rPr>
            </w:pPr>
            <w:r w:rsidRPr="005C59B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8DA5AE" w14:textId="27010682" w:rsidR="009D5F56" w:rsidRPr="005C59B6" w:rsidRDefault="00E17374" w:rsidP="00553004">
            <w:pPr>
              <w:jc w:val="center"/>
              <w:rPr>
                <w:rFonts w:eastAsia="Calibri"/>
                <w:szCs w:val="22"/>
              </w:rPr>
            </w:pPr>
            <w:r w:rsidRPr="005C59B6">
              <w:rPr>
                <w:rFonts w:eastAsia="Calibri"/>
                <w:szCs w:val="22"/>
              </w:rPr>
              <w:t>4400-6445-0057</w:t>
            </w:r>
          </w:p>
        </w:tc>
      </w:tr>
      <w:tr w:rsidR="005C59B6" w:rsidRPr="005C59B6" w14:paraId="55CE916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7622820" w14:textId="77777777" w:rsidR="009D5F56" w:rsidRPr="005C59B6"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AA1B2F" w14:textId="77777777" w:rsidR="009D5F56" w:rsidRPr="005C59B6" w:rsidRDefault="009D5F56" w:rsidP="00553004">
            <w:pPr>
              <w:rPr>
                <w:rFonts w:eastAsia="Calibri"/>
                <w:szCs w:val="22"/>
              </w:rPr>
            </w:pPr>
            <w:r w:rsidRPr="005C59B6">
              <w:rPr>
                <w:rFonts w:eastAsia="Calibri"/>
                <w:szCs w:val="22"/>
              </w:rPr>
              <w:t>AnSV121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E19F75" w14:textId="77777777" w:rsidR="009D5F56" w:rsidRPr="005C59B6" w:rsidRDefault="009D5F56" w:rsidP="00553004">
            <w:pPr>
              <w:rPr>
                <w:rFonts w:eastAsia="Calibri"/>
                <w:szCs w:val="22"/>
              </w:rPr>
            </w:pPr>
            <w:r w:rsidRPr="005C59B6">
              <w:rPr>
                <w:rFonts w:eastAsia="Calibri"/>
                <w:szCs w:val="22"/>
              </w:rPr>
              <w:t>Privažiuojamasis kelias prie gyvenamųjų namų Mendrupio k. nuo kelio Nr. a16-1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AF2CFC" w14:textId="0CC4D303" w:rsidR="009D5F56" w:rsidRPr="005C59B6" w:rsidRDefault="00E17374" w:rsidP="00553004">
            <w:pPr>
              <w:jc w:val="right"/>
              <w:rPr>
                <w:rFonts w:eastAsia="Calibri"/>
                <w:szCs w:val="22"/>
              </w:rPr>
            </w:pPr>
            <w:r w:rsidRPr="005C59B6">
              <w:rPr>
                <w:rFonts w:eastAsia="Calibri"/>
                <w:szCs w:val="22"/>
              </w:rPr>
              <w:t>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DA574"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A107D0"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5AB00" w14:textId="75DFDA60" w:rsidR="009D5F56" w:rsidRPr="005C59B6" w:rsidRDefault="00E17374" w:rsidP="00553004">
            <w:pPr>
              <w:jc w:val="right"/>
              <w:rPr>
                <w:rFonts w:eastAsia="Calibri"/>
                <w:szCs w:val="22"/>
              </w:rPr>
            </w:pPr>
            <w:r w:rsidRPr="005C59B6">
              <w:rPr>
                <w:rFonts w:eastAsia="Calibri"/>
                <w:szCs w:val="22"/>
              </w:rPr>
              <w:t>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E0354" w14:textId="77777777" w:rsidR="009D5F56" w:rsidRPr="005C59B6" w:rsidRDefault="009D5F56" w:rsidP="00553004">
            <w:pPr>
              <w:jc w:val="center"/>
              <w:rPr>
                <w:rFonts w:eastAsia="Calibri"/>
                <w:szCs w:val="22"/>
              </w:rPr>
            </w:pPr>
            <w:r w:rsidRPr="005C59B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828FAC" w14:textId="53AD1C3A" w:rsidR="009D5F56" w:rsidRPr="005C59B6" w:rsidRDefault="00E17374" w:rsidP="00553004">
            <w:pPr>
              <w:jc w:val="center"/>
              <w:rPr>
                <w:rFonts w:eastAsia="Calibri"/>
                <w:szCs w:val="22"/>
              </w:rPr>
            </w:pPr>
            <w:r w:rsidRPr="005C59B6">
              <w:rPr>
                <w:rFonts w:eastAsia="Calibri"/>
                <w:szCs w:val="22"/>
              </w:rPr>
              <w:t>4400-6445-0086</w:t>
            </w:r>
          </w:p>
        </w:tc>
      </w:tr>
      <w:tr w:rsidR="005C59B6" w:rsidRPr="005C59B6" w14:paraId="48F9DAE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ABEC2F" w14:textId="77777777" w:rsidR="009D5F56" w:rsidRPr="005C59B6"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90BEE3" w14:textId="77777777" w:rsidR="009D5F56" w:rsidRPr="005C59B6" w:rsidRDefault="009D5F56" w:rsidP="00553004">
            <w:pPr>
              <w:rPr>
                <w:rFonts w:eastAsia="Calibri"/>
                <w:szCs w:val="22"/>
              </w:rPr>
            </w:pPr>
            <w:r w:rsidRPr="005C59B6">
              <w:rPr>
                <w:rFonts w:eastAsia="Calibri"/>
                <w:szCs w:val="22"/>
              </w:rPr>
              <w:t>AnSV141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F7CF06" w14:textId="77777777" w:rsidR="009D5F56" w:rsidRPr="005C59B6" w:rsidRDefault="009D5F56" w:rsidP="00553004">
            <w:pPr>
              <w:rPr>
                <w:rFonts w:eastAsia="Calibri"/>
                <w:szCs w:val="22"/>
              </w:rPr>
            </w:pPr>
            <w:r w:rsidRPr="005C59B6">
              <w:rPr>
                <w:rFonts w:eastAsia="Calibri"/>
                <w:szCs w:val="22"/>
              </w:rPr>
              <w:t>Pravažiuojamasis kelias prie gyvenamųjų namų Butkiškio k. nuo kelio Nr. a2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CDFABC" w14:textId="27C98F3C" w:rsidR="009D5F56" w:rsidRPr="005C59B6" w:rsidRDefault="00AE00DF" w:rsidP="00553004">
            <w:pPr>
              <w:jc w:val="right"/>
              <w:rPr>
                <w:rFonts w:eastAsia="Calibri"/>
                <w:szCs w:val="22"/>
              </w:rPr>
            </w:pPr>
            <w:r w:rsidRPr="005C59B6">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18EB2B"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2A79E" w14:textId="49AFCCFA" w:rsidR="009D5F56" w:rsidRPr="005C59B6" w:rsidRDefault="00AE00DF" w:rsidP="00553004">
            <w:pPr>
              <w:jc w:val="right"/>
              <w:rPr>
                <w:rFonts w:eastAsia="Calibri"/>
                <w:szCs w:val="22"/>
              </w:rPr>
            </w:pPr>
            <w:r w:rsidRPr="005C59B6">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E50773" w14:textId="2F44F71B" w:rsidR="009D5F56" w:rsidRPr="005C59B6" w:rsidRDefault="005C59B6" w:rsidP="00553004">
            <w:pPr>
              <w:jc w:val="right"/>
              <w:rPr>
                <w:rFonts w:eastAsia="Calibri"/>
                <w:strike/>
                <w:szCs w:val="22"/>
              </w:rPr>
            </w:pPr>
            <w:r w:rsidRPr="005C59B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BC9AE" w14:textId="77777777" w:rsidR="009D5F56" w:rsidRPr="005C59B6" w:rsidRDefault="009D5F56" w:rsidP="00553004">
            <w:pPr>
              <w:jc w:val="center"/>
              <w:rPr>
                <w:rFonts w:eastAsia="Calibri"/>
                <w:szCs w:val="22"/>
              </w:rPr>
            </w:pPr>
            <w:r w:rsidRPr="005C59B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54D846" w14:textId="65D3AEA5" w:rsidR="009D5F56" w:rsidRPr="005C59B6" w:rsidRDefault="00AE00DF" w:rsidP="00553004">
            <w:pPr>
              <w:jc w:val="center"/>
              <w:rPr>
                <w:rFonts w:eastAsia="Calibri"/>
                <w:szCs w:val="22"/>
              </w:rPr>
            </w:pPr>
            <w:r w:rsidRPr="005C59B6">
              <w:rPr>
                <w:rFonts w:eastAsia="Calibri"/>
                <w:szCs w:val="22"/>
              </w:rPr>
              <w:t>4400-6443-0964</w:t>
            </w:r>
          </w:p>
        </w:tc>
      </w:tr>
      <w:tr w:rsidR="005C59B6" w:rsidRPr="005C59B6" w14:paraId="09FC80A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4EE7B2" w14:textId="77777777" w:rsidR="009D5F56" w:rsidRPr="005C59B6"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1B581A" w14:textId="77777777" w:rsidR="009D5F56" w:rsidRPr="005C59B6" w:rsidRDefault="009D5F56" w:rsidP="00553004">
            <w:pPr>
              <w:rPr>
                <w:rFonts w:eastAsia="Calibri"/>
                <w:szCs w:val="22"/>
              </w:rPr>
            </w:pPr>
            <w:r w:rsidRPr="005C59B6">
              <w:rPr>
                <w:rFonts w:eastAsia="Calibri"/>
                <w:szCs w:val="22"/>
              </w:rPr>
              <w:t>AnSV151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0FBF60" w14:textId="77777777" w:rsidR="009D5F56" w:rsidRPr="005C59B6" w:rsidRDefault="009D5F56" w:rsidP="00553004">
            <w:pPr>
              <w:rPr>
                <w:rFonts w:eastAsia="Calibri"/>
                <w:szCs w:val="22"/>
              </w:rPr>
            </w:pPr>
            <w:r w:rsidRPr="005C59B6">
              <w:rPr>
                <w:rFonts w:eastAsia="Calibri"/>
                <w:szCs w:val="22"/>
              </w:rPr>
              <w:t>Pravažiuojamasis kelias nuo kelio Nr. a1 iki kelio Nr. a6-6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2DAF3A" w14:textId="6AA4F9F9" w:rsidR="009D5F56" w:rsidRPr="005C59B6" w:rsidRDefault="00C21EB9" w:rsidP="00553004">
            <w:pPr>
              <w:jc w:val="right"/>
              <w:rPr>
                <w:rFonts w:eastAsia="Calibri"/>
                <w:szCs w:val="22"/>
              </w:rPr>
            </w:pPr>
            <w:r w:rsidRPr="005C59B6">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80689"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F6DAA" w14:textId="606DD5E3" w:rsidR="009D5F56" w:rsidRPr="005C59B6" w:rsidRDefault="0075605D" w:rsidP="00553004">
            <w:pPr>
              <w:jc w:val="right"/>
              <w:rPr>
                <w:rFonts w:eastAsia="Calibri"/>
                <w:szCs w:val="22"/>
              </w:rPr>
            </w:pPr>
            <w:r w:rsidRPr="005C59B6">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EEFFED" w14:textId="5616BF11" w:rsidR="009D5F56" w:rsidRPr="005C59B6" w:rsidRDefault="0075605D" w:rsidP="00553004">
            <w:pPr>
              <w:jc w:val="right"/>
              <w:rPr>
                <w:rFonts w:eastAsia="Calibri"/>
                <w:szCs w:val="22"/>
              </w:rPr>
            </w:pPr>
            <w:r w:rsidRPr="005C59B6">
              <w:rPr>
                <w:rFonts w:eastAsia="Calibri"/>
                <w:strike/>
                <w:szCs w:val="22"/>
              </w:rPr>
              <w:t>-</w:t>
            </w:r>
            <w:r w:rsidR="00C21EB9" w:rsidRPr="005C59B6">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D19F6" w14:textId="77777777" w:rsidR="009D5F56" w:rsidRPr="005C59B6" w:rsidRDefault="009D5F56" w:rsidP="00553004">
            <w:pPr>
              <w:jc w:val="center"/>
              <w:rPr>
                <w:rFonts w:eastAsia="Calibri"/>
                <w:szCs w:val="22"/>
              </w:rPr>
            </w:pPr>
            <w:r w:rsidRPr="005C59B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D1C465" w14:textId="77777777" w:rsidR="009D5F56" w:rsidRPr="005C59B6" w:rsidRDefault="00C21EB9" w:rsidP="00553004">
            <w:pPr>
              <w:jc w:val="center"/>
              <w:rPr>
                <w:rFonts w:eastAsia="Calibri"/>
                <w:szCs w:val="22"/>
              </w:rPr>
            </w:pPr>
            <w:r w:rsidRPr="005C59B6">
              <w:rPr>
                <w:rFonts w:eastAsia="Calibri"/>
                <w:szCs w:val="22"/>
              </w:rPr>
              <w:t>4400-3922-1322</w:t>
            </w:r>
          </w:p>
          <w:p w14:paraId="01F6FD2E" w14:textId="77777777" w:rsidR="00C21EB9" w:rsidRPr="005C59B6" w:rsidRDefault="00C21EB9" w:rsidP="00553004">
            <w:pPr>
              <w:jc w:val="center"/>
              <w:rPr>
                <w:rFonts w:eastAsia="Calibri"/>
                <w:szCs w:val="22"/>
              </w:rPr>
            </w:pPr>
            <w:r w:rsidRPr="005C59B6">
              <w:rPr>
                <w:rFonts w:eastAsia="Calibri"/>
                <w:szCs w:val="22"/>
              </w:rPr>
              <w:t>4400-3932-4642</w:t>
            </w:r>
          </w:p>
          <w:p w14:paraId="1F39DDBE" w14:textId="714F72A6" w:rsidR="00C21EB9" w:rsidRPr="005C59B6" w:rsidRDefault="0075605D" w:rsidP="00553004">
            <w:pPr>
              <w:jc w:val="center"/>
              <w:rPr>
                <w:rFonts w:eastAsia="Calibri"/>
                <w:szCs w:val="22"/>
              </w:rPr>
            </w:pPr>
            <w:r w:rsidRPr="005C59B6">
              <w:rPr>
                <w:rFonts w:eastAsia="Calibri"/>
                <w:szCs w:val="22"/>
              </w:rPr>
              <w:t>4400-3926-7346</w:t>
            </w:r>
          </w:p>
        </w:tc>
      </w:tr>
      <w:tr w:rsidR="005C59B6" w:rsidRPr="005C59B6" w14:paraId="6C0BC6A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E0CDE7" w14:textId="77777777" w:rsidR="009D5F56" w:rsidRPr="005C59B6"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47F015" w14:textId="77777777" w:rsidR="009D5F56" w:rsidRPr="005C59B6" w:rsidRDefault="009D5F56" w:rsidP="00553004">
            <w:pPr>
              <w:rPr>
                <w:rFonts w:eastAsia="Calibri"/>
                <w:szCs w:val="22"/>
              </w:rPr>
            </w:pPr>
            <w:r w:rsidRPr="005C59B6">
              <w:rPr>
                <w:rFonts w:eastAsia="Calibri"/>
                <w:szCs w:val="22"/>
              </w:rPr>
              <w:t>AnSV163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D23551" w14:textId="77777777" w:rsidR="009D5F56" w:rsidRPr="005C59B6" w:rsidRDefault="009D5F56" w:rsidP="00553004">
            <w:pPr>
              <w:rPr>
                <w:rFonts w:eastAsia="Calibri"/>
                <w:szCs w:val="22"/>
              </w:rPr>
            </w:pPr>
            <w:r w:rsidRPr="005C59B6">
              <w:rPr>
                <w:rFonts w:eastAsia="Calibri"/>
                <w:szCs w:val="22"/>
              </w:rPr>
              <w:t>Privažiuojamasis kelias prie Versmės g., Padvarninkų k. nuo kelio Nr. a16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54162E" w14:textId="41ACC173" w:rsidR="009D5F56" w:rsidRPr="005C59B6" w:rsidRDefault="00AE00DF" w:rsidP="00553004">
            <w:pPr>
              <w:jc w:val="right"/>
              <w:rPr>
                <w:rFonts w:eastAsia="Calibri"/>
                <w:szCs w:val="22"/>
              </w:rPr>
            </w:pPr>
            <w:r w:rsidRPr="005C59B6">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3AD91"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658C2"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7F674" w14:textId="1B861D30" w:rsidR="009D5F56" w:rsidRPr="005C59B6" w:rsidRDefault="00AE00DF" w:rsidP="00553004">
            <w:pPr>
              <w:jc w:val="right"/>
              <w:rPr>
                <w:rFonts w:eastAsia="Calibri"/>
                <w:szCs w:val="22"/>
              </w:rPr>
            </w:pPr>
            <w:r w:rsidRPr="005C59B6">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8680CE" w14:textId="77777777" w:rsidR="009D5F56" w:rsidRPr="005C59B6" w:rsidRDefault="009D5F56" w:rsidP="00553004">
            <w:pPr>
              <w:jc w:val="center"/>
              <w:rPr>
                <w:rFonts w:eastAsia="Calibri"/>
                <w:szCs w:val="22"/>
              </w:rPr>
            </w:pPr>
            <w:r w:rsidRPr="005C59B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082F50" w14:textId="159CA4A9" w:rsidR="009D5F56" w:rsidRPr="005C59B6" w:rsidRDefault="00AE00DF" w:rsidP="00553004">
            <w:pPr>
              <w:jc w:val="center"/>
              <w:rPr>
                <w:rFonts w:eastAsia="Calibri"/>
                <w:szCs w:val="22"/>
              </w:rPr>
            </w:pPr>
            <w:r w:rsidRPr="005C59B6">
              <w:rPr>
                <w:rFonts w:eastAsia="Calibri"/>
                <w:szCs w:val="22"/>
              </w:rPr>
              <w:t>4400-6443-9694</w:t>
            </w:r>
          </w:p>
        </w:tc>
      </w:tr>
      <w:tr w:rsidR="005C59B6" w:rsidRPr="005C59B6" w14:paraId="57ECCC9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D21161" w14:textId="77777777" w:rsidR="009D5F56" w:rsidRPr="005C59B6"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F16CB7" w14:textId="77777777" w:rsidR="009D5F56" w:rsidRPr="005C59B6" w:rsidRDefault="009D5F56" w:rsidP="00553004">
            <w:pPr>
              <w:rPr>
                <w:rFonts w:eastAsia="Calibri"/>
                <w:szCs w:val="22"/>
              </w:rPr>
            </w:pPr>
            <w:r w:rsidRPr="005C59B6">
              <w:rPr>
                <w:rFonts w:eastAsia="Calibri"/>
                <w:szCs w:val="22"/>
              </w:rPr>
              <w:t>AnSV172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E45DFA" w14:textId="77777777" w:rsidR="009D5F56" w:rsidRPr="005C59B6" w:rsidRDefault="009D5F56" w:rsidP="00553004">
            <w:pPr>
              <w:rPr>
                <w:rFonts w:eastAsia="Calibri"/>
                <w:szCs w:val="22"/>
              </w:rPr>
            </w:pPr>
            <w:r w:rsidRPr="005C59B6">
              <w:rPr>
                <w:rFonts w:eastAsia="Calibri"/>
                <w:szCs w:val="22"/>
              </w:rPr>
              <w:t>Privažiuojamasis kelias prie gyvenamųjų namų Magylų k. nuo kelio Nr. a25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F6342E" w14:textId="2CC8A433" w:rsidR="009D5F56" w:rsidRPr="005C59B6" w:rsidRDefault="002442C5" w:rsidP="00553004">
            <w:pPr>
              <w:jc w:val="right"/>
              <w:rPr>
                <w:rFonts w:eastAsia="Calibri"/>
                <w:szCs w:val="22"/>
              </w:rPr>
            </w:pPr>
            <w:r w:rsidRPr="005C59B6">
              <w:rPr>
                <w:rFonts w:eastAsia="Calibri"/>
                <w:szCs w:val="22"/>
              </w:rPr>
              <w:t>397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CCC49"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5E4DD" w14:textId="09BF0D7A" w:rsidR="009D5F56" w:rsidRPr="005C59B6" w:rsidRDefault="002442C5" w:rsidP="00553004">
            <w:pPr>
              <w:jc w:val="right"/>
              <w:rPr>
                <w:rFonts w:eastAsia="Calibri"/>
                <w:szCs w:val="22"/>
              </w:rPr>
            </w:pPr>
            <w:r w:rsidRPr="005C59B6">
              <w:rPr>
                <w:rFonts w:eastAsia="Calibri"/>
                <w:szCs w:val="22"/>
              </w:rPr>
              <w:t>397</w:t>
            </w:r>
          </w:p>
        </w:tc>
        <w:tc>
          <w:tcPr>
            <w:tcW w:w="1133" w:type="dxa"/>
            <w:tcBorders>
              <w:top w:val="single" w:sz="4" w:space="0" w:color="auto"/>
              <w:left w:val="single" w:sz="4" w:space="0" w:color="auto"/>
              <w:bottom w:val="single" w:sz="4" w:space="0" w:color="auto"/>
              <w:right w:val="single" w:sz="4" w:space="0" w:color="auto"/>
            </w:tcBorders>
            <w:vAlign w:val="center"/>
          </w:tcPr>
          <w:p w14:paraId="22D9ABAF" w14:textId="03C88A53" w:rsidR="009D5F56" w:rsidRPr="005C59B6" w:rsidRDefault="005C59B6" w:rsidP="00553004">
            <w:pPr>
              <w:jc w:val="right"/>
              <w:rPr>
                <w:rFonts w:eastAsia="Calibri"/>
                <w:strike/>
                <w:szCs w:val="22"/>
              </w:rPr>
            </w:pPr>
            <w:r w:rsidRPr="005C59B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C114D" w14:textId="77777777" w:rsidR="009D5F56" w:rsidRPr="005C59B6" w:rsidRDefault="009D5F56" w:rsidP="00553004">
            <w:pPr>
              <w:jc w:val="center"/>
              <w:rPr>
                <w:rFonts w:eastAsia="Calibri"/>
                <w:szCs w:val="22"/>
              </w:rPr>
            </w:pPr>
            <w:r w:rsidRPr="005C59B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5062D7" w14:textId="62D5B684" w:rsidR="009D5F56" w:rsidRPr="005C59B6" w:rsidRDefault="002442C5" w:rsidP="00553004">
            <w:pPr>
              <w:jc w:val="center"/>
              <w:rPr>
                <w:rFonts w:eastAsia="Calibri"/>
                <w:szCs w:val="22"/>
              </w:rPr>
            </w:pPr>
            <w:r w:rsidRPr="005C59B6">
              <w:rPr>
                <w:rFonts w:eastAsia="Calibri"/>
                <w:szCs w:val="22"/>
              </w:rPr>
              <w:t>4400-6445-0102</w:t>
            </w:r>
          </w:p>
        </w:tc>
      </w:tr>
      <w:tr w:rsidR="005C59B6" w:rsidRPr="005C59B6" w14:paraId="2B646E8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2710C4E" w14:textId="77777777" w:rsidR="009D5F56" w:rsidRPr="005C59B6"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F1CB34" w14:textId="77777777" w:rsidR="009D5F56" w:rsidRPr="005C59B6" w:rsidRDefault="009D5F56" w:rsidP="00553004">
            <w:pPr>
              <w:rPr>
                <w:rFonts w:eastAsia="Calibri"/>
                <w:szCs w:val="22"/>
              </w:rPr>
            </w:pPr>
            <w:r w:rsidRPr="005C59B6">
              <w:rPr>
                <w:rFonts w:eastAsia="Calibri"/>
                <w:szCs w:val="22"/>
              </w:rPr>
              <w:t>AnSV173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0D4C94" w14:textId="77777777" w:rsidR="009D5F56" w:rsidRPr="005C59B6" w:rsidRDefault="009D5F56" w:rsidP="00553004">
            <w:pPr>
              <w:rPr>
                <w:rFonts w:eastAsia="Calibri"/>
                <w:szCs w:val="22"/>
              </w:rPr>
            </w:pPr>
            <w:r w:rsidRPr="005C59B6">
              <w:rPr>
                <w:rFonts w:eastAsia="Calibri"/>
                <w:szCs w:val="22"/>
              </w:rPr>
              <w:t>Privažiuojamasis kelias prie gyvenamųjų namų nuo Vieškelio g., Plikiškių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3F9691" w14:textId="77777777" w:rsidR="009D5F56" w:rsidRPr="005C59B6" w:rsidRDefault="009D5F56" w:rsidP="00553004">
            <w:pPr>
              <w:jc w:val="right"/>
              <w:rPr>
                <w:rFonts w:eastAsia="Calibri"/>
                <w:szCs w:val="22"/>
              </w:rPr>
            </w:pPr>
            <w:r w:rsidRPr="005C59B6">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0197D"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E7799"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F025A" w14:textId="77777777" w:rsidR="009D5F56" w:rsidRPr="005C59B6" w:rsidRDefault="009D5F56" w:rsidP="00553004">
            <w:pPr>
              <w:jc w:val="right"/>
              <w:rPr>
                <w:rFonts w:eastAsia="Calibri"/>
                <w:szCs w:val="22"/>
              </w:rPr>
            </w:pPr>
            <w:r w:rsidRPr="005C59B6">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A9DB09" w14:textId="77777777" w:rsidR="009D5F56" w:rsidRPr="005C59B6" w:rsidRDefault="009D5F56" w:rsidP="00553004">
            <w:pPr>
              <w:jc w:val="center"/>
              <w:rPr>
                <w:rFonts w:eastAsia="Calibri"/>
                <w:szCs w:val="22"/>
              </w:rPr>
            </w:pPr>
            <w:r w:rsidRPr="005C59B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44C5C9" w14:textId="77777777" w:rsidR="009D5F56" w:rsidRPr="005C59B6" w:rsidRDefault="009D5F56" w:rsidP="00553004">
            <w:pPr>
              <w:jc w:val="center"/>
              <w:rPr>
                <w:rFonts w:eastAsia="Calibri"/>
                <w:szCs w:val="22"/>
              </w:rPr>
            </w:pPr>
            <w:r w:rsidRPr="005C59B6">
              <w:rPr>
                <w:rFonts w:eastAsia="Calibri"/>
                <w:szCs w:val="22"/>
              </w:rPr>
              <w:t>-</w:t>
            </w:r>
          </w:p>
        </w:tc>
      </w:tr>
      <w:tr w:rsidR="005C59B6" w:rsidRPr="005C59B6" w14:paraId="62F248A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F05DCC" w14:textId="77777777" w:rsidR="009D5F56" w:rsidRPr="005C59B6"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4B3C85" w14:textId="77777777" w:rsidR="009D5F56" w:rsidRPr="005C59B6" w:rsidRDefault="009D5F56" w:rsidP="00553004">
            <w:pPr>
              <w:rPr>
                <w:rFonts w:eastAsia="Calibri"/>
                <w:szCs w:val="22"/>
              </w:rPr>
            </w:pPr>
            <w:r w:rsidRPr="005C59B6">
              <w:rPr>
                <w:rFonts w:eastAsia="Calibri"/>
                <w:szCs w:val="22"/>
              </w:rPr>
              <w:t>AnSV187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5D72E2" w14:textId="77777777" w:rsidR="009D5F56" w:rsidRPr="005C59B6" w:rsidRDefault="009D5F56" w:rsidP="00553004">
            <w:pPr>
              <w:rPr>
                <w:rFonts w:eastAsia="Calibri"/>
                <w:szCs w:val="22"/>
              </w:rPr>
            </w:pPr>
            <w:r w:rsidRPr="005C59B6">
              <w:rPr>
                <w:rFonts w:eastAsia="Calibri"/>
                <w:szCs w:val="22"/>
              </w:rPr>
              <w:t>Privažiuojamasis kelias prie gyvenamųjų namų Zabelynės k. nuo kelio Nr. 1202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0D4D9F" w14:textId="28500EB3" w:rsidR="009D5F56" w:rsidRPr="005C59B6" w:rsidRDefault="002442C5" w:rsidP="00553004">
            <w:pPr>
              <w:jc w:val="right"/>
              <w:rPr>
                <w:rFonts w:eastAsia="Calibri"/>
                <w:szCs w:val="22"/>
              </w:rPr>
            </w:pPr>
            <w:r w:rsidRPr="005C59B6">
              <w:rPr>
                <w:rFonts w:eastAsia="Calibri"/>
                <w:szCs w:val="22"/>
              </w:rPr>
              <w:t>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67C0FA" w14:textId="0D172DD0" w:rsidR="009D5F56" w:rsidRPr="005C59B6" w:rsidRDefault="002442C5" w:rsidP="00553004">
            <w:pPr>
              <w:jc w:val="right"/>
              <w:rPr>
                <w:rFonts w:eastAsia="Calibri"/>
                <w:szCs w:val="22"/>
              </w:rPr>
            </w:pPr>
            <w:r w:rsidRPr="005C59B6">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630619" w14:textId="7FF7D227" w:rsidR="009D5F56" w:rsidRPr="005C59B6" w:rsidRDefault="002442C5" w:rsidP="00553004">
            <w:pPr>
              <w:jc w:val="right"/>
              <w:rPr>
                <w:rFonts w:eastAsia="Calibri"/>
                <w:szCs w:val="22"/>
              </w:rPr>
            </w:pPr>
            <w:r w:rsidRPr="005C59B6">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DA74C" w14:textId="2250AF2A" w:rsidR="009D5F56" w:rsidRPr="005C59B6" w:rsidRDefault="002442C5" w:rsidP="00553004">
            <w:pPr>
              <w:jc w:val="right"/>
              <w:rPr>
                <w:rFonts w:eastAsia="Calibri"/>
                <w:szCs w:val="22"/>
              </w:rPr>
            </w:pPr>
            <w:r w:rsidRPr="005C59B6">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813FB" w14:textId="77777777" w:rsidR="009D5F56" w:rsidRPr="005C59B6" w:rsidRDefault="009D5F56" w:rsidP="00553004">
            <w:pPr>
              <w:jc w:val="center"/>
              <w:rPr>
                <w:rFonts w:eastAsia="Calibri"/>
                <w:szCs w:val="22"/>
              </w:rPr>
            </w:pPr>
            <w:r w:rsidRPr="005C59B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636A4F" w14:textId="53E09233" w:rsidR="009D5F56" w:rsidRPr="005C59B6" w:rsidRDefault="002442C5" w:rsidP="00553004">
            <w:pPr>
              <w:jc w:val="center"/>
              <w:rPr>
                <w:rFonts w:eastAsia="Calibri"/>
                <w:szCs w:val="22"/>
              </w:rPr>
            </w:pPr>
            <w:r w:rsidRPr="005C59B6">
              <w:rPr>
                <w:rFonts w:eastAsia="Calibri"/>
                <w:szCs w:val="22"/>
              </w:rPr>
              <w:t>4400-6443-9629</w:t>
            </w:r>
          </w:p>
        </w:tc>
      </w:tr>
      <w:tr w:rsidR="005C59B6" w:rsidRPr="005C59B6" w14:paraId="2C0E944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3D9A3A8" w14:textId="77777777" w:rsidR="009D5F56" w:rsidRPr="005C59B6"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6822F8" w14:textId="77777777" w:rsidR="009D5F56" w:rsidRPr="005C59B6" w:rsidRDefault="009D5F56" w:rsidP="00553004">
            <w:pPr>
              <w:rPr>
                <w:rFonts w:eastAsia="Calibri"/>
                <w:szCs w:val="22"/>
              </w:rPr>
            </w:pPr>
            <w:r w:rsidRPr="005C59B6">
              <w:rPr>
                <w:rFonts w:eastAsia="Calibri"/>
                <w:szCs w:val="22"/>
              </w:rPr>
              <w:t>AnSV189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12741C" w14:textId="77777777" w:rsidR="009D5F56" w:rsidRPr="005C59B6" w:rsidRDefault="009D5F56" w:rsidP="00553004">
            <w:pPr>
              <w:rPr>
                <w:rFonts w:eastAsia="Calibri"/>
                <w:szCs w:val="22"/>
              </w:rPr>
            </w:pPr>
            <w:r w:rsidRPr="005C59B6">
              <w:rPr>
                <w:rFonts w:eastAsia="Calibri"/>
                <w:szCs w:val="22"/>
              </w:rPr>
              <w:t>Pravažiuojamasis kelias nuo kelio Nr. 121 iki kelio Nr. a18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FD4538" w14:textId="0C5C9256" w:rsidR="009D5F56" w:rsidRPr="005C59B6" w:rsidRDefault="002442C5" w:rsidP="00553004">
            <w:pPr>
              <w:jc w:val="right"/>
              <w:rPr>
                <w:rFonts w:eastAsia="Calibri"/>
                <w:szCs w:val="22"/>
              </w:rPr>
            </w:pPr>
            <w:r w:rsidRPr="005C59B6">
              <w:rPr>
                <w:rFonts w:eastAsia="Calibri"/>
                <w:szCs w:val="22"/>
              </w:rPr>
              <w:t> 834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5302A"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5854A" w14:textId="536F81F5" w:rsidR="009D5F56" w:rsidRPr="005C59B6" w:rsidRDefault="002442C5" w:rsidP="00553004">
            <w:pPr>
              <w:jc w:val="right"/>
              <w:rPr>
                <w:rFonts w:eastAsia="Calibri"/>
                <w:szCs w:val="22"/>
              </w:rPr>
            </w:pPr>
            <w:r w:rsidRPr="005C59B6">
              <w:rPr>
                <w:rFonts w:eastAsia="Calibri"/>
                <w:szCs w:val="22"/>
              </w:rPr>
              <w:t>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72D0B" w14:textId="5666A9EF" w:rsidR="009D5F56" w:rsidRPr="005C59B6" w:rsidRDefault="002442C5" w:rsidP="00553004">
            <w:pPr>
              <w:jc w:val="right"/>
              <w:rPr>
                <w:rFonts w:eastAsia="Calibri"/>
                <w:szCs w:val="22"/>
              </w:rPr>
            </w:pPr>
            <w:r w:rsidRPr="005C59B6">
              <w:rPr>
                <w:rFonts w:eastAsia="Calibri"/>
                <w:szCs w:val="22"/>
              </w:rPr>
              <w:t> 812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07CB92" w14:textId="77777777" w:rsidR="009D5F56" w:rsidRPr="005C59B6" w:rsidRDefault="009D5F56" w:rsidP="00553004">
            <w:pPr>
              <w:jc w:val="center"/>
              <w:rPr>
                <w:rFonts w:eastAsia="Calibri"/>
                <w:szCs w:val="22"/>
              </w:rPr>
            </w:pPr>
            <w:r w:rsidRPr="005C59B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19924D" w14:textId="16E23394" w:rsidR="009D5F56" w:rsidRPr="005C59B6" w:rsidRDefault="002442C5" w:rsidP="00553004">
            <w:pPr>
              <w:jc w:val="center"/>
              <w:rPr>
                <w:rFonts w:eastAsia="Calibri"/>
                <w:szCs w:val="22"/>
              </w:rPr>
            </w:pPr>
            <w:r w:rsidRPr="005C59B6">
              <w:rPr>
                <w:rFonts w:eastAsia="Calibri"/>
                <w:szCs w:val="22"/>
              </w:rPr>
              <w:t>4400-6445-0113</w:t>
            </w:r>
          </w:p>
        </w:tc>
      </w:tr>
      <w:tr w:rsidR="005C59B6" w:rsidRPr="005C59B6" w14:paraId="1230216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5A33E4" w14:textId="77777777" w:rsidR="009D5F56" w:rsidRPr="005C59B6"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85871A" w14:textId="77777777" w:rsidR="009D5F56" w:rsidRPr="005C59B6" w:rsidRDefault="009D5F56" w:rsidP="00553004">
            <w:pPr>
              <w:rPr>
                <w:rFonts w:eastAsia="Calibri"/>
                <w:szCs w:val="22"/>
              </w:rPr>
            </w:pPr>
            <w:r w:rsidRPr="005C59B6">
              <w:rPr>
                <w:rFonts w:eastAsia="Calibri"/>
                <w:szCs w:val="22"/>
              </w:rPr>
              <w:t>AnSV190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9C98AE" w14:textId="77777777" w:rsidR="009D5F56" w:rsidRPr="005C59B6" w:rsidRDefault="009D5F56" w:rsidP="00553004">
            <w:pPr>
              <w:rPr>
                <w:rFonts w:eastAsia="Calibri"/>
                <w:szCs w:val="22"/>
              </w:rPr>
            </w:pPr>
            <w:r w:rsidRPr="005C59B6">
              <w:rPr>
                <w:rFonts w:eastAsia="Calibri"/>
                <w:szCs w:val="22"/>
              </w:rPr>
              <w:t>Privažiuojamasis kelias prie gyvenamųjų namų Maželių k. nuo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9A39CE" w14:textId="3B92149C" w:rsidR="009D5F56" w:rsidRPr="005C59B6" w:rsidRDefault="002442C5" w:rsidP="00553004">
            <w:pPr>
              <w:jc w:val="right"/>
              <w:rPr>
                <w:rFonts w:eastAsia="Calibri"/>
                <w:szCs w:val="22"/>
              </w:rPr>
            </w:pPr>
            <w:r w:rsidRPr="005C59B6">
              <w:rPr>
                <w:rFonts w:eastAsia="Calibri"/>
                <w:szCs w:val="22"/>
              </w:rPr>
              <w:t> 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87192" w14:textId="77777777" w:rsidR="009D5F56" w:rsidRPr="005C59B6" w:rsidRDefault="009D5F56" w:rsidP="00553004">
            <w:pPr>
              <w:jc w:val="right"/>
              <w:rPr>
                <w:rFonts w:eastAsia="Calibri"/>
                <w:szCs w:val="22"/>
              </w:rPr>
            </w:pPr>
            <w:r w:rsidRPr="005C59B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9D0CC" w14:textId="534582F9" w:rsidR="009D5F56" w:rsidRPr="005C59B6" w:rsidRDefault="002442C5" w:rsidP="00553004">
            <w:pPr>
              <w:jc w:val="right"/>
              <w:rPr>
                <w:rFonts w:eastAsia="Calibri"/>
                <w:szCs w:val="22"/>
              </w:rPr>
            </w:pPr>
            <w:r w:rsidRPr="005C59B6">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6BE506" w14:textId="3F6F3884" w:rsidR="009D5F56" w:rsidRPr="005C59B6" w:rsidRDefault="005C59B6" w:rsidP="00553004">
            <w:pPr>
              <w:jc w:val="right"/>
              <w:rPr>
                <w:rFonts w:eastAsia="Calibri"/>
                <w:strike/>
                <w:szCs w:val="22"/>
              </w:rPr>
            </w:pPr>
            <w:r w:rsidRPr="005C59B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DD285" w14:textId="77777777" w:rsidR="009D5F56" w:rsidRPr="005C59B6" w:rsidRDefault="009D5F56" w:rsidP="00553004">
            <w:pPr>
              <w:jc w:val="center"/>
              <w:rPr>
                <w:rFonts w:eastAsia="Calibri"/>
                <w:szCs w:val="22"/>
              </w:rPr>
            </w:pPr>
            <w:r w:rsidRPr="005C59B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C23321" w14:textId="4BE8DBB4" w:rsidR="009D5F56" w:rsidRPr="005C59B6" w:rsidRDefault="002442C5" w:rsidP="00553004">
            <w:pPr>
              <w:jc w:val="center"/>
              <w:rPr>
                <w:rFonts w:eastAsia="Calibri"/>
                <w:szCs w:val="22"/>
              </w:rPr>
            </w:pPr>
            <w:r w:rsidRPr="005C59B6">
              <w:rPr>
                <w:rFonts w:eastAsia="Calibri"/>
                <w:szCs w:val="22"/>
              </w:rPr>
              <w:t>4400-6445-0124</w:t>
            </w:r>
          </w:p>
        </w:tc>
      </w:tr>
      <w:tr w:rsidR="008020D0" w:rsidRPr="008020D0" w14:paraId="0D123BC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7D360B" w14:textId="77777777" w:rsidR="009D5F56" w:rsidRPr="008020D0"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8F307D" w14:textId="77777777" w:rsidR="009D5F56" w:rsidRPr="008020D0" w:rsidRDefault="009D5F56" w:rsidP="00553004">
            <w:pPr>
              <w:rPr>
                <w:rFonts w:eastAsia="Calibri"/>
                <w:szCs w:val="22"/>
              </w:rPr>
            </w:pPr>
            <w:r w:rsidRPr="008020D0">
              <w:rPr>
                <w:rFonts w:eastAsia="Calibri"/>
                <w:szCs w:val="22"/>
              </w:rPr>
              <w:t>AnSV191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442C37" w14:textId="77777777" w:rsidR="009D5F56" w:rsidRPr="008020D0" w:rsidRDefault="009D5F56" w:rsidP="00553004">
            <w:pPr>
              <w:rPr>
                <w:rFonts w:eastAsia="Calibri"/>
                <w:szCs w:val="22"/>
              </w:rPr>
            </w:pPr>
            <w:r w:rsidRPr="008020D0">
              <w:rPr>
                <w:rFonts w:eastAsia="Calibri"/>
                <w:szCs w:val="22"/>
              </w:rPr>
              <w:t>Privažiuojamasis kelias prie gyvenamųjų namų Peniankų k. nuo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60F6C0" w14:textId="4A11C6BA" w:rsidR="009D5F56" w:rsidRPr="008020D0" w:rsidRDefault="009D5F56" w:rsidP="00553004">
            <w:pPr>
              <w:jc w:val="right"/>
              <w:rPr>
                <w:rFonts w:eastAsia="Calibri"/>
                <w:szCs w:val="22"/>
              </w:rPr>
            </w:pPr>
            <w:r w:rsidRPr="008020D0">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6E324"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4A92E"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FB2007" w14:textId="77777777" w:rsidR="009D5F56" w:rsidRPr="008020D0" w:rsidRDefault="009D5F56" w:rsidP="00553004">
            <w:pPr>
              <w:jc w:val="right"/>
              <w:rPr>
                <w:rFonts w:eastAsia="Calibri"/>
                <w:szCs w:val="22"/>
              </w:rPr>
            </w:pPr>
            <w:r w:rsidRPr="008020D0">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88FF8" w14:textId="77777777" w:rsidR="009D5F56" w:rsidRPr="008020D0" w:rsidRDefault="009D5F56" w:rsidP="00553004">
            <w:pPr>
              <w:jc w:val="center"/>
              <w:rPr>
                <w:rFonts w:eastAsia="Calibri"/>
                <w:szCs w:val="22"/>
              </w:rPr>
            </w:pPr>
            <w:r w:rsidRPr="008020D0">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881ECB" w14:textId="009C94D4" w:rsidR="009D5F56" w:rsidRPr="008020D0" w:rsidRDefault="002442C5" w:rsidP="00553004">
            <w:pPr>
              <w:jc w:val="center"/>
              <w:rPr>
                <w:rFonts w:eastAsia="Calibri"/>
                <w:szCs w:val="22"/>
              </w:rPr>
            </w:pPr>
            <w:r w:rsidRPr="008020D0">
              <w:rPr>
                <w:rFonts w:eastAsia="Calibri"/>
                <w:szCs w:val="22"/>
              </w:rPr>
              <w:t>4400-6444-9976</w:t>
            </w:r>
          </w:p>
        </w:tc>
      </w:tr>
      <w:tr w:rsidR="008020D0" w:rsidRPr="008020D0" w14:paraId="583F727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F8BCF4F" w14:textId="77777777" w:rsidR="009D5F56" w:rsidRPr="008020D0"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9CBBE8" w14:textId="77777777" w:rsidR="009D5F56" w:rsidRPr="008020D0" w:rsidRDefault="009D5F56" w:rsidP="00553004">
            <w:pPr>
              <w:rPr>
                <w:rFonts w:eastAsia="Calibri"/>
                <w:szCs w:val="22"/>
              </w:rPr>
            </w:pPr>
            <w:r w:rsidRPr="008020D0">
              <w:rPr>
                <w:rFonts w:eastAsia="Calibri"/>
                <w:szCs w:val="22"/>
              </w:rPr>
              <w:t>AnSV192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E15B37" w14:textId="77777777" w:rsidR="009D5F56" w:rsidRPr="008020D0" w:rsidRDefault="009D5F56" w:rsidP="00553004">
            <w:pPr>
              <w:rPr>
                <w:rFonts w:eastAsia="Calibri"/>
                <w:szCs w:val="22"/>
              </w:rPr>
            </w:pPr>
            <w:r w:rsidRPr="008020D0">
              <w:rPr>
                <w:rFonts w:eastAsia="Calibri"/>
                <w:szCs w:val="22"/>
              </w:rPr>
              <w:t>Privažiuojamasis kelias prie gyvenamųjų namų nuo Šaltinio g., Andrioniškio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754612" w14:textId="77777777" w:rsidR="009D5F56" w:rsidRPr="008020D0" w:rsidRDefault="009D5F56" w:rsidP="00553004">
            <w:pPr>
              <w:jc w:val="right"/>
              <w:rPr>
                <w:rFonts w:eastAsia="Calibri"/>
                <w:szCs w:val="22"/>
              </w:rPr>
            </w:pPr>
            <w:r w:rsidRPr="008020D0">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DCD93"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43A40" w14:textId="77777777" w:rsidR="009D5F56" w:rsidRPr="008020D0" w:rsidRDefault="009D5F56" w:rsidP="00553004">
            <w:pPr>
              <w:jc w:val="right"/>
              <w:rPr>
                <w:rFonts w:eastAsia="Calibri"/>
                <w:szCs w:val="22"/>
              </w:rPr>
            </w:pPr>
            <w:r w:rsidRPr="008020D0">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B656A"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BE8E3E" w14:textId="77777777" w:rsidR="009D5F56" w:rsidRPr="008020D0" w:rsidRDefault="009D5F56" w:rsidP="00553004">
            <w:pPr>
              <w:jc w:val="center"/>
              <w:rPr>
                <w:rFonts w:eastAsia="Calibri"/>
                <w:szCs w:val="22"/>
              </w:rPr>
            </w:pPr>
            <w:r w:rsidRPr="008020D0">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63A862" w14:textId="77777777" w:rsidR="009D5F56" w:rsidRPr="008020D0" w:rsidRDefault="009D5F56" w:rsidP="00553004">
            <w:pPr>
              <w:jc w:val="center"/>
              <w:rPr>
                <w:rFonts w:eastAsia="Calibri"/>
                <w:szCs w:val="22"/>
              </w:rPr>
            </w:pPr>
            <w:r w:rsidRPr="008020D0">
              <w:rPr>
                <w:rFonts w:eastAsia="Calibri"/>
                <w:szCs w:val="22"/>
              </w:rPr>
              <w:t>4400-5396-1083</w:t>
            </w:r>
          </w:p>
        </w:tc>
      </w:tr>
      <w:tr w:rsidR="008020D0" w:rsidRPr="008020D0" w14:paraId="27887074" w14:textId="77777777" w:rsidTr="009765B0">
        <w:tc>
          <w:tcPr>
            <w:tcW w:w="960" w:type="dxa"/>
            <w:tcBorders>
              <w:top w:val="single" w:sz="18" w:space="0" w:color="auto"/>
              <w:left w:val="single" w:sz="12" w:space="0" w:color="auto"/>
              <w:bottom w:val="single" w:sz="4" w:space="0" w:color="auto"/>
              <w:right w:val="single" w:sz="4" w:space="0" w:color="auto"/>
            </w:tcBorders>
            <w:shd w:val="clear" w:color="auto" w:fill="D9D9D9"/>
            <w:vAlign w:val="center"/>
            <w:hideMark/>
          </w:tcPr>
          <w:p w14:paraId="15184323" w14:textId="77777777" w:rsidR="009D5F56" w:rsidRPr="008020D0" w:rsidRDefault="009D5F56" w:rsidP="00553004">
            <w:pPr>
              <w:tabs>
                <w:tab w:val="center" w:pos="4819"/>
                <w:tab w:val="right" w:pos="9638"/>
              </w:tabs>
              <w:rPr>
                <w:rFonts w:eastAsia="Calibri"/>
                <w:i/>
                <w:iCs/>
                <w:szCs w:val="22"/>
              </w:rPr>
            </w:pPr>
            <w:r w:rsidRPr="008020D0">
              <w:rPr>
                <w:rFonts w:eastAsia="Calibri"/>
                <w:i/>
                <w:iCs/>
                <w:szCs w:val="22"/>
              </w:rPr>
              <w:t>3.</w:t>
            </w:r>
          </w:p>
        </w:tc>
        <w:tc>
          <w:tcPr>
            <w:tcW w:w="5688" w:type="dxa"/>
            <w:gridSpan w:val="2"/>
            <w:tcBorders>
              <w:top w:val="single" w:sz="18" w:space="0" w:color="auto"/>
              <w:left w:val="single" w:sz="4" w:space="0" w:color="auto"/>
              <w:bottom w:val="single" w:sz="4" w:space="0" w:color="auto"/>
              <w:right w:val="single" w:sz="4" w:space="0" w:color="auto"/>
            </w:tcBorders>
            <w:shd w:val="clear" w:color="auto" w:fill="D9D9D9"/>
            <w:vAlign w:val="center"/>
            <w:hideMark/>
          </w:tcPr>
          <w:p w14:paraId="5ED456C0" w14:textId="77777777" w:rsidR="009D5F56" w:rsidRPr="008020D0" w:rsidRDefault="009D5F56" w:rsidP="00553004">
            <w:pPr>
              <w:rPr>
                <w:rFonts w:eastAsia="Calibri"/>
                <w:i/>
                <w:iCs/>
                <w:szCs w:val="22"/>
              </w:rPr>
            </w:pPr>
            <w:r w:rsidRPr="008020D0">
              <w:rPr>
                <w:rFonts w:eastAsia="Calibri"/>
                <w:i/>
                <w:iCs/>
                <w:szCs w:val="22"/>
              </w:rPr>
              <w:t>ANYKŠČIŲ SENIŪNIJA:</w:t>
            </w:r>
          </w:p>
        </w:tc>
        <w:tc>
          <w:tcPr>
            <w:tcW w:w="1147" w:type="dxa"/>
            <w:tcBorders>
              <w:top w:val="single" w:sz="18" w:space="0" w:color="auto"/>
              <w:left w:val="single" w:sz="4" w:space="0" w:color="auto"/>
              <w:bottom w:val="single" w:sz="4" w:space="0" w:color="auto"/>
              <w:right w:val="single" w:sz="4" w:space="0" w:color="auto"/>
            </w:tcBorders>
            <w:shd w:val="clear" w:color="auto" w:fill="D9D9D9"/>
            <w:vAlign w:val="center"/>
          </w:tcPr>
          <w:p w14:paraId="1310F711" w14:textId="5FB47531" w:rsidR="009D5F56" w:rsidRPr="008020D0" w:rsidRDefault="00641708" w:rsidP="00553004">
            <w:pPr>
              <w:jc w:val="right"/>
              <w:rPr>
                <w:rFonts w:eastAsia="Calibri"/>
                <w:i/>
                <w:iCs/>
                <w:szCs w:val="22"/>
              </w:rPr>
            </w:pPr>
            <w:r>
              <w:rPr>
                <w:rFonts w:eastAsia="Calibri"/>
                <w:i/>
                <w:iCs/>
                <w:szCs w:val="22"/>
              </w:rPr>
              <w:t>277 279</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0CE30F8F" w14:textId="70CE00BA" w:rsidR="009D5F56" w:rsidRPr="008020D0" w:rsidRDefault="00641708" w:rsidP="00553004">
            <w:pPr>
              <w:jc w:val="right"/>
              <w:rPr>
                <w:rFonts w:eastAsia="Calibri"/>
                <w:i/>
                <w:iCs/>
                <w:szCs w:val="22"/>
              </w:rPr>
            </w:pPr>
            <w:r>
              <w:rPr>
                <w:rFonts w:eastAsia="Calibri"/>
                <w:i/>
                <w:iCs/>
                <w:szCs w:val="22"/>
              </w:rPr>
              <w:t>23 141</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7DD8A641" w14:textId="2D295575" w:rsidR="009D5F56" w:rsidRPr="008020D0" w:rsidRDefault="007F54D2" w:rsidP="00553004">
            <w:pPr>
              <w:jc w:val="right"/>
              <w:rPr>
                <w:rFonts w:eastAsia="Calibri"/>
                <w:i/>
                <w:iCs/>
                <w:szCs w:val="22"/>
              </w:rPr>
            </w:pPr>
            <w:r>
              <w:rPr>
                <w:rFonts w:eastAsia="Calibri"/>
                <w:i/>
                <w:iCs/>
                <w:szCs w:val="22"/>
              </w:rPr>
              <w:t>198 237</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7B6F0C7D" w14:textId="1F4C5109" w:rsidR="009D5F56" w:rsidRPr="008020D0" w:rsidRDefault="007F54D2" w:rsidP="00553004">
            <w:pPr>
              <w:jc w:val="right"/>
              <w:rPr>
                <w:rFonts w:eastAsia="Calibri"/>
                <w:i/>
                <w:iCs/>
                <w:szCs w:val="22"/>
              </w:rPr>
            </w:pPr>
            <w:r>
              <w:rPr>
                <w:rFonts w:eastAsia="Calibri"/>
                <w:i/>
                <w:iCs/>
                <w:szCs w:val="22"/>
              </w:rPr>
              <w:t>55 901</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6E3F016E" w14:textId="77777777" w:rsidR="009D5F56" w:rsidRPr="008020D0" w:rsidRDefault="009D5F56" w:rsidP="00553004">
            <w:pPr>
              <w:jc w:val="center"/>
              <w:rPr>
                <w:rFonts w:eastAsia="Calibri"/>
                <w:i/>
                <w:iCs/>
                <w:szCs w:val="22"/>
              </w:rPr>
            </w:pPr>
          </w:p>
        </w:tc>
        <w:tc>
          <w:tcPr>
            <w:tcW w:w="1983" w:type="dxa"/>
            <w:tcBorders>
              <w:top w:val="single" w:sz="18" w:space="0" w:color="auto"/>
              <w:left w:val="single" w:sz="4" w:space="0" w:color="auto"/>
              <w:bottom w:val="single" w:sz="4" w:space="0" w:color="auto"/>
              <w:right w:val="single" w:sz="12" w:space="0" w:color="auto"/>
            </w:tcBorders>
            <w:shd w:val="clear" w:color="auto" w:fill="D9D9D9"/>
            <w:vAlign w:val="center"/>
          </w:tcPr>
          <w:p w14:paraId="0226DA11" w14:textId="77777777" w:rsidR="009D5F56" w:rsidRPr="008020D0" w:rsidRDefault="009D5F56" w:rsidP="00553004">
            <w:pPr>
              <w:jc w:val="center"/>
              <w:rPr>
                <w:rFonts w:eastAsia="Calibri"/>
                <w:i/>
                <w:iCs/>
                <w:szCs w:val="22"/>
              </w:rPr>
            </w:pPr>
          </w:p>
        </w:tc>
      </w:tr>
      <w:tr w:rsidR="008020D0" w:rsidRPr="008020D0" w14:paraId="13B5930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4EE76A" w14:textId="77777777" w:rsidR="009D5F56" w:rsidRPr="008020D0" w:rsidRDefault="009D5F56" w:rsidP="00553004">
            <w:pPr>
              <w:numPr>
                <w:ilvl w:val="0"/>
                <w:numId w:val="7"/>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46108CBF" w14:textId="77777777" w:rsidR="009D5F56" w:rsidRPr="008020D0" w:rsidRDefault="009D5F56" w:rsidP="00553004">
            <w:pPr>
              <w:rPr>
                <w:rFonts w:eastAsia="Calibri"/>
                <w:i/>
                <w:iCs/>
                <w:szCs w:val="22"/>
              </w:rPr>
            </w:pPr>
            <w:r w:rsidRPr="008020D0">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03F460EB" w14:textId="73FF4035" w:rsidR="009D5F56" w:rsidRPr="008020D0" w:rsidRDefault="007F54D2" w:rsidP="00553004">
            <w:pPr>
              <w:jc w:val="right"/>
              <w:rPr>
                <w:rFonts w:eastAsia="Calibri"/>
                <w:i/>
                <w:iCs/>
                <w:szCs w:val="22"/>
              </w:rPr>
            </w:pPr>
            <w:r>
              <w:rPr>
                <w:rFonts w:eastAsia="Calibri"/>
                <w:i/>
                <w:iCs/>
                <w:szCs w:val="22"/>
              </w:rPr>
              <w:t>54 696</w:t>
            </w:r>
          </w:p>
        </w:tc>
        <w:tc>
          <w:tcPr>
            <w:tcW w:w="1133" w:type="dxa"/>
            <w:tcBorders>
              <w:top w:val="single" w:sz="4" w:space="0" w:color="auto"/>
              <w:left w:val="single" w:sz="4" w:space="0" w:color="auto"/>
              <w:bottom w:val="single" w:sz="4" w:space="0" w:color="auto"/>
              <w:right w:val="single" w:sz="4" w:space="0" w:color="auto"/>
            </w:tcBorders>
            <w:vAlign w:val="center"/>
          </w:tcPr>
          <w:p w14:paraId="5136CF91" w14:textId="16456536" w:rsidR="009D5F56" w:rsidRPr="008020D0" w:rsidRDefault="007F54D2" w:rsidP="00553004">
            <w:pPr>
              <w:jc w:val="right"/>
              <w:rPr>
                <w:rFonts w:eastAsia="Calibri"/>
                <w:i/>
                <w:iCs/>
                <w:szCs w:val="22"/>
              </w:rPr>
            </w:pPr>
            <w:r>
              <w:rPr>
                <w:rFonts w:eastAsia="Calibri"/>
                <w:i/>
                <w:iCs/>
                <w:szCs w:val="22"/>
              </w:rPr>
              <w:t>17 903</w:t>
            </w:r>
          </w:p>
        </w:tc>
        <w:tc>
          <w:tcPr>
            <w:tcW w:w="1133" w:type="dxa"/>
            <w:tcBorders>
              <w:top w:val="single" w:sz="4" w:space="0" w:color="auto"/>
              <w:left w:val="single" w:sz="4" w:space="0" w:color="auto"/>
              <w:bottom w:val="single" w:sz="4" w:space="0" w:color="auto"/>
              <w:right w:val="single" w:sz="4" w:space="0" w:color="auto"/>
            </w:tcBorders>
            <w:vAlign w:val="center"/>
          </w:tcPr>
          <w:p w14:paraId="3EC5D05B" w14:textId="64646533" w:rsidR="009D5F56" w:rsidRPr="008020D0" w:rsidRDefault="007F54D2" w:rsidP="00553004">
            <w:pPr>
              <w:jc w:val="right"/>
              <w:rPr>
                <w:rFonts w:eastAsia="Calibri"/>
                <w:i/>
                <w:iCs/>
                <w:szCs w:val="22"/>
              </w:rPr>
            </w:pPr>
            <w:r>
              <w:rPr>
                <w:rFonts w:eastAsia="Calibri"/>
                <w:i/>
                <w:iCs/>
                <w:szCs w:val="22"/>
              </w:rPr>
              <w:t>36 550</w:t>
            </w:r>
          </w:p>
        </w:tc>
        <w:tc>
          <w:tcPr>
            <w:tcW w:w="1133" w:type="dxa"/>
            <w:tcBorders>
              <w:top w:val="single" w:sz="4" w:space="0" w:color="auto"/>
              <w:left w:val="single" w:sz="4" w:space="0" w:color="auto"/>
              <w:bottom w:val="single" w:sz="4" w:space="0" w:color="auto"/>
              <w:right w:val="single" w:sz="4" w:space="0" w:color="auto"/>
            </w:tcBorders>
            <w:vAlign w:val="center"/>
          </w:tcPr>
          <w:p w14:paraId="45D7155D" w14:textId="0D552868" w:rsidR="009D5F56" w:rsidRPr="008020D0" w:rsidRDefault="007F54D2" w:rsidP="00553004">
            <w:pPr>
              <w:jc w:val="right"/>
              <w:rPr>
                <w:rFonts w:eastAsia="Calibri"/>
                <w:i/>
                <w:iCs/>
                <w:szCs w:val="22"/>
              </w:rPr>
            </w:pPr>
            <w:r>
              <w:rPr>
                <w:rFonts w:eastAsia="Calibri"/>
                <w:i/>
                <w:iCs/>
                <w:szCs w:val="22"/>
              </w:rPr>
              <w:t>243</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675B769C" w14:textId="77777777" w:rsidR="009D5F56" w:rsidRPr="008020D0" w:rsidRDefault="009D5F56" w:rsidP="00553004">
            <w:pPr>
              <w:jc w:val="center"/>
              <w:rPr>
                <w:rFonts w:eastAsia="Calibri"/>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3AE2391B" w14:textId="77777777" w:rsidR="009D5F56" w:rsidRPr="008020D0" w:rsidRDefault="009D5F56" w:rsidP="00553004">
            <w:pPr>
              <w:jc w:val="center"/>
              <w:rPr>
                <w:rFonts w:eastAsia="Calibri"/>
                <w:i/>
                <w:iCs/>
                <w:szCs w:val="22"/>
              </w:rPr>
            </w:pPr>
          </w:p>
        </w:tc>
      </w:tr>
      <w:tr w:rsidR="008020D0" w:rsidRPr="008020D0" w14:paraId="3205EB4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7D5712B"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63565D" w14:textId="77777777" w:rsidR="009D5F56" w:rsidRPr="008020D0" w:rsidRDefault="009D5F56" w:rsidP="00553004">
            <w:pPr>
              <w:rPr>
                <w:rFonts w:eastAsia="Calibri"/>
                <w:szCs w:val="22"/>
              </w:rPr>
            </w:pPr>
            <w:r w:rsidRPr="008020D0">
              <w:rPr>
                <w:rFonts w:eastAsia="Calibri"/>
                <w:szCs w:val="22"/>
                <w:lang w:eastAsia="lt-LT"/>
              </w:rPr>
              <w:t>2AS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F4FC2A" w14:textId="77777777" w:rsidR="009D5F56" w:rsidRPr="008020D0" w:rsidRDefault="009D5F56" w:rsidP="00553004">
            <w:pPr>
              <w:rPr>
                <w:rFonts w:eastAsia="Calibri"/>
                <w:szCs w:val="22"/>
              </w:rPr>
            </w:pPr>
            <w:r w:rsidRPr="008020D0">
              <w:rPr>
                <w:rFonts w:eastAsia="Calibri"/>
                <w:szCs w:val="22"/>
              </w:rPr>
              <w:t>Ežero g., Ažuožerių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7A8A95" w14:textId="77777777" w:rsidR="009D5F56" w:rsidRPr="008020D0" w:rsidRDefault="009D5F56" w:rsidP="00553004">
            <w:pPr>
              <w:jc w:val="right"/>
              <w:rPr>
                <w:rFonts w:eastAsia="Calibri"/>
                <w:szCs w:val="22"/>
              </w:rPr>
            </w:pPr>
            <w:r w:rsidRPr="008020D0">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3603A" w14:textId="77777777" w:rsidR="009D5F56" w:rsidRPr="008020D0" w:rsidRDefault="009D5F56" w:rsidP="00553004">
            <w:pPr>
              <w:jc w:val="right"/>
              <w:rPr>
                <w:rFonts w:eastAsia="Calibri"/>
                <w:szCs w:val="22"/>
              </w:rPr>
            </w:pPr>
            <w:r w:rsidRPr="008020D0">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F72B4"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030DF"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6F8772"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ABEF3D" w14:textId="77777777" w:rsidR="009D5F56" w:rsidRPr="008020D0" w:rsidRDefault="009D5F56" w:rsidP="00553004">
            <w:pPr>
              <w:jc w:val="center"/>
              <w:rPr>
                <w:rFonts w:eastAsia="Calibri"/>
                <w:szCs w:val="22"/>
              </w:rPr>
            </w:pPr>
            <w:r w:rsidRPr="008020D0">
              <w:rPr>
                <w:rFonts w:eastAsia="Calibri"/>
                <w:szCs w:val="22"/>
              </w:rPr>
              <w:t>4400-5416-5160</w:t>
            </w:r>
          </w:p>
        </w:tc>
      </w:tr>
      <w:tr w:rsidR="008020D0" w:rsidRPr="008020D0" w14:paraId="3D52A0F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20B16E"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43953E" w14:textId="77777777" w:rsidR="009D5F56" w:rsidRPr="008020D0" w:rsidRDefault="009D5F56" w:rsidP="00553004">
            <w:pPr>
              <w:rPr>
                <w:rFonts w:eastAsia="Calibri"/>
                <w:szCs w:val="22"/>
              </w:rPr>
            </w:pPr>
            <w:r w:rsidRPr="008020D0">
              <w:rPr>
                <w:rFonts w:eastAsia="Calibri"/>
                <w:szCs w:val="22"/>
                <w:lang w:eastAsia="lt-LT"/>
              </w:rPr>
              <w:t>3AS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C11B8F" w14:textId="77777777" w:rsidR="009D5F56" w:rsidRPr="008020D0" w:rsidRDefault="009D5F56" w:rsidP="00553004">
            <w:pPr>
              <w:rPr>
                <w:rFonts w:eastAsia="Calibri"/>
                <w:szCs w:val="22"/>
              </w:rPr>
            </w:pPr>
            <w:r w:rsidRPr="008020D0">
              <w:rPr>
                <w:rFonts w:eastAsia="Calibri"/>
                <w:szCs w:val="22"/>
              </w:rPr>
              <w:t>Pašventupio g., Ažuožerių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4ADAA0" w14:textId="77777777" w:rsidR="009D5F56" w:rsidRPr="008020D0" w:rsidRDefault="009D5F56" w:rsidP="00553004">
            <w:pPr>
              <w:jc w:val="right"/>
              <w:rPr>
                <w:rFonts w:eastAsia="Calibri"/>
                <w:szCs w:val="22"/>
              </w:rPr>
            </w:pPr>
            <w:r w:rsidRPr="008020D0">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1DCE7"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478C7" w14:textId="77777777" w:rsidR="009D5F56" w:rsidRPr="008020D0" w:rsidRDefault="009D5F56" w:rsidP="00553004">
            <w:pPr>
              <w:jc w:val="right"/>
              <w:rPr>
                <w:rFonts w:eastAsia="Calibri"/>
                <w:szCs w:val="22"/>
              </w:rPr>
            </w:pPr>
            <w:r w:rsidRPr="008020D0">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4A26D6"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0B098"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436A52" w14:textId="77777777" w:rsidR="009D5F56" w:rsidRPr="008020D0" w:rsidRDefault="009D5F56" w:rsidP="00553004">
            <w:pPr>
              <w:jc w:val="center"/>
              <w:rPr>
                <w:rFonts w:eastAsia="Calibri"/>
                <w:szCs w:val="22"/>
              </w:rPr>
            </w:pPr>
            <w:r w:rsidRPr="008020D0">
              <w:rPr>
                <w:rFonts w:eastAsia="Calibri"/>
                <w:szCs w:val="22"/>
              </w:rPr>
              <w:t>4400-5416-5181</w:t>
            </w:r>
          </w:p>
        </w:tc>
      </w:tr>
      <w:tr w:rsidR="008020D0" w:rsidRPr="008020D0" w14:paraId="402C922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F6AB2E"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11D011" w14:textId="77777777" w:rsidR="009D5F56" w:rsidRPr="008020D0" w:rsidRDefault="009D5F56" w:rsidP="00553004">
            <w:pPr>
              <w:rPr>
                <w:rFonts w:eastAsia="Calibri"/>
                <w:szCs w:val="22"/>
              </w:rPr>
            </w:pPr>
            <w:r w:rsidRPr="008020D0">
              <w:rPr>
                <w:rFonts w:eastAsia="Calibri"/>
                <w:szCs w:val="22"/>
                <w:lang w:eastAsia="lt-LT"/>
              </w:rPr>
              <w:t>4AS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67D32C" w14:textId="77777777" w:rsidR="009D5F56" w:rsidRPr="008020D0" w:rsidRDefault="009D5F56" w:rsidP="00553004">
            <w:pPr>
              <w:rPr>
                <w:rFonts w:eastAsia="Calibri"/>
                <w:szCs w:val="22"/>
              </w:rPr>
            </w:pPr>
            <w:r w:rsidRPr="008020D0">
              <w:rPr>
                <w:rFonts w:eastAsia="Calibri"/>
                <w:szCs w:val="22"/>
              </w:rPr>
              <w:t>Sodo g., Ažuožerių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1D2543" w14:textId="77777777" w:rsidR="009D5F56" w:rsidRPr="008020D0" w:rsidRDefault="009D5F56" w:rsidP="00553004">
            <w:pPr>
              <w:jc w:val="right"/>
              <w:rPr>
                <w:rFonts w:eastAsia="Calibri"/>
                <w:szCs w:val="22"/>
              </w:rPr>
            </w:pPr>
            <w:r w:rsidRPr="008020D0">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B69DC" w14:textId="77777777" w:rsidR="009D5F56" w:rsidRPr="008020D0" w:rsidRDefault="009D5F56" w:rsidP="00553004">
            <w:pPr>
              <w:jc w:val="right"/>
              <w:rPr>
                <w:rFonts w:eastAsia="Calibri"/>
                <w:szCs w:val="22"/>
              </w:rPr>
            </w:pPr>
            <w:r w:rsidRPr="008020D0">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8F3C3"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C6DB0"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8B75A"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6EDD4D" w14:textId="77777777" w:rsidR="009D5F56" w:rsidRPr="008020D0" w:rsidRDefault="009D5F56" w:rsidP="00553004">
            <w:pPr>
              <w:jc w:val="center"/>
              <w:rPr>
                <w:rFonts w:eastAsia="Calibri"/>
                <w:szCs w:val="22"/>
              </w:rPr>
            </w:pPr>
            <w:r w:rsidRPr="008020D0">
              <w:rPr>
                <w:rFonts w:eastAsia="Calibri"/>
                <w:szCs w:val="22"/>
              </w:rPr>
              <w:t>4400-5416-5192</w:t>
            </w:r>
          </w:p>
        </w:tc>
      </w:tr>
      <w:tr w:rsidR="008020D0" w:rsidRPr="008020D0" w14:paraId="5F17D5F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8EF2747"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C28B1C" w14:textId="77777777" w:rsidR="009D5F56" w:rsidRPr="008020D0" w:rsidRDefault="009D5F56" w:rsidP="00553004">
            <w:pPr>
              <w:rPr>
                <w:rFonts w:eastAsia="Calibri"/>
                <w:szCs w:val="22"/>
              </w:rPr>
            </w:pPr>
            <w:r w:rsidRPr="008020D0">
              <w:rPr>
                <w:rFonts w:eastAsia="Calibri"/>
                <w:szCs w:val="22"/>
                <w:lang w:eastAsia="lt-LT"/>
              </w:rPr>
              <w:t>5AS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5F937B" w14:textId="77777777" w:rsidR="009D5F56" w:rsidRPr="008020D0" w:rsidRDefault="009D5F56" w:rsidP="00553004">
            <w:pPr>
              <w:rPr>
                <w:rFonts w:eastAsia="Calibri"/>
                <w:szCs w:val="22"/>
              </w:rPr>
            </w:pPr>
            <w:r w:rsidRPr="008020D0">
              <w:rPr>
                <w:rFonts w:eastAsia="Calibri"/>
                <w:szCs w:val="22"/>
              </w:rPr>
              <w:t>Sturtupio g., Ažuožerių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A99526" w14:textId="77777777" w:rsidR="009D5F56" w:rsidRPr="008020D0" w:rsidRDefault="009D5F56" w:rsidP="00553004">
            <w:pPr>
              <w:jc w:val="right"/>
              <w:rPr>
                <w:rFonts w:eastAsia="Calibri"/>
                <w:szCs w:val="22"/>
              </w:rPr>
            </w:pPr>
            <w:r w:rsidRPr="008020D0">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BA6E0" w14:textId="77777777" w:rsidR="009D5F56" w:rsidRPr="008020D0" w:rsidRDefault="009D5F56" w:rsidP="00553004">
            <w:pPr>
              <w:jc w:val="right"/>
              <w:rPr>
                <w:rFonts w:eastAsia="Calibri"/>
                <w:szCs w:val="22"/>
              </w:rPr>
            </w:pPr>
            <w:r w:rsidRPr="008020D0">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DB193"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211D8"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36335"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D1DCFF" w14:textId="77777777" w:rsidR="009D5F56" w:rsidRPr="008020D0" w:rsidRDefault="009D5F56" w:rsidP="00553004">
            <w:pPr>
              <w:jc w:val="center"/>
              <w:rPr>
                <w:rFonts w:eastAsia="Calibri"/>
                <w:szCs w:val="22"/>
              </w:rPr>
            </w:pPr>
            <w:r w:rsidRPr="008020D0">
              <w:rPr>
                <w:rFonts w:eastAsia="Calibri"/>
                <w:szCs w:val="22"/>
              </w:rPr>
              <w:t>4400-5416-5238</w:t>
            </w:r>
          </w:p>
        </w:tc>
      </w:tr>
      <w:tr w:rsidR="008020D0" w:rsidRPr="008020D0" w14:paraId="39DDF9E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0782878"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B53EDE" w14:textId="77777777" w:rsidR="009D5F56" w:rsidRPr="008020D0" w:rsidRDefault="009D5F56" w:rsidP="00553004">
            <w:pPr>
              <w:rPr>
                <w:rFonts w:eastAsia="Calibri"/>
                <w:szCs w:val="22"/>
              </w:rPr>
            </w:pPr>
            <w:r w:rsidRPr="008020D0">
              <w:rPr>
                <w:rFonts w:eastAsia="Calibri"/>
                <w:szCs w:val="22"/>
                <w:lang w:eastAsia="lt-LT"/>
              </w:rPr>
              <w:t>6AS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3971C3" w14:textId="77777777" w:rsidR="009D5F56" w:rsidRPr="008020D0" w:rsidRDefault="009D5F56" w:rsidP="00553004">
            <w:pPr>
              <w:rPr>
                <w:rFonts w:eastAsia="Calibri"/>
                <w:szCs w:val="22"/>
              </w:rPr>
            </w:pPr>
            <w:r w:rsidRPr="008020D0">
              <w:rPr>
                <w:rFonts w:eastAsia="Calibri"/>
                <w:szCs w:val="22"/>
              </w:rPr>
              <w:t>Šeimyniškių g., Ažuožerių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CE18A2" w14:textId="44143249" w:rsidR="009D5F56" w:rsidRPr="008020D0" w:rsidRDefault="009D5F56" w:rsidP="00553004">
            <w:pPr>
              <w:jc w:val="right"/>
              <w:rPr>
                <w:rFonts w:eastAsia="Calibri"/>
                <w:szCs w:val="22"/>
              </w:rPr>
            </w:pPr>
            <w:r w:rsidRPr="008020D0">
              <w:rPr>
                <w:rFonts w:eastAsia="Calibri"/>
                <w:szCs w:val="22"/>
              </w:rPr>
              <w:t> 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3F40A"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600C5" w14:textId="55D9F0C3" w:rsidR="009D5F56" w:rsidRPr="008020D0" w:rsidRDefault="009D5F56" w:rsidP="00553004">
            <w:pPr>
              <w:jc w:val="right"/>
              <w:rPr>
                <w:rFonts w:eastAsia="Calibri"/>
                <w:szCs w:val="22"/>
              </w:rPr>
            </w:pPr>
            <w:r w:rsidRPr="008020D0">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5856F1"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1FE4FC" w14:textId="77777777" w:rsidR="009D5F56" w:rsidRPr="008020D0" w:rsidRDefault="009D5F56" w:rsidP="00553004">
            <w:pPr>
              <w:jc w:val="center"/>
              <w:rPr>
                <w:rFonts w:eastAsia="Calibri"/>
                <w:szCs w:val="22"/>
              </w:rPr>
            </w:pPr>
            <w:r w:rsidRPr="008020D0">
              <w:rPr>
                <w:rFonts w:eastAsia="Calibri"/>
                <w:szCs w:val="22"/>
              </w:rPr>
              <w:t>D</w:t>
            </w:r>
          </w:p>
          <w:p w14:paraId="1B0C1912" w14:textId="6FD833D5"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2A7FE3" w14:textId="77777777" w:rsidR="009D5F56" w:rsidRPr="008020D0" w:rsidRDefault="009D5F56" w:rsidP="00553004">
            <w:pPr>
              <w:jc w:val="center"/>
              <w:rPr>
                <w:rFonts w:eastAsia="Calibri"/>
                <w:szCs w:val="22"/>
              </w:rPr>
            </w:pPr>
            <w:r w:rsidRPr="008020D0">
              <w:rPr>
                <w:rFonts w:eastAsia="Calibri"/>
                <w:szCs w:val="22"/>
              </w:rPr>
              <w:t>4400-5416-5258</w:t>
            </w:r>
          </w:p>
          <w:p w14:paraId="0B78F1B9" w14:textId="77777777" w:rsidR="009D5F56" w:rsidRPr="008020D0" w:rsidRDefault="009D5F56" w:rsidP="00553004">
            <w:pPr>
              <w:jc w:val="center"/>
              <w:rPr>
                <w:rFonts w:eastAsia="Calibri"/>
                <w:szCs w:val="22"/>
              </w:rPr>
            </w:pPr>
            <w:r w:rsidRPr="008020D0">
              <w:rPr>
                <w:rFonts w:eastAsia="Calibri"/>
                <w:szCs w:val="22"/>
              </w:rPr>
              <w:t>4400-5340-5928</w:t>
            </w:r>
          </w:p>
        </w:tc>
      </w:tr>
      <w:tr w:rsidR="008020D0" w:rsidRPr="008020D0" w14:paraId="329701E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3C91FDC"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D807F3" w14:textId="77777777" w:rsidR="009D5F56" w:rsidRPr="008020D0" w:rsidRDefault="009D5F56" w:rsidP="00553004">
            <w:pPr>
              <w:rPr>
                <w:rFonts w:eastAsia="Calibri"/>
                <w:szCs w:val="22"/>
              </w:rPr>
            </w:pPr>
            <w:r w:rsidRPr="008020D0">
              <w:rPr>
                <w:rFonts w:eastAsia="Calibri"/>
                <w:szCs w:val="22"/>
                <w:lang w:eastAsia="lt-LT"/>
              </w:rPr>
              <w:t>7AS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B5C4A0" w14:textId="77777777" w:rsidR="009D5F56" w:rsidRPr="008020D0" w:rsidRDefault="009D5F56" w:rsidP="00553004">
            <w:pPr>
              <w:rPr>
                <w:rFonts w:eastAsia="Calibri"/>
                <w:szCs w:val="22"/>
              </w:rPr>
            </w:pPr>
            <w:r w:rsidRPr="008020D0">
              <w:rPr>
                <w:rFonts w:eastAsia="Calibri"/>
                <w:szCs w:val="22"/>
              </w:rPr>
              <w:t>A. Vienuolio g., Ažuožerių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4515AD" w14:textId="77777777" w:rsidR="009D5F56" w:rsidRPr="008020D0" w:rsidRDefault="009D5F56" w:rsidP="00553004">
            <w:pPr>
              <w:jc w:val="right"/>
              <w:rPr>
                <w:rFonts w:eastAsia="Calibri"/>
                <w:szCs w:val="22"/>
              </w:rPr>
            </w:pPr>
            <w:r w:rsidRPr="008020D0">
              <w:rPr>
                <w:rFonts w:eastAsia="Calibri"/>
                <w:szCs w:val="22"/>
              </w:rPr>
              <w:t>572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5D68E2" w14:textId="77777777" w:rsidR="009D5F56" w:rsidRPr="008020D0" w:rsidRDefault="009D5F56" w:rsidP="00553004">
            <w:pPr>
              <w:jc w:val="right"/>
              <w:rPr>
                <w:rFonts w:eastAsia="Calibri"/>
                <w:szCs w:val="22"/>
              </w:rPr>
            </w:pPr>
            <w:r w:rsidRPr="008020D0">
              <w:rPr>
                <w:rFonts w:eastAsia="Calibri"/>
                <w:szCs w:val="22"/>
              </w:rPr>
              <w:t>572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D9A8A" w14:textId="77777777" w:rsidR="009D5F56" w:rsidRPr="008020D0" w:rsidRDefault="009D5F56" w:rsidP="00553004">
            <w:pPr>
              <w:jc w:val="right"/>
              <w:rPr>
                <w:rFonts w:eastAsia="Calibri"/>
                <w:strike/>
                <w:szCs w:val="22"/>
              </w:rPr>
            </w:pPr>
            <w:r w:rsidRPr="008020D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E8476"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DC8505"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E80F13" w14:textId="77777777" w:rsidR="009D5F56" w:rsidRPr="008020D0" w:rsidRDefault="009D5F56" w:rsidP="00553004">
            <w:pPr>
              <w:jc w:val="center"/>
              <w:rPr>
                <w:rFonts w:eastAsia="Calibri"/>
                <w:szCs w:val="22"/>
              </w:rPr>
            </w:pPr>
            <w:r w:rsidRPr="008020D0">
              <w:rPr>
                <w:rFonts w:eastAsia="Calibri"/>
                <w:szCs w:val="22"/>
              </w:rPr>
              <w:t>4400-2272-0847</w:t>
            </w:r>
          </w:p>
        </w:tc>
      </w:tr>
      <w:tr w:rsidR="008020D0" w:rsidRPr="008020D0" w14:paraId="1E64EED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631B983"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A6BD52" w14:textId="77777777" w:rsidR="009D5F56" w:rsidRPr="008020D0" w:rsidRDefault="009D5F56" w:rsidP="00553004">
            <w:pPr>
              <w:rPr>
                <w:rFonts w:eastAsia="Calibri"/>
                <w:szCs w:val="22"/>
              </w:rPr>
            </w:pPr>
            <w:r w:rsidRPr="008020D0">
              <w:rPr>
                <w:rFonts w:eastAsia="Calibri"/>
                <w:szCs w:val="22"/>
                <w:lang w:eastAsia="lt-LT"/>
              </w:rPr>
              <w:t>74AS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B9A764" w14:textId="77777777" w:rsidR="009D5F56" w:rsidRPr="008020D0" w:rsidRDefault="009D5F56" w:rsidP="00553004">
            <w:pPr>
              <w:rPr>
                <w:rFonts w:eastAsia="Calibri"/>
                <w:szCs w:val="22"/>
              </w:rPr>
            </w:pPr>
            <w:r w:rsidRPr="008020D0">
              <w:rPr>
                <w:rFonts w:eastAsia="Calibri"/>
                <w:szCs w:val="22"/>
              </w:rPr>
              <w:t>Meliaušiškio g., Bičionių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576E6F" w14:textId="77777777" w:rsidR="009D5F56" w:rsidRPr="008020D0" w:rsidRDefault="009D5F56" w:rsidP="00553004">
            <w:pPr>
              <w:jc w:val="right"/>
              <w:rPr>
                <w:rFonts w:eastAsia="Calibri"/>
                <w:szCs w:val="22"/>
              </w:rPr>
            </w:pPr>
            <w:r w:rsidRPr="008020D0">
              <w:rPr>
                <w:rFonts w:eastAsia="Calibri"/>
                <w:szCs w:val="22"/>
              </w:rPr>
              <w:t>853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4809F"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74DF9" w14:textId="77777777" w:rsidR="009D5F56" w:rsidRPr="008020D0" w:rsidRDefault="009D5F56" w:rsidP="00553004">
            <w:pPr>
              <w:jc w:val="right"/>
              <w:rPr>
                <w:rFonts w:eastAsia="Calibri"/>
                <w:szCs w:val="22"/>
              </w:rPr>
            </w:pPr>
            <w:r w:rsidRPr="008020D0">
              <w:rPr>
                <w:rFonts w:eastAsia="Calibri"/>
                <w:szCs w:val="22"/>
              </w:rPr>
              <w:t>853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706C0"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8ABD8D"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96C733" w14:textId="77777777" w:rsidR="009D5F56" w:rsidRPr="008020D0" w:rsidRDefault="009D5F56" w:rsidP="00553004">
            <w:pPr>
              <w:jc w:val="center"/>
              <w:rPr>
                <w:rFonts w:eastAsia="Calibri"/>
                <w:szCs w:val="22"/>
              </w:rPr>
            </w:pPr>
            <w:r w:rsidRPr="008020D0">
              <w:rPr>
                <w:rFonts w:eastAsia="Calibri"/>
                <w:szCs w:val="22"/>
              </w:rPr>
              <w:t>4400-5706-1115</w:t>
            </w:r>
          </w:p>
        </w:tc>
      </w:tr>
      <w:tr w:rsidR="008020D0" w:rsidRPr="008020D0" w14:paraId="07E4A04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2B2C29"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49DF03" w14:textId="77777777" w:rsidR="009D5F56" w:rsidRPr="008020D0" w:rsidRDefault="009D5F56" w:rsidP="00553004">
            <w:pPr>
              <w:rPr>
                <w:rFonts w:eastAsia="Calibri"/>
                <w:szCs w:val="22"/>
              </w:rPr>
            </w:pPr>
            <w:r w:rsidRPr="008020D0">
              <w:rPr>
                <w:rFonts w:eastAsia="Calibri"/>
                <w:szCs w:val="22"/>
                <w:lang w:eastAsia="lt-LT"/>
              </w:rPr>
              <w:t>8AS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FD3FD1" w14:textId="77777777" w:rsidR="009D5F56" w:rsidRPr="008020D0" w:rsidRDefault="009D5F56" w:rsidP="00553004">
            <w:pPr>
              <w:rPr>
                <w:rFonts w:eastAsia="Calibri"/>
                <w:szCs w:val="22"/>
              </w:rPr>
            </w:pPr>
            <w:r w:rsidRPr="008020D0">
              <w:rPr>
                <w:rFonts w:eastAsia="Calibri"/>
                <w:szCs w:val="22"/>
              </w:rPr>
              <w:t>Pagubrio g., Bičionių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862AF1" w14:textId="77777777" w:rsidR="009D5F56" w:rsidRPr="008020D0" w:rsidRDefault="009D5F56" w:rsidP="00553004">
            <w:pPr>
              <w:jc w:val="right"/>
              <w:rPr>
                <w:rFonts w:eastAsia="Calibri"/>
                <w:szCs w:val="22"/>
              </w:rPr>
            </w:pPr>
            <w:r w:rsidRPr="008020D0">
              <w:rPr>
                <w:rFonts w:eastAsia="Calibri"/>
                <w:szCs w:val="22"/>
              </w:rPr>
              <w:t>459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A1653"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73F86" w14:textId="77777777" w:rsidR="009D5F56" w:rsidRPr="008020D0" w:rsidRDefault="009D5F56" w:rsidP="00553004">
            <w:pPr>
              <w:jc w:val="right"/>
              <w:rPr>
                <w:rFonts w:eastAsia="Calibri"/>
                <w:szCs w:val="22"/>
              </w:rPr>
            </w:pPr>
            <w:r w:rsidRPr="008020D0">
              <w:rPr>
                <w:rFonts w:eastAsia="Calibri"/>
                <w:szCs w:val="22"/>
              </w:rPr>
              <w:t>459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CDB8F"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FDBBD"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5D8C86" w14:textId="77777777" w:rsidR="009D5F56" w:rsidRPr="008020D0" w:rsidRDefault="009D5F56" w:rsidP="00553004">
            <w:pPr>
              <w:jc w:val="center"/>
              <w:rPr>
                <w:rFonts w:eastAsia="Calibri"/>
                <w:szCs w:val="22"/>
              </w:rPr>
            </w:pPr>
            <w:r w:rsidRPr="008020D0">
              <w:rPr>
                <w:rFonts w:eastAsia="Calibri"/>
                <w:szCs w:val="22"/>
              </w:rPr>
              <w:t>4400-5425-7102</w:t>
            </w:r>
          </w:p>
        </w:tc>
      </w:tr>
      <w:tr w:rsidR="008020D0" w:rsidRPr="008020D0" w14:paraId="3A8E82E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8E4EAED"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1575F8" w14:textId="77777777" w:rsidR="009D5F56" w:rsidRPr="008020D0" w:rsidRDefault="009D5F56" w:rsidP="00553004">
            <w:pPr>
              <w:rPr>
                <w:rFonts w:eastAsia="Calibri"/>
                <w:szCs w:val="22"/>
                <w:lang w:eastAsia="lt-LT"/>
              </w:rPr>
            </w:pPr>
            <w:r w:rsidRPr="008020D0">
              <w:rPr>
                <w:rFonts w:eastAsia="Calibri"/>
                <w:szCs w:val="22"/>
                <w:lang w:eastAsia="lt-LT"/>
              </w:rPr>
              <w:t>A92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5B65D7" w14:textId="77777777" w:rsidR="009D5F56" w:rsidRPr="008020D0" w:rsidRDefault="009D5F56" w:rsidP="00553004">
            <w:pPr>
              <w:rPr>
                <w:rFonts w:eastAsia="Calibri"/>
                <w:szCs w:val="22"/>
              </w:rPr>
            </w:pPr>
            <w:r w:rsidRPr="008020D0">
              <w:rPr>
                <w:rFonts w:eastAsia="Calibri"/>
                <w:szCs w:val="22"/>
              </w:rPr>
              <w:t>Bikūnų g., Bikūnų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5EAC2B" w14:textId="14946808" w:rsidR="009D5F56" w:rsidRPr="008020D0" w:rsidRDefault="009D5F56" w:rsidP="00553004">
            <w:pPr>
              <w:jc w:val="right"/>
              <w:rPr>
                <w:rFonts w:eastAsia="Calibri"/>
                <w:szCs w:val="22"/>
              </w:rPr>
            </w:pPr>
            <w:r w:rsidRPr="008020D0">
              <w:rPr>
                <w:rFonts w:eastAsia="Calibri"/>
                <w:szCs w:val="22"/>
              </w:rPr>
              <w:t xml:space="preserve"> 1333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FB6E7"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8881E" w14:textId="1C67BEDE" w:rsidR="009D5F56" w:rsidRPr="008020D0" w:rsidRDefault="009D5F56" w:rsidP="00553004">
            <w:pPr>
              <w:jc w:val="right"/>
              <w:rPr>
                <w:rFonts w:eastAsia="Calibri"/>
                <w:szCs w:val="22"/>
              </w:rPr>
            </w:pPr>
            <w:r w:rsidRPr="008020D0">
              <w:rPr>
                <w:rFonts w:eastAsia="Calibri"/>
                <w:szCs w:val="22"/>
              </w:rPr>
              <w:t xml:space="preserve"> 1333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ADCAF"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11418"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3733F0" w14:textId="77777777" w:rsidR="009D5F56" w:rsidRPr="008020D0" w:rsidRDefault="009D5F56" w:rsidP="00553004">
            <w:pPr>
              <w:jc w:val="center"/>
              <w:rPr>
                <w:rFonts w:eastAsia="Calibri"/>
                <w:szCs w:val="22"/>
              </w:rPr>
            </w:pPr>
            <w:r w:rsidRPr="008020D0">
              <w:rPr>
                <w:rFonts w:eastAsia="Calibri"/>
                <w:szCs w:val="22"/>
              </w:rPr>
              <w:t>4400-6096-4026</w:t>
            </w:r>
          </w:p>
          <w:p w14:paraId="154CB37D" w14:textId="1029C468" w:rsidR="00254763" w:rsidRPr="008020D0" w:rsidRDefault="00254763" w:rsidP="00553004">
            <w:pPr>
              <w:jc w:val="center"/>
              <w:rPr>
                <w:rFonts w:eastAsia="Calibri"/>
                <w:szCs w:val="22"/>
              </w:rPr>
            </w:pPr>
            <w:r w:rsidRPr="008020D0">
              <w:rPr>
                <w:rFonts w:eastAsia="Calibri"/>
                <w:szCs w:val="22"/>
              </w:rPr>
              <w:t>4400-6098-6130</w:t>
            </w:r>
          </w:p>
        </w:tc>
      </w:tr>
      <w:tr w:rsidR="008020D0" w:rsidRPr="008020D0" w14:paraId="603650B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84180A3"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F0AC14" w14:textId="77777777" w:rsidR="009D5F56" w:rsidRPr="008020D0" w:rsidRDefault="009D5F56" w:rsidP="00553004">
            <w:pPr>
              <w:rPr>
                <w:rFonts w:eastAsia="Calibri"/>
                <w:szCs w:val="22"/>
              </w:rPr>
            </w:pPr>
            <w:r w:rsidRPr="008020D0">
              <w:rPr>
                <w:rFonts w:eastAsia="Calibri"/>
                <w:szCs w:val="22"/>
                <w:lang w:eastAsia="lt-LT"/>
              </w:rPr>
              <w:t>76AS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066450" w14:textId="77777777" w:rsidR="009D5F56" w:rsidRPr="008020D0" w:rsidRDefault="009D5F56" w:rsidP="00553004">
            <w:pPr>
              <w:rPr>
                <w:rFonts w:eastAsia="Calibri"/>
                <w:szCs w:val="22"/>
              </w:rPr>
            </w:pPr>
            <w:r w:rsidRPr="008020D0">
              <w:rPr>
                <w:rFonts w:eastAsia="Calibri"/>
                <w:szCs w:val="22"/>
              </w:rPr>
              <w:t>Tilto g., Bikūnų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43443A" w14:textId="7D01B8F5" w:rsidR="009D5F56" w:rsidRPr="008020D0" w:rsidRDefault="002F1749" w:rsidP="00553004">
            <w:pPr>
              <w:jc w:val="right"/>
              <w:rPr>
                <w:rFonts w:eastAsia="Calibri"/>
                <w:szCs w:val="22"/>
              </w:rPr>
            </w:pPr>
            <w:r w:rsidRPr="008020D0">
              <w:rPr>
                <w:rFonts w:eastAsia="Calibri"/>
                <w:szCs w:val="22"/>
              </w:rPr>
              <w:t xml:space="preserve"> </w:t>
            </w:r>
            <w:r w:rsidR="009D5F56" w:rsidRPr="008020D0">
              <w:rPr>
                <w:rFonts w:eastAsia="Calibri"/>
                <w:szCs w:val="22"/>
              </w:rPr>
              <w:t>11</w:t>
            </w:r>
            <w:r w:rsidR="00EA2C48" w:rsidRPr="008020D0">
              <w:rPr>
                <w:rFonts w:eastAsia="Calibri"/>
                <w:szCs w:val="22"/>
              </w:rPr>
              <w:t>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D45E1"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8E9649" w14:textId="462195F3" w:rsidR="009D5F56" w:rsidRPr="008020D0" w:rsidRDefault="002F1749" w:rsidP="00553004">
            <w:pPr>
              <w:jc w:val="right"/>
              <w:rPr>
                <w:rFonts w:eastAsia="Calibri"/>
                <w:szCs w:val="22"/>
              </w:rPr>
            </w:pPr>
            <w:r w:rsidRPr="008020D0">
              <w:rPr>
                <w:rFonts w:eastAsia="Calibri"/>
                <w:szCs w:val="22"/>
              </w:rPr>
              <w:t xml:space="preserve"> 1130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86EA5"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9A128"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18670E" w14:textId="2A5924B6" w:rsidR="009D5F56" w:rsidRPr="008020D0" w:rsidRDefault="009D5F56" w:rsidP="00553004">
            <w:pPr>
              <w:jc w:val="center"/>
              <w:rPr>
                <w:rFonts w:eastAsia="Calibri"/>
                <w:szCs w:val="22"/>
              </w:rPr>
            </w:pPr>
            <w:r w:rsidRPr="008020D0">
              <w:rPr>
                <w:rFonts w:eastAsia="Calibri"/>
                <w:strike/>
                <w:szCs w:val="22"/>
              </w:rPr>
              <w:t>4400-5706-1137</w:t>
            </w:r>
            <w:r w:rsidR="002F1749" w:rsidRPr="008020D0">
              <w:rPr>
                <w:rFonts w:eastAsia="Calibri"/>
                <w:szCs w:val="22"/>
              </w:rPr>
              <w:t xml:space="preserve"> 4400-5952-5983</w:t>
            </w:r>
          </w:p>
        </w:tc>
      </w:tr>
      <w:tr w:rsidR="008020D0" w:rsidRPr="008020D0" w14:paraId="72E8D9F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EC43588"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467832" w14:textId="77777777" w:rsidR="009D5F56" w:rsidRPr="008020D0" w:rsidRDefault="009D5F56" w:rsidP="00553004">
            <w:pPr>
              <w:rPr>
                <w:rFonts w:eastAsia="Calibri"/>
                <w:szCs w:val="22"/>
              </w:rPr>
            </w:pPr>
            <w:r w:rsidRPr="008020D0">
              <w:rPr>
                <w:rFonts w:eastAsia="Calibri"/>
                <w:szCs w:val="22"/>
                <w:lang w:eastAsia="lt-LT"/>
              </w:rPr>
              <w:t>9AS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7E158A" w14:textId="77777777" w:rsidR="009D5F56" w:rsidRPr="008020D0" w:rsidRDefault="009D5F56" w:rsidP="00553004">
            <w:pPr>
              <w:rPr>
                <w:rFonts w:eastAsia="Calibri"/>
                <w:szCs w:val="22"/>
              </w:rPr>
            </w:pPr>
            <w:r w:rsidRPr="008020D0">
              <w:rPr>
                <w:rFonts w:eastAsia="Calibri"/>
                <w:szCs w:val="22"/>
              </w:rPr>
              <w:t>Anykštos g., Bubiškio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0D473E" w14:textId="77777777" w:rsidR="009D5F56" w:rsidRPr="008020D0" w:rsidRDefault="009D5F56" w:rsidP="00553004">
            <w:pPr>
              <w:jc w:val="right"/>
              <w:rPr>
                <w:rFonts w:eastAsia="Calibri"/>
                <w:szCs w:val="22"/>
              </w:rPr>
            </w:pPr>
            <w:r w:rsidRPr="008020D0">
              <w:rPr>
                <w:rFonts w:eastAsia="Calibri"/>
                <w:szCs w:val="22"/>
              </w:rPr>
              <w:t>507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72F5F5" w14:textId="77777777" w:rsidR="009D5F56" w:rsidRPr="008020D0" w:rsidRDefault="009D5F56" w:rsidP="00553004">
            <w:pPr>
              <w:jc w:val="right"/>
              <w:rPr>
                <w:rFonts w:eastAsia="Calibri"/>
                <w:szCs w:val="22"/>
              </w:rPr>
            </w:pPr>
            <w:r w:rsidRPr="008020D0">
              <w:rPr>
                <w:rFonts w:eastAsia="Calibri"/>
                <w:szCs w:val="22"/>
              </w:rPr>
              <w:t>507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528914"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18C46"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F2242"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E22D19" w14:textId="77777777" w:rsidR="009D5F56" w:rsidRPr="008020D0" w:rsidRDefault="009D5F56" w:rsidP="00553004">
            <w:pPr>
              <w:jc w:val="center"/>
              <w:rPr>
                <w:rFonts w:eastAsia="Calibri"/>
                <w:szCs w:val="22"/>
              </w:rPr>
            </w:pPr>
            <w:r w:rsidRPr="008020D0">
              <w:rPr>
                <w:rFonts w:eastAsia="Calibri"/>
                <w:szCs w:val="22"/>
              </w:rPr>
              <w:t>4400-5009-3459</w:t>
            </w:r>
          </w:p>
        </w:tc>
      </w:tr>
      <w:tr w:rsidR="008020D0" w:rsidRPr="008020D0" w14:paraId="247C124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9FDE5CA"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655E4F" w14:textId="77777777" w:rsidR="009D5F56" w:rsidRPr="008020D0" w:rsidRDefault="009D5F56" w:rsidP="00553004">
            <w:pPr>
              <w:rPr>
                <w:rFonts w:eastAsia="Calibri"/>
                <w:szCs w:val="22"/>
              </w:rPr>
            </w:pPr>
            <w:r w:rsidRPr="008020D0">
              <w:rPr>
                <w:rFonts w:eastAsia="Calibri"/>
                <w:szCs w:val="22"/>
                <w:lang w:eastAsia="lt-LT"/>
              </w:rPr>
              <w:t>11AS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DFD410" w14:textId="77777777" w:rsidR="009D5F56" w:rsidRPr="008020D0" w:rsidRDefault="009D5F56" w:rsidP="00553004">
            <w:pPr>
              <w:rPr>
                <w:rFonts w:eastAsia="Calibri"/>
                <w:szCs w:val="22"/>
              </w:rPr>
            </w:pPr>
            <w:r w:rsidRPr="008020D0">
              <w:rPr>
                <w:rFonts w:eastAsia="Calibri"/>
                <w:szCs w:val="22"/>
              </w:rPr>
              <w:t>Parko g., Bubiškio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D76213" w14:textId="77777777" w:rsidR="009D5F56" w:rsidRPr="008020D0" w:rsidRDefault="009D5F56" w:rsidP="00553004">
            <w:pPr>
              <w:jc w:val="right"/>
              <w:rPr>
                <w:rFonts w:eastAsia="Calibri"/>
                <w:szCs w:val="22"/>
              </w:rPr>
            </w:pPr>
            <w:r w:rsidRPr="008020D0">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A3AD6" w14:textId="77777777" w:rsidR="009D5F56" w:rsidRPr="008020D0" w:rsidRDefault="009D5F56" w:rsidP="00553004">
            <w:pPr>
              <w:jc w:val="right"/>
              <w:rPr>
                <w:rFonts w:eastAsia="Calibri"/>
                <w:szCs w:val="22"/>
              </w:rPr>
            </w:pPr>
            <w:r w:rsidRPr="008020D0">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0FE59B"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83830"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04AD9"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0456A0" w14:textId="77777777" w:rsidR="009D5F56" w:rsidRPr="008020D0" w:rsidRDefault="009D5F56" w:rsidP="00553004">
            <w:pPr>
              <w:jc w:val="center"/>
              <w:rPr>
                <w:rFonts w:eastAsia="Calibri"/>
                <w:szCs w:val="22"/>
              </w:rPr>
            </w:pPr>
            <w:r w:rsidRPr="008020D0">
              <w:rPr>
                <w:rFonts w:eastAsia="Calibri"/>
                <w:szCs w:val="22"/>
              </w:rPr>
              <w:t>4400-5425-7331</w:t>
            </w:r>
          </w:p>
        </w:tc>
      </w:tr>
      <w:tr w:rsidR="008020D0" w:rsidRPr="008020D0" w14:paraId="7109822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D581E3"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E4AA60" w14:textId="77777777" w:rsidR="009D5F56" w:rsidRPr="008020D0" w:rsidRDefault="009D5F56" w:rsidP="00553004">
            <w:pPr>
              <w:rPr>
                <w:rFonts w:eastAsia="Calibri"/>
                <w:szCs w:val="22"/>
              </w:rPr>
            </w:pPr>
            <w:r w:rsidRPr="008020D0">
              <w:rPr>
                <w:rFonts w:eastAsia="Calibri"/>
                <w:szCs w:val="22"/>
                <w:lang w:eastAsia="lt-LT"/>
              </w:rPr>
              <w:t>10AS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68CE3C" w14:textId="77777777" w:rsidR="009D5F56" w:rsidRPr="008020D0" w:rsidRDefault="009D5F56" w:rsidP="00553004">
            <w:pPr>
              <w:rPr>
                <w:rFonts w:eastAsia="Calibri"/>
                <w:szCs w:val="22"/>
              </w:rPr>
            </w:pPr>
            <w:r w:rsidRPr="008020D0">
              <w:rPr>
                <w:rFonts w:eastAsia="Calibri"/>
                <w:szCs w:val="22"/>
              </w:rPr>
              <w:t>Paupio g., Bubiškio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BCB7D3" w14:textId="77777777" w:rsidR="009D5F56" w:rsidRPr="008020D0" w:rsidRDefault="009D5F56" w:rsidP="00553004">
            <w:pPr>
              <w:jc w:val="right"/>
              <w:rPr>
                <w:rFonts w:eastAsia="Calibri"/>
                <w:szCs w:val="22"/>
              </w:rPr>
            </w:pPr>
            <w:r w:rsidRPr="008020D0">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5064C" w14:textId="16CD7A5C" w:rsidR="009D5F56" w:rsidRPr="008020D0" w:rsidRDefault="009D5F56" w:rsidP="00553004">
            <w:pPr>
              <w:jc w:val="right"/>
              <w:rPr>
                <w:rFonts w:eastAsia="Calibri"/>
                <w:strike/>
                <w:szCs w:val="22"/>
              </w:rPr>
            </w:pPr>
            <w:r w:rsidRPr="008020D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F79FD" w14:textId="548E9DD1" w:rsidR="009D5F56" w:rsidRPr="008020D0" w:rsidRDefault="009D5F56" w:rsidP="00553004">
            <w:pPr>
              <w:jc w:val="right"/>
              <w:rPr>
                <w:rFonts w:eastAsia="Calibri"/>
                <w:strike/>
                <w:szCs w:val="22"/>
              </w:rPr>
            </w:pPr>
            <w:r w:rsidRPr="008020D0">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67935C"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D0FF5"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A9F42E" w14:textId="77777777" w:rsidR="009D5F56" w:rsidRPr="008020D0" w:rsidRDefault="009D5F56" w:rsidP="00553004">
            <w:pPr>
              <w:jc w:val="center"/>
              <w:rPr>
                <w:rFonts w:eastAsia="Calibri"/>
                <w:szCs w:val="22"/>
              </w:rPr>
            </w:pPr>
            <w:r w:rsidRPr="008020D0">
              <w:rPr>
                <w:rFonts w:eastAsia="Calibri"/>
                <w:szCs w:val="22"/>
              </w:rPr>
              <w:t>4400-5425-7310</w:t>
            </w:r>
          </w:p>
        </w:tc>
      </w:tr>
      <w:tr w:rsidR="008020D0" w:rsidRPr="008020D0" w14:paraId="4B9DF88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4D39666"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3D7464" w14:textId="77777777" w:rsidR="009D5F56" w:rsidRPr="008020D0" w:rsidRDefault="009D5F56" w:rsidP="00553004">
            <w:pPr>
              <w:rPr>
                <w:rFonts w:eastAsia="Calibri"/>
                <w:szCs w:val="22"/>
              </w:rPr>
            </w:pPr>
            <w:r w:rsidRPr="008020D0">
              <w:rPr>
                <w:rFonts w:eastAsia="Calibri"/>
                <w:szCs w:val="22"/>
                <w:lang w:eastAsia="lt-LT"/>
              </w:rPr>
              <w:t>12AS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A6CFB0" w14:textId="77777777" w:rsidR="009D5F56" w:rsidRPr="008020D0" w:rsidRDefault="009D5F56" w:rsidP="00553004">
            <w:pPr>
              <w:rPr>
                <w:rFonts w:eastAsia="Calibri"/>
                <w:szCs w:val="22"/>
              </w:rPr>
            </w:pPr>
            <w:r w:rsidRPr="008020D0">
              <w:rPr>
                <w:rFonts w:eastAsia="Calibri"/>
                <w:szCs w:val="22"/>
              </w:rPr>
              <w:t>Slėnio g., Bubiškio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7A3E9F" w14:textId="77777777" w:rsidR="009D5F56" w:rsidRPr="008020D0" w:rsidRDefault="009D5F56" w:rsidP="00553004">
            <w:pPr>
              <w:jc w:val="right"/>
              <w:rPr>
                <w:rFonts w:eastAsia="Calibri"/>
                <w:szCs w:val="22"/>
              </w:rPr>
            </w:pPr>
            <w:r w:rsidRPr="008020D0">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12FA2" w14:textId="77777777" w:rsidR="009D5F56" w:rsidRPr="008020D0" w:rsidRDefault="009D5F56" w:rsidP="00553004">
            <w:pPr>
              <w:jc w:val="right"/>
              <w:rPr>
                <w:rFonts w:eastAsia="Calibri"/>
                <w:szCs w:val="22"/>
              </w:rPr>
            </w:pPr>
            <w:r w:rsidRPr="008020D0">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4D1379"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0D695"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4F2DD"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C5CEDD" w14:textId="77777777" w:rsidR="009D5F56" w:rsidRPr="008020D0" w:rsidRDefault="009D5F56" w:rsidP="00553004">
            <w:pPr>
              <w:jc w:val="center"/>
              <w:rPr>
                <w:rFonts w:eastAsia="Calibri"/>
                <w:szCs w:val="22"/>
              </w:rPr>
            </w:pPr>
            <w:r w:rsidRPr="008020D0">
              <w:rPr>
                <w:rFonts w:eastAsia="Calibri"/>
                <w:szCs w:val="22"/>
              </w:rPr>
              <w:t>4400-5425-7342</w:t>
            </w:r>
          </w:p>
        </w:tc>
      </w:tr>
      <w:tr w:rsidR="008020D0" w:rsidRPr="008020D0" w14:paraId="387C8C1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6546A2D"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7A01FB" w14:textId="77777777" w:rsidR="009D5F56" w:rsidRPr="008020D0" w:rsidRDefault="009D5F56" w:rsidP="00553004">
            <w:pPr>
              <w:rPr>
                <w:rFonts w:eastAsia="Calibri"/>
                <w:szCs w:val="22"/>
              </w:rPr>
            </w:pPr>
            <w:r w:rsidRPr="008020D0">
              <w:rPr>
                <w:rFonts w:eastAsia="Calibri"/>
                <w:szCs w:val="22"/>
                <w:lang w:eastAsia="lt-LT"/>
              </w:rPr>
              <w:t>13AS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AAFEE2" w14:textId="77777777" w:rsidR="009D5F56" w:rsidRPr="008020D0" w:rsidRDefault="009D5F56" w:rsidP="00553004">
            <w:pPr>
              <w:rPr>
                <w:rFonts w:eastAsia="Calibri"/>
                <w:szCs w:val="22"/>
              </w:rPr>
            </w:pPr>
            <w:r w:rsidRPr="008020D0">
              <w:rPr>
                <w:rFonts w:eastAsia="Calibri"/>
                <w:szCs w:val="22"/>
              </w:rPr>
              <w:t>Šilelio g., Bubiškio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00F1F3" w14:textId="77777777" w:rsidR="009D5F56" w:rsidRPr="008020D0" w:rsidRDefault="009D5F56" w:rsidP="00553004">
            <w:pPr>
              <w:jc w:val="right"/>
              <w:rPr>
                <w:rFonts w:eastAsia="Calibri"/>
                <w:szCs w:val="22"/>
              </w:rPr>
            </w:pPr>
            <w:r w:rsidRPr="008020D0">
              <w:rPr>
                <w:rFonts w:eastAsia="Calibri"/>
                <w:szCs w:val="22"/>
              </w:rPr>
              <w:t>965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4EECEB" w14:textId="77777777" w:rsidR="009D5F56" w:rsidRPr="008020D0" w:rsidRDefault="009D5F56" w:rsidP="00553004">
            <w:pPr>
              <w:jc w:val="right"/>
              <w:rPr>
                <w:rFonts w:eastAsia="Calibri"/>
                <w:szCs w:val="22"/>
              </w:rPr>
            </w:pPr>
            <w:r w:rsidRPr="008020D0">
              <w:rPr>
                <w:rFonts w:eastAsia="Calibri"/>
                <w:szCs w:val="22"/>
              </w:rPr>
              <w:t>965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E3AD97"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8758DD"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8FC69"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A83817" w14:textId="77777777" w:rsidR="009D5F56" w:rsidRPr="008020D0" w:rsidRDefault="009D5F56" w:rsidP="00553004">
            <w:pPr>
              <w:jc w:val="center"/>
              <w:rPr>
                <w:rFonts w:eastAsia="Calibri"/>
                <w:szCs w:val="22"/>
              </w:rPr>
            </w:pPr>
            <w:r w:rsidRPr="008020D0">
              <w:rPr>
                <w:rFonts w:eastAsia="Calibri"/>
                <w:szCs w:val="22"/>
              </w:rPr>
              <w:t>4400-5425-7353</w:t>
            </w:r>
          </w:p>
        </w:tc>
      </w:tr>
      <w:tr w:rsidR="008020D0" w:rsidRPr="008020D0" w14:paraId="3E2DF5E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164D7B"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A73156" w14:textId="77777777" w:rsidR="009D5F56" w:rsidRPr="008020D0" w:rsidRDefault="009D5F56" w:rsidP="00553004">
            <w:pPr>
              <w:rPr>
                <w:rFonts w:eastAsia="Calibri"/>
                <w:szCs w:val="22"/>
              </w:rPr>
            </w:pPr>
            <w:r w:rsidRPr="008020D0">
              <w:rPr>
                <w:rFonts w:eastAsia="Calibri"/>
                <w:szCs w:val="22"/>
                <w:lang w:eastAsia="lt-LT"/>
              </w:rPr>
              <w:t>14AS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1C9F49" w14:textId="77777777" w:rsidR="009D5F56" w:rsidRPr="008020D0" w:rsidRDefault="009D5F56" w:rsidP="00553004">
            <w:pPr>
              <w:rPr>
                <w:rFonts w:eastAsia="Calibri"/>
                <w:szCs w:val="22"/>
              </w:rPr>
            </w:pPr>
            <w:r w:rsidRPr="008020D0">
              <w:rPr>
                <w:rFonts w:eastAsia="Calibri"/>
                <w:szCs w:val="22"/>
              </w:rPr>
              <w:t>Tujų g., Bubiškio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1794DA" w14:textId="77777777" w:rsidR="009D5F56" w:rsidRPr="008020D0" w:rsidRDefault="009D5F56" w:rsidP="00553004">
            <w:pPr>
              <w:jc w:val="right"/>
              <w:rPr>
                <w:rFonts w:eastAsia="Calibri"/>
                <w:szCs w:val="22"/>
              </w:rPr>
            </w:pPr>
            <w:r w:rsidRPr="008020D0">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64729" w14:textId="77777777" w:rsidR="009D5F56" w:rsidRPr="008020D0" w:rsidRDefault="009D5F56" w:rsidP="00553004">
            <w:pPr>
              <w:jc w:val="right"/>
              <w:rPr>
                <w:rFonts w:eastAsia="Calibri"/>
                <w:szCs w:val="22"/>
              </w:rPr>
            </w:pPr>
            <w:r w:rsidRPr="008020D0">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4D32D"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632C0"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5BB94"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B9EFB5" w14:textId="77777777" w:rsidR="009D5F56" w:rsidRPr="008020D0" w:rsidRDefault="009D5F56" w:rsidP="00553004">
            <w:pPr>
              <w:jc w:val="center"/>
              <w:rPr>
                <w:rFonts w:eastAsia="Calibri"/>
                <w:szCs w:val="22"/>
              </w:rPr>
            </w:pPr>
            <w:r w:rsidRPr="008020D0">
              <w:rPr>
                <w:rFonts w:eastAsia="Calibri"/>
                <w:szCs w:val="22"/>
              </w:rPr>
              <w:t>4400-5425-7386</w:t>
            </w:r>
          </w:p>
        </w:tc>
      </w:tr>
      <w:tr w:rsidR="008020D0" w:rsidRPr="008020D0" w14:paraId="52D4207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1895225"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21301B" w14:textId="77777777" w:rsidR="009D5F56" w:rsidRPr="008020D0" w:rsidRDefault="009D5F56" w:rsidP="00553004">
            <w:pPr>
              <w:rPr>
                <w:rFonts w:eastAsia="Calibri"/>
                <w:szCs w:val="22"/>
              </w:rPr>
            </w:pPr>
            <w:r w:rsidRPr="008020D0">
              <w:rPr>
                <w:rFonts w:eastAsia="Calibri"/>
                <w:szCs w:val="22"/>
                <w:lang w:eastAsia="lt-LT"/>
              </w:rPr>
              <w:t>16AS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3F4D68" w14:textId="77777777" w:rsidR="009D5F56" w:rsidRPr="008020D0" w:rsidRDefault="009D5F56" w:rsidP="00553004">
            <w:pPr>
              <w:rPr>
                <w:rFonts w:eastAsia="Calibri"/>
                <w:szCs w:val="22"/>
              </w:rPr>
            </w:pPr>
            <w:r w:rsidRPr="008020D0">
              <w:rPr>
                <w:rFonts w:eastAsia="Calibri"/>
                <w:szCs w:val="22"/>
              </w:rPr>
              <w:t>Kranto g., Elmininkų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896134" w14:textId="7528CD01" w:rsidR="009D5F56" w:rsidRPr="008020D0" w:rsidRDefault="009D5F56" w:rsidP="00553004">
            <w:pPr>
              <w:jc w:val="right"/>
              <w:rPr>
                <w:rFonts w:eastAsia="Calibri"/>
                <w:szCs w:val="22"/>
              </w:rPr>
            </w:pPr>
            <w:r w:rsidRPr="008020D0">
              <w:rPr>
                <w:rFonts w:eastAsia="Calibri"/>
                <w:szCs w:val="22"/>
              </w:rPr>
              <w:t xml:space="preserve"> 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62DA3D" w14:textId="1E11F24C" w:rsidR="009D5F56" w:rsidRPr="008020D0" w:rsidRDefault="009D5F56" w:rsidP="00553004">
            <w:pPr>
              <w:jc w:val="right"/>
              <w:rPr>
                <w:rFonts w:eastAsia="Calibri"/>
                <w:szCs w:val="22"/>
              </w:rPr>
            </w:pPr>
            <w:r w:rsidRPr="008020D0">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B218B" w14:textId="394DA496" w:rsidR="009D5F56" w:rsidRPr="008020D0" w:rsidRDefault="009D5F56" w:rsidP="00553004">
            <w:pPr>
              <w:jc w:val="right"/>
              <w:rPr>
                <w:rFonts w:eastAsia="Calibri"/>
                <w:szCs w:val="22"/>
              </w:rPr>
            </w:pPr>
            <w:r w:rsidRPr="008020D0">
              <w:rPr>
                <w:rFonts w:eastAsia="Calibri"/>
                <w:szCs w:val="22"/>
              </w:rPr>
              <w:t xml:space="preserve"> 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27AA2"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767FA"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ECB477" w14:textId="1F5A3B94" w:rsidR="009D5F56" w:rsidRPr="008020D0" w:rsidRDefault="009D5F56" w:rsidP="00553004">
            <w:pPr>
              <w:jc w:val="center"/>
              <w:rPr>
                <w:rFonts w:eastAsia="Calibri"/>
                <w:szCs w:val="22"/>
              </w:rPr>
            </w:pPr>
            <w:r w:rsidRPr="008020D0">
              <w:rPr>
                <w:rFonts w:eastAsia="Calibri"/>
                <w:szCs w:val="22"/>
              </w:rPr>
              <w:t>4400-6094-2287</w:t>
            </w:r>
          </w:p>
        </w:tc>
      </w:tr>
      <w:tr w:rsidR="008020D0" w:rsidRPr="008020D0" w14:paraId="36BD76F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EEEF410"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15DA70" w14:textId="77777777" w:rsidR="009D5F56" w:rsidRPr="008020D0" w:rsidRDefault="009D5F56" w:rsidP="00553004">
            <w:pPr>
              <w:rPr>
                <w:rFonts w:eastAsia="Calibri"/>
                <w:szCs w:val="22"/>
              </w:rPr>
            </w:pPr>
            <w:r w:rsidRPr="008020D0">
              <w:rPr>
                <w:rFonts w:eastAsia="Calibri"/>
                <w:szCs w:val="22"/>
                <w:lang w:eastAsia="lt-LT"/>
              </w:rPr>
              <w:t>17AS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69BF40" w14:textId="77777777" w:rsidR="009D5F56" w:rsidRPr="008020D0" w:rsidRDefault="009D5F56" w:rsidP="00553004">
            <w:pPr>
              <w:rPr>
                <w:rFonts w:eastAsia="Calibri"/>
                <w:szCs w:val="22"/>
              </w:rPr>
            </w:pPr>
            <w:r w:rsidRPr="008020D0">
              <w:rPr>
                <w:rFonts w:eastAsia="Calibri"/>
                <w:szCs w:val="22"/>
              </w:rPr>
              <w:t>Tilto g., Elmininkų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DAB571" w14:textId="11826A5D" w:rsidR="009D5F56" w:rsidRPr="008020D0" w:rsidRDefault="00286864" w:rsidP="00553004">
            <w:pPr>
              <w:jc w:val="right"/>
              <w:rPr>
                <w:rFonts w:eastAsia="Calibri"/>
                <w:szCs w:val="22"/>
              </w:rPr>
            </w:pPr>
            <w:r w:rsidRPr="008020D0">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F9CEC" w14:textId="53373884" w:rsidR="009D5F56" w:rsidRPr="008020D0" w:rsidRDefault="00286864" w:rsidP="00553004">
            <w:pPr>
              <w:jc w:val="right"/>
              <w:rPr>
                <w:rFonts w:eastAsia="Calibri"/>
                <w:szCs w:val="22"/>
              </w:rPr>
            </w:pPr>
            <w:r w:rsidRPr="008020D0">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3EC1D"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60167"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0C9B3"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D6A67B" w14:textId="0560F470" w:rsidR="009D5F56" w:rsidRPr="008020D0" w:rsidRDefault="00286864" w:rsidP="00553004">
            <w:pPr>
              <w:jc w:val="center"/>
              <w:rPr>
                <w:rFonts w:eastAsia="Calibri"/>
                <w:szCs w:val="22"/>
              </w:rPr>
            </w:pPr>
            <w:r w:rsidRPr="008020D0">
              <w:rPr>
                <w:rFonts w:eastAsia="Calibri"/>
                <w:szCs w:val="22"/>
              </w:rPr>
              <w:t>4400-5952-5983</w:t>
            </w:r>
          </w:p>
        </w:tc>
      </w:tr>
      <w:tr w:rsidR="008020D0" w:rsidRPr="008020D0" w14:paraId="0932600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8A3ACD" w14:textId="77777777" w:rsidR="009D5F56" w:rsidRPr="008020D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FE861D" w14:textId="77777777" w:rsidR="009D5F56" w:rsidRPr="008020D0" w:rsidRDefault="009D5F56" w:rsidP="00553004">
            <w:pPr>
              <w:rPr>
                <w:rFonts w:eastAsia="Calibri"/>
                <w:szCs w:val="22"/>
              </w:rPr>
            </w:pPr>
            <w:r w:rsidRPr="008020D0">
              <w:rPr>
                <w:rFonts w:eastAsia="Calibri"/>
                <w:szCs w:val="22"/>
                <w:lang w:eastAsia="lt-LT"/>
              </w:rPr>
              <w:t>18AS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6BF6DA" w14:textId="77777777" w:rsidR="009D5F56" w:rsidRPr="008020D0" w:rsidRDefault="009D5F56" w:rsidP="00553004">
            <w:pPr>
              <w:rPr>
                <w:rFonts w:eastAsia="Calibri"/>
                <w:szCs w:val="22"/>
              </w:rPr>
            </w:pPr>
            <w:r w:rsidRPr="008020D0">
              <w:rPr>
                <w:rFonts w:eastAsia="Calibri"/>
                <w:szCs w:val="22"/>
              </w:rPr>
              <w:t>Žvejų g., Elmininkų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E9EDC0" w14:textId="72AFE6D4" w:rsidR="009D5F56" w:rsidRPr="008020D0" w:rsidRDefault="009D5F56" w:rsidP="00553004">
            <w:pPr>
              <w:jc w:val="right"/>
              <w:rPr>
                <w:rFonts w:eastAsia="Calibri"/>
                <w:szCs w:val="22"/>
              </w:rPr>
            </w:pPr>
            <w:r w:rsidRPr="008020D0">
              <w:rPr>
                <w:rFonts w:eastAsia="Calibri"/>
                <w:szCs w:val="22"/>
              </w:rPr>
              <w:t xml:space="preserve"> 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2AF9A" w14:textId="3FD1965A" w:rsidR="009D5F56" w:rsidRPr="008020D0" w:rsidRDefault="009D5F56" w:rsidP="00553004">
            <w:pPr>
              <w:jc w:val="right"/>
              <w:rPr>
                <w:rFonts w:eastAsia="Calibri"/>
                <w:szCs w:val="22"/>
              </w:rPr>
            </w:pPr>
            <w:r w:rsidRPr="008020D0">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75A0C" w14:textId="77777777" w:rsidR="009D5F56" w:rsidRPr="008020D0" w:rsidRDefault="009D5F56" w:rsidP="00553004">
            <w:pPr>
              <w:jc w:val="right"/>
              <w:rPr>
                <w:rFonts w:eastAsia="Calibri"/>
                <w:szCs w:val="22"/>
              </w:rPr>
            </w:pPr>
            <w:r w:rsidRPr="008020D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6538D" w14:textId="393DA8F2" w:rsidR="009D5F56" w:rsidRPr="008020D0" w:rsidRDefault="009D5F56" w:rsidP="00553004">
            <w:pPr>
              <w:jc w:val="right"/>
              <w:rPr>
                <w:rFonts w:eastAsia="Calibri"/>
                <w:strike/>
                <w:szCs w:val="22"/>
              </w:rPr>
            </w:pPr>
            <w:r w:rsidRPr="008020D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03637" w14:textId="77777777" w:rsidR="009D5F56" w:rsidRPr="008020D0" w:rsidRDefault="009D5F56" w:rsidP="00553004">
            <w:pPr>
              <w:jc w:val="center"/>
              <w:rPr>
                <w:rFonts w:eastAsia="Calibri"/>
                <w:szCs w:val="22"/>
              </w:rPr>
            </w:pPr>
            <w:r w:rsidRPr="008020D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1CCEB2" w14:textId="3C8A7A38" w:rsidR="009D5F56" w:rsidRPr="008020D0" w:rsidRDefault="009D5F56" w:rsidP="00553004">
            <w:pPr>
              <w:jc w:val="center"/>
              <w:rPr>
                <w:rFonts w:eastAsia="Calibri"/>
                <w:szCs w:val="22"/>
              </w:rPr>
            </w:pPr>
            <w:r w:rsidRPr="008020D0">
              <w:rPr>
                <w:rFonts w:eastAsia="Calibri"/>
                <w:szCs w:val="22"/>
              </w:rPr>
              <w:t>4400-6094-2276</w:t>
            </w:r>
          </w:p>
        </w:tc>
      </w:tr>
      <w:tr w:rsidR="009D5F56" w:rsidRPr="004F3680" w14:paraId="3465701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C9AAC74"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D6DC06" w14:textId="77777777" w:rsidR="009D5F56" w:rsidRPr="004F3680" w:rsidRDefault="009D5F56" w:rsidP="00553004">
            <w:pPr>
              <w:rPr>
                <w:rFonts w:eastAsia="Calibri"/>
                <w:szCs w:val="22"/>
              </w:rPr>
            </w:pPr>
            <w:r w:rsidRPr="004F3680">
              <w:rPr>
                <w:rFonts w:eastAsia="Calibri"/>
                <w:szCs w:val="22"/>
                <w:lang w:eastAsia="lt-LT"/>
              </w:rPr>
              <w:t>75AS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C38BA6" w14:textId="77777777" w:rsidR="009D5F56" w:rsidRPr="004F3680" w:rsidRDefault="009D5F56" w:rsidP="00553004">
            <w:pPr>
              <w:rPr>
                <w:rFonts w:eastAsia="Calibri"/>
                <w:szCs w:val="22"/>
              </w:rPr>
            </w:pPr>
            <w:r w:rsidRPr="004F3680">
              <w:rPr>
                <w:rFonts w:eastAsia="Calibri"/>
                <w:szCs w:val="22"/>
              </w:rPr>
              <w:t>Gylių g., Gylių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D1455C" w14:textId="7E4930A4" w:rsidR="009D5F56" w:rsidRPr="004F3680" w:rsidRDefault="009D5F56" w:rsidP="00553004">
            <w:pPr>
              <w:jc w:val="right"/>
              <w:rPr>
                <w:rFonts w:eastAsia="Calibri"/>
                <w:szCs w:val="22"/>
              </w:rPr>
            </w:pPr>
            <w:r w:rsidRPr="004F3680">
              <w:rPr>
                <w:rFonts w:eastAsia="Calibri"/>
                <w:szCs w:val="22"/>
              </w:rPr>
              <w:t xml:space="preserve"> 1841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E9D08"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BB281A" w14:textId="58DBFBFD" w:rsidR="009D5F56" w:rsidRPr="004F3680" w:rsidRDefault="009D5F56" w:rsidP="00553004">
            <w:pPr>
              <w:jc w:val="right"/>
              <w:rPr>
                <w:rFonts w:eastAsia="Calibri"/>
                <w:szCs w:val="22"/>
              </w:rPr>
            </w:pPr>
            <w:r w:rsidRPr="004F3680">
              <w:rPr>
                <w:rFonts w:eastAsia="Calibri"/>
                <w:szCs w:val="22"/>
              </w:rPr>
              <w:t>1841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E525F"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AFA20"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4A81E1" w14:textId="1C170E5D" w:rsidR="009D5F56" w:rsidRPr="004F3680" w:rsidRDefault="009D5F56" w:rsidP="00553004">
            <w:pPr>
              <w:jc w:val="center"/>
              <w:rPr>
                <w:rFonts w:eastAsia="Calibri"/>
                <w:szCs w:val="22"/>
              </w:rPr>
            </w:pPr>
            <w:r w:rsidRPr="004F3680">
              <w:rPr>
                <w:rFonts w:eastAsia="Calibri"/>
                <w:szCs w:val="22"/>
              </w:rPr>
              <w:t>4400-5976-9927</w:t>
            </w:r>
          </w:p>
        </w:tc>
      </w:tr>
      <w:tr w:rsidR="009D5F56" w:rsidRPr="004F3680" w14:paraId="6E7D589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28972DA"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07E8E4" w14:textId="77777777" w:rsidR="009D5F56" w:rsidRPr="004F3680" w:rsidRDefault="009D5F56" w:rsidP="00553004">
            <w:pPr>
              <w:rPr>
                <w:rFonts w:eastAsia="Calibri"/>
                <w:szCs w:val="22"/>
              </w:rPr>
            </w:pPr>
            <w:r w:rsidRPr="004F3680">
              <w:rPr>
                <w:rFonts w:eastAsia="Calibri"/>
                <w:szCs w:val="22"/>
                <w:lang w:eastAsia="lt-LT"/>
              </w:rPr>
              <w:t>73AS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7E488B" w14:textId="77777777" w:rsidR="009D5F56" w:rsidRPr="004F3680" w:rsidRDefault="009D5F56" w:rsidP="00553004">
            <w:pPr>
              <w:rPr>
                <w:rFonts w:eastAsia="Calibri"/>
                <w:szCs w:val="22"/>
              </w:rPr>
            </w:pPr>
            <w:r w:rsidRPr="004F3680">
              <w:rPr>
                <w:rFonts w:eastAsia="Calibri"/>
                <w:szCs w:val="22"/>
              </w:rPr>
              <w:t>Janydžių g., Janydžių vs.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B1F4E8" w14:textId="0A5EEEDB" w:rsidR="009D5F56" w:rsidRPr="004F3680" w:rsidRDefault="009D5F56" w:rsidP="00553004">
            <w:pPr>
              <w:jc w:val="right"/>
              <w:rPr>
                <w:rFonts w:eastAsia="Calibri"/>
                <w:szCs w:val="22"/>
              </w:rPr>
            </w:pPr>
            <w:r w:rsidRPr="004F3680">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D3E39" w14:textId="29888383" w:rsidR="009D5F56" w:rsidRPr="004F3680" w:rsidRDefault="009D5F56" w:rsidP="00553004">
            <w:pPr>
              <w:jc w:val="right"/>
              <w:rPr>
                <w:rFonts w:eastAsia="Calibri"/>
                <w:strike/>
                <w:szCs w:val="22"/>
              </w:rPr>
            </w:pPr>
            <w:r w:rsidRPr="004F368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8F7A9" w14:textId="69CAF5E5" w:rsidR="009D5F56" w:rsidRPr="004F3680" w:rsidRDefault="009D5F56" w:rsidP="00553004">
            <w:pPr>
              <w:jc w:val="right"/>
              <w:rPr>
                <w:rFonts w:eastAsia="Calibri"/>
                <w:szCs w:val="22"/>
              </w:rPr>
            </w:pPr>
            <w:r w:rsidRPr="004F3680">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1D7E6"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473AA"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7603D1" w14:textId="2747D7F6" w:rsidR="009D5F56" w:rsidRPr="004F3680" w:rsidRDefault="009D5F56" w:rsidP="00553004">
            <w:pPr>
              <w:jc w:val="center"/>
              <w:rPr>
                <w:rFonts w:eastAsia="Calibri"/>
                <w:szCs w:val="22"/>
              </w:rPr>
            </w:pPr>
            <w:r w:rsidRPr="004F3680">
              <w:rPr>
                <w:rFonts w:eastAsia="Calibri"/>
                <w:szCs w:val="22"/>
              </w:rPr>
              <w:t>4400-5976-0136</w:t>
            </w:r>
          </w:p>
        </w:tc>
      </w:tr>
      <w:tr w:rsidR="009D5F56" w:rsidRPr="004F3680" w14:paraId="443664C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9BBA564"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C4CAC4" w14:textId="77777777" w:rsidR="009D5F56" w:rsidRPr="004F3680" w:rsidRDefault="009D5F56" w:rsidP="00553004">
            <w:pPr>
              <w:rPr>
                <w:rFonts w:eastAsia="Calibri"/>
                <w:szCs w:val="22"/>
              </w:rPr>
            </w:pPr>
            <w:r w:rsidRPr="004F3680">
              <w:rPr>
                <w:rFonts w:eastAsia="Calibri"/>
                <w:szCs w:val="22"/>
                <w:lang w:eastAsia="lt-LT"/>
              </w:rPr>
              <w:t>19AS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A38816" w14:textId="77777777" w:rsidR="009D5F56" w:rsidRPr="004F3680" w:rsidRDefault="009D5F56" w:rsidP="00553004">
            <w:pPr>
              <w:rPr>
                <w:rFonts w:eastAsia="Calibri"/>
                <w:szCs w:val="22"/>
              </w:rPr>
            </w:pPr>
            <w:r w:rsidRPr="004F3680">
              <w:rPr>
                <w:rFonts w:eastAsia="Calibri"/>
                <w:szCs w:val="22"/>
              </w:rPr>
              <w:t>Juškonių g., Juškonių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A88763" w14:textId="4588D263" w:rsidR="009D5F56" w:rsidRPr="004F3680" w:rsidRDefault="00CE7BAE" w:rsidP="00553004">
            <w:pPr>
              <w:jc w:val="right"/>
              <w:rPr>
                <w:rFonts w:eastAsia="Calibri"/>
                <w:szCs w:val="22"/>
              </w:rPr>
            </w:pPr>
            <w:r>
              <w:rPr>
                <w:rFonts w:eastAsia="Calibri"/>
                <w:szCs w:val="22"/>
              </w:rPr>
              <w:t>7</w:t>
            </w:r>
            <w:r w:rsidR="009D5F56" w:rsidRPr="004F3680">
              <w:rPr>
                <w:rFonts w:eastAsia="Calibri"/>
                <w:szCs w:val="22"/>
              </w:rPr>
              <w:t>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EC12D" w14:textId="515D2A69" w:rsidR="009D5F56" w:rsidRPr="004F3680"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59785" w14:textId="7AC3796D" w:rsidR="009D5F56" w:rsidRPr="004F3680" w:rsidRDefault="009D5F56" w:rsidP="00553004">
            <w:pPr>
              <w:jc w:val="right"/>
              <w:rPr>
                <w:rFonts w:eastAsia="Calibri"/>
                <w:szCs w:val="22"/>
              </w:rPr>
            </w:pPr>
            <w:r w:rsidRPr="004F3680">
              <w:rPr>
                <w:rFonts w:eastAsia="Calibri"/>
                <w:szCs w:val="22"/>
              </w:rPr>
              <w:t>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27752"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1872DC"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FB353E" w14:textId="3F1573E0" w:rsidR="009D5F56" w:rsidRPr="004F3680" w:rsidRDefault="009D5F56" w:rsidP="00553004">
            <w:pPr>
              <w:jc w:val="center"/>
              <w:rPr>
                <w:rFonts w:eastAsia="Calibri"/>
                <w:szCs w:val="22"/>
              </w:rPr>
            </w:pPr>
            <w:r w:rsidRPr="004F3680">
              <w:rPr>
                <w:rFonts w:eastAsia="Calibri"/>
                <w:szCs w:val="22"/>
              </w:rPr>
              <w:t>4400-6100-0399</w:t>
            </w:r>
          </w:p>
        </w:tc>
      </w:tr>
      <w:tr w:rsidR="009D5F56" w:rsidRPr="004F3680" w14:paraId="2320539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5C4737D"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8F7CC6" w14:textId="77777777" w:rsidR="009D5F56" w:rsidRPr="004F3680" w:rsidRDefault="009D5F56" w:rsidP="00553004">
            <w:pPr>
              <w:rPr>
                <w:rFonts w:eastAsia="Calibri"/>
                <w:szCs w:val="22"/>
              </w:rPr>
            </w:pPr>
            <w:r w:rsidRPr="004F3680">
              <w:rPr>
                <w:rFonts w:eastAsia="Calibri"/>
                <w:szCs w:val="22"/>
                <w:lang w:eastAsia="lt-LT"/>
              </w:rPr>
              <w:t>20AS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B25CDE" w14:textId="77777777" w:rsidR="009D5F56" w:rsidRPr="004F3680" w:rsidRDefault="009D5F56" w:rsidP="00553004">
            <w:pPr>
              <w:rPr>
                <w:rFonts w:eastAsia="Calibri"/>
                <w:szCs w:val="22"/>
              </w:rPr>
            </w:pPr>
            <w:r w:rsidRPr="004F3680">
              <w:rPr>
                <w:rFonts w:eastAsia="Calibri"/>
                <w:szCs w:val="22"/>
              </w:rPr>
              <w:t>Mūšiejaus g., Juškonių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A19F8C" w14:textId="2ADADE22" w:rsidR="009D5F56" w:rsidRPr="004F3680" w:rsidRDefault="009D5F56" w:rsidP="00553004">
            <w:pPr>
              <w:jc w:val="right"/>
              <w:rPr>
                <w:rFonts w:eastAsia="Calibri"/>
                <w:szCs w:val="22"/>
              </w:rPr>
            </w:pPr>
            <w:r w:rsidRPr="004F3680">
              <w:rPr>
                <w:rFonts w:eastAsia="Calibri"/>
                <w:szCs w:val="22"/>
              </w:rPr>
              <w:t>2296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726ABE" w14:textId="752A052A" w:rsidR="009D5F56" w:rsidRPr="004F3680" w:rsidRDefault="009D5F56" w:rsidP="00553004">
            <w:pPr>
              <w:jc w:val="right"/>
              <w:rPr>
                <w:rFonts w:eastAsia="Calibri"/>
                <w:strike/>
                <w:szCs w:val="22"/>
              </w:rPr>
            </w:pPr>
            <w:r w:rsidRPr="004F368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75CD4B" w14:textId="1C77A66E" w:rsidR="009D5F56" w:rsidRPr="004F3680" w:rsidRDefault="009D5F56" w:rsidP="00553004">
            <w:pPr>
              <w:jc w:val="right"/>
              <w:rPr>
                <w:rFonts w:eastAsia="Calibri"/>
                <w:szCs w:val="22"/>
              </w:rPr>
            </w:pPr>
            <w:r w:rsidRPr="004F3680">
              <w:rPr>
                <w:rFonts w:eastAsia="Calibri"/>
                <w:szCs w:val="22"/>
              </w:rPr>
              <w:t>2296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1A104"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B1083"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D54762" w14:textId="38CC8368" w:rsidR="009D5F56" w:rsidRPr="004F3680" w:rsidRDefault="009D5F56" w:rsidP="00553004">
            <w:pPr>
              <w:jc w:val="center"/>
              <w:rPr>
                <w:rFonts w:eastAsia="Calibri"/>
                <w:szCs w:val="22"/>
              </w:rPr>
            </w:pPr>
            <w:r w:rsidRPr="004F3680">
              <w:rPr>
                <w:rFonts w:eastAsia="Calibri"/>
                <w:szCs w:val="22"/>
              </w:rPr>
              <w:t>4400-5976-0119</w:t>
            </w:r>
          </w:p>
        </w:tc>
      </w:tr>
      <w:tr w:rsidR="009D5F56" w:rsidRPr="004F3680" w14:paraId="1E36C70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34A626"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D6B9CD" w14:textId="77777777" w:rsidR="009D5F56" w:rsidRPr="004F3680" w:rsidRDefault="009D5F56" w:rsidP="00553004">
            <w:pPr>
              <w:rPr>
                <w:rFonts w:eastAsia="Calibri"/>
                <w:szCs w:val="22"/>
              </w:rPr>
            </w:pPr>
            <w:r w:rsidRPr="004F3680">
              <w:rPr>
                <w:rFonts w:eastAsia="Calibri"/>
                <w:szCs w:val="22"/>
                <w:lang w:eastAsia="lt-LT"/>
              </w:rPr>
              <w:t>21AS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8A2B795" w14:textId="77777777" w:rsidR="009D5F56" w:rsidRPr="004F3680" w:rsidRDefault="009D5F56" w:rsidP="00553004">
            <w:pPr>
              <w:rPr>
                <w:rFonts w:eastAsia="Calibri"/>
                <w:szCs w:val="22"/>
              </w:rPr>
            </w:pPr>
            <w:r w:rsidRPr="004F3680">
              <w:rPr>
                <w:rFonts w:eastAsia="Calibri"/>
                <w:szCs w:val="22"/>
              </w:rPr>
              <w:t>Pakalnės g., Juškonių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6974E4" w14:textId="3BE28BB2" w:rsidR="009D5F56" w:rsidRPr="004F3680" w:rsidRDefault="009D5F56" w:rsidP="00553004">
            <w:pPr>
              <w:jc w:val="right"/>
              <w:rPr>
                <w:rFonts w:eastAsia="Calibri"/>
                <w:szCs w:val="22"/>
              </w:rPr>
            </w:pPr>
            <w:r w:rsidRPr="004F3680">
              <w:rPr>
                <w:rFonts w:eastAsia="Calibri"/>
                <w:szCs w:val="22"/>
              </w:rPr>
              <w:t> 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B63DA6" w14:textId="658F9BE9" w:rsidR="009D5F56" w:rsidRPr="004F3680"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7D594" w14:textId="3975C021" w:rsidR="009D5F56" w:rsidRPr="004F3680" w:rsidRDefault="009D5F56" w:rsidP="00553004">
            <w:pPr>
              <w:jc w:val="right"/>
              <w:rPr>
                <w:rFonts w:eastAsia="Calibri"/>
                <w:szCs w:val="22"/>
              </w:rPr>
            </w:pPr>
            <w:r w:rsidRPr="004F3680">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798B85"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A57CA"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36BE7F" w14:textId="77E7391C" w:rsidR="009D5F56" w:rsidRPr="004F3680" w:rsidRDefault="009D5F56" w:rsidP="00553004">
            <w:pPr>
              <w:jc w:val="center"/>
              <w:rPr>
                <w:rFonts w:eastAsia="Calibri"/>
                <w:szCs w:val="22"/>
              </w:rPr>
            </w:pPr>
            <w:r w:rsidRPr="004F3680">
              <w:rPr>
                <w:rFonts w:eastAsia="Calibri"/>
                <w:szCs w:val="22"/>
              </w:rPr>
              <w:t>4400-6100-0377</w:t>
            </w:r>
          </w:p>
        </w:tc>
      </w:tr>
      <w:tr w:rsidR="009D5F56" w:rsidRPr="004F3680" w14:paraId="7189C3A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7D6C65"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B44246" w14:textId="77777777" w:rsidR="009D5F56" w:rsidRPr="004F3680" w:rsidRDefault="009D5F56" w:rsidP="00553004">
            <w:pPr>
              <w:rPr>
                <w:rFonts w:eastAsia="Calibri"/>
                <w:szCs w:val="22"/>
              </w:rPr>
            </w:pPr>
            <w:r w:rsidRPr="004F3680">
              <w:rPr>
                <w:rFonts w:eastAsia="Calibri"/>
                <w:szCs w:val="22"/>
                <w:lang w:eastAsia="lt-LT"/>
              </w:rPr>
              <w:t>22AS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5F3A45" w14:textId="77777777" w:rsidR="009D5F56" w:rsidRPr="004F3680" w:rsidRDefault="009D5F56" w:rsidP="00553004">
            <w:pPr>
              <w:rPr>
                <w:rFonts w:eastAsia="Calibri"/>
                <w:szCs w:val="22"/>
              </w:rPr>
            </w:pPr>
            <w:r w:rsidRPr="004F3680">
              <w:rPr>
                <w:rFonts w:eastAsia="Calibri"/>
                <w:szCs w:val="22"/>
              </w:rPr>
              <w:t>Parko g., Keblonių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4B1D70" w14:textId="77777777" w:rsidR="009D5F56" w:rsidRPr="004F3680" w:rsidRDefault="009D5F56" w:rsidP="00553004">
            <w:pPr>
              <w:jc w:val="right"/>
              <w:rPr>
                <w:rFonts w:eastAsia="Calibri"/>
                <w:szCs w:val="22"/>
              </w:rPr>
            </w:pPr>
            <w:r w:rsidRPr="004F3680">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5509D" w14:textId="77777777" w:rsidR="009D5F56" w:rsidRPr="004F3680" w:rsidRDefault="009D5F56" w:rsidP="00553004">
            <w:pPr>
              <w:jc w:val="right"/>
              <w:rPr>
                <w:rFonts w:eastAsia="Calibri"/>
                <w:szCs w:val="22"/>
              </w:rPr>
            </w:pPr>
            <w:r w:rsidRPr="004F3680">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E28BB2"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624BF"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CA19B"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209892" w14:textId="77777777" w:rsidR="009D5F56" w:rsidRPr="004F3680" w:rsidRDefault="009D5F56" w:rsidP="00553004">
            <w:pPr>
              <w:jc w:val="center"/>
              <w:rPr>
                <w:rFonts w:eastAsia="Calibri"/>
                <w:szCs w:val="22"/>
              </w:rPr>
            </w:pPr>
            <w:r w:rsidRPr="004F3680">
              <w:rPr>
                <w:rFonts w:eastAsia="Calibri"/>
                <w:szCs w:val="22"/>
              </w:rPr>
              <w:t>4400-5425-7531</w:t>
            </w:r>
          </w:p>
        </w:tc>
      </w:tr>
      <w:tr w:rsidR="009D5F56" w:rsidRPr="003743AB" w14:paraId="2AADFEF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2484E3"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0AC56B" w14:textId="77777777" w:rsidR="009D5F56" w:rsidRPr="003743AB" w:rsidRDefault="009D5F56" w:rsidP="00553004">
            <w:pPr>
              <w:rPr>
                <w:rFonts w:eastAsia="Calibri"/>
                <w:szCs w:val="22"/>
              </w:rPr>
            </w:pPr>
            <w:r w:rsidRPr="003743AB">
              <w:rPr>
                <w:rFonts w:eastAsia="Calibri"/>
                <w:szCs w:val="22"/>
                <w:lang w:eastAsia="lt-LT"/>
              </w:rPr>
              <w:t>23AS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446240" w14:textId="77777777" w:rsidR="009D5F56" w:rsidRPr="003743AB" w:rsidRDefault="009D5F56" w:rsidP="00553004">
            <w:pPr>
              <w:rPr>
                <w:rFonts w:eastAsia="Calibri"/>
                <w:szCs w:val="22"/>
              </w:rPr>
            </w:pPr>
            <w:r w:rsidRPr="003743AB">
              <w:rPr>
                <w:rFonts w:eastAsia="Calibri"/>
                <w:szCs w:val="22"/>
              </w:rPr>
              <w:t>Šilelio g., Keblonių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7A1CEB" w14:textId="77777777" w:rsidR="009D5F56" w:rsidRPr="003743AB" w:rsidRDefault="009D5F56" w:rsidP="00553004">
            <w:pPr>
              <w:jc w:val="right"/>
              <w:rPr>
                <w:rFonts w:eastAsia="Calibri"/>
                <w:szCs w:val="22"/>
              </w:rPr>
            </w:pPr>
            <w:r w:rsidRPr="003743AB">
              <w:rPr>
                <w:rFonts w:eastAsia="Calibri"/>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46452" w14:textId="77777777" w:rsidR="009D5F56" w:rsidRPr="003743AB" w:rsidRDefault="009D5F56" w:rsidP="00553004">
            <w:pPr>
              <w:jc w:val="right"/>
              <w:rPr>
                <w:rFonts w:eastAsia="Calibri"/>
                <w:szCs w:val="22"/>
              </w:rPr>
            </w:pPr>
            <w:r w:rsidRPr="003743AB">
              <w:rPr>
                <w:rFonts w:eastAsia="Calibri"/>
                <w:szCs w:val="22"/>
              </w:rPr>
              <w:t>482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98EC7" w14:textId="77777777" w:rsidR="009D5F56" w:rsidRPr="003743AB" w:rsidRDefault="009D5F56" w:rsidP="00553004">
            <w:pPr>
              <w:jc w:val="right"/>
              <w:rPr>
                <w:rFonts w:eastAsia="Calibri"/>
                <w:szCs w:val="22"/>
              </w:rPr>
            </w:pPr>
            <w:r w:rsidRPr="003743AB">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76532"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22792"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D50857" w14:textId="77777777" w:rsidR="009D5F56" w:rsidRPr="003743AB" w:rsidRDefault="009D5F56" w:rsidP="00553004">
            <w:pPr>
              <w:jc w:val="center"/>
              <w:rPr>
                <w:rFonts w:eastAsia="Calibri"/>
                <w:szCs w:val="22"/>
              </w:rPr>
            </w:pPr>
            <w:r w:rsidRPr="003743AB">
              <w:rPr>
                <w:rFonts w:eastAsia="Calibri"/>
                <w:szCs w:val="22"/>
              </w:rPr>
              <w:t>4400-5425-7520</w:t>
            </w:r>
          </w:p>
        </w:tc>
      </w:tr>
      <w:tr w:rsidR="009D5F56" w:rsidRPr="003743AB" w14:paraId="33B34D2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1C4D2F"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C9E808" w14:textId="77777777" w:rsidR="009D5F56" w:rsidRPr="003743AB" w:rsidRDefault="009D5F56" w:rsidP="00553004">
            <w:pPr>
              <w:rPr>
                <w:rFonts w:eastAsia="Calibri"/>
                <w:szCs w:val="22"/>
              </w:rPr>
            </w:pPr>
            <w:r w:rsidRPr="003743AB">
              <w:rPr>
                <w:rFonts w:eastAsia="Calibri"/>
                <w:szCs w:val="22"/>
                <w:lang w:eastAsia="lt-LT"/>
              </w:rPr>
              <w:t>24AS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D73A5F" w14:textId="77777777" w:rsidR="009D5F56" w:rsidRPr="003743AB" w:rsidRDefault="009D5F56" w:rsidP="00553004">
            <w:pPr>
              <w:rPr>
                <w:rFonts w:eastAsia="Calibri"/>
                <w:szCs w:val="22"/>
              </w:rPr>
            </w:pPr>
            <w:r w:rsidRPr="003743AB">
              <w:rPr>
                <w:rFonts w:eastAsia="Calibri"/>
                <w:szCs w:val="22"/>
              </w:rPr>
              <w:t>Beržų g., Kuniškių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E72296" w14:textId="38C05625" w:rsidR="009D5F56" w:rsidRPr="003743AB" w:rsidRDefault="009D5F56" w:rsidP="00553004">
            <w:pPr>
              <w:jc w:val="right"/>
              <w:rPr>
                <w:rFonts w:eastAsia="Calibri"/>
                <w:szCs w:val="22"/>
              </w:rPr>
            </w:pPr>
            <w:r w:rsidRPr="003743AB">
              <w:rPr>
                <w:rFonts w:eastAsia="Calibri"/>
                <w:szCs w:val="22"/>
              </w:rPr>
              <w:t xml:space="preserve"> 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68054" w14:textId="77777777" w:rsidR="009D5F56" w:rsidRPr="003743AB" w:rsidRDefault="009D5F56" w:rsidP="00553004">
            <w:pPr>
              <w:jc w:val="right"/>
              <w:rPr>
                <w:rFonts w:eastAsia="Calibri"/>
                <w:szCs w:val="22"/>
              </w:rPr>
            </w:pPr>
            <w:r w:rsidRPr="003743AB">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5D3F5" w14:textId="62EA027A"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135BF"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7AEC3"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684887" w14:textId="77777777" w:rsidR="009D5F56" w:rsidRPr="003743AB" w:rsidRDefault="009D5F56" w:rsidP="00553004">
            <w:pPr>
              <w:jc w:val="center"/>
              <w:rPr>
                <w:rFonts w:eastAsia="Calibri"/>
                <w:szCs w:val="22"/>
              </w:rPr>
            </w:pPr>
            <w:r w:rsidRPr="003743AB">
              <w:rPr>
                <w:rFonts w:eastAsia="Calibri"/>
                <w:szCs w:val="22"/>
              </w:rPr>
              <w:t>4400-5975-6582</w:t>
            </w:r>
          </w:p>
        </w:tc>
      </w:tr>
      <w:tr w:rsidR="009D5F56" w:rsidRPr="003743AB" w14:paraId="1A65356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A33FB7"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CFF699" w14:textId="77777777" w:rsidR="009D5F56" w:rsidRPr="003743AB" w:rsidRDefault="009D5F56" w:rsidP="00553004">
            <w:pPr>
              <w:rPr>
                <w:rFonts w:eastAsia="Calibri"/>
                <w:szCs w:val="22"/>
              </w:rPr>
            </w:pPr>
            <w:r w:rsidRPr="003743AB">
              <w:rPr>
                <w:rFonts w:eastAsia="Calibri"/>
                <w:szCs w:val="22"/>
                <w:lang w:eastAsia="lt-LT"/>
              </w:rPr>
              <w:t>25AS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33F803" w14:textId="77777777" w:rsidR="009D5F56" w:rsidRPr="003743AB" w:rsidRDefault="009D5F56" w:rsidP="00553004">
            <w:pPr>
              <w:rPr>
                <w:rFonts w:eastAsia="Calibri"/>
                <w:szCs w:val="22"/>
              </w:rPr>
            </w:pPr>
            <w:r w:rsidRPr="003743AB">
              <w:rPr>
                <w:rFonts w:eastAsia="Calibri"/>
                <w:szCs w:val="22"/>
              </w:rPr>
              <w:t>Dirbtuvių g., Kuniškių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EBE8BC7" w14:textId="466DDBA3" w:rsidR="009D5F56" w:rsidRPr="003743AB" w:rsidRDefault="009D5F56" w:rsidP="00553004">
            <w:pPr>
              <w:jc w:val="right"/>
              <w:rPr>
                <w:rFonts w:eastAsia="Calibri"/>
                <w:szCs w:val="22"/>
              </w:rPr>
            </w:pPr>
            <w:r w:rsidRPr="003743AB">
              <w:rPr>
                <w:rFonts w:eastAsia="Calibri"/>
                <w:szCs w:val="22"/>
              </w:rPr>
              <w:t xml:space="preserve"> 835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53D1C" w14:textId="7F8FC378" w:rsidR="009D5F56" w:rsidRPr="003743AB" w:rsidRDefault="009D5F56" w:rsidP="00553004">
            <w:pPr>
              <w:jc w:val="right"/>
              <w:rPr>
                <w:rFonts w:eastAsia="Calibri"/>
                <w:szCs w:val="22"/>
              </w:rPr>
            </w:pPr>
            <w:r w:rsidRPr="003743AB">
              <w:rPr>
                <w:rFonts w:eastAsia="Calibri"/>
                <w:szCs w:val="22"/>
              </w:rPr>
              <w:t xml:space="preserve"> 134</w:t>
            </w:r>
          </w:p>
        </w:tc>
        <w:tc>
          <w:tcPr>
            <w:tcW w:w="1133" w:type="dxa"/>
            <w:tcBorders>
              <w:top w:val="single" w:sz="4" w:space="0" w:color="auto"/>
              <w:left w:val="single" w:sz="4" w:space="0" w:color="auto"/>
              <w:bottom w:val="single" w:sz="4" w:space="0" w:color="auto"/>
              <w:right w:val="single" w:sz="4" w:space="0" w:color="auto"/>
            </w:tcBorders>
            <w:vAlign w:val="center"/>
          </w:tcPr>
          <w:p w14:paraId="070669FD" w14:textId="7FAC79FF" w:rsidR="009D5F56" w:rsidRPr="003743AB" w:rsidRDefault="009D5F56" w:rsidP="00553004">
            <w:pPr>
              <w:jc w:val="right"/>
              <w:rPr>
                <w:rFonts w:eastAsia="Calibri"/>
                <w:szCs w:val="22"/>
              </w:rPr>
            </w:pPr>
            <w:r w:rsidRPr="003743AB">
              <w:rPr>
                <w:rFonts w:eastAsia="Calibri"/>
                <w:szCs w:val="22"/>
              </w:rPr>
              <w:t>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CCA7B"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9093AC"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7DEFCC" w14:textId="5C5C0225" w:rsidR="009D5F56" w:rsidRPr="003743AB" w:rsidRDefault="009D5F56" w:rsidP="00553004">
            <w:pPr>
              <w:jc w:val="center"/>
              <w:rPr>
                <w:rFonts w:eastAsia="Calibri"/>
                <w:szCs w:val="22"/>
              </w:rPr>
            </w:pPr>
            <w:r w:rsidRPr="003743AB">
              <w:rPr>
                <w:rFonts w:eastAsia="Calibri"/>
                <w:szCs w:val="22"/>
              </w:rPr>
              <w:t>4400-5974-5912</w:t>
            </w:r>
          </w:p>
        </w:tc>
      </w:tr>
      <w:tr w:rsidR="009D5F56" w:rsidRPr="003743AB" w14:paraId="6DB99DB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7BFB260"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2AD88D" w14:textId="77777777" w:rsidR="009D5F56" w:rsidRPr="003743AB" w:rsidRDefault="009D5F56" w:rsidP="00553004">
            <w:pPr>
              <w:rPr>
                <w:rFonts w:eastAsia="Calibri"/>
                <w:szCs w:val="22"/>
              </w:rPr>
            </w:pPr>
            <w:r w:rsidRPr="003743AB">
              <w:rPr>
                <w:rFonts w:eastAsia="Calibri"/>
                <w:szCs w:val="22"/>
                <w:lang w:eastAsia="lt-LT"/>
              </w:rPr>
              <w:t>26AS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C28499" w14:textId="77777777" w:rsidR="009D5F56" w:rsidRPr="003743AB" w:rsidRDefault="009D5F56" w:rsidP="00553004">
            <w:pPr>
              <w:rPr>
                <w:rFonts w:eastAsia="Calibri"/>
                <w:szCs w:val="22"/>
              </w:rPr>
            </w:pPr>
            <w:r w:rsidRPr="003743AB">
              <w:rPr>
                <w:rFonts w:eastAsia="Calibri"/>
                <w:szCs w:val="22"/>
              </w:rPr>
              <w:t>Eglių g., Kuniškių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65A039" w14:textId="494AC8D5" w:rsidR="009D5F56" w:rsidRPr="003743AB" w:rsidRDefault="009D5F56" w:rsidP="00553004">
            <w:pPr>
              <w:jc w:val="right"/>
              <w:rPr>
                <w:rFonts w:eastAsia="Calibri"/>
                <w:szCs w:val="22"/>
              </w:rPr>
            </w:pPr>
            <w:r w:rsidRPr="003743AB">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07EDA" w14:textId="22FCA82E" w:rsidR="009D5F56" w:rsidRPr="003743AB" w:rsidRDefault="009D5F56" w:rsidP="00553004">
            <w:pPr>
              <w:jc w:val="right"/>
              <w:rPr>
                <w:rFonts w:eastAsia="Calibri"/>
                <w:szCs w:val="22"/>
              </w:rPr>
            </w:pPr>
            <w:r w:rsidRPr="003743AB">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F4A5C" w14:textId="55075F21" w:rsidR="009D5F56" w:rsidRPr="003743AB" w:rsidRDefault="009D5F56" w:rsidP="00553004">
            <w:pPr>
              <w:jc w:val="right"/>
              <w:rPr>
                <w:rFonts w:eastAsia="Calibri"/>
                <w:szCs w:val="22"/>
              </w:rPr>
            </w:pPr>
            <w:r w:rsidRPr="003743AB">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48B1A"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962ED"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94E8F3" w14:textId="7CD4C206" w:rsidR="009D5F56" w:rsidRPr="003743AB" w:rsidRDefault="009D5F56" w:rsidP="00553004">
            <w:pPr>
              <w:jc w:val="center"/>
              <w:rPr>
                <w:rFonts w:eastAsia="Calibri"/>
                <w:szCs w:val="22"/>
              </w:rPr>
            </w:pPr>
            <w:r w:rsidRPr="003743AB">
              <w:rPr>
                <w:rFonts w:eastAsia="Calibri"/>
                <w:szCs w:val="22"/>
              </w:rPr>
              <w:t>4400-5975-6593</w:t>
            </w:r>
          </w:p>
        </w:tc>
      </w:tr>
      <w:tr w:rsidR="009D5F56" w:rsidRPr="003743AB" w14:paraId="360DD76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E4AE2F"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FAEACF" w14:textId="77777777" w:rsidR="009D5F56" w:rsidRPr="003743AB" w:rsidRDefault="009D5F56" w:rsidP="00553004">
            <w:pPr>
              <w:rPr>
                <w:rFonts w:eastAsia="Calibri"/>
                <w:szCs w:val="22"/>
              </w:rPr>
            </w:pPr>
            <w:r w:rsidRPr="003743AB">
              <w:rPr>
                <w:rFonts w:eastAsia="Calibri"/>
                <w:szCs w:val="22"/>
                <w:lang w:eastAsia="lt-LT"/>
              </w:rPr>
              <w:t>27AS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0EE7B5" w14:textId="77777777" w:rsidR="009D5F56" w:rsidRPr="003743AB" w:rsidRDefault="009D5F56" w:rsidP="00553004">
            <w:pPr>
              <w:rPr>
                <w:rFonts w:eastAsia="Calibri"/>
                <w:szCs w:val="22"/>
              </w:rPr>
            </w:pPr>
            <w:r w:rsidRPr="003743AB">
              <w:rPr>
                <w:rFonts w:eastAsia="Calibri"/>
                <w:szCs w:val="22"/>
              </w:rPr>
              <w:t>Gėlių g., Kuniškių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DBE2CB" w14:textId="16D96755" w:rsidR="009D5F56" w:rsidRPr="003743AB" w:rsidRDefault="009D5F56" w:rsidP="00553004">
            <w:pPr>
              <w:jc w:val="right"/>
              <w:rPr>
                <w:rFonts w:eastAsia="Calibri"/>
                <w:szCs w:val="22"/>
              </w:rPr>
            </w:pPr>
            <w:r w:rsidRPr="003743AB">
              <w:rPr>
                <w:rFonts w:eastAsia="Calibri"/>
                <w:szCs w:val="22"/>
              </w:rPr>
              <w:t xml:space="preserve"> 504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87000" w14:textId="2AF7159E" w:rsidR="009D5F56" w:rsidRPr="003743AB" w:rsidRDefault="009D5F56" w:rsidP="00553004">
            <w:pPr>
              <w:jc w:val="right"/>
              <w:rPr>
                <w:rFonts w:eastAsia="Calibri"/>
                <w:szCs w:val="22"/>
              </w:rPr>
            </w:pPr>
            <w:r w:rsidRPr="003743AB">
              <w:rPr>
                <w:rFonts w:eastAsia="Calibri"/>
                <w:szCs w:val="22"/>
              </w:rPr>
              <w:t>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D52D7" w14:textId="2D5DE266" w:rsidR="009D5F56" w:rsidRPr="003743AB" w:rsidRDefault="009D5F56" w:rsidP="00553004">
            <w:pPr>
              <w:jc w:val="right"/>
              <w:rPr>
                <w:rFonts w:eastAsia="Calibri"/>
                <w:szCs w:val="22"/>
              </w:rPr>
            </w:pPr>
            <w:r w:rsidRPr="003743AB">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FEDB4"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BEE5F0"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87EFF7" w14:textId="0FCD1008" w:rsidR="009D5F56" w:rsidRPr="003743AB" w:rsidRDefault="009D5F56" w:rsidP="00553004">
            <w:pPr>
              <w:jc w:val="center"/>
              <w:rPr>
                <w:rFonts w:eastAsia="Calibri"/>
                <w:szCs w:val="22"/>
              </w:rPr>
            </w:pPr>
            <w:r w:rsidRPr="003743AB">
              <w:rPr>
                <w:rFonts w:eastAsia="Calibri"/>
                <w:szCs w:val="22"/>
              </w:rPr>
              <w:t>4400-5975-6706</w:t>
            </w:r>
          </w:p>
        </w:tc>
      </w:tr>
      <w:tr w:rsidR="009D5F56" w:rsidRPr="003743AB" w14:paraId="1F939C4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C0C9FCB"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5B1CBE" w14:textId="77777777" w:rsidR="009D5F56" w:rsidRPr="003743AB" w:rsidRDefault="009D5F56" w:rsidP="00553004">
            <w:pPr>
              <w:rPr>
                <w:rFonts w:eastAsia="Calibri"/>
                <w:szCs w:val="22"/>
              </w:rPr>
            </w:pPr>
            <w:r w:rsidRPr="003743AB">
              <w:rPr>
                <w:rFonts w:eastAsia="Calibri"/>
                <w:szCs w:val="22"/>
                <w:lang w:eastAsia="lt-LT"/>
              </w:rPr>
              <w:t>28AS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6A7161" w14:textId="77777777" w:rsidR="009D5F56" w:rsidRPr="003743AB" w:rsidRDefault="009D5F56" w:rsidP="00553004">
            <w:pPr>
              <w:rPr>
                <w:rFonts w:eastAsia="Calibri"/>
                <w:szCs w:val="22"/>
              </w:rPr>
            </w:pPr>
            <w:r w:rsidRPr="003743AB">
              <w:rPr>
                <w:rFonts w:eastAsia="Calibri"/>
                <w:szCs w:val="22"/>
              </w:rPr>
              <w:t>Liepų g., Kuniškių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8C4D3C" w14:textId="05C33794" w:rsidR="009D5F56" w:rsidRPr="003743AB" w:rsidRDefault="009D5F56" w:rsidP="00553004">
            <w:pPr>
              <w:jc w:val="right"/>
              <w:rPr>
                <w:rFonts w:eastAsia="Calibri"/>
                <w:szCs w:val="22"/>
              </w:rPr>
            </w:pPr>
            <w:r w:rsidRPr="003743AB">
              <w:rPr>
                <w:rFonts w:eastAsia="Calibri"/>
                <w:szCs w:val="22"/>
              </w:rPr>
              <w:t xml:space="preserve"> 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7BDD14" w14:textId="77777777" w:rsidR="009D5F56" w:rsidRPr="003743AB" w:rsidRDefault="009D5F56" w:rsidP="00553004">
            <w:pPr>
              <w:jc w:val="right"/>
              <w:rPr>
                <w:rFonts w:eastAsia="Calibri"/>
                <w:szCs w:val="22"/>
              </w:rPr>
            </w:pPr>
            <w:r w:rsidRPr="003743AB">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DCF96A" w14:textId="12BD6D76"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95DB5"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CA885"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89BFE5" w14:textId="77777777" w:rsidR="009D5F56" w:rsidRPr="003743AB" w:rsidRDefault="009D5F56" w:rsidP="00553004">
            <w:pPr>
              <w:jc w:val="center"/>
              <w:rPr>
                <w:rFonts w:eastAsia="Calibri"/>
                <w:szCs w:val="22"/>
              </w:rPr>
            </w:pPr>
            <w:r w:rsidRPr="003743AB">
              <w:rPr>
                <w:rFonts w:eastAsia="Calibri"/>
                <w:szCs w:val="22"/>
              </w:rPr>
              <w:t>4400-5975-6806</w:t>
            </w:r>
          </w:p>
        </w:tc>
      </w:tr>
      <w:tr w:rsidR="009D5F56" w:rsidRPr="000E7803" w14:paraId="4FE5F73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CDEC201"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C59063" w14:textId="77777777" w:rsidR="009D5F56" w:rsidRPr="000E7803" w:rsidRDefault="009D5F56" w:rsidP="00553004">
            <w:pPr>
              <w:rPr>
                <w:rFonts w:eastAsia="Calibri"/>
                <w:szCs w:val="22"/>
              </w:rPr>
            </w:pPr>
            <w:r w:rsidRPr="000E7803">
              <w:rPr>
                <w:rFonts w:eastAsia="Calibri"/>
                <w:szCs w:val="22"/>
                <w:lang w:eastAsia="lt-LT"/>
              </w:rPr>
              <w:t>29AS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40C85C" w14:textId="77777777" w:rsidR="009D5F56" w:rsidRPr="000E7803" w:rsidRDefault="009D5F56" w:rsidP="00553004">
            <w:pPr>
              <w:rPr>
                <w:rFonts w:eastAsia="Calibri"/>
                <w:szCs w:val="22"/>
              </w:rPr>
            </w:pPr>
            <w:r w:rsidRPr="000E7803">
              <w:rPr>
                <w:rFonts w:eastAsia="Calibri"/>
                <w:szCs w:val="22"/>
              </w:rPr>
              <w:t>Parko g., Kuniškių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533336" w14:textId="52680F70" w:rsidR="009D5F56" w:rsidRPr="000E7803" w:rsidRDefault="009D5F56" w:rsidP="00553004">
            <w:pPr>
              <w:jc w:val="right"/>
              <w:rPr>
                <w:rFonts w:eastAsia="Calibri"/>
                <w:szCs w:val="22"/>
              </w:rPr>
            </w:pPr>
            <w:r w:rsidRPr="000E7803">
              <w:rPr>
                <w:rFonts w:eastAsia="Calibri"/>
                <w:szCs w:val="22"/>
              </w:rPr>
              <w:t xml:space="preserve"> 681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06487" w14:textId="77777777" w:rsidR="009D5F56" w:rsidRPr="000E7803" w:rsidRDefault="009D5F56" w:rsidP="00553004">
            <w:pPr>
              <w:jc w:val="right"/>
              <w:rPr>
                <w:rFonts w:eastAsia="Calibri"/>
                <w:szCs w:val="22"/>
              </w:rPr>
            </w:pPr>
            <w:r w:rsidRPr="000E7803">
              <w:rPr>
                <w:rFonts w:eastAsia="Calibri"/>
                <w:szCs w:val="22"/>
              </w:rPr>
              <w:t>497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D5494" w14:textId="7D2515AC" w:rsidR="009D5F56" w:rsidRPr="000E7803" w:rsidRDefault="009D5F56" w:rsidP="00553004">
            <w:pPr>
              <w:jc w:val="right"/>
              <w:rPr>
                <w:rFonts w:eastAsia="Calibri"/>
                <w:szCs w:val="22"/>
              </w:rPr>
            </w:pPr>
            <w:r w:rsidRPr="000E7803">
              <w:rPr>
                <w:rFonts w:eastAsia="Calibri"/>
                <w:szCs w:val="22"/>
              </w:rPr>
              <w:t xml:space="preserve"> 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227AD3" w14:textId="77777777" w:rsidR="009D5F56" w:rsidRPr="000E7803" w:rsidRDefault="009D5F56" w:rsidP="00553004">
            <w:pPr>
              <w:jc w:val="right"/>
              <w:rPr>
                <w:rFonts w:eastAsia="Calibri"/>
                <w:szCs w:val="22"/>
              </w:rPr>
            </w:pPr>
            <w:r w:rsidRPr="000E7803">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9B3D04" w14:textId="77777777" w:rsidR="009D5F56" w:rsidRDefault="009D5F56" w:rsidP="00553004">
            <w:pPr>
              <w:jc w:val="center"/>
              <w:rPr>
                <w:rFonts w:eastAsia="Calibri"/>
                <w:szCs w:val="22"/>
              </w:rPr>
            </w:pPr>
            <w:r w:rsidRPr="000E7803">
              <w:rPr>
                <w:rFonts w:eastAsia="Calibri"/>
                <w:szCs w:val="22"/>
              </w:rPr>
              <w:t>D</w:t>
            </w:r>
          </w:p>
          <w:p w14:paraId="7FCEA7F2" w14:textId="21807DA6" w:rsidR="009D5F56" w:rsidRPr="000E7803" w:rsidRDefault="009D5F56" w:rsidP="00553004">
            <w:pPr>
              <w:jc w:val="center"/>
              <w:rPr>
                <w:rFonts w:eastAsia="Calibri"/>
                <w:szCs w:val="22"/>
              </w:rPr>
            </w:pPr>
            <w:r>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0DF111" w14:textId="77777777" w:rsidR="009D5F56" w:rsidRPr="000E7803" w:rsidRDefault="009D5F56" w:rsidP="00553004">
            <w:pPr>
              <w:jc w:val="center"/>
              <w:rPr>
                <w:rFonts w:eastAsia="Calibri"/>
                <w:szCs w:val="22"/>
              </w:rPr>
            </w:pPr>
            <w:r w:rsidRPr="000E7803">
              <w:rPr>
                <w:rFonts w:eastAsia="Calibri"/>
                <w:szCs w:val="22"/>
              </w:rPr>
              <w:t>4400-5975-6871 4400-5980-1322</w:t>
            </w:r>
          </w:p>
        </w:tc>
      </w:tr>
      <w:tr w:rsidR="009D5F56" w:rsidRPr="000E7803" w14:paraId="213F1BC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49AAE2"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2D78E4" w14:textId="77777777" w:rsidR="009D5F56" w:rsidRPr="000E7803" w:rsidRDefault="009D5F56" w:rsidP="00553004">
            <w:pPr>
              <w:rPr>
                <w:rFonts w:eastAsia="Calibri"/>
                <w:szCs w:val="22"/>
              </w:rPr>
            </w:pPr>
            <w:r w:rsidRPr="000E7803">
              <w:rPr>
                <w:rFonts w:eastAsia="Calibri"/>
                <w:szCs w:val="22"/>
                <w:lang w:eastAsia="lt-LT"/>
              </w:rPr>
              <w:t>30AS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83A609" w14:textId="77777777" w:rsidR="009D5F56" w:rsidRPr="000E7803" w:rsidRDefault="009D5F56" w:rsidP="00553004">
            <w:pPr>
              <w:rPr>
                <w:rFonts w:eastAsia="Calibri"/>
                <w:szCs w:val="22"/>
              </w:rPr>
            </w:pPr>
            <w:r w:rsidRPr="000E7803">
              <w:rPr>
                <w:rFonts w:eastAsia="Calibri"/>
                <w:szCs w:val="22"/>
              </w:rPr>
              <w:t>Tvenkinio g., Kuniškių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856DA1" w14:textId="081CF2A8" w:rsidR="009D5F56" w:rsidRPr="000E7803" w:rsidRDefault="009D5F56" w:rsidP="00553004">
            <w:pPr>
              <w:jc w:val="right"/>
              <w:rPr>
                <w:rFonts w:eastAsia="Calibri"/>
                <w:szCs w:val="22"/>
              </w:rPr>
            </w:pPr>
            <w:r w:rsidRPr="000E7803">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B8278" w14:textId="77777777" w:rsidR="009D5F56" w:rsidRPr="000E7803" w:rsidRDefault="009D5F56" w:rsidP="00553004">
            <w:pPr>
              <w:jc w:val="right"/>
              <w:rPr>
                <w:rFonts w:eastAsia="Calibri"/>
                <w:szCs w:val="22"/>
              </w:rPr>
            </w:pPr>
            <w:r w:rsidRPr="000E7803">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90C4A" w14:textId="60E5E1A6" w:rsidR="009D5F56" w:rsidRPr="000E7803" w:rsidRDefault="009D5F56" w:rsidP="00553004">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92C6D"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A3E9D"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F11854" w14:textId="77777777" w:rsidR="009D5F56" w:rsidRPr="000E7803" w:rsidRDefault="009D5F56" w:rsidP="00553004">
            <w:pPr>
              <w:jc w:val="center"/>
              <w:rPr>
                <w:rFonts w:eastAsia="Calibri"/>
                <w:szCs w:val="22"/>
              </w:rPr>
            </w:pPr>
            <w:r w:rsidRPr="000E7803">
              <w:rPr>
                <w:rFonts w:eastAsia="Calibri"/>
                <w:szCs w:val="22"/>
              </w:rPr>
              <w:t>4400-5975-6893</w:t>
            </w:r>
          </w:p>
        </w:tc>
      </w:tr>
      <w:tr w:rsidR="009D5F56" w:rsidRPr="000E7803" w14:paraId="68F4763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AF35C33"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25050B" w14:textId="77777777" w:rsidR="009D5F56" w:rsidRPr="000E7803" w:rsidRDefault="009D5F56" w:rsidP="00553004">
            <w:pPr>
              <w:rPr>
                <w:rFonts w:eastAsia="Calibri"/>
                <w:szCs w:val="22"/>
              </w:rPr>
            </w:pPr>
            <w:r w:rsidRPr="000E7803">
              <w:rPr>
                <w:rFonts w:eastAsia="Calibri"/>
                <w:szCs w:val="22"/>
                <w:lang w:eastAsia="lt-LT"/>
              </w:rPr>
              <w:t>32AS</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83F3BDB" w14:textId="77777777" w:rsidR="009D5F56" w:rsidRPr="000E7803" w:rsidRDefault="009D5F56" w:rsidP="00553004">
            <w:pPr>
              <w:rPr>
                <w:rFonts w:eastAsia="Calibri"/>
                <w:szCs w:val="22"/>
              </w:rPr>
            </w:pPr>
            <w:r w:rsidRPr="000E7803">
              <w:rPr>
                <w:rFonts w:eastAsia="Calibri"/>
                <w:szCs w:val="22"/>
              </w:rPr>
              <w:t>Liudiškių g., Liudiškių k.</w:t>
            </w:r>
          </w:p>
        </w:tc>
        <w:tc>
          <w:tcPr>
            <w:tcW w:w="1147" w:type="dxa"/>
            <w:tcBorders>
              <w:top w:val="nil"/>
              <w:left w:val="single" w:sz="4" w:space="0" w:color="000000"/>
              <w:bottom w:val="single" w:sz="4" w:space="0" w:color="000000"/>
              <w:right w:val="single" w:sz="4" w:space="0" w:color="000000"/>
            </w:tcBorders>
            <w:vAlign w:val="center"/>
            <w:hideMark/>
          </w:tcPr>
          <w:p w14:paraId="3CE817A0" w14:textId="2B658B3A" w:rsidR="009D5F56" w:rsidRPr="000E7803" w:rsidRDefault="009D5F56" w:rsidP="00553004">
            <w:pPr>
              <w:jc w:val="right"/>
              <w:rPr>
                <w:rFonts w:eastAsia="Calibri"/>
                <w:szCs w:val="22"/>
              </w:rPr>
            </w:pPr>
            <w:r w:rsidRPr="000E7803">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F3183" w14:textId="719AFFB8" w:rsidR="009D5F56" w:rsidRPr="000E7803" w:rsidRDefault="009D5F56" w:rsidP="00553004">
            <w:pPr>
              <w:jc w:val="right"/>
              <w:rPr>
                <w:rFonts w:eastAsia="Calibri"/>
                <w:szCs w:val="22"/>
              </w:rPr>
            </w:pPr>
            <w:r w:rsidRPr="000E7803">
              <w:rPr>
                <w:rFonts w:eastAsia="Calibri"/>
                <w:szCs w:val="22"/>
              </w:rPr>
              <w:t xml:space="preserve"> 1287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B4701"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FD816"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1C551"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2BA20D" w14:textId="7DBB05F5" w:rsidR="009D5F56" w:rsidRPr="000E7803" w:rsidRDefault="009D5F56" w:rsidP="00553004">
            <w:pPr>
              <w:jc w:val="center"/>
              <w:rPr>
                <w:rFonts w:eastAsia="Calibri"/>
                <w:szCs w:val="22"/>
              </w:rPr>
            </w:pPr>
            <w:r w:rsidRPr="000E7803">
              <w:rPr>
                <w:rFonts w:eastAsia="Calibri"/>
                <w:szCs w:val="22"/>
              </w:rPr>
              <w:t>4400-2227-0219</w:t>
            </w:r>
          </w:p>
        </w:tc>
      </w:tr>
      <w:tr w:rsidR="009D5F56" w:rsidRPr="000E7803" w14:paraId="34370A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68A767"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EAD876" w14:textId="77777777" w:rsidR="009D5F56" w:rsidRPr="000E7803" w:rsidRDefault="009D5F56" w:rsidP="00553004">
            <w:pPr>
              <w:rPr>
                <w:rFonts w:eastAsia="Calibri"/>
                <w:szCs w:val="22"/>
              </w:rPr>
            </w:pPr>
            <w:r w:rsidRPr="000E7803">
              <w:rPr>
                <w:rFonts w:eastAsia="Calibri"/>
                <w:szCs w:val="22"/>
                <w:lang w:eastAsia="lt-LT"/>
              </w:rPr>
              <w:t>33AS</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E7EE9A1" w14:textId="77777777" w:rsidR="009D5F56" w:rsidRPr="000E7803" w:rsidRDefault="009D5F56" w:rsidP="00553004">
            <w:pPr>
              <w:rPr>
                <w:rFonts w:eastAsia="Calibri"/>
                <w:szCs w:val="22"/>
              </w:rPr>
            </w:pPr>
            <w:r w:rsidRPr="000E7803">
              <w:rPr>
                <w:rFonts w:eastAsia="Calibri"/>
                <w:szCs w:val="22"/>
              </w:rPr>
              <w:t xml:space="preserve">Šaltupio g., Liudiškių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5D59943" w14:textId="77777777" w:rsidR="009D5F56" w:rsidRPr="000E7803" w:rsidRDefault="009D5F56" w:rsidP="00553004">
            <w:pPr>
              <w:jc w:val="right"/>
              <w:rPr>
                <w:rFonts w:eastAsia="Calibri"/>
                <w:szCs w:val="22"/>
              </w:rPr>
            </w:pPr>
            <w:r w:rsidRPr="000E7803">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555AB" w14:textId="59AF4F0C" w:rsidR="009D5F56" w:rsidRPr="000E7803" w:rsidRDefault="009D5F56" w:rsidP="00553004">
            <w:pPr>
              <w:jc w:val="right"/>
              <w:rPr>
                <w:rFonts w:eastAsia="Calibri"/>
                <w:szCs w:val="22"/>
              </w:rPr>
            </w:pPr>
            <w:r w:rsidRPr="000E7803">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428AE" w14:textId="0A2CCB72" w:rsidR="009D5F56" w:rsidRPr="000E7803" w:rsidRDefault="009D5F56" w:rsidP="00553004">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E997D1"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20963"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DEFA58" w14:textId="41E714C2" w:rsidR="009D5F56" w:rsidRPr="000E7803" w:rsidRDefault="009D5F56" w:rsidP="00553004">
            <w:pPr>
              <w:jc w:val="center"/>
              <w:rPr>
                <w:rFonts w:eastAsia="Calibri"/>
                <w:szCs w:val="22"/>
              </w:rPr>
            </w:pPr>
            <w:r w:rsidRPr="000E7803">
              <w:rPr>
                <w:rFonts w:eastAsia="Calibri"/>
                <w:szCs w:val="22"/>
              </w:rPr>
              <w:t>4400-2227-0219</w:t>
            </w:r>
          </w:p>
        </w:tc>
      </w:tr>
      <w:tr w:rsidR="009D5F56" w:rsidRPr="000E7803" w14:paraId="26DAA09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EAB7487"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A222A1" w14:textId="77777777" w:rsidR="009D5F56" w:rsidRPr="000E7803" w:rsidRDefault="009D5F56" w:rsidP="00553004">
            <w:pPr>
              <w:rPr>
                <w:rFonts w:eastAsia="Calibri"/>
                <w:szCs w:val="22"/>
              </w:rPr>
            </w:pPr>
            <w:r w:rsidRPr="000E7803">
              <w:rPr>
                <w:rFonts w:eastAsia="Calibri"/>
                <w:szCs w:val="22"/>
                <w:lang w:eastAsia="lt-LT"/>
              </w:rPr>
              <w:t>34AS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174E2F" w14:textId="77777777" w:rsidR="009D5F56" w:rsidRPr="000E7803" w:rsidRDefault="009D5F56" w:rsidP="00553004">
            <w:pPr>
              <w:rPr>
                <w:rFonts w:eastAsia="Calibri"/>
                <w:szCs w:val="22"/>
              </w:rPr>
            </w:pPr>
            <w:r w:rsidRPr="000E7803">
              <w:rPr>
                <w:rFonts w:eastAsia="Calibri"/>
                <w:szCs w:val="22"/>
              </w:rPr>
              <w:t>Tujų g., Naujonių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1F36CA" w14:textId="5D0854DF" w:rsidR="009D5F56" w:rsidRPr="000E7803" w:rsidRDefault="009D5F56" w:rsidP="00553004">
            <w:pPr>
              <w:jc w:val="right"/>
              <w:rPr>
                <w:rFonts w:eastAsia="Calibri"/>
                <w:szCs w:val="22"/>
              </w:rPr>
            </w:pPr>
            <w:r w:rsidRPr="000E7803">
              <w:rPr>
                <w:rFonts w:eastAsia="Calibri"/>
                <w:szCs w:val="22"/>
              </w:rPr>
              <w:t> 465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5DBCB" w14:textId="77777777" w:rsidR="009D5F56" w:rsidRPr="000E7803" w:rsidRDefault="009D5F56" w:rsidP="00553004">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4DD09D" w14:textId="23ACC7BB" w:rsidR="009D5F56" w:rsidRPr="000E7803" w:rsidRDefault="009D5F56" w:rsidP="00553004">
            <w:pPr>
              <w:jc w:val="right"/>
              <w:rPr>
                <w:rFonts w:eastAsia="Calibri"/>
                <w:szCs w:val="22"/>
              </w:rPr>
            </w:pPr>
            <w:r w:rsidRPr="000E7803">
              <w:rPr>
                <w:rFonts w:eastAsia="Calibri"/>
                <w:szCs w:val="22"/>
              </w:rPr>
              <w:t> 465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8F706"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94871"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9CF7C9" w14:textId="1A650F6A" w:rsidR="009D5F56" w:rsidRPr="000E7803" w:rsidRDefault="009D5F56" w:rsidP="00553004">
            <w:pPr>
              <w:jc w:val="center"/>
              <w:rPr>
                <w:rFonts w:eastAsia="Calibri"/>
                <w:szCs w:val="22"/>
              </w:rPr>
            </w:pPr>
            <w:r w:rsidRPr="000E7803">
              <w:rPr>
                <w:rFonts w:eastAsia="Calibri"/>
                <w:szCs w:val="22"/>
              </w:rPr>
              <w:t>4400-6066-8400</w:t>
            </w:r>
          </w:p>
        </w:tc>
      </w:tr>
      <w:tr w:rsidR="009D5F56" w:rsidRPr="000E7803" w14:paraId="1924897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5011D5"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C8E2B6" w14:textId="77777777" w:rsidR="009D5F56" w:rsidRPr="000E7803" w:rsidRDefault="009D5F56" w:rsidP="00553004">
            <w:pPr>
              <w:rPr>
                <w:rFonts w:eastAsia="Calibri"/>
                <w:szCs w:val="22"/>
              </w:rPr>
            </w:pPr>
            <w:r w:rsidRPr="000E7803">
              <w:rPr>
                <w:rFonts w:eastAsia="Calibri"/>
                <w:szCs w:val="22"/>
                <w:lang w:eastAsia="lt-LT"/>
              </w:rPr>
              <w:t>35AS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AE1ACA" w14:textId="77777777" w:rsidR="009D5F56" w:rsidRPr="000E7803" w:rsidRDefault="009D5F56" w:rsidP="00553004">
            <w:pPr>
              <w:rPr>
                <w:rFonts w:eastAsia="Calibri"/>
                <w:szCs w:val="22"/>
              </w:rPr>
            </w:pPr>
            <w:r w:rsidRPr="000E7803">
              <w:rPr>
                <w:rFonts w:eastAsia="Calibri"/>
                <w:szCs w:val="22"/>
              </w:rPr>
              <w:t>Dvaro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46737A" w14:textId="77777777" w:rsidR="009D5F56" w:rsidRPr="000E7803" w:rsidRDefault="009D5F56" w:rsidP="00553004">
            <w:pPr>
              <w:jc w:val="right"/>
              <w:rPr>
                <w:rFonts w:eastAsia="Calibri"/>
                <w:szCs w:val="22"/>
              </w:rPr>
            </w:pPr>
            <w:r w:rsidRPr="000E7803">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8DCB8"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87108" w14:textId="77777777" w:rsidR="009D5F56" w:rsidRPr="000E7803" w:rsidRDefault="009D5F56" w:rsidP="00553004">
            <w:pPr>
              <w:jc w:val="right"/>
              <w:rPr>
                <w:rFonts w:eastAsia="Calibri"/>
                <w:szCs w:val="22"/>
              </w:rPr>
            </w:pPr>
            <w:r w:rsidRPr="000E7803">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53937"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0CFBF"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7E80EB" w14:textId="77777777" w:rsidR="009D5F56" w:rsidRPr="000E7803" w:rsidRDefault="009D5F56" w:rsidP="00553004">
            <w:pPr>
              <w:jc w:val="center"/>
              <w:rPr>
                <w:rFonts w:eastAsia="Calibri"/>
                <w:szCs w:val="22"/>
              </w:rPr>
            </w:pPr>
            <w:r w:rsidRPr="000E7803">
              <w:rPr>
                <w:rFonts w:eastAsia="Calibri"/>
                <w:szCs w:val="22"/>
              </w:rPr>
              <w:t>4400-5425-6998</w:t>
            </w:r>
          </w:p>
        </w:tc>
      </w:tr>
      <w:tr w:rsidR="009D5F56" w:rsidRPr="000E7803" w14:paraId="6EE04C5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BB839C"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B4D389" w14:textId="77777777" w:rsidR="009D5F56" w:rsidRPr="000E7803" w:rsidRDefault="009D5F56" w:rsidP="00553004">
            <w:pPr>
              <w:rPr>
                <w:rFonts w:eastAsia="Calibri"/>
                <w:szCs w:val="22"/>
              </w:rPr>
            </w:pPr>
            <w:r w:rsidRPr="000E7803">
              <w:rPr>
                <w:rFonts w:eastAsia="Calibri"/>
                <w:szCs w:val="22"/>
                <w:lang w:eastAsia="lt-LT"/>
              </w:rPr>
              <w:t>36AS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23FCC5" w14:textId="77777777" w:rsidR="009D5F56" w:rsidRPr="000E7803" w:rsidRDefault="009D5F56" w:rsidP="00553004">
            <w:pPr>
              <w:rPr>
                <w:rFonts w:eastAsia="Calibri"/>
                <w:szCs w:val="22"/>
              </w:rPr>
            </w:pPr>
            <w:r w:rsidRPr="000E7803">
              <w:rPr>
                <w:rFonts w:eastAsia="Calibri"/>
                <w:szCs w:val="22"/>
              </w:rPr>
              <w:t>Elmos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A4EEC8" w14:textId="367706CF" w:rsidR="009D5F56" w:rsidRPr="000E7803" w:rsidRDefault="009D5F56" w:rsidP="00553004">
            <w:pPr>
              <w:jc w:val="right"/>
              <w:rPr>
                <w:rFonts w:eastAsia="Calibri"/>
                <w:szCs w:val="22"/>
              </w:rPr>
            </w:pPr>
            <w:r w:rsidRPr="000E7803">
              <w:rPr>
                <w:rFonts w:eastAsia="Calibri"/>
                <w:szCs w:val="22"/>
              </w:rPr>
              <w:t xml:space="preserve"> 663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920A2" w14:textId="4C021E97" w:rsidR="009D5F56" w:rsidRPr="000E7803" w:rsidRDefault="009D5F56" w:rsidP="00553004">
            <w:pPr>
              <w:jc w:val="right"/>
              <w:rPr>
                <w:rFonts w:eastAsia="Calibri"/>
                <w:szCs w:val="22"/>
              </w:rPr>
            </w:pPr>
            <w:r w:rsidRPr="000E7803">
              <w:rPr>
                <w:rFonts w:eastAsia="Calibri"/>
                <w:szCs w:val="22"/>
              </w:rPr>
              <w:t>663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5C69C" w14:textId="6800133A" w:rsidR="009D5F56" w:rsidRPr="000E7803" w:rsidRDefault="009D5F56" w:rsidP="00553004">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712DC2"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F53235"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940713" w14:textId="51DD0D1F" w:rsidR="009D5F56" w:rsidRPr="000E7803" w:rsidRDefault="009D5F56" w:rsidP="00553004">
            <w:pPr>
              <w:jc w:val="center"/>
              <w:rPr>
                <w:rFonts w:eastAsia="Calibri"/>
                <w:szCs w:val="22"/>
              </w:rPr>
            </w:pPr>
            <w:r w:rsidRPr="000E7803">
              <w:rPr>
                <w:rFonts w:eastAsia="Calibri"/>
                <w:szCs w:val="22"/>
              </w:rPr>
              <w:t>4400-2212-4974</w:t>
            </w:r>
          </w:p>
        </w:tc>
      </w:tr>
      <w:tr w:rsidR="009D5F56" w:rsidRPr="000E7803" w14:paraId="572E568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DDDFA7A"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DEF5CF" w14:textId="77777777" w:rsidR="009D5F56" w:rsidRPr="000E7803" w:rsidRDefault="009D5F56" w:rsidP="00553004">
            <w:pPr>
              <w:rPr>
                <w:rFonts w:eastAsia="Calibri"/>
                <w:szCs w:val="22"/>
              </w:rPr>
            </w:pPr>
            <w:r w:rsidRPr="000E7803">
              <w:rPr>
                <w:rFonts w:eastAsia="Calibri"/>
                <w:szCs w:val="22"/>
                <w:lang w:eastAsia="lt-LT"/>
              </w:rPr>
              <w:t>37AS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88D7B8" w14:textId="77777777" w:rsidR="009D5F56" w:rsidRPr="000E7803" w:rsidRDefault="009D5F56" w:rsidP="00553004">
            <w:pPr>
              <w:rPr>
                <w:rFonts w:eastAsia="Calibri"/>
                <w:szCs w:val="22"/>
              </w:rPr>
            </w:pPr>
            <w:r w:rsidRPr="000E7803">
              <w:rPr>
                <w:rFonts w:eastAsia="Calibri"/>
                <w:szCs w:val="22"/>
              </w:rPr>
              <w:t>Gėlių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C89FA9" w14:textId="77777777" w:rsidR="009D5F56" w:rsidRPr="000E7803" w:rsidRDefault="009D5F56" w:rsidP="00553004">
            <w:pPr>
              <w:jc w:val="right"/>
              <w:rPr>
                <w:rFonts w:eastAsia="Calibri"/>
                <w:szCs w:val="22"/>
              </w:rPr>
            </w:pPr>
            <w:r w:rsidRPr="000E7803">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1ECF1" w14:textId="77777777" w:rsidR="009D5F56" w:rsidRPr="000E7803" w:rsidRDefault="009D5F56" w:rsidP="00553004">
            <w:pPr>
              <w:jc w:val="right"/>
              <w:rPr>
                <w:rFonts w:eastAsia="Calibri"/>
                <w:szCs w:val="22"/>
              </w:rPr>
            </w:pPr>
            <w:r w:rsidRPr="000E7803">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B8528"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044CB"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C03EC"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0F6F51" w14:textId="77777777" w:rsidR="009D5F56" w:rsidRPr="000E7803" w:rsidRDefault="009D5F56" w:rsidP="00553004">
            <w:pPr>
              <w:jc w:val="center"/>
              <w:rPr>
                <w:rFonts w:eastAsia="Calibri"/>
                <w:szCs w:val="22"/>
              </w:rPr>
            </w:pPr>
            <w:r w:rsidRPr="000E7803">
              <w:rPr>
                <w:rFonts w:eastAsia="Calibri"/>
                <w:szCs w:val="22"/>
              </w:rPr>
              <w:t>4400-5416-9416</w:t>
            </w:r>
          </w:p>
        </w:tc>
      </w:tr>
      <w:tr w:rsidR="009D5F56" w:rsidRPr="000E7803" w14:paraId="360ED73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7BB8783"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4A8514" w14:textId="77777777" w:rsidR="009D5F56" w:rsidRPr="000E7803" w:rsidRDefault="009D5F56" w:rsidP="00553004">
            <w:pPr>
              <w:rPr>
                <w:rFonts w:eastAsia="Calibri"/>
                <w:szCs w:val="22"/>
              </w:rPr>
            </w:pPr>
            <w:r w:rsidRPr="000E7803">
              <w:rPr>
                <w:rFonts w:eastAsia="Calibri"/>
                <w:szCs w:val="22"/>
                <w:lang w:eastAsia="lt-LT"/>
              </w:rPr>
              <w:t>38AS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E03DF6" w14:textId="77777777" w:rsidR="009D5F56" w:rsidRPr="000E7803" w:rsidRDefault="009D5F56" w:rsidP="00553004">
            <w:pPr>
              <w:rPr>
                <w:rFonts w:eastAsia="Calibri"/>
                <w:szCs w:val="22"/>
              </w:rPr>
            </w:pPr>
            <w:r w:rsidRPr="000E7803">
              <w:rPr>
                <w:rFonts w:eastAsia="Calibri"/>
                <w:szCs w:val="22"/>
              </w:rPr>
              <w:t>Gojaus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B5DD36" w14:textId="17ACC4D2" w:rsidR="009D5F56" w:rsidRPr="000E7803" w:rsidRDefault="009D5F56" w:rsidP="00553004">
            <w:pPr>
              <w:jc w:val="right"/>
              <w:rPr>
                <w:rFonts w:eastAsia="Calibri"/>
                <w:szCs w:val="22"/>
              </w:rPr>
            </w:pPr>
            <w:r w:rsidRPr="000E7803">
              <w:rPr>
                <w:rFonts w:eastAsia="Calibri"/>
                <w:szCs w:val="22"/>
              </w:rPr>
              <w:t>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4281A" w14:textId="013A61E5" w:rsidR="009D5F56" w:rsidRPr="000E7803" w:rsidRDefault="009D5F56" w:rsidP="00553004">
            <w:pPr>
              <w:jc w:val="right"/>
              <w:rPr>
                <w:rFonts w:eastAsia="Calibri"/>
                <w:szCs w:val="22"/>
              </w:rPr>
            </w:pPr>
            <w:r w:rsidRPr="000E7803">
              <w:rPr>
                <w:rFonts w:eastAsia="Calibri"/>
                <w:szCs w:val="22"/>
              </w:rPr>
              <w:t>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32BDD" w14:textId="65EE8337" w:rsidR="009D5F56" w:rsidRPr="000E7803" w:rsidRDefault="009D5F56" w:rsidP="00553004">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A67C86"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40634"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6EFDE3" w14:textId="4A7B7BC9" w:rsidR="009D5F56" w:rsidRPr="000E7803" w:rsidRDefault="009D5F56" w:rsidP="00553004">
            <w:pPr>
              <w:jc w:val="center"/>
              <w:rPr>
                <w:rFonts w:eastAsia="Calibri"/>
                <w:szCs w:val="22"/>
              </w:rPr>
            </w:pPr>
            <w:r w:rsidRPr="000E7803">
              <w:rPr>
                <w:rFonts w:eastAsia="Calibri"/>
                <w:szCs w:val="22"/>
              </w:rPr>
              <w:t>4400-1283-0601</w:t>
            </w:r>
          </w:p>
        </w:tc>
      </w:tr>
      <w:tr w:rsidR="009D5F56" w:rsidRPr="000E7803" w14:paraId="7060167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2623197"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154FF0" w14:textId="77777777" w:rsidR="009D5F56" w:rsidRPr="000E7803" w:rsidRDefault="009D5F56" w:rsidP="00553004">
            <w:pPr>
              <w:rPr>
                <w:rFonts w:eastAsia="Calibri"/>
                <w:szCs w:val="22"/>
              </w:rPr>
            </w:pPr>
            <w:r w:rsidRPr="000E7803">
              <w:rPr>
                <w:rFonts w:eastAsia="Calibri"/>
                <w:szCs w:val="22"/>
                <w:lang w:eastAsia="lt-LT"/>
              </w:rPr>
              <w:t>39AS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A87B30" w14:textId="77777777" w:rsidR="009D5F56" w:rsidRPr="000E7803" w:rsidRDefault="009D5F56" w:rsidP="00553004">
            <w:pPr>
              <w:rPr>
                <w:rFonts w:eastAsia="Calibri"/>
                <w:szCs w:val="22"/>
              </w:rPr>
            </w:pPr>
            <w:r w:rsidRPr="000E7803">
              <w:rPr>
                <w:rFonts w:eastAsia="Calibri"/>
                <w:szCs w:val="22"/>
              </w:rPr>
              <w:t>Jaunimo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8AA17A" w14:textId="77777777" w:rsidR="009D5F56" w:rsidRPr="000E7803" w:rsidRDefault="009D5F56" w:rsidP="00553004">
            <w:pPr>
              <w:jc w:val="right"/>
              <w:rPr>
                <w:rFonts w:eastAsia="Calibri"/>
                <w:szCs w:val="22"/>
              </w:rPr>
            </w:pPr>
            <w:r w:rsidRPr="000E7803">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19245"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354FD0" w14:textId="77777777" w:rsidR="009D5F56" w:rsidRPr="000E7803" w:rsidRDefault="009D5F56" w:rsidP="00553004">
            <w:pPr>
              <w:jc w:val="right"/>
              <w:rPr>
                <w:rFonts w:eastAsia="Calibri"/>
                <w:szCs w:val="22"/>
              </w:rPr>
            </w:pPr>
            <w:r w:rsidRPr="000E7803">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3A406"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F83C45"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2CDE7C" w14:textId="77777777" w:rsidR="009D5F56" w:rsidRPr="000E7803" w:rsidRDefault="009D5F56" w:rsidP="00553004">
            <w:pPr>
              <w:jc w:val="center"/>
              <w:rPr>
                <w:rFonts w:eastAsia="Calibri"/>
                <w:szCs w:val="22"/>
              </w:rPr>
            </w:pPr>
            <w:r w:rsidRPr="000E7803">
              <w:rPr>
                <w:rFonts w:eastAsia="Calibri"/>
                <w:szCs w:val="22"/>
              </w:rPr>
              <w:t>4400-5425-7000</w:t>
            </w:r>
          </w:p>
        </w:tc>
      </w:tr>
      <w:tr w:rsidR="009D5F56" w:rsidRPr="000E7803" w14:paraId="233D67B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14A776C"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D439E3" w14:textId="77777777" w:rsidR="009D5F56" w:rsidRPr="000E7803" w:rsidRDefault="009D5F56" w:rsidP="00553004">
            <w:pPr>
              <w:rPr>
                <w:rFonts w:eastAsia="Calibri"/>
                <w:szCs w:val="22"/>
              </w:rPr>
            </w:pPr>
            <w:r w:rsidRPr="000E7803">
              <w:rPr>
                <w:rFonts w:eastAsia="Calibri"/>
                <w:szCs w:val="22"/>
                <w:lang w:eastAsia="lt-LT"/>
              </w:rPr>
              <w:t>40AS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8BD702A" w14:textId="77777777" w:rsidR="009D5F56" w:rsidRPr="000E7803" w:rsidRDefault="009D5F56" w:rsidP="00553004">
            <w:pPr>
              <w:rPr>
                <w:rFonts w:eastAsia="Calibri"/>
                <w:szCs w:val="22"/>
              </w:rPr>
            </w:pPr>
            <w:r w:rsidRPr="000E7803">
              <w:rPr>
                <w:rFonts w:eastAsia="Calibri"/>
                <w:szCs w:val="22"/>
              </w:rPr>
              <w:t>Kalnų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84C5A9" w14:textId="77777777" w:rsidR="009D5F56" w:rsidRPr="000E7803" w:rsidRDefault="009D5F56" w:rsidP="00553004">
            <w:pPr>
              <w:jc w:val="right"/>
              <w:rPr>
                <w:rFonts w:eastAsia="Calibri"/>
                <w:szCs w:val="22"/>
              </w:rPr>
            </w:pPr>
            <w:r w:rsidRPr="000E7803">
              <w:rPr>
                <w:rFonts w:eastAsia="Calibri"/>
                <w:szCs w:val="22"/>
              </w:rPr>
              <w:t>625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FCC65" w14:textId="77777777" w:rsidR="009D5F56" w:rsidRPr="000E7803" w:rsidRDefault="009D5F56" w:rsidP="00553004">
            <w:pPr>
              <w:jc w:val="right"/>
              <w:rPr>
                <w:rFonts w:eastAsia="Calibri"/>
                <w:szCs w:val="22"/>
              </w:rPr>
            </w:pPr>
            <w:r w:rsidRPr="000E7803">
              <w:rPr>
                <w:rFonts w:eastAsia="Calibri"/>
                <w:szCs w:val="22"/>
              </w:rPr>
              <w:t>625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11D07"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36351"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B60918"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87C27F" w14:textId="77777777" w:rsidR="009D5F56" w:rsidRPr="000E7803" w:rsidRDefault="009D5F56" w:rsidP="00553004">
            <w:pPr>
              <w:jc w:val="center"/>
              <w:rPr>
                <w:rFonts w:eastAsia="Calibri"/>
                <w:szCs w:val="22"/>
              </w:rPr>
            </w:pPr>
            <w:r w:rsidRPr="000E7803">
              <w:rPr>
                <w:rFonts w:eastAsia="Calibri"/>
                <w:szCs w:val="22"/>
              </w:rPr>
              <w:t>4400-5425-7020</w:t>
            </w:r>
          </w:p>
        </w:tc>
      </w:tr>
      <w:tr w:rsidR="009D5F56" w:rsidRPr="003743AB" w14:paraId="60998F2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C1A331"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9E46FF" w14:textId="77777777" w:rsidR="009D5F56" w:rsidRPr="003743AB" w:rsidRDefault="009D5F56" w:rsidP="00553004">
            <w:pPr>
              <w:rPr>
                <w:rFonts w:eastAsia="Calibri"/>
                <w:szCs w:val="22"/>
              </w:rPr>
            </w:pPr>
            <w:r w:rsidRPr="003743AB">
              <w:rPr>
                <w:rFonts w:eastAsia="Calibri"/>
                <w:szCs w:val="22"/>
                <w:lang w:eastAsia="lt-LT"/>
              </w:rPr>
              <w:t>41AS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168752" w14:textId="77777777" w:rsidR="009D5F56" w:rsidRPr="003743AB" w:rsidRDefault="009D5F56" w:rsidP="00553004">
            <w:pPr>
              <w:rPr>
                <w:rFonts w:eastAsia="Calibri"/>
                <w:szCs w:val="22"/>
              </w:rPr>
            </w:pPr>
            <w:r w:rsidRPr="003743AB">
              <w:rPr>
                <w:rFonts w:eastAsia="Calibri"/>
                <w:szCs w:val="22"/>
              </w:rPr>
              <w:t>Šilelio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5210CF" w14:textId="77777777" w:rsidR="009D5F56" w:rsidRPr="003743AB" w:rsidRDefault="009D5F56" w:rsidP="00553004">
            <w:pPr>
              <w:jc w:val="right"/>
              <w:rPr>
                <w:rFonts w:eastAsia="Calibri"/>
                <w:szCs w:val="22"/>
              </w:rPr>
            </w:pPr>
            <w:r w:rsidRPr="003743AB">
              <w:rPr>
                <w:rFonts w:eastAsia="Calibri"/>
                <w:szCs w:val="22"/>
              </w:rPr>
              <w:t>2338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5B9BA2"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E7CCD" w14:textId="77777777" w:rsidR="009D5F56" w:rsidRPr="003743AB" w:rsidRDefault="009D5F56" w:rsidP="00553004">
            <w:pPr>
              <w:jc w:val="right"/>
              <w:rPr>
                <w:rFonts w:eastAsia="Calibri"/>
                <w:szCs w:val="22"/>
              </w:rPr>
            </w:pPr>
            <w:r w:rsidRPr="003743AB">
              <w:rPr>
                <w:rFonts w:eastAsia="Calibri"/>
                <w:szCs w:val="22"/>
              </w:rPr>
              <w:t>2338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B6B47E"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370E74"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325954" w14:textId="77777777" w:rsidR="009D5F56" w:rsidRPr="003743AB" w:rsidRDefault="009D5F56" w:rsidP="00553004">
            <w:pPr>
              <w:jc w:val="center"/>
              <w:rPr>
                <w:rFonts w:eastAsia="Calibri"/>
                <w:szCs w:val="22"/>
              </w:rPr>
            </w:pPr>
            <w:r w:rsidRPr="003743AB">
              <w:rPr>
                <w:rFonts w:eastAsia="Calibri"/>
                <w:szCs w:val="22"/>
              </w:rPr>
              <w:t>4400-5112-5682</w:t>
            </w:r>
          </w:p>
        </w:tc>
      </w:tr>
      <w:tr w:rsidR="009D5F56" w:rsidRPr="003743AB" w14:paraId="68337B5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16C33B"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4CB860" w14:textId="77777777" w:rsidR="009D5F56" w:rsidRPr="003743AB" w:rsidRDefault="009D5F56" w:rsidP="00553004">
            <w:pPr>
              <w:rPr>
                <w:rFonts w:eastAsia="Calibri"/>
                <w:szCs w:val="22"/>
              </w:rPr>
            </w:pPr>
            <w:r w:rsidRPr="003743AB">
              <w:rPr>
                <w:rFonts w:eastAsia="Calibri"/>
                <w:szCs w:val="22"/>
                <w:lang w:eastAsia="lt-LT"/>
              </w:rPr>
              <w:t>42AS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4A2425" w14:textId="77777777" w:rsidR="009D5F56" w:rsidRPr="003743AB" w:rsidRDefault="009D5F56" w:rsidP="00553004">
            <w:pPr>
              <w:rPr>
                <w:rFonts w:eastAsia="Calibri"/>
                <w:szCs w:val="22"/>
              </w:rPr>
            </w:pPr>
            <w:r w:rsidRPr="003743AB">
              <w:rPr>
                <w:rFonts w:eastAsia="Calibri"/>
                <w:szCs w:val="22"/>
              </w:rPr>
              <w:t>Trako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359A783" w14:textId="77777777" w:rsidR="009D5F56" w:rsidRPr="003743AB" w:rsidRDefault="009D5F56" w:rsidP="00553004">
            <w:pPr>
              <w:jc w:val="right"/>
              <w:rPr>
                <w:rFonts w:eastAsia="Calibri"/>
                <w:szCs w:val="22"/>
              </w:rPr>
            </w:pPr>
            <w:r w:rsidRPr="003743AB">
              <w:rPr>
                <w:rFonts w:eastAsia="Calibri"/>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C2108" w14:textId="77777777" w:rsidR="009D5F56" w:rsidRPr="003743AB" w:rsidRDefault="009D5F56" w:rsidP="00553004">
            <w:pPr>
              <w:jc w:val="right"/>
              <w:rPr>
                <w:rFonts w:eastAsia="Calibri"/>
                <w:szCs w:val="22"/>
              </w:rPr>
            </w:pPr>
            <w:r w:rsidRPr="003743AB">
              <w:rPr>
                <w:rFonts w:eastAsia="Calibri"/>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C24F1"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2271D"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D35D3A" w14:textId="77777777" w:rsidR="009D5F56" w:rsidRPr="003743AB" w:rsidRDefault="009D5F56" w:rsidP="00553004">
            <w:pPr>
              <w:jc w:val="center"/>
              <w:rPr>
                <w:rFonts w:eastAsia="Calibri"/>
                <w:szCs w:val="22"/>
              </w:rPr>
            </w:pPr>
            <w:r w:rsidRPr="003743AB">
              <w:rPr>
                <w:rFonts w:eastAsia="Calibri"/>
                <w:szCs w:val="22"/>
              </w:rPr>
              <w:t>D</w:t>
            </w:r>
          </w:p>
          <w:p w14:paraId="21AC3DCF"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CBE977" w14:textId="77777777" w:rsidR="009D5F56" w:rsidRPr="003743AB" w:rsidRDefault="009D5F56" w:rsidP="00553004">
            <w:pPr>
              <w:jc w:val="center"/>
              <w:rPr>
                <w:rFonts w:eastAsia="Calibri"/>
                <w:szCs w:val="22"/>
              </w:rPr>
            </w:pPr>
            <w:r w:rsidRPr="003743AB">
              <w:rPr>
                <w:rFonts w:eastAsia="Calibri"/>
                <w:szCs w:val="22"/>
              </w:rPr>
              <w:t>4400-5425-6978</w:t>
            </w:r>
          </w:p>
          <w:p w14:paraId="14C86E13" w14:textId="77777777" w:rsidR="009D5F56" w:rsidRPr="003743AB" w:rsidRDefault="009D5F56" w:rsidP="00553004">
            <w:pPr>
              <w:jc w:val="center"/>
              <w:rPr>
                <w:rFonts w:eastAsia="Calibri"/>
                <w:szCs w:val="22"/>
              </w:rPr>
            </w:pPr>
            <w:r w:rsidRPr="003743AB">
              <w:rPr>
                <w:rFonts w:eastAsia="Calibri"/>
                <w:szCs w:val="22"/>
              </w:rPr>
              <w:t>4400-5416-9438</w:t>
            </w:r>
          </w:p>
        </w:tc>
      </w:tr>
      <w:tr w:rsidR="009D5F56" w:rsidRPr="003743AB" w14:paraId="5A4608E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0F6112"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0BA64F" w14:textId="77777777" w:rsidR="009D5F56" w:rsidRPr="003743AB" w:rsidRDefault="009D5F56" w:rsidP="00553004">
            <w:pPr>
              <w:rPr>
                <w:rFonts w:eastAsia="Calibri"/>
                <w:szCs w:val="22"/>
              </w:rPr>
            </w:pPr>
            <w:r w:rsidRPr="003743AB">
              <w:rPr>
                <w:rFonts w:eastAsia="Calibri"/>
                <w:szCs w:val="22"/>
                <w:lang w:eastAsia="lt-LT"/>
              </w:rPr>
              <w:t>43AS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F81C6F" w14:textId="77777777" w:rsidR="009D5F56" w:rsidRPr="003743AB" w:rsidRDefault="009D5F56" w:rsidP="00553004">
            <w:pPr>
              <w:rPr>
                <w:rFonts w:eastAsia="Calibri"/>
                <w:szCs w:val="22"/>
              </w:rPr>
            </w:pPr>
            <w:r w:rsidRPr="003743AB">
              <w:rPr>
                <w:rFonts w:eastAsia="Calibri"/>
                <w:szCs w:val="22"/>
              </w:rPr>
              <w:t>Trumpoji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67B235" w14:textId="77777777" w:rsidR="009D5F56" w:rsidRPr="003743AB" w:rsidRDefault="009D5F56" w:rsidP="00553004">
            <w:pPr>
              <w:jc w:val="right"/>
              <w:rPr>
                <w:rFonts w:eastAsia="Calibri"/>
                <w:szCs w:val="22"/>
              </w:rPr>
            </w:pPr>
            <w:r w:rsidRPr="003743AB">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C5399"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00534" w14:textId="77777777" w:rsidR="009D5F56" w:rsidRPr="003743AB" w:rsidRDefault="009D5F56" w:rsidP="00553004">
            <w:pPr>
              <w:jc w:val="right"/>
              <w:rPr>
                <w:rFonts w:eastAsia="Calibri"/>
                <w:szCs w:val="22"/>
              </w:rPr>
            </w:pPr>
            <w:r w:rsidRPr="003743AB">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244F97"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0E3A70"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E4816C" w14:textId="77777777" w:rsidR="009D5F56" w:rsidRPr="003743AB" w:rsidRDefault="009D5F56" w:rsidP="00553004">
            <w:pPr>
              <w:jc w:val="center"/>
              <w:rPr>
                <w:rFonts w:eastAsia="Calibri"/>
                <w:szCs w:val="22"/>
              </w:rPr>
            </w:pPr>
            <w:r w:rsidRPr="003743AB">
              <w:rPr>
                <w:rFonts w:eastAsia="Calibri"/>
                <w:szCs w:val="22"/>
              </w:rPr>
              <w:t>4400-5416-9449</w:t>
            </w:r>
          </w:p>
        </w:tc>
      </w:tr>
      <w:tr w:rsidR="009D5F56" w:rsidRPr="003743AB" w14:paraId="27D7FDE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BD0DC70"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A58FF4" w14:textId="77777777" w:rsidR="009D5F56" w:rsidRPr="003743AB" w:rsidRDefault="009D5F56" w:rsidP="00553004">
            <w:pPr>
              <w:rPr>
                <w:rFonts w:eastAsia="Calibri"/>
                <w:szCs w:val="22"/>
              </w:rPr>
            </w:pPr>
            <w:r w:rsidRPr="003743AB">
              <w:rPr>
                <w:rFonts w:eastAsia="Calibri"/>
                <w:szCs w:val="22"/>
                <w:lang w:eastAsia="lt-LT"/>
              </w:rPr>
              <w:t>44AS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8904042" w14:textId="77777777" w:rsidR="009D5F56" w:rsidRPr="003743AB" w:rsidRDefault="009D5F56" w:rsidP="00553004">
            <w:pPr>
              <w:rPr>
                <w:rFonts w:eastAsia="Calibri"/>
                <w:szCs w:val="22"/>
              </w:rPr>
            </w:pPr>
            <w:r w:rsidRPr="003743AB">
              <w:rPr>
                <w:rFonts w:eastAsia="Calibri"/>
                <w:szCs w:val="22"/>
              </w:rPr>
              <w:t>Upelio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FDFBCC" w14:textId="77777777" w:rsidR="009D5F56" w:rsidRPr="003743AB" w:rsidRDefault="009D5F56" w:rsidP="00553004">
            <w:pPr>
              <w:jc w:val="right"/>
              <w:rPr>
                <w:rFonts w:eastAsia="Calibri"/>
                <w:szCs w:val="22"/>
              </w:rPr>
            </w:pPr>
            <w:r w:rsidRPr="003743AB">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B17016"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5F7ED" w14:textId="77777777" w:rsidR="009D5F56" w:rsidRPr="003743AB" w:rsidRDefault="009D5F56" w:rsidP="00553004">
            <w:pPr>
              <w:jc w:val="right"/>
              <w:rPr>
                <w:rFonts w:eastAsia="Calibri"/>
                <w:szCs w:val="22"/>
              </w:rPr>
            </w:pPr>
            <w:r w:rsidRPr="003743AB">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5035C"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EA61B"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B730CC" w14:textId="77777777" w:rsidR="009D5F56" w:rsidRPr="003743AB" w:rsidRDefault="009D5F56" w:rsidP="00553004">
            <w:pPr>
              <w:jc w:val="center"/>
              <w:rPr>
                <w:rFonts w:eastAsia="Calibri"/>
                <w:szCs w:val="22"/>
              </w:rPr>
            </w:pPr>
            <w:r w:rsidRPr="003743AB">
              <w:rPr>
                <w:rFonts w:eastAsia="Calibri"/>
                <w:szCs w:val="22"/>
              </w:rPr>
              <w:t>4400-5416-9470</w:t>
            </w:r>
          </w:p>
        </w:tc>
      </w:tr>
      <w:tr w:rsidR="009D5F56" w:rsidRPr="003743AB" w14:paraId="40304A5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33F05E"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990622" w14:textId="77777777" w:rsidR="009D5F56" w:rsidRPr="003743AB" w:rsidRDefault="009D5F56" w:rsidP="00553004">
            <w:pPr>
              <w:rPr>
                <w:rFonts w:eastAsia="Calibri"/>
                <w:szCs w:val="22"/>
              </w:rPr>
            </w:pPr>
            <w:r w:rsidRPr="003743AB">
              <w:rPr>
                <w:rFonts w:eastAsia="Calibri"/>
                <w:szCs w:val="22"/>
                <w:lang w:eastAsia="lt-LT"/>
              </w:rPr>
              <w:t>45AS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8D4B33" w14:textId="77777777" w:rsidR="009D5F56" w:rsidRPr="003743AB" w:rsidRDefault="009D5F56" w:rsidP="00553004">
            <w:pPr>
              <w:rPr>
                <w:rFonts w:eastAsia="Calibri"/>
                <w:szCs w:val="22"/>
              </w:rPr>
            </w:pPr>
            <w:r w:rsidRPr="003743AB">
              <w:rPr>
                <w:rFonts w:eastAsia="Calibri"/>
                <w:szCs w:val="22"/>
              </w:rPr>
              <w:t>Valupio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8ABF50" w14:textId="77777777" w:rsidR="009D5F56" w:rsidRPr="003743AB" w:rsidRDefault="009D5F56" w:rsidP="00553004">
            <w:pPr>
              <w:jc w:val="right"/>
              <w:rPr>
                <w:rFonts w:eastAsia="Calibri"/>
                <w:szCs w:val="22"/>
              </w:rPr>
            </w:pPr>
            <w:r w:rsidRPr="003743AB">
              <w:rPr>
                <w:rFonts w:eastAsia="Calibri"/>
                <w:szCs w:val="22"/>
              </w:rPr>
              <w:t>319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A4D76"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A62D7" w14:textId="77777777" w:rsidR="009D5F56" w:rsidRPr="003743AB" w:rsidRDefault="009D5F56" w:rsidP="00553004">
            <w:pPr>
              <w:jc w:val="right"/>
              <w:rPr>
                <w:rFonts w:eastAsia="Calibri"/>
                <w:szCs w:val="22"/>
              </w:rPr>
            </w:pPr>
            <w:r w:rsidRPr="003743AB">
              <w:rPr>
                <w:rFonts w:eastAsia="Calibri"/>
                <w:szCs w:val="22"/>
              </w:rPr>
              <w:t>319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E83B4"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DF9A09"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2518AC" w14:textId="77777777" w:rsidR="009D5F56" w:rsidRPr="003743AB" w:rsidRDefault="009D5F56" w:rsidP="00553004">
            <w:pPr>
              <w:jc w:val="center"/>
              <w:rPr>
                <w:rFonts w:eastAsia="Calibri"/>
                <w:szCs w:val="22"/>
              </w:rPr>
            </w:pPr>
            <w:r w:rsidRPr="003743AB">
              <w:rPr>
                <w:rFonts w:eastAsia="Calibri"/>
                <w:szCs w:val="22"/>
              </w:rPr>
              <w:t>4400-5425-7031</w:t>
            </w:r>
          </w:p>
        </w:tc>
      </w:tr>
      <w:tr w:rsidR="009D5F56" w:rsidRPr="003743AB" w14:paraId="7D5D6A0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79FB203"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7CD37C" w14:textId="77777777" w:rsidR="009D5F56" w:rsidRPr="003743AB" w:rsidRDefault="009D5F56" w:rsidP="00553004">
            <w:pPr>
              <w:rPr>
                <w:rFonts w:eastAsia="Calibri"/>
                <w:szCs w:val="22"/>
              </w:rPr>
            </w:pPr>
            <w:r w:rsidRPr="003743AB">
              <w:rPr>
                <w:rFonts w:eastAsia="Calibri"/>
                <w:szCs w:val="22"/>
                <w:lang w:eastAsia="lt-LT"/>
              </w:rPr>
              <w:t>46AS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CA374E" w14:textId="77777777" w:rsidR="009D5F56" w:rsidRPr="003743AB" w:rsidRDefault="009D5F56" w:rsidP="00553004">
            <w:pPr>
              <w:rPr>
                <w:rFonts w:eastAsia="Calibri"/>
                <w:szCs w:val="22"/>
              </w:rPr>
            </w:pPr>
            <w:r w:rsidRPr="003743AB">
              <w:rPr>
                <w:rFonts w:eastAsia="Calibri"/>
                <w:szCs w:val="22"/>
              </w:rPr>
              <w:t>Vorutos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B87D76" w14:textId="77777777" w:rsidR="009D5F56" w:rsidRPr="003743AB" w:rsidRDefault="009D5F56" w:rsidP="00553004">
            <w:pPr>
              <w:jc w:val="right"/>
              <w:rPr>
                <w:rFonts w:eastAsia="Calibri"/>
                <w:szCs w:val="22"/>
              </w:rPr>
            </w:pPr>
            <w:r w:rsidRPr="003743AB">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B1CE58" w14:textId="77777777" w:rsidR="009D5F56" w:rsidRPr="003743AB" w:rsidRDefault="009D5F56" w:rsidP="00553004">
            <w:pPr>
              <w:jc w:val="right"/>
              <w:rPr>
                <w:rFonts w:eastAsia="Calibri"/>
                <w:szCs w:val="22"/>
              </w:rPr>
            </w:pPr>
            <w:r w:rsidRPr="003743AB">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5BB77"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35B899"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77C6F"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1449BB" w14:textId="77777777" w:rsidR="009D5F56" w:rsidRPr="003743AB" w:rsidRDefault="009D5F56" w:rsidP="00553004">
            <w:pPr>
              <w:jc w:val="center"/>
              <w:rPr>
                <w:rFonts w:eastAsia="Calibri"/>
                <w:szCs w:val="22"/>
              </w:rPr>
            </w:pPr>
            <w:r w:rsidRPr="003743AB">
              <w:rPr>
                <w:rFonts w:eastAsia="Calibri"/>
                <w:szCs w:val="22"/>
              </w:rPr>
              <w:t>4400-5416-9481</w:t>
            </w:r>
          </w:p>
        </w:tc>
      </w:tr>
      <w:tr w:rsidR="009D5F56" w:rsidRPr="003743AB" w14:paraId="61155A9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3B9088D"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89CEAE" w14:textId="77777777" w:rsidR="009D5F56" w:rsidRPr="003743AB" w:rsidRDefault="009D5F56" w:rsidP="00553004">
            <w:pPr>
              <w:rPr>
                <w:rFonts w:eastAsia="Calibri"/>
                <w:szCs w:val="22"/>
              </w:rPr>
            </w:pPr>
            <w:r w:rsidRPr="003743AB">
              <w:rPr>
                <w:rFonts w:eastAsia="Calibri"/>
                <w:szCs w:val="22"/>
                <w:lang w:eastAsia="lt-LT"/>
              </w:rPr>
              <w:t>47AS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CAD1A8" w14:textId="77777777" w:rsidR="009D5F56" w:rsidRPr="003743AB" w:rsidRDefault="009D5F56" w:rsidP="00553004">
            <w:pPr>
              <w:rPr>
                <w:rFonts w:eastAsia="Calibri"/>
                <w:szCs w:val="22"/>
              </w:rPr>
            </w:pPr>
            <w:r w:rsidRPr="003743AB">
              <w:rPr>
                <w:rFonts w:eastAsia="Calibri"/>
                <w:szCs w:val="22"/>
              </w:rPr>
              <w:t>Klerkamiesčio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DA2253" w14:textId="77777777" w:rsidR="009D5F56" w:rsidRPr="003743AB" w:rsidRDefault="009D5F56" w:rsidP="00553004">
            <w:pPr>
              <w:jc w:val="right"/>
              <w:rPr>
                <w:rFonts w:eastAsia="Calibri"/>
                <w:szCs w:val="22"/>
              </w:rPr>
            </w:pPr>
            <w:r w:rsidRPr="003743AB">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3B394" w14:textId="77777777" w:rsidR="009D5F56" w:rsidRPr="003743AB" w:rsidRDefault="009D5F56" w:rsidP="00553004">
            <w:pPr>
              <w:jc w:val="right"/>
              <w:rPr>
                <w:rFonts w:eastAsia="Calibri"/>
                <w:szCs w:val="22"/>
              </w:rPr>
            </w:pPr>
            <w:r w:rsidRPr="003743AB">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CFE0B" w14:textId="77777777" w:rsidR="009D5F56" w:rsidRPr="003743AB" w:rsidRDefault="009D5F56" w:rsidP="00553004">
            <w:pPr>
              <w:jc w:val="right"/>
              <w:rPr>
                <w:rFonts w:eastAsia="Calibri"/>
                <w:szCs w:val="22"/>
              </w:rPr>
            </w:pPr>
            <w:r w:rsidRPr="003743AB">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ADE91" w14:textId="77777777"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909D0" w14:textId="77777777" w:rsidR="009D5F56" w:rsidRPr="003743AB" w:rsidRDefault="009D5F56" w:rsidP="00553004">
            <w:pPr>
              <w:jc w:val="center"/>
              <w:rPr>
                <w:rFonts w:eastAsia="Calibri"/>
                <w:szCs w:val="22"/>
              </w:rPr>
            </w:pPr>
            <w:r w:rsidRPr="003743AB">
              <w:rPr>
                <w:rFonts w:eastAsia="Calibri"/>
                <w:szCs w:val="22"/>
              </w:rPr>
              <w:t>D</w:t>
            </w:r>
          </w:p>
          <w:p w14:paraId="3D1A3FB0" w14:textId="77777777" w:rsidR="009D5F56" w:rsidRPr="003743AB" w:rsidRDefault="009D5F56" w:rsidP="00553004">
            <w:pPr>
              <w:jc w:val="center"/>
              <w:rPr>
                <w:rFonts w:eastAsia="Calibri"/>
                <w:szCs w:val="22"/>
              </w:rPr>
            </w:pPr>
            <w:r w:rsidRPr="003743AB">
              <w:rPr>
                <w:rFonts w:eastAsia="Calibri"/>
                <w:szCs w:val="22"/>
              </w:rPr>
              <w:lastRenderedPageBreak/>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0A1596" w14:textId="77777777" w:rsidR="009D5F56" w:rsidRPr="003743AB" w:rsidRDefault="009D5F56" w:rsidP="00553004">
            <w:pPr>
              <w:jc w:val="center"/>
              <w:rPr>
                <w:rFonts w:eastAsia="Calibri"/>
                <w:szCs w:val="22"/>
              </w:rPr>
            </w:pPr>
            <w:r w:rsidRPr="003743AB">
              <w:rPr>
                <w:rFonts w:eastAsia="Calibri"/>
                <w:szCs w:val="22"/>
              </w:rPr>
              <w:lastRenderedPageBreak/>
              <w:t>4400-5706-1272</w:t>
            </w:r>
          </w:p>
          <w:p w14:paraId="24EADC62" w14:textId="77777777" w:rsidR="009D5F56" w:rsidRPr="003743AB" w:rsidRDefault="009D5F56" w:rsidP="00553004">
            <w:pPr>
              <w:jc w:val="center"/>
              <w:rPr>
                <w:rFonts w:eastAsia="Calibri"/>
                <w:szCs w:val="22"/>
              </w:rPr>
            </w:pPr>
            <w:r w:rsidRPr="003743AB">
              <w:rPr>
                <w:rFonts w:eastAsia="Calibri"/>
                <w:szCs w:val="22"/>
              </w:rPr>
              <w:lastRenderedPageBreak/>
              <w:t>4400-5706-1280</w:t>
            </w:r>
          </w:p>
        </w:tc>
      </w:tr>
      <w:tr w:rsidR="009D5F56" w:rsidRPr="003743AB" w14:paraId="605882C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423006"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391ABE" w14:textId="77777777" w:rsidR="009D5F56" w:rsidRPr="003743AB" w:rsidRDefault="009D5F56" w:rsidP="00553004">
            <w:pPr>
              <w:rPr>
                <w:rFonts w:eastAsia="Calibri"/>
                <w:szCs w:val="22"/>
              </w:rPr>
            </w:pPr>
            <w:r w:rsidRPr="003743AB">
              <w:rPr>
                <w:rFonts w:eastAsia="Calibri"/>
                <w:szCs w:val="22"/>
                <w:lang w:eastAsia="lt-LT"/>
              </w:rPr>
              <w:t>48AS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C3A637" w14:textId="77777777" w:rsidR="009D5F56" w:rsidRPr="003743AB" w:rsidRDefault="009D5F56" w:rsidP="00553004">
            <w:pPr>
              <w:rPr>
                <w:rFonts w:eastAsia="Calibri"/>
                <w:szCs w:val="22"/>
              </w:rPr>
            </w:pPr>
            <w:r w:rsidRPr="003743AB">
              <w:rPr>
                <w:rFonts w:eastAsia="Calibri"/>
                <w:szCs w:val="22"/>
              </w:rPr>
              <w:t>Muziejaus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CC78DA" w14:textId="77777777" w:rsidR="009D5F56" w:rsidRPr="003743AB" w:rsidRDefault="009D5F56" w:rsidP="00553004">
            <w:pPr>
              <w:jc w:val="right"/>
              <w:rPr>
                <w:rFonts w:eastAsia="Calibri"/>
                <w:szCs w:val="22"/>
              </w:rPr>
            </w:pPr>
            <w:r w:rsidRPr="003743AB">
              <w:rPr>
                <w:rFonts w:eastAsia="Calibri"/>
                <w:szCs w:val="22"/>
              </w:rPr>
              <w:t>1152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51A30" w14:textId="77777777" w:rsidR="009D5F56" w:rsidRPr="003743AB" w:rsidRDefault="009D5F56" w:rsidP="00553004">
            <w:pPr>
              <w:jc w:val="right"/>
              <w:rPr>
                <w:rFonts w:eastAsia="Calibri"/>
                <w:szCs w:val="22"/>
              </w:rPr>
            </w:pPr>
            <w:r w:rsidRPr="003743AB">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A78DC" w14:textId="77777777" w:rsidR="009D5F56" w:rsidRPr="003743AB" w:rsidRDefault="009D5F56" w:rsidP="00553004">
            <w:pPr>
              <w:jc w:val="right"/>
              <w:rPr>
                <w:rFonts w:eastAsia="Calibri"/>
                <w:szCs w:val="22"/>
              </w:rPr>
            </w:pPr>
            <w:r w:rsidRPr="003743AB">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CB4619"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CED13" w14:textId="77777777" w:rsidR="009D5F56" w:rsidRPr="003743AB" w:rsidRDefault="009D5F56" w:rsidP="00553004">
            <w:pPr>
              <w:jc w:val="center"/>
              <w:rPr>
                <w:rFonts w:eastAsia="Calibri"/>
                <w:szCs w:val="22"/>
              </w:rPr>
            </w:pPr>
            <w:r w:rsidRPr="003743AB">
              <w:rPr>
                <w:rFonts w:eastAsia="Calibri"/>
                <w:szCs w:val="22"/>
              </w:rPr>
              <w:t>D</w:t>
            </w:r>
          </w:p>
          <w:p w14:paraId="7E2FAA05"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9A83E5" w14:textId="77777777" w:rsidR="009D5F56" w:rsidRPr="003743AB" w:rsidRDefault="009D5F56" w:rsidP="00553004">
            <w:pPr>
              <w:jc w:val="center"/>
              <w:rPr>
                <w:rFonts w:eastAsia="Calibri"/>
                <w:szCs w:val="22"/>
              </w:rPr>
            </w:pPr>
            <w:r w:rsidRPr="003743AB">
              <w:rPr>
                <w:rFonts w:eastAsia="Calibri"/>
                <w:szCs w:val="22"/>
              </w:rPr>
              <w:t>4400-5706-1326</w:t>
            </w:r>
          </w:p>
          <w:p w14:paraId="2DBDAB11" w14:textId="77777777" w:rsidR="009D5F56" w:rsidRPr="003743AB" w:rsidRDefault="009D5F56" w:rsidP="00553004">
            <w:pPr>
              <w:jc w:val="center"/>
              <w:rPr>
                <w:rFonts w:eastAsia="Calibri"/>
                <w:szCs w:val="22"/>
              </w:rPr>
            </w:pPr>
            <w:r w:rsidRPr="003743AB">
              <w:rPr>
                <w:rFonts w:eastAsia="Calibri"/>
                <w:szCs w:val="22"/>
              </w:rPr>
              <w:t>4400-5706-1337</w:t>
            </w:r>
          </w:p>
        </w:tc>
      </w:tr>
      <w:tr w:rsidR="009D5F56" w:rsidRPr="004B1509" w14:paraId="640133B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E9D8001" w14:textId="77777777" w:rsidR="009D5F56" w:rsidRPr="004B1509"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44884C" w14:textId="77777777" w:rsidR="009D5F56" w:rsidRPr="004B1509" w:rsidRDefault="009D5F56" w:rsidP="00553004">
            <w:pPr>
              <w:rPr>
                <w:rFonts w:eastAsia="Calibri"/>
                <w:szCs w:val="22"/>
              </w:rPr>
            </w:pPr>
            <w:r w:rsidRPr="004B1509">
              <w:rPr>
                <w:rFonts w:eastAsia="Calibri"/>
                <w:szCs w:val="22"/>
                <w:lang w:eastAsia="lt-LT"/>
              </w:rPr>
              <w:t>49AS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2D8E98" w14:textId="77777777" w:rsidR="009D5F56" w:rsidRPr="004B1509" w:rsidRDefault="009D5F56" w:rsidP="00553004">
            <w:pPr>
              <w:rPr>
                <w:rFonts w:eastAsia="Calibri"/>
                <w:szCs w:val="22"/>
              </w:rPr>
            </w:pPr>
            <w:r w:rsidRPr="004B1509">
              <w:rPr>
                <w:rFonts w:eastAsia="Calibri"/>
                <w:szCs w:val="22"/>
              </w:rPr>
              <w:t>K. Trajecko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C445E5" w14:textId="77777777" w:rsidR="009D5F56" w:rsidRPr="004B1509" w:rsidRDefault="009D5F56" w:rsidP="00553004">
            <w:pPr>
              <w:jc w:val="right"/>
              <w:rPr>
                <w:rFonts w:eastAsia="Calibri"/>
                <w:bCs/>
                <w:szCs w:val="22"/>
              </w:rPr>
            </w:pPr>
            <w:r w:rsidRPr="004B1509">
              <w:rPr>
                <w:rFonts w:eastAsia="Calibri"/>
                <w:bCs/>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BA3285" w14:textId="77777777" w:rsidR="009D5F56" w:rsidRPr="004B1509" w:rsidRDefault="009D5F56" w:rsidP="00553004">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0C100" w14:textId="77777777" w:rsidR="009D5F56" w:rsidRPr="004B1509" w:rsidRDefault="009D5F56" w:rsidP="00553004">
            <w:pPr>
              <w:jc w:val="right"/>
              <w:rPr>
                <w:rFonts w:eastAsia="Calibri"/>
                <w:bCs/>
                <w:szCs w:val="22"/>
              </w:rPr>
            </w:pPr>
            <w:r w:rsidRPr="004B1509">
              <w:rPr>
                <w:rFonts w:eastAsia="Calibri"/>
                <w:bCs/>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90F0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2F503"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2E29A9" w14:textId="77777777" w:rsidR="009D5F56" w:rsidRPr="004B1509" w:rsidRDefault="009D5F56" w:rsidP="00553004">
            <w:pPr>
              <w:jc w:val="center"/>
              <w:rPr>
                <w:rFonts w:eastAsia="Calibri"/>
                <w:bCs/>
                <w:szCs w:val="22"/>
              </w:rPr>
            </w:pPr>
            <w:r w:rsidRPr="004B1509">
              <w:rPr>
                <w:rFonts w:eastAsia="Calibri"/>
                <w:bCs/>
                <w:szCs w:val="22"/>
              </w:rPr>
              <w:t>4400-5706-1360</w:t>
            </w:r>
          </w:p>
        </w:tc>
      </w:tr>
      <w:tr w:rsidR="009D5F56" w:rsidRPr="004B1509" w14:paraId="549F637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2A3FD0" w14:textId="77777777" w:rsidR="009D5F56" w:rsidRPr="004B1509"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DECED9" w14:textId="77777777" w:rsidR="009D5F56" w:rsidRPr="004B1509" w:rsidRDefault="009D5F56" w:rsidP="00553004">
            <w:pPr>
              <w:rPr>
                <w:rFonts w:eastAsia="Calibri"/>
                <w:szCs w:val="22"/>
              </w:rPr>
            </w:pPr>
            <w:r w:rsidRPr="004B1509">
              <w:rPr>
                <w:rFonts w:eastAsia="Calibri"/>
                <w:szCs w:val="22"/>
                <w:lang w:eastAsia="lt-LT"/>
              </w:rPr>
              <w:t>50AS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B25531" w14:textId="77777777" w:rsidR="009D5F56" w:rsidRPr="004B1509" w:rsidRDefault="009D5F56" w:rsidP="00553004">
            <w:pPr>
              <w:rPr>
                <w:rFonts w:eastAsia="Calibri"/>
                <w:szCs w:val="22"/>
              </w:rPr>
            </w:pPr>
            <w:r w:rsidRPr="004B1509">
              <w:rPr>
                <w:rFonts w:eastAsia="Calibri"/>
                <w:szCs w:val="22"/>
              </w:rPr>
              <w:t>Žirgo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7B041A" w14:textId="77777777" w:rsidR="009D5F56" w:rsidRPr="004B1509" w:rsidRDefault="009D5F56" w:rsidP="00553004">
            <w:pPr>
              <w:jc w:val="right"/>
              <w:rPr>
                <w:rFonts w:eastAsia="Calibri"/>
                <w:bCs/>
                <w:szCs w:val="22"/>
              </w:rPr>
            </w:pPr>
            <w:r w:rsidRPr="004B1509">
              <w:rPr>
                <w:rFonts w:eastAsia="Calibri"/>
                <w:bCs/>
                <w:szCs w:val="22"/>
              </w:rPr>
              <w:t>2662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9485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3904DB" w14:textId="77777777" w:rsidR="009D5F56" w:rsidRPr="004B1509" w:rsidRDefault="009D5F56" w:rsidP="00553004">
            <w:pPr>
              <w:jc w:val="right"/>
              <w:rPr>
                <w:rFonts w:eastAsia="Calibri"/>
                <w:bCs/>
                <w:szCs w:val="22"/>
              </w:rPr>
            </w:pPr>
            <w:r w:rsidRPr="004B1509">
              <w:rPr>
                <w:rFonts w:eastAsia="Calibri"/>
                <w:bCs/>
                <w:szCs w:val="22"/>
              </w:rPr>
              <w:t>2662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BF17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B4D00"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F6015F" w14:textId="77777777" w:rsidR="009D5F56" w:rsidRPr="004B1509" w:rsidRDefault="009D5F56" w:rsidP="00553004">
            <w:pPr>
              <w:jc w:val="center"/>
              <w:rPr>
                <w:rFonts w:eastAsia="Calibri"/>
                <w:bCs/>
                <w:szCs w:val="22"/>
              </w:rPr>
            </w:pPr>
            <w:r w:rsidRPr="004B1509">
              <w:rPr>
                <w:rFonts w:eastAsia="Calibri"/>
                <w:bCs/>
                <w:szCs w:val="22"/>
              </w:rPr>
              <w:t>4400-5706-1391</w:t>
            </w:r>
          </w:p>
        </w:tc>
      </w:tr>
      <w:tr w:rsidR="009D5F56" w:rsidRPr="004B1509" w14:paraId="5E69832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1B7B0CA" w14:textId="77777777" w:rsidR="009D5F56" w:rsidRPr="004B1509"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05DFB7" w14:textId="77777777" w:rsidR="009D5F56" w:rsidRPr="004B1509" w:rsidRDefault="009D5F56" w:rsidP="00553004">
            <w:pPr>
              <w:rPr>
                <w:rFonts w:eastAsia="Calibri"/>
                <w:szCs w:val="22"/>
              </w:rPr>
            </w:pPr>
            <w:r w:rsidRPr="004B1509">
              <w:rPr>
                <w:rFonts w:eastAsia="Calibri"/>
                <w:szCs w:val="22"/>
                <w:lang w:eastAsia="lt-LT"/>
              </w:rPr>
              <w:t>51AS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646160" w14:textId="77777777" w:rsidR="009D5F56" w:rsidRPr="004B1509" w:rsidRDefault="009D5F56" w:rsidP="00553004">
            <w:pPr>
              <w:rPr>
                <w:rFonts w:eastAsia="Calibri"/>
                <w:szCs w:val="22"/>
              </w:rPr>
            </w:pPr>
            <w:r w:rsidRPr="004B1509">
              <w:rPr>
                <w:rFonts w:eastAsia="Calibri"/>
                <w:szCs w:val="22"/>
              </w:rPr>
              <w:t>Draugystės g., Pagirių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F86E06" w14:textId="77777777" w:rsidR="009D5F56" w:rsidRPr="004B1509" w:rsidRDefault="009D5F56" w:rsidP="00553004">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1C75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8B19D" w14:textId="77777777" w:rsidR="009D5F56" w:rsidRPr="004B1509" w:rsidRDefault="009D5F56" w:rsidP="00553004">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2B48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851089"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D84205" w14:textId="77777777" w:rsidR="009D5F56" w:rsidRPr="004B1509" w:rsidRDefault="009D5F56" w:rsidP="00553004">
            <w:pPr>
              <w:jc w:val="center"/>
              <w:rPr>
                <w:rFonts w:eastAsia="Calibri"/>
                <w:szCs w:val="22"/>
              </w:rPr>
            </w:pPr>
            <w:r w:rsidRPr="004B1509">
              <w:rPr>
                <w:rFonts w:eastAsia="Calibri"/>
                <w:szCs w:val="22"/>
              </w:rPr>
              <w:t>4400-5419-2635</w:t>
            </w:r>
          </w:p>
        </w:tc>
      </w:tr>
      <w:tr w:rsidR="009D5F56" w:rsidRPr="001B369A" w14:paraId="60B8D56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0DA0228" w14:textId="77777777" w:rsidR="009D5F56" w:rsidRPr="001B369A"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9183D6" w14:textId="77777777" w:rsidR="009D5F56" w:rsidRPr="001B369A" w:rsidRDefault="009D5F56" w:rsidP="00553004">
            <w:pPr>
              <w:rPr>
                <w:rFonts w:eastAsia="Calibri"/>
                <w:szCs w:val="22"/>
              </w:rPr>
            </w:pPr>
            <w:r w:rsidRPr="001B369A">
              <w:rPr>
                <w:rFonts w:eastAsia="Calibri"/>
                <w:szCs w:val="22"/>
                <w:lang w:eastAsia="lt-LT"/>
              </w:rPr>
              <w:t>52AS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7B7145" w14:textId="77777777" w:rsidR="009D5F56" w:rsidRPr="001B369A" w:rsidRDefault="009D5F56" w:rsidP="00553004">
            <w:pPr>
              <w:rPr>
                <w:rFonts w:eastAsia="Calibri"/>
                <w:szCs w:val="22"/>
              </w:rPr>
            </w:pPr>
            <w:r w:rsidRPr="001B369A">
              <w:rPr>
                <w:rFonts w:eastAsia="Calibri"/>
                <w:szCs w:val="22"/>
              </w:rPr>
              <w:t>B. Karazijos g., Pagirių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B55DAE" w14:textId="64039CC3" w:rsidR="009D5F56" w:rsidRPr="001B369A" w:rsidRDefault="009D5F56" w:rsidP="00553004">
            <w:pPr>
              <w:jc w:val="right"/>
              <w:rPr>
                <w:rFonts w:eastAsia="Calibri"/>
                <w:szCs w:val="22"/>
              </w:rPr>
            </w:pPr>
            <w:r w:rsidRPr="001B369A">
              <w:rPr>
                <w:rFonts w:eastAsia="Calibri"/>
                <w:szCs w:val="22"/>
              </w:rPr>
              <w:t>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7881F" w14:textId="37E8AFE1" w:rsidR="009D5F56" w:rsidRPr="001B369A" w:rsidRDefault="009D5F56" w:rsidP="00553004">
            <w:pPr>
              <w:jc w:val="right"/>
              <w:rPr>
                <w:rFonts w:eastAsia="Calibri"/>
                <w:szCs w:val="22"/>
              </w:rPr>
            </w:pPr>
            <w:r w:rsidRPr="001B369A">
              <w:rPr>
                <w:rFonts w:eastAsia="Calibri"/>
                <w:szCs w:val="22"/>
              </w:rPr>
              <w:t>496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8DD1AB" w14:textId="195F8EBC" w:rsidR="009D5F56" w:rsidRPr="001B369A" w:rsidRDefault="009D5F56" w:rsidP="00553004">
            <w:pPr>
              <w:jc w:val="right"/>
              <w:rPr>
                <w:rFonts w:eastAsia="Calibri"/>
                <w:szCs w:val="22"/>
              </w:rPr>
            </w:pPr>
            <w:r w:rsidRPr="001B369A">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B1871A" w14:textId="51DCD42D" w:rsidR="009D5F56" w:rsidRPr="001B369A" w:rsidRDefault="009D5F56" w:rsidP="00553004">
            <w:pPr>
              <w:jc w:val="right"/>
              <w:rPr>
                <w:rFonts w:eastAsia="Calibri"/>
                <w:strike/>
                <w:szCs w:val="22"/>
              </w:rPr>
            </w:pPr>
            <w:r w:rsidRPr="001B369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8E58F" w14:textId="77777777" w:rsidR="009D5F56" w:rsidRPr="001B369A" w:rsidRDefault="009D5F56" w:rsidP="00553004">
            <w:pPr>
              <w:jc w:val="center"/>
              <w:rPr>
                <w:rFonts w:eastAsia="Calibri"/>
                <w:szCs w:val="22"/>
              </w:rPr>
            </w:pPr>
            <w:r w:rsidRPr="001B369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AB751E" w14:textId="1BDBFB2C" w:rsidR="009D5F56" w:rsidRPr="001B369A" w:rsidRDefault="009D5F56" w:rsidP="00553004">
            <w:pPr>
              <w:jc w:val="center"/>
              <w:rPr>
                <w:rFonts w:eastAsia="Calibri"/>
                <w:szCs w:val="22"/>
              </w:rPr>
            </w:pPr>
            <w:r w:rsidRPr="001B369A">
              <w:rPr>
                <w:rFonts w:eastAsia="Calibri"/>
                <w:szCs w:val="22"/>
              </w:rPr>
              <w:t>4400-6045-8979</w:t>
            </w:r>
          </w:p>
        </w:tc>
      </w:tr>
      <w:tr w:rsidR="009D5F56" w:rsidRPr="003743AB" w14:paraId="00BBB5E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DDF40D6"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C70D9C" w14:textId="77777777" w:rsidR="009D5F56" w:rsidRPr="003743AB" w:rsidRDefault="009D5F56" w:rsidP="00553004">
            <w:pPr>
              <w:rPr>
                <w:rFonts w:eastAsia="Calibri"/>
                <w:szCs w:val="22"/>
              </w:rPr>
            </w:pPr>
            <w:r w:rsidRPr="003743AB">
              <w:rPr>
                <w:rFonts w:eastAsia="Calibri"/>
                <w:szCs w:val="22"/>
                <w:lang w:eastAsia="lt-LT"/>
              </w:rPr>
              <w:t>53AS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61F888" w14:textId="77777777" w:rsidR="009D5F56" w:rsidRPr="003743AB" w:rsidRDefault="009D5F56" w:rsidP="00553004">
            <w:pPr>
              <w:rPr>
                <w:rFonts w:eastAsia="Calibri"/>
                <w:szCs w:val="22"/>
              </w:rPr>
            </w:pPr>
            <w:r w:rsidRPr="003743AB">
              <w:rPr>
                <w:rFonts w:eastAsia="Calibri"/>
                <w:szCs w:val="22"/>
              </w:rPr>
              <w:t>Parko g., Piktagalio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885199" w14:textId="6E0E8CCC" w:rsidR="009D5F56" w:rsidRPr="003743AB" w:rsidRDefault="009D5F56" w:rsidP="00553004">
            <w:pPr>
              <w:jc w:val="right"/>
              <w:rPr>
                <w:rFonts w:eastAsia="Calibri"/>
                <w:szCs w:val="22"/>
              </w:rPr>
            </w:pPr>
            <w:r w:rsidRPr="003743AB">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AF2C67" w14:textId="39EF2F86"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752BF" w14:textId="21DF911C" w:rsidR="009D5F56" w:rsidRPr="003743AB" w:rsidRDefault="009D5F56" w:rsidP="00553004">
            <w:pPr>
              <w:jc w:val="right"/>
              <w:rPr>
                <w:rFonts w:eastAsia="Calibri"/>
                <w:szCs w:val="22"/>
              </w:rPr>
            </w:pPr>
            <w:r w:rsidRPr="003743AB">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E2F5E" w14:textId="7646110B" w:rsidR="009D5F56" w:rsidRPr="003743AB" w:rsidRDefault="009D5F56" w:rsidP="00553004">
            <w:pPr>
              <w:jc w:val="right"/>
              <w:rPr>
                <w:rFonts w:eastAsia="Calibri"/>
                <w:szCs w:val="22"/>
              </w:rPr>
            </w:pPr>
            <w:r w:rsidRPr="003743AB">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C1C03"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BB8A76" w14:textId="7C047AA0" w:rsidR="009D5F56" w:rsidRPr="003743AB" w:rsidRDefault="009D5F56" w:rsidP="00553004">
            <w:pPr>
              <w:jc w:val="center"/>
              <w:rPr>
                <w:rFonts w:eastAsia="Calibri"/>
                <w:szCs w:val="22"/>
              </w:rPr>
            </w:pPr>
            <w:r w:rsidRPr="003743AB">
              <w:rPr>
                <w:rFonts w:eastAsia="Calibri"/>
                <w:szCs w:val="22"/>
              </w:rPr>
              <w:t>4400-5974-5923</w:t>
            </w:r>
          </w:p>
        </w:tc>
      </w:tr>
      <w:tr w:rsidR="009D5F56" w:rsidRPr="003743AB" w14:paraId="385F453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C3D0028"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3BD7B3" w14:textId="77777777" w:rsidR="009D5F56" w:rsidRPr="003743AB" w:rsidRDefault="009D5F56" w:rsidP="00553004">
            <w:pPr>
              <w:rPr>
                <w:rFonts w:eastAsia="Calibri"/>
                <w:szCs w:val="22"/>
              </w:rPr>
            </w:pPr>
            <w:r w:rsidRPr="003743AB">
              <w:rPr>
                <w:rFonts w:eastAsia="Calibri"/>
                <w:szCs w:val="22"/>
                <w:lang w:eastAsia="lt-LT"/>
              </w:rPr>
              <w:t>54AS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CEB2D1" w14:textId="77777777" w:rsidR="009D5F56" w:rsidRPr="003743AB" w:rsidRDefault="009D5F56" w:rsidP="00553004">
            <w:pPr>
              <w:rPr>
                <w:rFonts w:eastAsia="Calibri"/>
                <w:szCs w:val="22"/>
              </w:rPr>
            </w:pPr>
            <w:r w:rsidRPr="003743AB">
              <w:rPr>
                <w:rFonts w:eastAsia="Calibri"/>
                <w:szCs w:val="22"/>
              </w:rPr>
              <w:t>L. Biriuko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AEA5A9" w14:textId="77777777" w:rsidR="009D5F56" w:rsidRPr="003743AB" w:rsidRDefault="009D5F56" w:rsidP="00553004">
            <w:pPr>
              <w:jc w:val="right"/>
              <w:rPr>
                <w:rFonts w:eastAsia="Calibri"/>
                <w:szCs w:val="22"/>
              </w:rPr>
            </w:pPr>
            <w:r w:rsidRPr="003743AB">
              <w:rPr>
                <w:rFonts w:eastAsia="Calibri"/>
                <w:szCs w:val="22"/>
              </w:rPr>
              <w:t>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624E6" w14:textId="77777777" w:rsidR="009D5F56" w:rsidRPr="003743AB" w:rsidRDefault="009D5F56" w:rsidP="00553004">
            <w:pPr>
              <w:jc w:val="right"/>
              <w:rPr>
                <w:rFonts w:eastAsia="Calibri"/>
                <w:szCs w:val="22"/>
              </w:rPr>
            </w:pPr>
            <w:r w:rsidRPr="003743AB">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289F6" w14:textId="77777777" w:rsidR="009D5F56" w:rsidRPr="003743AB" w:rsidRDefault="009D5F56" w:rsidP="00553004">
            <w:pPr>
              <w:jc w:val="right"/>
              <w:rPr>
                <w:rFonts w:eastAsia="Calibri"/>
                <w:szCs w:val="22"/>
              </w:rPr>
            </w:pPr>
            <w:r w:rsidRPr="003743AB">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36640" w14:textId="77777777" w:rsidR="009D5F56" w:rsidRPr="003743AB" w:rsidRDefault="009D5F56" w:rsidP="00553004">
            <w:pPr>
              <w:jc w:val="right"/>
              <w:rPr>
                <w:rFonts w:eastAsia="Calibri"/>
                <w:strike/>
                <w:szCs w:val="22"/>
              </w:rPr>
            </w:pPr>
            <w:r w:rsidRPr="003743AB">
              <w:rPr>
                <w:rFonts w:eastAsia="Calibri"/>
                <w:strike/>
                <w:szCs w:val="22"/>
              </w:rPr>
              <w:t>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3694D1" w14:textId="77777777" w:rsidR="009D5F56" w:rsidRPr="003743AB" w:rsidRDefault="009D5F56" w:rsidP="00553004">
            <w:pPr>
              <w:jc w:val="center"/>
              <w:rPr>
                <w:rFonts w:eastAsia="Calibri"/>
                <w:strike/>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F80187" w14:textId="77777777" w:rsidR="009D5F56" w:rsidRPr="003743AB" w:rsidRDefault="009D5F56" w:rsidP="00553004">
            <w:pPr>
              <w:jc w:val="center"/>
              <w:rPr>
                <w:rFonts w:eastAsia="Calibri"/>
                <w:szCs w:val="22"/>
              </w:rPr>
            </w:pPr>
            <w:r w:rsidRPr="003743AB">
              <w:rPr>
                <w:rFonts w:eastAsia="Calibri"/>
                <w:szCs w:val="22"/>
              </w:rPr>
              <w:t>3499-8005-4018</w:t>
            </w:r>
          </w:p>
        </w:tc>
      </w:tr>
      <w:tr w:rsidR="009D5F56" w:rsidRPr="003743AB" w14:paraId="6755D16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9EF89DA"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884A7C" w14:textId="77777777" w:rsidR="009D5F56" w:rsidRPr="003743AB" w:rsidRDefault="009D5F56" w:rsidP="00553004">
            <w:pPr>
              <w:rPr>
                <w:rFonts w:eastAsia="Calibri"/>
                <w:szCs w:val="22"/>
              </w:rPr>
            </w:pPr>
            <w:r w:rsidRPr="003743AB">
              <w:rPr>
                <w:rFonts w:eastAsia="Calibri"/>
                <w:szCs w:val="22"/>
                <w:lang w:eastAsia="lt-LT"/>
              </w:rPr>
              <w:t>55AS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9E4C2A" w14:textId="77777777" w:rsidR="009D5F56" w:rsidRPr="003743AB" w:rsidRDefault="009D5F56" w:rsidP="00553004">
            <w:pPr>
              <w:rPr>
                <w:rFonts w:eastAsia="Calibri"/>
                <w:szCs w:val="22"/>
              </w:rPr>
            </w:pPr>
            <w:r w:rsidRPr="003743AB">
              <w:rPr>
                <w:rFonts w:eastAsia="Calibri"/>
                <w:szCs w:val="22"/>
              </w:rPr>
              <w:t>Čentupio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DCCE48" w14:textId="77777777" w:rsidR="009D5F56" w:rsidRPr="003743AB" w:rsidRDefault="009D5F56" w:rsidP="00553004">
            <w:pPr>
              <w:jc w:val="right"/>
              <w:rPr>
                <w:rFonts w:eastAsia="Calibri"/>
                <w:szCs w:val="22"/>
              </w:rPr>
            </w:pPr>
            <w:r w:rsidRPr="003743AB">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296FE" w14:textId="27FF0A23"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76B68"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706C84" w14:textId="77777777" w:rsidR="009D5F56" w:rsidRPr="003743AB" w:rsidRDefault="009D5F56" w:rsidP="00553004">
            <w:pPr>
              <w:jc w:val="right"/>
              <w:rPr>
                <w:rFonts w:eastAsia="Calibri"/>
                <w:szCs w:val="22"/>
              </w:rPr>
            </w:pPr>
            <w:r w:rsidRPr="003743AB">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FE7FD"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7374D5" w14:textId="77777777" w:rsidR="009D5F56" w:rsidRPr="003743AB" w:rsidRDefault="009D5F56" w:rsidP="00553004">
            <w:pPr>
              <w:jc w:val="center"/>
              <w:rPr>
                <w:rFonts w:eastAsia="Calibri"/>
                <w:szCs w:val="22"/>
              </w:rPr>
            </w:pPr>
            <w:r w:rsidRPr="003743AB">
              <w:rPr>
                <w:rFonts w:eastAsia="Calibri"/>
                <w:szCs w:val="22"/>
              </w:rPr>
              <w:t>4400-5584-0554</w:t>
            </w:r>
          </w:p>
        </w:tc>
      </w:tr>
      <w:tr w:rsidR="009D5F56" w:rsidRPr="003743AB" w14:paraId="688932A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4EC424"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C7789E" w14:textId="77777777" w:rsidR="009D5F56" w:rsidRPr="003743AB" w:rsidRDefault="009D5F56" w:rsidP="00553004">
            <w:pPr>
              <w:rPr>
                <w:rFonts w:eastAsia="Calibri"/>
                <w:szCs w:val="22"/>
              </w:rPr>
            </w:pPr>
            <w:r w:rsidRPr="003743AB">
              <w:rPr>
                <w:rFonts w:eastAsia="Calibri"/>
                <w:szCs w:val="22"/>
                <w:lang w:eastAsia="lt-LT"/>
              </w:rPr>
              <w:t>56AS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6AE937" w14:textId="77777777" w:rsidR="009D5F56" w:rsidRPr="003743AB" w:rsidRDefault="009D5F56" w:rsidP="00553004">
            <w:pPr>
              <w:rPr>
                <w:rFonts w:eastAsia="Calibri"/>
                <w:szCs w:val="22"/>
              </w:rPr>
            </w:pPr>
            <w:r w:rsidRPr="003743AB">
              <w:rPr>
                <w:rFonts w:eastAsia="Calibri"/>
                <w:szCs w:val="22"/>
              </w:rPr>
              <w:t>Didžioji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81B614" w14:textId="77777777" w:rsidR="009D5F56" w:rsidRPr="003743AB" w:rsidRDefault="009D5F56" w:rsidP="00553004">
            <w:pPr>
              <w:jc w:val="right"/>
              <w:rPr>
                <w:rFonts w:eastAsia="Calibri"/>
                <w:szCs w:val="22"/>
              </w:rPr>
            </w:pPr>
            <w:r w:rsidRPr="003743AB">
              <w:rPr>
                <w:rFonts w:eastAsia="Calibri"/>
                <w:szCs w:val="22"/>
              </w:rPr>
              <w:t>1178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2F89A" w14:textId="7232E1CA" w:rsidR="009D5F56" w:rsidRPr="003743AB" w:rsidRDefault="009D5F56" w:rsidP="00553004">
            <w:pPr>
              <w:jc w:val="right"/>
              <w:rPr>
                <w:rFonts w:eastAsia="Calibri"/>
                <w:szCs w:val="22"/>
              </w:rPr>
            </w:pPr>
            <w:r w:rsidRPr="003743AB">
              <w:rPr>
                <w:rFonts w:eastAsia="Calibri"/>
                <w:szCs w:val="22"/>
              </w:rPr>
              <w:t xml:space="preserve"> 989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815E4" w14:textId="77777777" w:rsidR="009D5F56" w:rsidRPr="003743AB" w:rsidRDefault="009D5F56" w:rsidP="00553004">
            <w:pPr>
              <w:jc w:val="right"/>
              <w:rPr>
                <w:rFonts w:eastAsia="Calibri"/>
                <w:szCs w:val="22"/>
              </w:rPr>
            </w:pPr>
            <w:r w:rsidRPr="003743AB">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ECC609"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62AFF" w14:textId="77777777" w:rsidR="009D5F56" w:rsidRPr="003743AB" w:rsidRDefault="009D5F56" w:rsidP="00553004">
            <w:pPr>
              <w:jc w:val="center"/>
              <w:rPr>
                <w:rFonts w:eastAsia="Calibri"/>
                <w:szCs w:val="22"/>
              </w:rPr>
            </w:pPr>
            <w:r w:rsidRPr="003743AB">
              <w:rPr>
                <w:rFonts w:eastAsia="Calibri"/>
                <w:szCs w:val="22"/>
              </w:rPr>
              <w:t>D</w:t>
            </w:r>
          </w:p>
          <w:p w14:paraId="515C6FD9" w14:textId="77777777" w:rsidR="009D5F56" w:rsidRPr="003743AB" w:rsidRDefault="009D5F56" w:rsidP="00553004">
            <w:pPr>
              <w:jc w:val="center"/>
              <w:rPr>
                <w:rFonts w:eastAsia="Calibri"/>
                <w:szCs w:val="22"/>
              </w:rPr>
            </w:pPr>
            <w:r w:rsidRPr="003743AB">
              <w:rPr>
                <w:rFonts w:eastAsia="Calibri"/>
                <w:szCs w:val="22"/>
              </w:rPr>
              <w:t>D</w:t>
            </w:r>
          </w:p>
          <w:p w14:paraId="623BB15F"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1065AD" w14:textId="77777777" w:rsidR="009D5F56" w:rsidRPr="003743AB" w:rsidRDefault="009D5F56" w:rsidP="00553004">
            <w:pPr>
              <w:jc w:val="center"/>
              <w:rPr>
                <w:rFonts w:eastAsia="Calibri"/>
                <w:szCs w:val="22"/>
              </w:rPr>
            </w:pPr>
            <w:r w:rsidRPr="003743AB">
              <w:rPr>
                <w:rFonts w:eastAsia="Calibri"/>
                <w:szCs w:val="22"/>
              </w:rPr>
              <w:t>4400-5586-8514</w:t>
            </w:r>
          </w:p>
          <w:p w14:paraId="3B19615C" w14:textId="77777777" w:rsidR="009D5F56" w:rsidRPr="003743AB" w:rsidRDefault="009D5F56" w:rsidP="00553004">
            <w:pPr>
              <w:jc w:val="center"/>
              <w:rPr>
                <w:rFonts w:eastAsia="Calibri"/>
                <w:szCs w:val="22"/>
              </w:rPr>
            </w:pPr>
            <w:r w:rsidRPr="003743AB">
              <w:rPr>
                <w:rFonts w:eastAsia="Calibri"/>
                <w:szCs w:val="22"/>
              </w:rPr>
              <w:t>4400-5584-0598</w:t>
            </w:r>
          </w:p>
          <w:p w14:paraId="57B8D326" w14:textId="77777777" w:rsidR="009D5F56" w:rsidRPr="003743AB" w:rsidRDefault="009D5F56" w:rsidP="00553004">
            <w:pPr>
              <w:jc w:val="center"/>
              <w:rPr>
                <w:rFonts w:eastAsia="Calibri"/>
                <w:szCs w:val="22"/>
              </w:rPr>
            </w:pPr>
            <w:r w:rsidRPr="003743AB">
              <w:rPr>
                <w:rFonts w:eastAsia="Calibri"/>
                <w:szCs w:val="22"/>
              </w:rPr>
              <w:t>4400-5588-1715</w:t>
            </w:r>
          </w:p>
        </w:tc>
      </w:tr>
      <w:tr w:rsidR="009D5F56" w:rsidRPr="003743AB" w14:paraId="48035C6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268B59C"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0C216D" w14:textId="77777777" w:rsidR="009D5F56" w:rsidRPr="003743AB" w:rsidRDefault="009D5F56" w:rsidP="00553004">
            <w:pPr>
              <w:rPr>
                <w:rFonts w:eastAsia="Calibri"/>
                <w:szCs w:val="22"/>
              </w:rPr>
            </w:pPr>
            <w:r w:rsidRPr="003743AB">
              <w:rPr>
                <w:rFonts w:eastAsia="Calibri"/>
                <w:szCs w:val="22"/>
                <w:lang w:eastAsia="lt-LT"/>
              </w:rPr>
              <w:t>57AS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6B20E7" w14:textId="77777777" w:rsidR="009D5F56" w:rsidRPr="003743AB" w:rsidRDefault="009D5F56" w:rsidP="00553004">
            <w:pPr>
              <w:rPr>
                <w:rFonts w:eastAsia="Calibri"/>
                <w:szCs w:val="22"/>
              </w:rPr>
            </w:pPr>
            <w:r w:rsidRPr="003743AB">
              <w:rPr>
                <w:rFonts w:eastAsia="Calibri"/>
                <w:szCs w:val="22"/>
              </w:rPr>
              <w:t>Mokyklos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D9EA46" w14:textId="77777777" w:rsidR="009D5F56" w:rsidRPr="003743AB" w:rsidRDefault="009D5F56" w:rsidP="00553004">
            <w:pPr>
              <w:jc w:val="right"/>
              <w:rPr>
                <w:rFonts w:eastAsia="Calibri"/>
                <w:szCs w:val="22"/>
              </w:rPr>
            </w:pPr>
            <w:r w:rsidRPr="003743AB">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D6DA7" w14:textId="7E34AE1D"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45A90" w14:textId="77777777" w:rsidR="009D5F56" w:rsidRPr="003743AB" w:rsidRDefault="009D5F56" w:rsidP="00553004">
            <w:pPr>
              <w:jc w:val="right"/>
              <w:rPr>
                <w:rFonts w:eastAsia="Calibri"/>
                <w:szCs w:val="22"/>
              </w:rPr>
            </w:pPr>
            <w:r w:rsidRPr="003743AB">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31750"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2191A"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19C766" w14:textId="77777777" w:rsidR="009D5F56" w:rsidRPr="003743AB" w:rsidRDefault="009D5F56" w:rsidP="00553004">
            <w:pPr>
              <w:jc w:val="center"/>
              <w:rPr>
                <w:rFonts w:eastAsia="Calibri"/>
                <w:szCs w:val="22"/>
              </w:rPr>
            </w:pPr>
            <w:r w:rsidRPr="003743AB">
              <w:rPr>
                <w:rFonts w:eastAsia="Calibri"/>
                <w:szCs w:val="22"/>
              </w:rPr>
              <w:t>4400-5584-0665</w:t>
            </w:r>
          </w:p>
        </w:tc>
      </w:tr>
      <w:tr w:rsidR="009D5F56" w:rsidRPr="003743AB" w14:paraId="6705156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3FDF9FF"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6C8627" w14:textId="77777777" w:rsidR="009D5F56" w:rsidRPr="003743AB" w:rsidRDefault="009D5F56" w:rsidP="00553004">
            <w:pPr>
              <w:rPr>
                <w:rFonts w:eastAsia="Calibri"/>
                <w:szCs w:val="22"/>
              </w:rPr>
            </w:pPr>
            <w:r w:rsidRPr="003743AB">
              <w:rPr>
                <w:rFonts w:eastAsia="Calibri"/>
                <w:szCs w:val="22"/>
                <w:lang w:eastAsia="lt-LT"/>
              </w:rPr>
              <w:t>58AS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6349D4" w14:textId="77777777" w:rsidR="009D5F56" w:rsidRPr="003743AB" w:rsidRDefault="009D5F56" w:rsidP="00553004">
            <w:pPr>
              <w:rPr>
                <w:rFonts w:eastAsia="Calibri"/>
                <w:szCs w:val="22"/>
              </w:rPr>
            </w:pPr>
            <w:r w:rsidRPr="003743AB">
              <w:rPr>
                <w:rFonts w:eastAsia="Calibri"/>
                <w:szCs w:val="22"/>
              </w:rPr>
              <w:t>Pušyno g., Rubikių k.</w:t>
            </w:r>
          </w:p>
        </w:tc>
        <w:tc>
          <w:tcPr>
            <w:tcW w:w="1147" w:type="dxa"/>
            <w:tcBorders>
              <w:top w:val="single" w:sz="4" w:space="0" w:color="auto"/>
              <w:left w:val="single" w:sz="4" w:space="0" w:color="auto"/>
              <w:bottom w:val="single" w:sz="4" w:space="0" w:color="auto"/>
              <w:right w:val="single" w:sz="4" w:space="0" w:color="auto"/>
            </w:tcBorders>
            <w:vAlign w:val="center"/>
          </w:tcPr>
          <w:p w14:paraId="6B1424AD" w14:textId="77777777" w:rsidR="009D5F56" w:rsidRPr="003743AB" w:rsidRDefault="009D5F56" w:rsidP="00553004">
            <w:pPr>
              <w:jc w:val="right"/>
              <w:rPr>
                <w:rFonts w:eastAsia="Calibri"/>
                <w:szCs w:val="22"/>
              </w:rPr>
            </w:pPr>
            <w:r w:rsidRPr="003743AB">
              <w:rPr>
                <w:rFonts w:eastAsia="Calibri"/>
                <w:szCs w:val="22"/>
              </w:rPr>
              <w:t>476</w:t>
            </w:r>
          </w:p>
          <w:p w14:paraId="7ED00445" w14:textId="77777777" w:rsidR="009D5F56" w:rsidRPr="003743AB"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D40BBFD" w14:textId="77777777" w:rsidR="009D5F56" w:rsidRPr="003743AB" w:rsidRDefault="009D5F56" w:rsidP="00553004">
            <w:pPr>
              <w:jc w:val="right"/>
              <w:rPr>
                <w:rFonts w:eastAsia="Calibri"/>
                <w:szCs w:val="22"/>
              </w:rPr>
            </w:pPr>
            <w:r w:rsidRPr="003743AB">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88233" w14:textId="77777777" w:rsidR="009D5F56" w:rsidRPr="003743AB" w:rsidRDefault="009D5F56" w:rsidP="00553004">
            <w:pPr>
              <w:jc w:val="right"/>
              <w:rPr>
                <w:rFonts w:eastAsia="Calibri"/>
                <w:szCs w:val="22"/>
              </w:rPr>
            </w:pPr>
            <w:r w:rsidRPr="003743AB">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7953A"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949C79" w14:textId="77777777" w:rsidR="009D5F56" w:rsidRPr="003743AB" w:rsidRDefault="009D5F56" w:rsidP="00553004">
            <w:pPr>
              <w:jc w:val="center"/>
              <w:rPr>
                <w:rFonts w:eastAsia="Calibri"/>
                <w:szCs w:val="22"/>
              </w:rPr>
            </w:pPr>
            <w:r w:rsidRPr="003743AB">
              <w:rPr>
                <w:rFonts w:eastAsia="Calibri"/>
                <w:szCs w:val="22"/>
              </w:rPr>
              <w:t>D</w:t>
            </w:r>
          </w:p>
          <w:p w14:paraId="4243B5F5"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A85657" w14:textId="77777777" w:rsidR="009D5F56" w:rsidRPr="003743AB" w:rsidRDefault="009D5F56" w:rsidP="00553004">
            <w:pPr>
              <w:jc w:val="center"/>
              <w:rPr>
                <w:rFonts w:eastAsia="Calibri"/>
                <w:szCs w:val="22"/>
              </w:rPr>
            </w:pPr>
            <w:r w:rsidRPr="003743AB">
              <w:rPr>
                <w:rFonts w:eastAsia="Calibri"/>
                <w:szCs w:val="22"/>
              </w:rPr>
              <w:t>4400-5069-4283 4400-5065-3913</w:t>
            </w:r>
          </w:p>
        </w:tc>
      </w:tr>
      <w:tr w:rsidR="009D5F56" w:rsidRPr="003743AB" w14:paraId="2EE23E9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91218E8"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5260FC" w14:textId="77777777" w:rsidR="009D5F56" w:rsidRPr="003743AB" w:rsidRDefault="009D5F56" w:rsidP="00553004">
            <w:pPr>
              <w:rPr>
                <w:rFonts w:eastAsia="Calibri"/>
                <w:szCs w:val="22"/>
              </w:rPr>
            </w:pPr>
            <w:r w:rsidRPr="003743AB">
              <w:rPr>
                <w:rFonts w:eastAsia="Calibri"/>
                <w:szCs w:val="22"/>
                <w:lang w:eastAsia="lt-LT"/>
              </w:rPr>
              <w:t>59AS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5F822F" w14:textId="77777777" w:rsidR="009D5F56" w:rsidRPr="003743AB" w:rsidRDefault="009D5F56" w:rsidP="00553004">
            <w:pPr>
              <w:rPr>
                <w:rFonts w:eastAsia="Calibri"/>
                <w:szCs w:val="22"/>
              </w:rPr>
            </w:pPr>
            <w:r w:rsidRPr="003743AB">
              <w:rPr>
                <w:rFonts w:eastAsia="Calibri"/>
                <w:szCs w:val="22"/>
              </w:rPr>
              <w:t>Tuopų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12085C" w14:textId="77777777" w:rsidR="009D5F56" w:rsidRPr="003743AB" w:rsidRDefault="009D5F56" w:rsidP="00553004">
            <w:pPr>
              <w:jc w:val="right"/>
              <w:rPr>
                <w:rFonts w:eastAsia="Calibri"/>
                <w:szCs w:val="22"/>
              </w:rPr>
            </w:pPr>
            <w:r w:rsidRPr="003743AB">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78F9C"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AD1383" w14:textId="77777777" w:rsidR="009D5F56" w:rsidRPr="003743AB" w:rsidRDefault="009D5F56" w:rsidP="00553004">
            <w:pPr>
              <w:jc w:val="right"/>
              <w:rPr>
                <w:rFonts w:eastAsia="Calibri"/>
                <w:szCs w:val="22"/>
              </w:rPr>
            </w:pPr>
            <w:r w:rsidRPr="003743AB">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25924" w14:textId="68B52517"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B277AC"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A5C0CC" w14:textId="77777777" w:rsidR="009D5F56" w:rsidRPr="003743AB" w:rsidRDefault="009D5F56" w:rsidP="00553004">
            <w:pPr>
              <w:jc w:val="center"/>
              <w:rPr>
                <w:rFonts w:eastAsia="Calibri"/>
                <w:szCs w:val="22"/>
              </w:rPr>
            </w:pPr>
            <w:r w:rsidRPr="003743AB">
              <w:rPr>
                <w:rFonts w:eastAsia="Calibri"/>
                <w:szCs w:val="22"/>
              </w:rPr>
              <w:t>4400-5584-0676</w:t>
            </w:r>
          </w:p>
        </w:tc>
      </w:tr>
      <w:tr w:rsidR="009D5F56" w:rsidRPr="003743AB" w14:paraId="306D4D3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889ABF"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A57471" w14:textId="77777777" w:rsidR="009D5F56" w:rsidRPr="003743AB" w:rsidRDefault="009D5F56" w:rsidP="00553004">
            <w:pPr>
              <w:rPr>
                <w:rFonts w:eastAsia="Calibri"/>
                <w:szCs w:val="22"/>
              </w:rPr>
            </w:pPr>
            <w:r w:rsidRPr="003743AB">
              <w:rPr>
                <w:rFonts w:eastAsia="Calibri"/>
                <w:szCs w:val="22"/>
                <w:lang w:eastAsia="lt-LT"/>
              </w:rPr>
              <w:t>60AS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70F1D6" w14:textId="77777777" w:rsidR="009D5F56" w:rsidRPr="003743AB" w:rsidRDefault="009D5F56" w:rsidP="00553004">
            <w:pPr>
              <w:rPr>
                <w:rFonts w:eastAsia="Calibri"/>
                <w:szCs w:val="22"/>
              </w:rPr>
            </w:pPr>
            <w:r w:rsidRPr="003743AB">
              <w:rPr>
                <w:rFonts w:eastAsia="Calibri"/>
                <w:szCs w:val="22"/>
              </w:rPr>
              <w:t>Žvejų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FA700B" w14:textId="77777777" w:rsidR="009D5F56" w:rsidRPr="003743AB" w:rsidRDefault="009D5F56" w:rsidP="00553004">
            <w:pPr>
              <w:jc w:val="right"/>
              <w:rPr>
                <w:rFonts w:eastAsia="Calibri"/>
                <w:szCs w:val="22"/>
              </w:rPr>
            </w:pPr>
            <w:r w:rsidRPr="003743AB">
              <w:rPr>
                <w:rFonts w:eastAsia="Calibri"/>
                <w:szCs w:val="22"/>
              </w:rPr>
              <w:t>254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90C8B"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31354" w14:textId="77777777" w:rsidR="009D5F56" w:rsidRPr="003743AB" w:rsidRDefault="009D5F56" w:rsidP="00553004">
            <w:pPr>
              <w:jc w:val="right"/>
              <w:rPr>
                <w:rFonts w:eastAsia="Calibri"/>
                <w:szCs w:val="22"/>
              </w:rPr>
            </w:pPr>
            <w:r w:rsidRPr="003743AB">
              <w:rPr>
                <w:rFonts w:eastAsia="Calibri"/>
                <w:szCs w:val="22"/>
              </w:rPr>
              <w:t>254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194765" w14:textId="085CE210"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D4CB47"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87379C" w14:textId="77777777" w:rsidR="009D5F56" w:rsidRPr="003743AB" w:rsidRDefault="009D5F56" w:rsidP="00553004">
            <w:pPr>
              <w:jc w:val="center"/>
              <w:rPr>
                <w:rFonts w:eastAsia="Calibri"/>
                <w:szCs w:val="22"/>
              </w:rPr>
            </w:pPr>
            <w:r w:rsidRPr="003743AB">
              <w:rPr>
                <w:rFonts w:eastAsia="Calibri"/>
                <w:szCs w:val="22"/>
              </w:rPr>
              <w:t>4400-5584-0732</w:t>
            </w:r>
          </w:p>
        </w:tc>
      </w:tr>
      <w:tr w:rsidR="009D5F56" w:rsidRPr="003743AB" w14:paraId="6B645AA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C370B78"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BFDD0D" w14:textId="77777777" w:rsidR="009D5F56" w:rsidRPr="003743AB" w:rsidRDefault="009D5F56" w:rsidP="00553004">
            <w:pPr>
              <w:rPr>
                <w:rFonts w:eastAsia="Calibri"/>
                <w:szCs w:val="22"/>
              </w:rPr>
            </w:pPr>
            <w:r w:rsidRPr="003743AB">
              <w:rPr>
                <w:rFonts w:eastAsia="Calibri"/>
                <w:szCs w:val="22"/>
                <w:lang w:eastAsia="lt-LT"/>
              </w:rPr>
              <w:t>61AS</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9900946" w14:textId="77777777" w:rsidR="009D5F56" w:rsidRPr="003743AB" w:rsidRDefault="009D5F56" w:rsidP="00553004">
            <w:pPr>
              <w:rPr>
                <w:rFonts w:eastAsia="Calibri"/>
                <w:szCs w:val="22"/>
              </w:rPr>
            </w:pPr>
            <w:r w:rsidRPr="003743AB">
              <w:rPr>
                <w:rFonts w:eastAsia="Calibri"/>
                <w:szCs w:val="22"/>
              </w:rPr>
              <w:t>Šlavės g., Storių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C09C33" w14:textId="77777777" w:rsidR="009D5F56" w:rsidRPr="003743AB" w:rsidRDefault="009D5F56" w:rsidP="00553004">
            <w:pPr>
              <w:jc w:val="right"/>
              <w:rPr>
                <w:rFonts w:eastAsia="Calibri"/>
                <w:szCs w:val="22"/>
              </w:rPr>
            </w:pPr>
            <w:r w:rsidRPr="003743AB">
              <w:rPr>
                <w:rFonts w:eastAsia="Calibri"/>
                <w:szCs w:val="22"/>
              </w:rPr>
              <w:t>3296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4F4DE"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A2C62A" w14:textId="77777777" w:rsidR="009D5F56" w:rsidRPr="003743AB" w:rsidRDefault="009D5F56" w:rsidP="00553004">
            <w:pPr>
              <w:jc w:val="right"/>
              <w:rPr>
                <w:rFonts w:eastAsia="Calibri"/>
                <w:szCs w:val="22"/>
              </w:rPr>
            </w:pPr>
            <w:r w:rsidRPr="003743AB">
              <w:rPr>
                <w:rFonts w:eastAsia="Calibri"/>
                <w:szCs w:val="22"/>
              </w:rPr>
              <w:t>3296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8E0BE"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2CEA9"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EF0A21" w14:textId="77777777" w:rsidR="009D5F56" w:rsidRPr="003743AB" w:rsidRDefault="009D5F56" w:rsidP="00553004">
            <w:pPr>
              <w:jc w:val="center"/>
              <w:rPr>
                <w:rFonts w:eastAsia="Calibri"/>
                <w:szCs w:val="22"/>
              </w:rPr>
            </w:pPr>
            <w:r w:rsidRPr="003743AB">
              <w:rPr>
                <w:rFonts w:eastAsia="Calibri"/>
                <w:szCs w:val="22"/>
              </w:rPr>
              <w:t>4400-5319-4779</w:t>
            </w:r>
          </w:p>
        </w:tc>
      </w:tr>
      <w:tr w:rsidR="009D5F56" w:rsidRPr="003743AB" w14:paraId="7C555CC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3F650CD"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866878" w14:textId="77777777" w:rsidR="009D5F56" w:rsidRPr="003743AB" w:rsidRDefault="009D5F56" w:rsidP="00553004">
            <w:pPr>
              <w:rPr>
                <w:rFonts w:eastAsia="Calibri"/>
                <w:szCs w:val="22"/>
              </w:rPr>
            </w:pPr>
            <w:r w:rsidRPr="003743AB">
              <w:rPr>
                <w:rFonts w:eastAsia="Calibri"/>
                <w:szCs w:val="22"/>
                <w:lang w:eastAsia="lt-LT"/>
              </w:rPr>
              <w:t>62AS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628C94" w14:textId="77777777" w:rsidR="009D5F56" w:rsidRPr="003743AB" w:rsidRDefault="009D5F56" w:rsidP="00553004">
            <w:pPr>
              <w:rPr>
                <w:rFonts w:eastAsia="Calibri"/>
                <w:szCs w:val="22"/>
              </w:rPr>
            </w:pPr>
            <w:r w:rsidRPr="003743AB">
              <w:rPr>
                <w:rFonts w:eastAsia="Calibri"/>
                <w:szCs w:val="22"/>
              </w:rPr>
              <w:t>Užugojų g., Storių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B7BA17" w14:textId="4AC34204" w:rsidR="009D5F56" w:rsidRPr="003743AB" w:rsidRDefault="009D5F56" w:rsidP="00553004">
            <w:pPr>
              <w:jc w:val="right"/>
              <w:rPr>
                <w:rFonts w:eastAsia="Calibri"/>
                <w:szCs w:val="22"/>
              </w:rPr>
            </w:pPr>
            <w:r w:rsidRPr="003743AB">
              <w:rPr>
                <w:rFonts w:eastAsia="Calibri"/>
                <w:szCs w:val="22"/>
              </w:rPr>
              <w:t xml:space="preserve"> 1362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B0AA1" w14:textId="460880BA"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38925" w14:textId="77777777" w:rsidR="009D5F56" w:rsidRPr="003743AB" w:rsidRDefault="009D5F56" w:rsidP="00553004">
            <w:pPr>
              <w:jc w:val="right"/>
              <w:rPr>
                <w:rFonts w:eastAsia="Calibri"/>
                <w:szCs w:val="22"/>
              </w:rPr>
            </w:pPr>
            <w:r w:rsidRPr="003743AB">
              <w:rPr>
                <w:rFonts w:eastAsia="Calibri"/>
                <w:szCs w:val="22"/>
              </w:rPr>
              <w:t>1362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31354C"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66AD2"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CCB555" w14:textId="77777777" w:rsidR="009D5F56" w:rsidRPr="003743AB" w:rsidRDefault="009D5F56" w:rsidP="00553004">
            <w:pPr>
              <w:jc w:val="center"/>
              <w:rPr>
                <w:rFonts w:eastAsia="Calibri"/>
                <w:szCs w:val="22"/>
              </w:rPr>
            </w:pPr>
            <w:r w:rsidRPr="003743AB">
              <w:rPr>
                <w:rFonts w:eastAsia="Calibri"/>
                <w:szCs w:val="22"/>
              </w:rPr>
              <w:t>4400-5976-0273</w:t>
            </w:r>
          </w:p>
        </w:tc>
      </w:tr>
      <w:tr w:rsidR="009D5F56" w:rsidRPr="003743AB" w14:paraId="60950A3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1D676B8"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95650F" w14:textId="77777777" w:rsidR="009D5F56" w:rsidRPr="003743AB" w:rsidRDefault="009D5F56" w:rsidP="00553004">
            <w:pPr>
              <w:rPr>
                <w:rFonts w:eastAsia="Calibri"/>
                <w:szCs w:val="22"/>
              </w:rPr>
            </w:pPr>
            <w:r w:rsidRPr="003743AB">
              <w:rPr>
                <w:rFonts w:eastAsia="Calibri"/>
                <w:szCs w:val="22"/>
                <w:lang w:eastAsia="lt-LT"/>
              </w:rPr>
              <w:t>72AS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52BFCC" w14:textId="77777777" w:rsidR="009D5F56" w:rsidRPr="003743AB" w:rsidRDefault="009D5F56" w:rsidP="00553004">
            <w:pPr>
              <w:rPr>
                <w:rFonts w:eastAsia="Calibri"/>
                <w:szCs w:val="22"/>
              </w:rPr>
            </w:pPr>
            <w:r w:rsidRPr="003743AB">
              <w:rPr>
                <w:rFonts w:eastAsia="Calibri"/>
                <w:szCs w:val="22"/>
              </w:rPr>
              <w:t>Pašventupio g., Šeimyniškių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94DCA9" w14:textId="0615D36F" w:rsidR="009D5F56" w:rsidRPr="003743AB" w:rsidRDefault="009D5F56" w:rsidP="00553004">
            <w:pPr>
              <w:jc w:val="right"/>
              <w:rPr>
                <w:rFonts w:eastAsia="Calibri"/>
                <w:szCs w:val="22"/>
              </w:rPr>
            </w:pPr>
            <w:r w:rsidRPr="003743AB">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E21A49" w14:textId="0E5CEB7F" w:rsidR="009D5F56" w:rsidRPr="003743AB" w:rsidRDefault="009D5F56" w:rsidP="00553004">
            <w:pPr>
              <w:jc w:val="right"/>
              <w:rPr>
                <w:rFonts w:eastAsia="Calibri"/>
                <w:szCs w:val="22"/>
              </w:rPr>
            </w:pPr>
            <w:r w:rsidRPr="003743AB">
              <w:rPr>
                <w:rFonts w:eastAsia="Calibri"/>
                <w:szCs w:val="22"/>
              </w:rPr>
              <w:t>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722A9" w14:textId="77777777" w:rsidR="009D5F56" w:rsidRPr="003743AB" w:rsidRDefault="009D5F56" w:rsidP="00553004">
            <w:pPr>
              <w:jc w:val="right"/>
              <w:rPr>
                <w:rFonts w:eastAsia="Calibri"/>
                <w:szCs w:val="22"/>
              </w:rPr>
            </w:pPr>
            <w:r w:rsidRPr="003743AB">
              <w:rPr>
                <w:rFonts w:eastAsia="Calibri"/>
                <w:szCs w:val="22"/>
              </w:rPr>
              <w:t>1848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97374"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EFC9D"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5DD3D9" w14:textId="77777777" w:rsidR="009D5F56" w:rsidRPr="003743AB" w:rsidRDefault="009D5F56" w:rsidP="00553004">
            <w:pPr>
              <w:jc w:val="center"/>
              <w:rPr>
                <w:rFonts w:eastAsia="Calibri"/>
                <w:szCs w:val="22"/>
              </w:rPr>
            </w:pPr>
            <w:r w:rsidRPr="003743AB">
              <w:rPr>
                <w:rFonts w:eastAsia="Calibri"/>
                <w:szCs w:val="22"/>
              </w:rPr>
              <w:t>4400-5979-0224</w:t>
            </w:r>
          </w:p>
        </w:tc>
      </w:tr>
      <w:tr w:rsidR="009D5F56" w:rsidRPr="003743AB" w14:paraId="1E19B82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B6C144"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213841" w14:textId="77777777" w:rsidR="009D5F56" w:rsidRPr="003743AB" w:rsidRDefault="009D5F56" w:rsidP="00553004">
            <w:pPr>
              <w:rPr>
                <w:rFonts w:eastAsia="Calibri"/>
                <w:szCs w:val="22"/>
              </w:rPr>
            </w:pPr>
            <w:r w:rsidRPr="003743AB">
              <w:rPr>
                <w:rFonts w:eastAsia="Calibri"/>
                <w:szCs w:val="22"/>
                <w:lang w:eastAsia="lt-LT"/>
              </w:rPr>
              <w:t>63AS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77D454" w14:textId="77777777" w:rsidR="009D5F56" w:rsidRPr="003743AB" w:rsidRDefault="009D5F56" w:rsidP="00553004">
            <w:pPr>
              <w:rPr>
                <w:rFonts w:eastAsia="Calibri"/>
                <w:szCs w:val="22"/>
              </w:rPr>
            </w:pPr>
            <w:r w:rsidRPr="003743AB">
              <w:rPr>
                <w:rFonts w:eastAsia="Calibri"/>
                <w:szCs w:val="22"/>
              </w:rPr>
              <w:t>Šeimyniškių g., Šeimyniškių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F1975A1" w14:textId="77777777" w:rsidR="009D5F56" w:rsidRPr="003743AB" w:rsidRDefault="009D5F56" w:rsidP="00553004">
            <w:pPr>
              <w:jc w:val="right"/>
              <w:rPr>
                <w:rFonts w:eastAsia="Calibri"/>
                <w:szCs w:val="22"/>
              </w:rPr>
            </w:pPr>
            <w:r w:rsidRPr="003743AB">
              <w:rPr>
                <w:rFonts w:eastAsia="Calibri"/>
                <w:szCs w:val="22"/>
              </w:rPr>
              <w:t>1402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27687"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A1F78" w14:textId="77777777" w:rsidR="009D5F56" w:rsidRPr="003743AB" w:rsidRDefault="009D5F56" w:rsidP="00553004">
            <w:pPr>
              <w:jc w:val="right"/>
              <w:rPr>
                <w:rFonts w:eastAsia="Calibri"/>
                <w:szCs w:val="22"/>
              </w:rPr>
            </w:pPr>
            <w:r w:rsidRPr="003743AB">
              <w:rPr>
                <w:rFonts w:eastAsia="Calibri"/>
                <w:szCs w:val="22"/>
              </w:rPr>
              <w:t>1402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5ECFA"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0F702"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90C672" w14:textId="77777777" w:rsidR="009D5F56" w:rsidRPr="003743AB" w:rsidRDefault="009D5F56" w:rsidP="00553004">
            <w:pPr>
              <w:jc w:val="center"/>
              <w:rPr>
                <w:rFonts w:eastAsia="Calibri"/>
                <w:szCs w:val="22"/>
              </w:rPr>
            </w:pPr>
            <w:r w:rsidRPr="003743AB">
              <w:rPr>
                <w:rFonts w:eastAsia="Calibri"/>
                <w:szCs w:val="22"/>
              </w:rPr>
              <w:t>4400-5326-2947</w:t>
            </w:r>
          </w:p>
        </w:tc>
      </w:tr>
      <w:tr w:rsidR="009D5F56" w:rsidRPr="003743AB" w14:paraId="4B92A37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BAF84D"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D48208" w14:textId="77777777" w:rsidR="009D5F56" w:rsidRPr="003743AB" w:rsidRDefault="009D5F56" w:rsidP="00553004">
            <w:pPr>
              <w:rPr>
                <w:rFonts w:eastAsia="Calibri"/>
                <w:szCs w:val="22"/>
              </w:rPr>
            </w:pPr>
            <w:r w:rsidRPr="003743AB">
              <w:rPr>
                <w:rFonts w:eastAsia="Calibri"/>
                <w:szCs w:val="22"/>
                <w:lang w:eastAsia="lt-LT"/>
              </w:rPr>
              <w:t>64AS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8D4181" w14:textId="77777777" w:rsidR="009D5F56" w:rsidRPr="003743AB" w:rsidRDefault="009D5F56" w:rsidP="00553004">
            <w:pPr>
              <w:rPr>
                <w:rFonts w:eastAsia="Calibri"/>
                <w:szCs w:val="22"/>
              </w:rPr>
            </w:pPr>
            <w:r w:rsidRPr="003743AB">
              <w:rPr>
                <w:rFonts w:eastAsia="Calibri"/>
                <w:szCs w:val="22"/>
              </w:rPr>
              <w:t>Liepų g., Šlavėnų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16A81D" w14:textId="77777777" w:rsidR="009D5F56" w:rsidRPr="003743AB" w:rsidRDefault="009D5F56" w:rsidP="00553004">
            <w:pPr>
              <w:jc w:val="right"/>
              <w:rPr>
                <w:rFonts w:eastAsia="Calibri"/>
                <w:szCs w:val="22"/>
              </w:rPr>
            </w:pPr>
            <w:r w:rsidRPr="003743AB">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3C277F" w14:textId="4F3F3284"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C3E723" w14:textId="77777777" w:rsidR="009D5F56" w:rsidRPr="003743AB" w:rsidRDefault="009D5F56" w:rsidP="00553004">
            <w:pPr>
              <w:jc w:val="right"/>
              <w:rPr>
                <w:rFonts w:eastAsia="Calibri"/>
                <w:szCs w:val="22"/>
              </w:rPr>
            </w:pPr>
            <w:r w:rsidRPr="003743AB">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705CE"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F66C60"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A89616" w14:textId="77777777" w:rsidR="009D5F56" w:rsidRPr="003743AB" w:rsidRDefault="009D5F56" w:rsidP="00553004">
            <w:pPr>
              <w:jc w:val="center"/>
              <w:rPr>
                <w:rFonts w:eastAsia="Calibri"/>
                <w:szCs w:val="22"/>
              </w:rPr>
            </w:pPr>
            <w:r w:rsidRPr="003743AB">
              <w:rPr>
                <w:rFonts w:eastAsia="Calibri"/>
                <w:szCs w:val="22"/>
              </w:rPr>
              <w:t>4400-5584-3257</w:t>
            </w:r>
          </w:p>
        </w:tc>
      </w:tr>
      <w:tr w:rsidR="009D5F56" w:rsidRPr="003743AB" w14:paraId="52C2EF3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39594B2"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765EA9" w14:textId="77777777" w:rsidR="009D5F56" w:rsidRPr="003743AB" w:rsidRDefault="009D5F56" w:rsidP="00553004">
            <w:pPr>
              <w:rPr>
                <w:rFonts w:eastAsia="Calibri"/>
                <w:szCs w:val="22"/>
              </w:rPr>
            </w:pPr>
            <w:r w:rsidRPr="003743AB">
              <w:rPr>
                <w:rFonts w:eastAsia="Calibri"/>
                <w:szCs w:val="22"/>
                <w:lang w:eastAsia="lt-LT"/>
              </w:rPr>
              <w:t>65AS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1A45BF" w14:textId="77777777" w:rsidR="009D5F56" w:rsidRPr="003743AB" w:rsidRDefault="009D5F56" w:rsidP="00553004">
            <w:pPr>
              <w:rPr>
                <w:rFonts w:eastAsia="Calibri"/>
                <w:szCs w:val="22"/>
              </w:rPr>
            </w:pPr>
            <w:r w:rsidRPr="003743AB">
              <w:rPr>
                <w:rFonts w:eastAsia="Calibri"/>
                <w:szCs w:val="22"/>
              </w:rPr>
              <w:t>Puntuko g., Šlavėnų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F28DC0" w14:textId="77777777" w:rsidR="009D5F56" w:rsidRPr="003743AB" w:rsidRDefault="009D5F56" w:rsidP="00553004">
            <w:pPr>
              <w:jc w:val="right"/>
              <w:rPr>
                <w:rFonts w:eastAsia="Calibri"/>
                <w:szCs w:val="22"/>
              </w:rPr>
            </w:pPr>
            <w:r w:rsidRPr="003743AB">
              <w:rPr>
                <w:rFonts w:eastAsia="Calibri"/>
                <w:szCs w:val="22"/>
              </w:rPr>
              <w:t>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4BEAB"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835747" w14:textId="77777777" w:rsidR="009D5F56" w:rsidRPr="003743AB" w:rsidRDefault="009D5F56" w:rsidP="00553004">
            <w:pPr>
              <w:jc w:val="right"/>
              <w:rPr>
                <w:rFonts w:eastAsia="Calibri"/>
                <w:szCs w:val="22"/>
              </w:rPr>
            </w:pPr>
            <w:r w:rsidRPr="003743AB">
              <w:rPr>
                <w:rFonts w:eastAsia="Calibri"/>
                <w:szCs w:val="22"/>
              </w:rPr>
              <w:t>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7F843"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C0864"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9ACD4D" w14:textId="77777777" w:rsidR="009D5F56" w:rsidRPr="003743AB" w:rsidRDefault="009D5F56" w:rsidP="00553004">
            <w:pPr>
              <w:jc w:val="center"/>
              <w:rPr>
                <w:rFonts w:eastAsia="Calibri"/>
                <w:szCs w:val="22"/>
              </w:rPr>
            </w:pPr>
            <w:r w:rsidRPr="003743AB">
              <w:rPr>
                <w:rFonts w:eastAsia="Calibri"/>
                <w:szCs w:val="22"/>
              </w:rPr>
              <w:t>4400-5425-7053</w:t>
            </w:r>
          </w:p>
        </w:tc>
      </w:tr>
      <w:tr w:rsidR="009D5F56" w:rsidRPr="003743AB" w14:paraId="406C02B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61096C"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B33D49" w14:textId="77777777" w:rsidR="009D5F56" w:rsidRPr="003743AB" w:rsidRDefault="009D5F56" w:rsidP="00553004">
            <w:pPr>
              <w:rPr>
                <w:rFonts w:eastAsia="Calibri"/>
                <w:szCs w:val="22"/>
              </w:rPr>
            </w:pPr>
            <w:r w:rsidRPr="003743AB">
              <w:rPr>
                <w:rFonts w:eastAsia="Calibri"/>
                <w:szCs w:val="22"/>
                <w:lang w:eastAsia="lt-LT"/>
              </w:rPr>
              <w:t>66AS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431D8C" w14:textId="77777777" w:rsidR="009D5F56" w:rsidRPr="003743AB" w:rsidRDefault="009D5F56" w:rsidP="00553004">
            <w:pPr>
              <w:rPr>
                <w:rFonts w:eastAsia="Calibri"/>
                <w:szCs w:val="22"/>
              </w:rPr>
            </w:pPr>
            <w:r w:rsidRPr="003743AB">
              <w:rPr>
                <w:rFonts w:eastAsia="Calibri"/>
                <w:szCs w:val="22"/>
              </w:rPr>
              <w:t>Šlavės g., Šlavėnų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D1396E" w14:textId="77777777" w:rsidR="009D5F56" w:rsidRPr="003743AB" w:rsidRDefault="009D5F56" w:rsidP="00553004">
            <w:pPr>
              <w:jc w:val="right"/>
              <w:rPr>
                <w:rFonts w:eastAsia="Calibri"/>
                <w:szCs w:val="22"/>
              </w:rPr>
            </w:pPr>
            <w:r w:rsidRPr="003743AB">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952C4C" w14:textId="4681CEB7"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1127D" w14:textId="77777777" w:rsidR="009D5F56" w:rsidRPr="003743AB" w:rsidRDefault="009D5F56" w:rsidP="00553004">
            <w:pPr>
              <w:jc w:val="right"/>
              <w:rPr>
                <w:rFonts w:eastAsia="Calibri"/>
                <w:szCs w:val="22"/>
              </w:rPr>
            </w:pPr>
            <w:r w:rsidRPr="003743AB">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F05B3"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A7806"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EB4968" w14:textId="77777777" w:rsidR="009D5F56" w:rsidRPr="003743AB" w:rsidRDefault="009D5F56" w:rsidP="00553004">
            <w:pPr>
              <w:jc w:val="center"/>
              <w:rPr>
                <w:rFonts w:eastAsia="Calibri"/>
                <w:szCs w:val="22"/>
              </w:rPr>
            </w:pPr>
            <w:r w:rsidRPr="003743AB">
              <w:rPr>
                <w:rFonts w:eastAsia="Calibri"/>
                <w:szCs w:val="22"/>
              </w:rPr>
              <w:t>4400-5584-3268</w:t>
            </w:r>
          </w:p>
        </w:tc>
      </w:tr>
      <w:tr w:rsidR="009D5F56" w:rsidRPr="003743AB" w14:paraId="5F55418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AB0B120"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87C429" w14:textId="77777777" w:rsidR="009D5F56" w:rsidRPr="003743AB" w:rsidRDefault="009D5F56" w:rsidP="00553004">
            <w:pPr>
              <w:rPr>
                <w:rFonts w:eastAsia="Calibri"/>
                <w:szCs w:val="22"/>
              </w:rPr>
            </w:pPr>
            <w:r w:rsidRPr="003743AB">
              <w:rPr>
                <w:rFonts w:eastAsia="Calibri"/>
                <w:szCs w:val="22"/>
                <w:lang w:eastAsia="lt-LT"/>
              </w:rPr>
              <w:t>67AS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7D20D3" w14:textId="77777777" w:rsidR="009D5F56" w:rsidRPr="003743AB" w:rsidRDefault="009D5F56" w:rsidP="00553004">
            <w:pPr>
              <w:rPr>
                <w:rFonts w:eastAsia="Calibri"/>
                <w:szCs w:val="22"/>
              </w:rPr>
            </w:pPr>
            <w:r w:rsidRPr="003743AB">
              <w:rPr>
                <w:rFonts w:eastAsia="Calibri"/>
                <w:szCs w:val="22"/>
              </w:rPr>
              <w:t>Gylių g., Vikonių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6126E0" w14:textId="77777777" w:rsidR="009D5F56" w:rsidRPr="003743AB" w:rsidRDefault="009D5F56" w:rsidP="00553004">
            <w:pPr>
              <w:jc w:val="right"/>
              <w:rPr>
                <w:rFonts w:eastAsia="Calibri"/>
                <w:szCs w:val="22"/>
              </w:rPr>
            </w:pPr>
            <w:r w:rsidRPr="003743AB">
              <w:rPr>
                <w:rFonts w:eastAsia="Calibri"/>
                <w:szCs w:val="22"/>
              </w:rPr>
              <w:t>2714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1D52B1" w14:textId="7CE4175F"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A18AE" w14:textId="77777777" w:rsidR="009D5F56" w:rsidRPr="003743AB" w:rsidRDefault="009D5F56" w:rsidP="00553004">
            <w:pPr>
              <w:jc w:val="right"/>
              <w:rPr>
                <w:rFonts w:eastAsia="Calibri"/>
                <w:szCs w:val="22"/>
              </w:rPr>
            </w:pPr>
            <w:r w:rsidRPr="003743AB">
              <w:rPr>
                <w:rFonts w:eastAsia="Calibri"/>
                <w:szCs w:val="22"/>
              </w:rPr>
              <w:t>2714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1B6E2"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1D69E" w14:textId="77777777" w:rsidR="009D5F56" w:rsidRPr="003743AB" w:rsidRDefault="009D5F56" w:rsidP="00553004">
            <w:pPr>
              <w:jc w:val="center"/>
              <w:rPr>
                <w:rFonts w:eastAsia="Calibri"/>
                <w:szCs w:val="22"/>
              </w:rPr>
            </w:pPr>
            <w:r w:rsidRPr="003743AB">
              <w:rPr>
                <w:rFonts w:eastAsia="Calibri"/>
                <w:szCs w:val="22"/>
              </w:rPr>
              <w:t>D</w:t>
            </w:r>
          </w:p>
          <w:p w14:paraId="79332F0E"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A12D1D" w14:textId="77777777" w:rsidR="009D5F56" w:rsidRPr="003743AB" w:rsidRDefault="009D5F56" w:rsidP="00553004">
            <w:pPr>
              <w:jc w:val="center"/>
              <w:rPr>
                <w:rFonts w:eastAsia="Calibri"/>
                <w:szCs w:val="22"/>
              </w:rPr>
            </w:pPr>
            <w:r w:rsidRPr="003743AB">
              <w:rPr>
                <w:rFonts w:eastAsia="Calibri"/>
                <w:szCs w:val="22"/>
              </w:rPr>
              <w:t>4400-5584-7346</w:t>
            </w:r>
          </w:p>
          <w:p w14:paraId="314C8348" w14:textId="77777777" w:rsidR="009D5F56" w:rsidRPr="003743AB" w:rsidRDefault="009D5F56" w:rsidP="00553004">
            <w:pPr>
              <w:jc w:val="center"/>
              <w:rPr>
                <w:rFonts w:eastAsia="Calibri"/>
                <w:szCs w:val="22"/>
              </w:rPr>
            </w:pPr>
            <w:r w:rsidRPr="003743AB">
              <w:rPr>
                <w:rFonts w:eastAsia="Calibri"/>
                <w:szCs w:val="22"/>
              </w:rPr>
              <w:t>4400-5584-5320</w:t>
            </w:r>
          </w:p>
        </w:tc>
      </w:tr>
      <w:tr w:rsidR="009D5F56" w:rsidRPr="003743AB" w14:paraId="11404FD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4BF2F0E"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7D1E94" w14:textId="77777777" w:rsidR="009D5F56" w:rsidRPr="003743AB" w:rsidRDefault="009D5F56" w:rsidP="00553004">
            <w:pPr>
              <w:rPr>
                <w:rFonts w:eastAsia="Calibri"/>
                <w:szCs w:val="22"/>
              </w:rPr>
            </w:pPr>
            <w:r w:rsidRPr="003743AB">
              <w:rPr>
                <w:rFonts w:eastAsia="Calibri"/>
                <w:szCs w:val="22"/>
                <w:lang w:eastAsia="lt-LT"/>
              </w:rPr>
              <w:t>68AS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0ADC38" w14:textId="77777777" w:rsidR="009D5F56" w:rsidRPr="003743AB" w:rsidRDefault="009D5F56" w:rsidP="00553004">
            <w:pPr>
              <w:rPr>
                <w:rFonts w:eastAsia="Calibri"/>
                <w:szCs w:val="22"/>
              </w:rPr>
            </w:pPr>
            <w:r w:rsidRPr="003743AB">
              <w:rPr>
                <w:rFonts w:eastAsia="Calibri"/>
                <w:szCs w:val="22"/>
              </w:rPr>
              <w:t>Gojaus g., Vikonių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AF42FC" w14:textId="77777777" w:rsidR="009D5F56" w:rsidRPr="003743AB" w:rsidRDefault="009D5F56" w:rsidP="00553004">
            <w:pPr>
              <w:jc w:val="right"/>
              <w:rPr>
                <w:rFonts w:eastAsia="Calibri"/>
                <w:szCs w:val="22"/>
              </w:rPr>
            </w:pPr>
            <w:r w:rsidRPr="003743AB">
              <w:rPr>
                <w:rFonts w:eastAsia="Calibri"/>
                <w:szCs w:val="22"/>
              </w:rPr>
              <w:t>772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99417" w14:textId="55618FFF"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A30853" w14:textId="77777777" w:rsidR="009D5F56" w:rsidRPr="003743AB" w:rsidRDefault="009D5F56" w:rsidP="00553004">
            <w:pPr>
              <w:jc w:val="right"/>
              <w:rPr>
                <w:rFonts w:eastAsia="Calibri"/>
                <w:szCs w:val="22"/>
              </w:rPr>
            </w:pPr>
            <w:r w:rsidRPr="003743AB">
              <w:rPr>
                <w:rFonts w:eastAsia="Calibri"/>
                <w:szCs w:val="22"/>
              </w:rPr>
              <w:t>772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34D6B"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3DBF9C"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ECB74A" w14:textId="77777777" w:rsidR="009D5F56" w:rsidRPr="003743AB" w:rsidRDefault="009D5F56" w:rsidP="00553004">
            <w:pPr>
              <w:jc w:val="center"/>
              <w:rPr>
                <w:rFonts w:eastAsia="Calibri"/>
                <w:szCs w:val="22"/>
              </w:rPr>
            </w:pPr>
            <w:r w:rsidRPr="003743AB">
              <w:rPr>
                <w:rFonts w:eastAsia="Calibri"/>
                <w:szCs w:val="22"/>
              </w:rPr>
              <w:t>4400-5584-5340</w:t>
            </w:r>
          </w:p>
        </w:tc>
      </w:tr>
      <w:tr w:rsidR="009D5F56" w:rsidRPr="003743AB" w14:paraId="1F9A6B5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B4419FC"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A5D6CD" w14:textId="77777777" w:rsidR="009D5F56" w:rsidRPr="003743AB" w:rsidRDefault="009D5F56" w:rsidP="00553004">
            <w:pPr>
              <w:rPr>
                <w:rFonts w:eastAsia="Calibri"/>
                <w:szCs w:val="22"/>
              </w:rPr>
            </w:pPr>
            <w:r w:rsidRPr="003743AB">
              <w:rPr>
                <w:rFonts w:eastAsia="Calibri"/>
                <w:szCs w:val="22"/>
                <w:lang w:eastAsia="lt-LT"/>
              </w:rPr>
              <w:t>69AS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2E52DC" w14:textId="77777777" w:rsidR="009D5F56" w:rsidRPr="003743AB" w:rsidRDefault="009D5F56" w:rsidP="00553004">
            <w:pPr>
              <w:rPr>
                <w:rFonts w:eastAsia="Calibri"/>
                <w:szCs w:val="22"/>
              </w:rPr>
            </w:pPr>
            <w:r w:rsidRPr="003743AB">
              <w:rPr>
                <w:rFonts w:eastAsia="Calibri"/>
                <w:szCs w:val="22"/>
              </w:rPr>
              <w:t>Kaštonų g., Vikonių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2D9A57" w14:textId="77777777" w:rsidR="009D5F56" w:rsidRPr="003743AB" w:rsidRDefault="009D5F56" w:rsidP="00553004">
            <w:pPr>
              <w:jc w:val="right"/>
              <w:rPr>
                <w:rFonts w:eastAsia="Calibri"/>
                <w:szCs w:val="22"/>
              </w:rPr>
            </w:pPr>
            <w:r w:rsidRPr="003743AB">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6BBF9" w14:textId="77777777" w:rsidR="009D5F56" w:rsidRPr="003743AB" w:rsidRDefault="009D5F56" w:rsidP="00553004">
            <w:pPr>
              <w:jc w:val="right"/>
              <w:rPr>
                <w:rFonts w:eastAsia="Calibri"/>
                <w:szCs w:val="22"/>
              </w:rPr>
            </w:pPr>
            <w:r w:rsidRPr="003743AB">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5F40F" w14:textId="6E593934" w:rsidR="009D5F56" w:rsidRPr="003743AB"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0AA8F"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2BF1E2"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EB654F" w14:textId="77777777" w:rsidR="009D5F56" w:rsidRPr="003743AB" w:rsidRDefault="009D5F56" w:rsidP="00553004">
            <w:pPr>
              <w:jc w:val="center"/>
              <w:rPr>
                <w:rFonts w:eastAsia="Calibri"/>
                <w:szCs w:val="22"/>
              </w:rPr>
            </w:pPr>
            <w:r w:rsidRPr="003743AB">
              <w:rPr>
                <w:rFonts w:eastAsia="Calibri"/>
                <w:szCs w:val="22"/>
              </w:rPr>
              <w:t>4400-5584-5362</w:t>
            </w:r>
          </w:p>
        </w:tc>
      </w:tr>
      <w:tr w:rsidR="009D5F56" w:rsidRPr="003743AB" w14:paraId="771159F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154BDE"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0C33E8" w14:textId="77777777" w:rsidR="009D5F56" w:rsidRPr="003743AB" w:rsidRDefault="009D5F56" w:rsidP="00553004">
            <w:pPr>
              <w:rPr>
                <w:rFonts w:eastAsia="Calibri"/>
                <w:szCs w:val="22"/>
              </w:rPr>
            </w:pPr>
            <w:r w:rsidRPr="003743AB">
              <w:rPr>
                <w:rFonts w:eastAsia="Calibri"/>
                <w:szCs w:val="22"/>
                <w:lang w:eastAsia="lt-LT"/>
              </w:rPr>
              <w:t>70AS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2FFDDD" w14:textId="77777777" w:rsidR="009D5F56" w:rsidRPr="003743AB" w:rsidRDefault="009D5F56" w:rsidP="00553004">
            <w:pPr>
              <w:rPr>
                <w:rFonts w:eastAsia="Calibri"/>
                <w:szCs w:val="22"/>
              </w:rPr>
            </w:pPr>
            <w:r w:rsidRPr="003743AB">
              <w:rPr>
                <w:rFonts w:eastAsia="Calibri"/>
                <w:szCs w:val="22"/>
              </w:rPr>
              <w:t>Liepų g., Vikonių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2AC2B1" w14:textId="77777777" w:rsidR="009D5F56" w:rsidRPr="003743AB" w:rsidRDefault="009D5F56" w:rsidP="00553004">
            <w:pPr>
              <w:jc w:val="right"/>
              <w:rPr>
                <w:rFonts w:eastAsia="Calibri"/>
                <w:szCs w:val="22"/>
              </w:rPr>
            </w:pPr>
            <w:r w:rsidRPr="003743AB">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BF2D4" w14:textId="77777777" w:rsidR="009D5F56" w:rsidRPr="003743AB" w:rsidRDefault="009D5F56" w:rsidP="00553004">
            <w:pPr>
              <w:jc w:val="right"/>
              <w:rPr>
                <w:rFonts w:eastAsia="Calibri"/>
                <w:szCs w:val="22"/>
              </w:rPr>
            </w:pPr>
            <w:r w:rsidRPr="003743AB">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F8E2E" w14:textId="6FF48556" w:rsidR="009D5F56" w:rsidRPr="003743AB"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9E220D"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8D0E10"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615546" w14:textId="77777777" w:rsidR="009D5F56" w:rsidRPr="003743AB" w:rsidRDefault="009D5F56" w:rsidP="00553004">
            <w:pPr>
              <w:jc w:val="center"/>
              <w:rPr>
                <w:rFonts w:eastAsia="Calibri"/>
                <w:szCs w:val="22"/>
              </w:rPr>
            </w:pPr>
            <w:r w:rsidRPr="003743AB">
              <w:rPr>
                <w:rFonts w:eastAsia="Calibri"/>
                <w:szCs w:val="22"/>
              </w:rPr>
              <w:t>4400-5584-5373</w:t>
            </w:r>
          </w:p>
        </w:tc>
      </w:tr>
      <w:tr w:rsidR="009D5F56" w:rsidRPr="003743AB" w14:paraId="3D40897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FB6069D"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28AECB" w14:textId="77777777" w:rsidR="009D5F56" w:rsidRPr="003743AB" w:rsidRDefault="009D5F56" w:rsidP="00553004">
            <w:pPr>
              <w:rPr>
                <w:rFonts w:eastAsia="Calibri"/>
                <w:szCs w:val="22"/>
              </w:rPr>
            </w:pPr>
            <w:r w:rsidRPr="003743AB">
              <w:rPr>
                <w:rFonts w:eastAsia="Calibri"/>
                <w:szCs w:val="22"/>
                <w:lang w:eastAsia="lt-LT"/>
              </w:rPr>
              <w:t>71AS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C68207" w14:textId="77777777" w:rsidR="009D5F56" w:rsidRPr="003743AB" w:rsidRDefault="009D5F56" w:rsidP="00553004">
            <w:pPr>
              <w:rPr>
                <w:rFonts w:eastAsia="Calibri"/>
                <w:szCs w:val="22"/>
              </w:rPr>
            </w:pPr>
            <w:r w:rsidRPr="003743AB">
              <w:rPr>
                <w:rFonts w:eastAsia="Calibri"/>
                <w:szCs w:val="22"/>
              </w:rPr>
              <w:t>Tujų g., Vikonių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77300A" w14:textId="77777777" w:rsidR="009D5F56" w:rsidRPr="003743AB" w:rsidRDefault="009D5F56" w:rsidP="00553004">
            <w:pPr>
              <w:jc w:val="right"/>
              <w:rPr>
                <w:rFonts w:eastAsia="Calibri"/>
                <w:szCs w:val="22"/>
              </w:rPr>
            </w:pPr>
            <w:r w:rsidRPr="003743AB">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AE63F" w14:textId="77777777" w:rsidR="009D5F56" w:rsidRPr="003743AB" w:rsidRDefault="009D5F56" w:rsidP="00553004">
            <w:pPr>
              <w:jc w:val="right"/>
              <w:rPr>
                <w:rFonts w:eastAsia="Calibri"/>
                <w:szCs w:val="22"/>
              </w:rPr>
            </w:pPr>
            <w:r w:rsidRPr="003743AB">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FC70B"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3C7C3"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36AB8"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D1D761" w14:textId="77777777" w:rsidR="009D5F56" w:rsidRPr="003743AB" w:rsidRDefault="009D5F56" w:rsidP="00553004">
            <w:pPr>
              <w:jc w:val="center"/>
              <w:rPr>
                <w:rFonts w:eastAsia="Calibri"/>
                <w:szCs w:val="22"/>
              </w:rPr>
            </w:pPr>
            <w:r w:rsidRPr="003743AB">
              <w:rPr>
                <w:rFonts w:eastAsia="Calibri"/>
                <w:szCs w:val="22"/>
              </w:rPr>
              <w:t>4400-4734-1391</w:t>
            </w:r>
          </w:p>
        </w:tc>
      </w:tr>
      <w:tr w:rsidR="009D5F56" w:rsidRPr="004B1509" w14:paraId="70C1D5B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FE6835A" w14:textId="77777777" w:rsidR="009D5F56" w:rsidRPr="004B1509" w:rsidRDefault="009D5F56" w:rsidP="00553004">
            <w:pPr>
              <w:numPr>
                <w:ilvl w:val="0"/>
                <w:numId w:val="7"/>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794A0DD3" w14:textId="77777777" w:rsidR="009D5F56" w:rsidRPr="004B1509" w:rsidRDefault="009D5F56" w:rsidP="00553004">
            <w:pPr>
              <w:rPr>
                <w:rFonts w:eastAsia="Calibri"/>
                <w:i/>
                <w:iCs/>
                <w:szCs w:val="22"/>
              </w:rPr>
            </w:pPr>
            <w:r w:rsidRPr="004B1509">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29015ADA" w14:textId="71EAD96B" w:rsidR="009D5F56" w:rsidRPr="004B1509" w:rsidRDefault="00BC36D5" w:rsidP="00553004">
            <w:pPr>
              <w:jc w:val="right"/>
              <w:rPr>
                <w:rFonts w:eastAsia="Calibri"/>
                <w:i/>
                <w:iCs/>
                <w:szCs w:val="22"/>
              </w:rPr>
            </w:pPr>
            <w:r>
              <w:rPr>
                <w:rFonts w:eastAsia="Calibri"/>
                <w:i/>
                <w:iCs/>
                <w:szCs w:val="22"/>
              </w:rPr>
              <w:t>222 583</w:t>
            </w:r>
          </w:p>
        </w:tc>
        <w:tc>
          <w:tcPr>
            <w:tcW w:w="1133" w:type="dxa"/>
            <w:tcBorders>
              <w:top w:val="single" w:sz="4" w:space="0" w:color="auto"/>
              <w:left w:val="single" w:sz="4" w:space="0" w:color="auto"/>
              <w:bottom w:val="single" w:sz="4" w:space="0" w:color="auto"/>
              <w:right w:val="single" w:sz="4" w:space="0" w:color="auto"/>
            </w:tcBorders>
            <w:vAlign w:val="center"/>
          </w:tcPr>
          <w:p w14:paraId="34073922" w14:textId="6DC3366E" w:rsidR="009D5F56" w:rsidRPr="004B1509" w:rsidRDefault="00BC36D5" w:rsidP="00553004">
            <w:pPr>
              <w:jc w:val="right"/>
              <w:rPr>
                <w:rFonts w:eastAsia="Calibri"/>
                <w:i/>
                <w:iCs/>
                <w:szCs w:val="22"/>
              </w:rPr>
            </w:pPr>
            <w:r>
              <w:rPr>
                <w:rFonts w:eastAsia="Calibri"/>
                <w:i/>
                <w:iCs/>
                <w:szCs w:val="22"/>
              </w:rPr>
              <w:t>5 238</w:t>
            </w:r>
          </w:p>
        </w:tc>
        <w:tc>
          <w:tcPr>
            <w:tcW w:w="1133" w:type="dxa"/>
            <w:tcBorders>
              <w:top w:val="single" w:sz="4" w:space="0" w:color="auto"/>
              <w:left w:val="single" w:sz="4" w:space="0" w:color="auto"/>
              <w:bottom w:val="single" w:sz="4" w:space="0" w:color="auto"/>
              <w:right w:val="single" w:sz="4" w:space="0" w:color="auto"/>
            </w:tcBorders>
            <w:vAlign w:val="center"/>
          </w:tcPr>
          <w:p w14:paraId="1427A253" w14:textId="47249112" w:rsidR="009D5F56" w:rsidRPr="004B1509" w:rsidRDefault="00BC36D5" w:rsidP="00553004">
            <w:pPr>
              <w:jc w:val="right"/>
              <w:rPr>
                <w:rFonts w:eastAsia="Calibri"/>
                <w:i/>
                <w:iCs/>
                <w:szCs w:val="22"/>
              </w:rPr>
            </w:pPr>
            <w:r>
              <w:rPr>
                <w:rFonts w:eastAsia="Calibri"/>
                <w:i/>
                <w:iCs/>
                <w:szCs w:val="22"/>
              </w:rPr>
              <w:t>161 687</w:t>
            </w:r>
          </w:p>
        </w:tc>
        <w:tc>
          <w:tcPr>
            <w:tcW w:w="1133" w:type="dxa"/>
            <w:tcBorders>
              <w:top w:val="single" w:sz="4" w:space="0" w:color="auto"/>
              <w:left w:val="single" w:sz="4" w:space="0" w:color="auto"/>
              <w:bottom w:val="single" w:sz="4" w:space="0" w:color="auto"/>
              <w:right w:val="single" w:sz="4" w:space="0" w:color="auto"/>
            </w:tcBorders>
            <w:vAlign w:val="center"/>
          </w:tcPr>
          <w:p w14:paraId="4F8AFCE1" w14:textId="02216122" w:rsidR="009D5F56" w:rsidRPr="004B1509" w:rsidRDefault="00BC36D5" w:rsidP="00553004">
            <w:pPr>
              <w:jc w:val="right"/>
              <w:rPr>
                <w:rFonts w:eastAsia="Calibri"/>
                <w:i/>
                <w:iCs/>
                <w:szCs w:val="22"/>
              </w:rPr>
            </w:pPr>
            <w:r>
              <w:rPr>
                <w:rFonts w:eastAsia="Calibri"/>
                <w:i/>
                <w:iCs/>
                <w:szCs w:val="22"/>
              </w:rPr>
              <w:t>55 658</w:t>
            </w:r>
          </w:p>
        </w:tc>
        <w:tc>
          <w:tcPr>
            <w:tcW w:w="1133" w:type="dxa"/>
            <w:tcBorders>
              <w:top w:val="single" w:sz="4" w:space="0" w:color="auto"/>
              <w:left w:val="single" w:sz="4" w:space="0" w:color="auto"/>
              <w:bottom w:val="single" w:sz="4" w:space="0" w:color="auto"/>
              <w:right w:val="single" w:sz="4" w:space="0" w:color="auto"/>
            </w:tcBorders>
            <w:vAlign w:val="center"/>
          </w:tcPr>
          <w:p w14:paraId="22141C75" w14:textId="77777777" w:rsidR="009D5F56" w:rsidRPr="004B1509" w:rsidRDefault="009D5F56"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78946A60" w14:textId="77777777" w:rsidR="009D5F56" w:rsidRPr="004B1509" w:rsidRDefault="009D5F56" w:rsidP="00553004">
            <w:pPr>
              <w:jc w:val="center"/>
              <w:rPr>
                <w:rFonts w:eastAsia="Calibri"/>
                <w:i/>
                <w:iCs/>
                <w:szCs w:val="22"/>
              </w:rPr>
            </w:pPr>
          </w:p>
        </w:tc>
      </w:tr>
      <w:tr w:rsidR="009D5F56" w:rsidRPr="004B1509" w14:paraId="61020BD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30BC99"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C021D0" w14:textId="77777777" w:rsidR="009D5F56" w:rsidRPr="004B1509" w:rsidRDefault="009D5F56" w:rsidP="00553004">
            <w:pPr>
              <w:rPr>
                <w:rFonts w:eastAsia="Calibri"/>
                <w:szCs w:val="22"/>
              </w:rPr>
            </w:pPr>
            <w:r w:rsidRPr="004B1509">
              <w:rPr>
                <w:rFonts w:eastAsia="Calibri"/>
                <w:szCs w:val="22"/>
              </w:rPr>
              <w:t>A1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DDCF12" w14:textId="77777777" w:rsidR="009D5F56" w:rsidRPr="004B1509" w:rsidRDefault="009D5F56" w:rsidP="00553004">
            <w:pPr>
              <w:rPr>
                <w:rFonts w:eastAsia="Calibri"/>
                <w:szCs w:val="22"/>
              </w:rPr>
            </w:pPr>
            <w:r w:rsidRPr="004B1509">
              <w:rPr>
                <w:rFonts w:eastAsia="Calibri"/>
                <w:szCs w:val="22"/>
              </w:rPr>
              <w:t>Privažiuojamasis kelias prie Vaivadiškių k. nuo Pašventupio g., Šeimyniškių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5DF3AD" w14:textId="77777777" w:rsidR="009D5F56" w:rsidRPr="00F245E1" w:rsidRDefault="009D5F56" w:rsidP="00553004">
            <w:pPr>
              <w:jc w:val="right"/>
              <w:rPr>
                <w:rFonts w:eastAsia="Calibri"/>
                <w:bCs/>
                <w:szCs w:val="22"/>
              </w:rPr>
            </w:pPr>
            <w:r w:rsidRPr="00F245E1">
              <w:rPr>
                <w:rFonts w:eastAsia="Calibri"/>
                <w:bCs/>
                <w:szCs w:val="22"/>
              </w:rPr>
              <w:t xml:space="preserve">4851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A23B8" w14:textId="77777777" w:rsidR="009D5F56" w:rsidRPr="00F245E1" w:rsidRDefault="009D5F56" w:rsidP="00553004">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90497" w14:textId="77777777" w:rsidR="009D5F56" w:rsidRPr="00F245E1" w:rsidRDefault="009D5F56" w:rsidP="00553004">
            <w:pPr>
              <w:jc w:val="right"/>
              <w:rPr>
                <w:rFonts w:eastAsia="Calibri"/>
                <w:bCs/>
                <w:szCs w:val="22"/>
              </w:rPr>
            </w:pPr>
            <w:r w:rsidRPr="00F245E1">
              <w:rPr>
                <w:rFonts w:eastAsia="Calibri"/>
                <w:bCs/>
                <w:szCs w:val="22"/>
              </w:rPr>
              <w:t>4851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1D7EB" w14:textId="77777777" w:rsidR="009D5F56" w:rsidRPr="00F245E1" w:rsidRDefault="009D5F56" w:rsidP="00553004">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32BA6" w14:textId="77777777" w:rsidR="009D5F56" w:rsidRDefault="009D5F56" w:rsidP="00553004">
            <w:pPr>
              <w:jc w:val="center"/>
              <w:rPr>
                <w:rFonts w:eastAsia="Calibri"/>
                <w:bCs/>
                <w:szCs w:val="22"/>
              </w:rPr>
            </w:pPr>
            <w:r w:rsidRPr="00F245E1">
              <w:rPr>
                <w:rFonts w:eastAsia="Calibri"/>
                <w:bCs/>
                <w:szCs w:val="22"/>
              </w:rPr>
              <w:t>IIIv</w:t>
            </w:r>
          </w:p>
          <w:p w14:paraId="13551BA7" w14:textId="6F9A8C25" w:rsidR="009D5F56" w:rsidRPr="00F245E1" w:rsidRDefault="009D5F56" w:rsidP="00553004">
            <w:pPr>
              <w:jc w:val="center"/>
              <w:rPr>
                <w:rFonts w:eastAsia="Calibri"/>
                <w:bCs/>
                <w:szCs w:val="22"/>
              </w:rPr>
            </w:pPr>
            <w:r>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12A1DF" w14:textId="77777777" w:rsidR="009D5F56" w:rsidRPr="00F245E1" w:rsidRDefault="009D5F56" w:rsidP="00553004">
            <w:pPr>
              <w:jc w:val="center"/>
              <w:rPr>
                <w:rFonts w:eastAsia="Calibri"/>
                <w:bCs/>
                <w:szCs w:val="22"/>
              </w:rPr>
            </w:pPr>
            <w:r w:rsidRPr="00F245E1">
              <w:rPr>
                <w:rFonts w:eastAsia="Calibri"/>
                <w:bCs/>
                <w:szCs w:val="22"/>
              </w:rPr>
              <w:t>4400-5706-1415</w:t>
            </w:r>
          </w:p>
          <w:p w14:paraId="3CD8B770" w14:textId="77777777" w:rsidR="009D5F56" w:rsidRPr="00F245E1" w:rsidRDefault="009D5F56" w:rsidP="00553004">
            <w:pPr>
              <w:jc w:val="center"/>
              <w:rPr>
                <w:rFonts w:eastAsia="Calibri"/>
                <w:bCs/>
                <w:szCs w:val="22"/>
              </w:rPr>
            </w:pPr>
            <w:r w:rsidRPr="00F245E1">
              <w:rPr>
                <w:rFonts w:eastAsia="Calibri"/>
                <w:bCs/>
                <w:szCs w:val="22"/>
              </w:rPr>
              <w:t>4400-5838-5365</w:t>
            </w:r>
          </w:p>
        </w:tc>
      </w:tr>
      <w:tr w:rsidR="009D5F56" w:rsidRPr="004E6661" w14:paraId="013CC50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8D343D"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19C8AD" w14:textId="77777777" w:rsidR="009D5F56" w:rsidRPr="004E6661" w:rsidRDefault="009D5F56" w:rsidP="00553004">
            <w:pPr>
              <w:rPr>
                <w:rFonts w:eastAsia="Calibri"/>
                <w:szCs w:val="22"/>
              </w:rPr>
            </w:pPr>
            <w:r w:rsidRPr="004E6661">
              <w:rPr>
                <w:rFonts w:eastAsia="Calibri"/>
                <w:szCs w:val="22"/>
              </w:rPr>
              <w:t>A10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345763" w14:textId="77777777" w:rsidR="009D5F56" w:rsidRPr="004E6661" w:rsidRDefault="009D5F56" w:rsidP="00553004">
            <w:pPr>
              <w:rPr>
                <w:rFonts w:eastAsia="Calibri"/>
                <w:szCs w:val="22"/>
              </w:rPr>
            </w:pPr>
            <w:r w:rsidRPr="004E6661">
              <w:rPr>
                <w:rFonts w:eastAsia="Calibri"/>
                <w:szCs w:val="22"/>
              </w:rPr>
              <w:t>Privažiuojamasis kelias prie Draugystės g., Pagirių k. nuo Kavarsko g., Ažuožerių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092FD5" w14:textId="00901F27" w:rsidR="009D5F56" w:rsidRPr="004E6661" w:rsidRDefault="009D5F56" w:rsidP="00553004">
            <w:pPr>
              <w:jc w:val="right"/>
              <w:rPr>
                <w:rFonts w:eastAsia="Calibri"/>
                <w:szCs w:val="22"/>
              </w:rPr>
            </w:pPr>
            <w:r w:rsidRPr="004E6661">
              <w:rPr>
                <w:rFonts w:eastAsia="Calibri"/>
                <w:szCs w:val="22"/>
              </w:rPr>
              <w:t xml:space="preserve"> 725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CC111" w14:textId="3407DE28" w:rsidR="009D5F56" w:rsidRPr="004E6661" w:rsidRDefault="009D5F56" w:rsidP="00553004">
            <w:pPr>
              <w:jc w:val="right"/>
              <w:rPr>
                <w:rFonts w:eastAsia="Calibri"/>
                <w:strike/>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1078CFB" w14:textId="03658565" w:rsidR="009D5F56" w:rsidRPr="004E6661" w:rsidRDefault="009D5F56" w:rsidP="00553004">
            <w:pPr>
              <w:jc w:val="right"/>
              <w:rPr>
                <w:rFonts w:eastAsia="Calibri"/>
                <w:szCs w:val="22"/>
              </w:rPr>
            </w:pPr>
            <w:r w:rsidRPr="004E6661">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850ED"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5627A" w14:textId="77777777" w:rsidR="009D5F56" w:rsidRPr="004E6661" w:rsidRDefault="009D5F56" w:rsidP="00553004">
            <w:pPr>
              <w:jc w:val="center"/>
              <w:rPr>
                <w:rFonts w:eastAsia="Calibri"/>
                <w:szCs w:val="22"/>
              </w:rPr>
            </w:pPr>
            <w:r w:rsidRPr="004E6661">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9F95A6" w14:textId="46247EAD" w:rsidR="009D5F56" w:rsidRPr="004E6661" w:rsidRDefault="009D5F56" w:rsidP="00553004">
            <w:pPr>
              <w:jc w:val="center"/>
              <w:rPr>
                <w:rFonts w:eastAsia="Calibri"/>
                <w:szCs w:val="22"/>
              </w:rPr>
            </w:pPr>
            <w:r w:rsidRPr="004E6661">
              <w:rPr>
                <w:rFonts w:eastAsia="Calibri"/>
                <w:szCs w:val="22"/>
              </w:rPr>
              <w:t>4400-6045-8968</w:t>
            </w:r>
          </w:p>
        </w:tc>
      </w:tr>
      <w:tr w:rsidR="009D5F56" w:rsidRPr="004E6661" w14:paraId="0D7E023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35FF244"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DDE82E" w14:textId="77777777" w:rsidR="009D5F56" w:rsidRPr="004E6661" w:rsidRDefault="009D5F56" w:rsidP="00553004">
            <w:pPr>
              <w:rPr>
                <w:rFonts w:eastAsia="Calibri"/>
                <w:szCs w:val="22"/>
              </w:rPr>
            </w:pPr>
            <w:r w:rsidRPr="004E6661">
              <w:rPr>
                <w:rFonts w:eastAsia="Calibri"/>
                <w:szCs w:val="22"/>
              </w:rPr>
              <w:t>A102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210B01" w14:textId="77777777" w:rsidR="009D5F56" w:rsidRPr="004E6661" w:rsidRDefault="009D5F56" w:rsidP="00553004">
            <w:pPr>
              <w:rPr>
                <w:rFonts w:eastAsia="Calibri"/>
                <w:szCs w:val="22"/>
              </w:rPr>
            </w:pPr>
            <w:r w:rsidRPr="004E6661">
              <w:rPr>
                <w:rFonts w:eastAsia="Calibri"/>
                <w:szCs w:val="22"/>
              </w:rPr>
              <w:t>Privažiuojamasis kelias prie gyvenamų namų nuo Muziejaus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CB0293C" w14:textId="77777777" w:rsidR="009D5F56" w:rsidRPr="004E6661" w:rsidRDefault="009D5F56" w:rsidP="00553004">
            <w:pPr>
              <w:jc w:val="right"/>
              <w:rPr>
                <w:rFonts w:eastAsia="Calibri"/>
                <w:szCs w:val="22"/>
              </w:rPr>
            </w:pPr>
            <w:r w:rsidRPr="004E6661">
              <w:rPr>
                <w:rFonts w:eastAsia="Calibri"/>
                <w:szCs w:val="22"/>
              </w:rPr>
              <w:t xml:space="preserve">260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AD703"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75D71"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8793C" w14:textId="77777777" w:rsidR="009D5F56" w:rsidRPr="004E6661" w:rsidRDefault="009D5F56" w:rsidP="00553004">
            <w:pPr>
              <w:jc w:val="right"/>
              <w:rPr>
                <w:rFonts w:eastAsia="Calibri"/>
                <w:szCs w:val="22"/>
              </w:rPr>
            </w:pPr>
            <w:r w:rsidRPr="004E6661">
              <w:rPr>
                <w:rFonts w:eastAsia="Calibri"/>
                <w:szCs w:val="22"/>
              </w:rPr>
              <w:t xml:space="preserve">260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FF40D" w14:textId="77777777" w:rsidR="009D5F56" w:rsidRPr="004E6661" w:rsidRDefault="009D5F56" w:rsidP="00553004">
            <w:pPr>
              <w:jc w:val="center"/>
              <w:rPr>
                <w:rFonts w:eastAsia="Calibri"/>
                <w:szCs w:val="22"/>
              </w:rPr>
            </w:pPr>
            <w:r w:rsidRPr="004E666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7256F0" w14:textId="77777777" w:rsidR="009D5F56" w:rsidRPr="004E6661" w:rsidRDefault="009D5F56" w:rsidP="00553004">
            <w:pPr>
              <w:jc w:val="center"/>
              <w:rPr>
                <w:rFonts w:eastAsia="Calibri"/>
                <w:szCs w:val="22"/>
              </w:rPr>
            </w:pPr>
            <w:r w:rsidRPr="004E6661">
              <w:rPr>
                <w:rFonts w:eastAsia="Calibri"/>
                <w:szCs w:val="22"/>
              </w:rPr>
              <w:t>-</w:t>
            </w:r>
          </w:p>
        </w:tc>
      </w:tr>
      <w:tr w:rsidR="009D5F56" w:rsidRPr="004E6661" w14:paraId="2639EA2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27D2D5"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D00537" w14:textId="77777777" w:rsidR="009D5F56" w:rsidRPr="004E6661" w:rsidRDefault="009D5F56" w:rsidP="00553004">
            <w:pPr>
              <w:rPr>
                <w:rFonts w:eastAsia="Calibri"/>
                <w:szCs w:val="22"/>
              </w:rPr>
            </w:pPr>
            <w:r w:rsidRPr="004E6661">
              <w:rPr>
                <w:rFonts w:eastAsia="Calibri"/>
                <w:szCs w:val="22"/>
              </w:rPr>
              <w:t>A103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64EA3E" w14:textId="77777777" w:rsidR="009D5F56" w:rsidRPr="004E6661" w:rsidRDefault="009D5F56" w:rsidP="00553004">
            <w:pPr>
              <w:rPr>
                <w:rFonts w:eastAsia="Calibri"/>
                <w:szCs w:val="22"/>
              </w:rPr>
            </w:pPr>
            <w:r w:rsidRPr="004E6661">
              <w:rPr>
                <w:rFonts w:eastAsia="Calibri"/>
                <w:szCs w:val="22"/>
              </w:rPr>
              <w:t>Pravažiuojamasis kelias nuo Muziejaus g. iki Klerkamiesčio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7B2F81" w14:textId="2CE266D8" w:rsidR="009D5F56" w:rsidRPr="004E6661" w:rsidRDefault="009D5F56" w:rsidP="00553004">
            <w:pPr>
              <w:jc w:val="right"/>
              <w:rPr>
                <w:rFonts w:eastAsia="Calibri"/>
                <w:szCs w:val="22"/>
              </w:rPr>
            </w:pPr>
            <w:r w:rsidRPr="004E6661">
              <w:rPr>
                <w:rFonts w:eastAsia="Calibri"/>
                <w:szCs w:val="22"/>
              </w:rPr>
              <w:t xml:space="preserve"> 276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A3FAE"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9CB8E" w14:textId="3FE38BF6" w:rsidR="009D5F56" w:rsidRPr="004E6661" w:rsidRDefault="009D5F56" w:rsidP="00553004">
            <w:pPr>
              <w:jc w:val="right"/>
              <w:rPr>
                <w:rFonts w:eastAsia="Calibri"/>
                <w:szCs w:val="22"/>
              </w:rPr>
            </w:pPr>
            <w:r w:rsidRPr="004E6661">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92DC28" w14:textId="356EFD34" w:rsidR="009D5F56" w:rsidRPr="004E6661" w:rsidRDefault="009D5F56" w:rsidP="00553004">
            <w:pPr>
              <w:jc w:val="right"/>
              <w:rPr>
                <w:rFonts w:eastAsia="Calibri"/>
                <w:strike/>
                <w:szCs w:val="22"/>
              </w:rPr>
            </w:pPr>
            <w:r>
              <w:rPr>
                <w:rFonts w:eastAsia="Calibri"/>
                <w:strike/>
                <w:szCs w:val="22"/>
              </w:rPr>
              <w:t>-</w:t>
            </w:r>
            <w:r w:rsidRPr="004E6661">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4AEA4" w14:textId="77777777" w:rsidR="009D5F56" w:rsidRPr="004E6661" w:rsidRDefault="009D5F56" w:rsidP="00553004">
            <w:pPr>
              <w:jc w:val="center"/>
              <w:rPr>
                <w:rFonts w:eastAsia="Calibri"/>
                <w:szCs w:val="22"/>
              </w:rPr>
            </w:pPr>
            <w:r w:rsidRPr="004E666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7CA7B1" w14:textId="1A703A12" w:rsidR="009D5F56" w:rsidRPr="004E6661" w:rsidRDefault="009D5F56" w:rsidP="00553004">
            <w:pPr>
              <w:jc w:val="center"/>
              <w:rPr>
                <w:rFonts w:eastAsia="Calibri"/>
                <w:szCs w:val="22"/>
              </w:rPr>
            </w:pPr>
            <w:r w:rsidRPr="004E6661">
              <w:rPr>
                <w:rFonts w:eastAsia="Calibri"/>
                <w:szCs w:val="22"/>
              </w:rPr>
              <w:t>4400-6097-5746</w:t>
            </w:r>
          </w:p>
        </w:tc>
      </w:tr>
      <w:tr w:rsidR="009D5F56" w:rsidRPr="004E6661" w14:paraId="22CDD61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D96EA8"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76EBC0" w14:textId="77777777" w:rsidR="009D5F56" w:rsidRPr="004E6661" w:rsidRDefault="009D5F56" w:rsidP="00553004">
            <w:pPr>
              <w:rPr>
                <w:rFonts w:eastAsia="Calibri"/>
                <w:szCs w:val="22"/>
              </w:rPr>
            </w:pPr>
            <w:r w:rsidRPr="004E6661">
              <w:rPr>
                <w:rFonts w:eastAsia="Calibri"/>
                <w:szCs w:val="22"/>
              </w:rPr>
              <w:t>A104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3EF63D" w14:textId="77777777" w:rsidR="009D5F56" w:rsidRPr="004E6661" w:rsidRDefault="009D5F56" w:rsidP="00553004">
            <w:pPr>
              <w:rPr>
                <w:rFonts w:eastAsia="Calibri"/>
                <w:szCs w:val="22"/>
              </w:rPr>
            </w:pPr>
            <w:r w:rsidRPr="004E6661">
              <w:rPr>
                <w:rFonts w:eastAsia="Calibri"/>
                <w:szCs w:val="22"/>
              </w:rPr>
              <w:t>Pravažiuojamasis kelias iki Klerkamiesčio g. nuo Trajecko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7936F3" w14:textId="2E3242F2" w:rsidR="009D5F56" w:rsidRPr="004E6661" w:rsidRDefault="009D5F56" w:rsidP="00553004">
            <w:pPr>
              <w:jc w:val="right"/>
              <w:rPr>
                <w:rFonts w:eastAsia="Calibri"/>
                <w:szCs w:val="22"/>
              </w:rPr>
            </w:pPr>
            <w:r w:rsidRPr="004E6661">
              <w:rPr>
                <w:rFonts w:eastAsia="Calibri"/>
                <w:szCs w:val="22"/>
              </w:rPr>
              <w:t> 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3DCD9F"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63DE6" w14:textId="56514AF6" w:rsidR="009D5F56" w:rsidRPr="004E6661" w:rsidRDefault="009D5F56" w:rsidP="00553004">
            <w:pPr>
              <w:jc w:val="right"/>
              <w:rPr>
                <w:rFonts w:eastAsia="Calibri"/>
                <w:szCs w:val="22"/>
              </w:rPr>
            </w:pPr>
            <w:r w:rsidRPr="004E6661">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1AB66" w14:textId="7DF49572" w:rsidR="009D5F56" w:rsidRPr="004E6661" w:rsidRDefault="009D5F56" w:rsidP="00553004">
            <w:pPr>
              <w:jc w:val="right"/>
              <w:rPr>
                <w:rFonts w:eastAsia="Calibri"/>
                <w:strike/>
                <w:szCs w:val="22"/>
              </w:rPr>
            </w:pPr>
            <w:r>
              <w:rPr>
                <w:rFonts w:eastAsia="Calibri"/>
                <w:strike/>
                <w:szCs w:val="22"/>
              </w:rPr>
              <w:t>-</w:t>
            </w:r>
            <w:r w:rsidRPr="004E6661">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931DB" w14:textId="77777777" w:rsidR="009D5F56" w:rsidRPr="004E6661" w:rsidRDefault="009D5F56" w:rsidP="00553004">
            <w:pPr>
              <w:jc w:val="center"/>
              <w:rPr>
                <w:rFonts w:eastAsia="Calibri"/>
                <w:szCs w:val="22"/>
              </w:rPr>
            </w:pPr>
            <w:r w:rsidRPr="004E666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1A9B8B" w14:textId="504DE246" w:rsidR="009D5F56" w:rsidRPr="004E6661" w:rsidRDefault="009D5F56" w:rsidP="00553004">
            <w:pPr>
              <w:jc w:val="center"/>
              <w:rPr>
                <w:rFonts w:eastAsia="Calibri"/>
                <w:szCs w:val="22"/>
              </w:rPr>
            </w:pPr>
            <w:r w:rsidRPr="004E6661">
              <w:rPr>
                <w:rFonts w:eastAsia="Calibri"/>
                <w:szCs w:val="22"/>
              </w:rPr>
              <w:t>4400-6097-5735</w:t>
            </w:r>
          </w:p>
        </w:tc>
      </w:tr>
      <w:tr w:rsidR="009D5F56" w:rsidRPr="004E6661" w14:paraId="528EA5E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9A61AE"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A234B1" w14:textId="77777777" w:rsidR="009D5F56" w:rsidRPr="004E6661" w:rsidRDefault="009D5F56" w:rsidP="00553004">
            <w:pPr>
              <w:rPr>
                <w:rFonts w:eastAsia="Calibri"/>
                <w:szCs w:val="22"/>
              </w:rPr>
            </w:pPr>
            <w:r w:rsidRPr="004E6661">
              <w:rPr>
                <w:rFonts w:eastAsia="Calibri"/>
                <w:szCs w:val="22"/>
              </w:rPr>
              <w:t>A106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CC3409" w14:textId="77777777" w:rsidR="009D5F56" w:rsidRPr="004E6661" w:rsidRDefault="009D5F56" w:rsidP="00553004">
            <w:pPr>
              <w:rPr>
                <w:rFonts w:eastAsia="Calibri"/>
                <w:szCs w:val="22"/>
              </w:rPr>
            </w:pPr>
            <w:r w:rsidRPr="004E6661">
              <w:rPr>
                <w:rFonts w:eastAsia="Calibri"/>
                <w:szCs w:val="22"/>
              </w:rPr>
              <w:t>Privažiuojamasis kelias prie Pavarių karjero nuo kelio Nr. A45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F4E68E" w14:textId="626FA084" w:rsidR="009D5F56" w:rsidRPr="004E6661" w:rsidRDefault="009D5F56" w:rsidP="00553004">
            <w:pPr>
              <w:jc w:val="right"/>
              <w:rPr>
                <w:rFonts w:eastAsia="Calibri"/>
                <w:szCs w:val="22"/>
              </w:rPr>
            </w:pPr>
            <w:r w:rsidRPr="004E6661">
              <w:rPr>
                <w:rFonts w:eastAsia="Calibri"/>
                <w:szCs w:val="22"/>
              </w:rPr>
              <w:t>428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3DB2A6"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B54B6" w14:textId="7452CFF7" w:rsidR="009D5F56" w:rsidRPr="004E6661" w:rsidRDefault="009D5F56" w:rsidP="00553004">
            <w:pPr>
              <w:jc w:val="right"/>
              <w:rPr>
                <w:rFonts w:eastAsia="Calibri"/>
                <w:szCs w:val="22"/>
              </w:rPr>
            </w:pPr>
            <w:r w:rsidRPr="004E6661">
              <w:rPr>
                <w:rFonts w:eastAsia="Calibri"/>
                <w:szCs w:val="22"/>
              </w:rPr>
              <w:t>428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ED8BC2" w14:textId="2B162349" w:rsidR="009D5F56" w:rsidRPr="004E6661" w:rsidRDefault="009D5F56" w:rsidP="00553004">
            <w:pPr>
              <w:jc w:val="right"/>
              <w:rPr>
                <w:rFonts w:eastAsia="Calibri"/>
                <w:strike/>
                <w:szCs w:val="22"/>
              </w:rPr>
            </w:pPr>
            <w:r>
              <w:rPr>
                <w:rFonts w:eastAsia="Calibri"/>
                <w:strike/>
                <w:szCs w:val="22"/>
              </w:rPr>
              <w:t>-</w:t>
            </w:r>
            <w:r w:rsidRPr="004E6661">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174973" w14:textId="77777777" w:rsidR="009D5F56" w:rsidRPr="004E6661" w:rsidRDefault="009D5F56" w:rsidP="00553004">
            <w:pPr>
              <w:jc w:val="center"/>
              <w:rPr>
                <w:rFonts w:eastAsia="Calibri"/>
                <w:szCs w:val="22"/>
              </w:rPr>
            </w:pPr>
            <w:r w:rsidRPr="004E666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698E8E" w14:textId="05C3D38E" w:rsidR="009D5F56" w:rsidRPr="004E6661" w:rsidRDefault="009D5F56" w:rsidP="00553004">
            <w:pPr>
              <w:jc w:val="center"/>
              <w:rPr>
                <w:rFonts w:eastAsia="Calibri"/>
                <w:szCs w:val="22"/>
              </w:rPr>
            </w:pPr>
            <w:r w:rsidRPr="004E6661">
              <w:rPr>
                <w:rFonts w:eastAsia="Calibri"/>
                <w:szCs w:val="22"/>
              </w:rPr>
              <w:t>4400-6097-5713</w:t>
            </w:r>
          </w:p>
        </w:tc>
      </w:tr>
      <w:tr w:rsidR="009D5F56" w:rsidRPr="004E6661" w14:paraId="3011A21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7F0088"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44400B" w14:textId="77777777" w:rsidR="009D5F56" w:rsidRPr="004E6661" w:rsidRDefault="009D5F56" w:rsidP="00553004">
            <w:pPr>
              <w:rPr>
                <w:rFonts w:eastAsia="Calibri"/>
                <w:szCs w:val="22"/>
              </w:rPr>
            </w:pPr>
            <w:r w:rsidRPr="004E6661">
              <w:rPr>
                <w:rFonts w:eastAsia="Calibri"/>
                <w:szCs w:val="22"/>
              </w:rPr>
              <w:t>A107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59A948" w14:textId="578613A9" w:rsidR="009D5F56" w:rsidRPr="004E6661" w:rsidRDefault="009D5F56" w:rsidP="00553004">
            <w:pPr>
              <w:rPr>
                <w:rFonts w:eastAsia="Calibri"/>
                <w:szCs w:val="22"/>
              </w:rPr>
            </w:pPr>
            <w:r w:rsidRPr="004E6661">
              <w:rPr>
                <w:rFonts w:eastAsia="Calibri"/>
                <w:szCs w:val="22"/>
              </w:rPr>
              <w:t xml:space="preserve">Privažiuojamasis kelias iki dirbamų laukų nuo Eglių g., Kuniškių k., I </w:t>
            </w:r>
            <w:r w:rsidRPr="004E6661">
              <w:rPr>
                <w:rFonts w:eastAsia="Calibri"/>
                <w:strike/>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C00D57" w14:textId="61D86D18" w:rsidR="009D5F56" w:rsidRPr="004E6661" w:rsidRDefault="009D5F56" w:rsidP="00553004">
            <w:pPr>
              <w:jc w:val="right"/>
              <w:rPr>
                <w:rFonts w:eastAsia="Calibri"/>
                <w:szCs w:val="22"/>
              </w:rPr>
            </w:pPr>
            <w:r w:rsidRPr="004E6661">
              <w:rPr>
                <w:rFonts w:eastAsia="Calibri"/>
                <w:szCs w:val="22"/>
              </w:rPr>
              <w:t xml:space="preserve">489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CA8CF"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4DDBF" w14:textId="0B547E84" w:rsidR="009D5F56" w:rsidRPr="004E6661"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6BCC57" w14:textId="58BBE019" w:rsidR="009D5F56" w:rsidRPr="004E6661" w:rsidRDefault="009D5F56" w:rsidP="00553004">
            <w:pPr>
              <w:jc w:val="right"/>
              <w:rPr>
                <w:rFonts w:eastAsia="Calibri"/>
                <w:szCs w:val="22"/>
              </w:rPr>
            </w:pPr>
            <w:r w:rsidRPr="004E6661">
              <w:rPr>
                <w:rFonts w:eastAsia="Calibri"/>
                <w:szCs w:val="22"/>
              </w:rPr>
              <w:t>489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B0B48" w14:textId="77777777" w:rsidR="009D5F56" w:rsidRPr="004E6661" w:rsidRDefault="009D5F56" w:rsidP="00553004">
            <w:pPr>
              <w:jc w:val="center"/>
              <w:rPr>
                <w:rFonts w:eastAsia="Calibri"/>
                <w:szCs w:val="22"/>
              </w:rPr>
            </w:pPr>
            <w:r w:rsidRPr="004E666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3CB5A7" w14:textId="73F2D7D0" w:rsidR="009D5F56" w:rsidRPr="004E6661" w:rsidRDefault="009D5F56" w:rsidP="00553004">
            <w:pPr>
              <w:jc w:val="center"/>
              <w:rPr>
                <w:rFonts w:eastAsia="Calibri"/>
                <w:szCs w:val="22"/>
              </w:rPr>
            </w:pPr>
            <w:r w:rsidRPr="004E6661">
              <w:rPr>
                <w:rFonts w:eastAsia="Calibri"/>
                <w:szCs w:val="22"/>
              </w:rPr>
              <w:t>4400-6113-1048</w:t>
            </w:r>
          </w:p>
        </w:tc>
      </w:tr>
      <w:tr w:rsidR="009D5F56" w:rsidRPr="004E6661" w14:paraId="5CF7B73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F84C8DD"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1AA513" w14:textId="77777777" w:rsidR="009D5F56" w:rsidRPr="004E6661" w:rsidRDefault="009D5F56" w:rsidP="00553004">
            <w:pPr>
              <w:rPr>
                <w:rFonts w:eastAsia="Calibri"/>
                <w:szCs w:val="22"/>
              </w:rPr>
            </w:pPr>
            <w:r w:rsidRPr="004E6661">
              <w:rPr>
                <w:rFonts w:eastAsia="Calibri"/>
                <w:szCs w:val="22"/>
              </w:rPr>
              <w:t>A108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3B74C3" w14:textId="77777777" w:rsidR="009D5F56" w:rsidRPr="004E6661" w:rsidRDefault="009D5F56" w:rsidP="00553004">
            <w:pPr>
              <w:rPr>
                <w:rFonts w:eastAsia="Calibri"/>
                <w:szCs w:val="22"/>
              </w:rPr>
            </w:pPr>
            <w:r w:rsidRPr="004E6661">
              <w:rPr>
                <w:rFonts w:eastAsia="Calibri"/>
                <w:szCs w:val="22"/>
              </w:rPr>
              <w:t>Pravažiuojamasis kelias nuo kelio Nr. 1207 iki kelio Nr. A79 (Keblonių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FB32C8" w14:textId="54C0C152" w:rsidR="009D5F56" w:rsidRPr="004E6661" w:rsidRDefault="009D5F56" w:rsidP="00553004">
            <w:pPr>
              <w:jc w:val="right"/>
              <w:rPr>
                <w:rFonts w:eastAsia="Calibri"/>
                <w:szCs w:val="22"/>
              </w:rPr>
            </w:pPr>
            <w:r w:rsidRPr="004E6661">
              <w:rPr>
                <w:rFonts w:eastAsia="Calibri"/>
                <w:szCs w:val="22"/>
              </w:rPr>
              <w:t xml:space="preserve"> 320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D8099B"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56F2E" w14:textId="4F034E5C" w:rsidR="009D5F56" w:rsidRPr="004E6661" w:rsidRDefault="009D5F56" w:rsidP="00553004">
            <w:pPr>
              <w:jc w:val="right"/>
              <w:rPr>
                <w:rFonts w:eastAsia="Calibri"/>
                <w:szCs w:val="22"/>
              </w:rPr>
            </w:pPr>
            <w:r w:rsidRPr="004E6661">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6F275" w14:textId="43863D02" w:rsidR="009D5F56" w:rsidRPr="004E6661"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03591" w14:textId="77777777" w:rsidR="009D5F56" w:rsidRPr="004E6661" w:rsidRDefault="009D5F56" w:rsidP="00553004">
            <w:pPr>
              <w:jc w:val="center"/>
              <w:rPr>
                <w:rFonts w:eastAsia="Calibri"/>
                <w:szCs w:val="22"/>
              </w:rPr>
            </w:pPr>
            <w:r w:rsidRPr="004E6661">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93C4F5" w14:textId="60B01E5E" w:rsidR="009D5F56" w:rsidRPr="004E6661" w:rsidRDefault="009D5F56" w:rsidP="00553004">
            <w:pPr>
              <w:jc w:val="center"/>
              <w:rPr>
                <w:rFonts w:eastAsia="Calibri"/>
                <w:szCs w:val="22"/>
              </w:rPr>
            </w:pPr>
            <w:r w:rsidRPr="004E6661">
              <w:rPr>
                <w:rFonts w:eastAsia="Calibri"/>
                <w:szCs w:val="22"/>
              </w:rPr>
              <w:t>4400-6092-8734</w:t>
            </w:r>
          </w:p>
        </w:tc>
      </w:tr>
      <w:tr w:rsidR="009D5F56" w:rsidRPr="004E6661" w14:paraId="0E0448A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3C3BAE"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CA4A5D" w14:textId="77777777" w:rsidR="009D5F56" w:rsidRPr="004E6661" w:rsidRDefault="009D5F56" w:rsidP="00553004">
            <w:pPr>
              <w:rPr>
                <w:rFonts w:eastAsia="Calibri"/>
                <w:szCs w:val="22"/>
              </w:rPr>
            </w:pPr>
            <w:r w:rsidRPr="004E6661">
              <w:rPr>
                <w:rFonts w:eastAsia="Calibri"/>
                <w:szCs w:val="22"/>
              </w:rPr>
              <w:t>A109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93CEEA" w14:textId="77777777" w:rsidR="009D5F56" w:rsidRPr="004E6661" w:rsidRDefault="009D5F56" w:rsidP="00553004">
            <w:pPr>
              <w:rPr>
                <w:rFonts w:eastAsia="Calibri"/>
                <w:szCs w:val="22"/>
              </w:rPr>
            </w:pPr>
            <w:r w:rsidRPr="004E6661">
              <w:rPr>
                <w:rFonts w:eastAsia="Calibri"/>
                <w:szCs w:val="22"/>
              </w:rPr>
              <w:t>Privažiuojamasis kelias iki SB „Šventoji“ Ąžuolų g. nuo Šeimyniškėlių g., Šeimyniškėlių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75CE09" w14:textId="07B4AD82" w:rsidR="009D5F56" w:rsidRPr="004E6661" w:rsidRDefault="009D5F56" w:rsidP="00553004">
            <w:pPr>
              <w:jc w:val="right"/>
              <w:rPr>
                <w:rFonts w:eastAsia="Calibri"/>
                <w:szCs w:val="22"/>
              </w:rPr>
            </w:pPr>
            <w:r w:rsidRPr="004E6661">
              <w:rPr>
                <w:rFonts w:eastAsia="Calibri"/>
                <w:szCs w:val="22"/>
              </w:rPr>
              <w:t xml:space="preserve">140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6DFFBF"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F8F902" w14:textId="39710C5A" w:rsidR="009D5F56" w:rsidRPr="004E6661" w:rsidRDefault="009D5F56" w:rsidP="00553004">
            <w:pPr>
              <w:jc w:val="right"/>
              <w:rPr>
                <w:rFonts w:eastAsia="Calibri"/>
                <w:szCs w:val="22"/>
              </w:rPr>
            </w:pPr>
            <w:r w:rsidRPr="004E6661">
              <w:rPr>
                <w:rFonts w:eastAsia="Calibri"/>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75AB87"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21FCD" w14:textId="77777777" w:rsidR="009D5F56" w:rsidRPr="004E6661" w:rsidRDefault="009D5F56" w:rsidP="00553004">
            <w:pPr>
              <w:jc w:val="center"/>
              <w:rPr>
                <w:rFonts w:eastAsia="Calibri"/>
                <w:szCs w:val="22"/>
              </w:rPr>
            </w:pPr>
            <w:r w:rsidRPr="004E6661">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CAD96E" w14:textId="2F22EEAF" w:rsidR="009D5F56" w:rsidRPr="004E6661" w:rsidRDefault="009D5F56" w:rsidP="00553004">
            <w:pPr>
              <w:jc w:val="center"/>
              <w:rPr>
                <w:rFonts w:eastAsia="Calibri"/>
                <w:szCs w:val="22"/>
              </w:rPr>
            </w:pPr>
            <w:r w:rsidRPr="004E6661">
              <w:rPr>
                <w:rFonts w:eastAsia="Calibri"/>
                <w:szCs w:val="22"/>
              </w:rPr>
              <w:t>4400-6099-8741</w:t>
            </w:r>
          </w:p>
        </w:tc>
      </w:tr>
      <w:tr w:rsidR="00CD360F" w:rsidRPr="00CD360F" w14:paraId="1B619CD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62D8BF" w14:textId="77777777" w:rsidR="009D5F56" w:rsidRPr="00CD36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22012F" w14:textId="77777777" w:rsidR="009D5F56" w:rsidRPr="00CD360F" w:rsidRDefault="009D5F56" w:rsidP="00553004">
            <w:pPr>
              <w:rPr>
                <w:rFonts w:eastAsia="Calibri"/>
                <w:szCs w:val="22"/>
              </w:rPr>
            </w:pPr>
            <w:r w:rsidRPr="00CD360F">
              <w:rPr>
                <w:rFonts w:eastAsia="Calibri"/>
                <w:szCs w:val="22"/>
              </w:rPr>
              <w:t>A11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945432" w14:textId="041C1167" w:rsidR="009D5F56" w:rsidRPr="00CD360F" w:rsidRDefault="009D5F56" w:rsidP="00553004">
            <w:pPr>
              <w:rPr>
                <w:rFonts w:eastAsia="Calibri"/>
                <w:szCs w:val="22"/>
              </w:rPr>
            </w:pPr>
            <w:r w:rsidRPr="00CD360F">
              <w:rPr>
                <w:rFonts w:eastAsia="Calibri"/>
                <w:szCs w:val="22"/>
              </w:rPr>
              <w:t xml:space="preserve">Privažiuojamasis kelias iki dirbamų laukų nuo Eglių g., Kuniškių k., II </w:t>
            </w:r>
            <w:r w:rsidRPr="00CD360F">
              <w:rPr>
                <w:rFonts w:eastAsia="Calibri"/>
                <w:strike/>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6EE021" w14:textId="7876D475" w:rsidR="009D5F56" w:rsidRPr="00CD360F" w:rsidRDefault="00E5098E" w:rsidP="00553004">
            <w:pPr>
              <w:jc w:val="right"/>
              <w:rPr>
                <w:rFonts w:eastAsia="Calibri"/>
                <w:szCs w:val="22"/>
              </w:rPr>
            </w:pPr>
            <w:r w:rsidRPr="00CD360F">
              <w:rPr>
                <w:rFonts w:eastAsia="Calibri"/>
                <w:szCs w:val="22"/>
              </w:rPr>
              <w:t xml:space="preserve"> 586</w:t>
            </w:r>
            <w:r w:rsidR="009D5F56" w:rsidRPr="00CD360F">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8FCED" w14:textId="77777777" w:rsidR="009D5F56" w:rsidRPr="00CD360F" w:rsidRDefault="009D5F56" w:rsidP="00553004">
            <w:pPr>
              <w:jc w:val="right"/>
              <w:rPr>
                <w:rFonts w:eastAsia="Calibri"/>
                <w:szCs w:val="22"/>
              </w:rPr>
            </w:pPr>
            <w:r w:rsidRPr="00CD36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BC6A6" w14:textId="7A81BF03" w:rsidR="009D5F56" w:rsidRPr="00CD360F" w:rsidRDefault="00CD360F" w:rsidP="00553004">
            <w:pPr>
              <w:jc w:val="right"/>
              <w:rPr>
                <w:rFonts w:eastAsia="Calibri"/>
                <w:strike/>
                <w:szCs w:val="22"/>
              </w:rPr>
            </w:pPr>
            <w:r w:rsidRPr="00CD360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08AC6" w14:textId="01F74B97" w:rsidR="009D5F56" w:rsidRPr="00CD360F" w:rsidRDefault="00E5098E" w:rsidP="00553004">
            <w:pPr>
              <w:jc w:val="right"/>
              <w:rPr>
                <w:rFonts w:eastAsia="Calibri"/>
                <w:szCs w:val="22"/>
              </w:rPr>
            </w:pPr>
            <w:r w:rsidRPr="00CD360F">
              <w:rPr>
                <w:rFonts w:eastAsia="Calibri"/>
                <w:szCs w:val="22"/>
              </w:rPr>
              <w:t>586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897D0" w14:textId="77777777" w:rsidR="009D5F56" w:rsidRPr="00CD360F" w:rsidRDefault="009D5F56" w:rsidP="00553004">
            <w:pPr>
              <w:jc w:val="center"/>
              <w:rPr>
                <w:rFonts w:eastAsia="Calibri"/>
                <w:szCs w:val="22"/>
              </w:rPr>
            </w:pPr>
            <w:r w:rsidRPr="00CD360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34BDC8" w14:textId="1D948610" w:rsidR="009D5F56" w:rsidRPr="00CD360F" w:rsidRDefault="00E5098E" w:rsidP="00553004">
            <w:pPr>
              <w:jc w:val="center"/>
              <w:rPr>
                <w:rFonts w:eastAsia="Calibri"/>
                <w:szCs w:val="22"/>
              </w:rPr>
            </w:pPr>
            <w:r w:rsidRPr="00CD360F">
              <w:rPr>
                <w:rFonts w:eastAsia="Calibri"/>
                <w:szCs w:val="22"/>
              </w:rPr>
              <w:t>4400-6090-2970</w:t>
            </w:r>
          </w:p>
        </w:tc>
      </w:tr>
      <w:tr w:rsidR="009D5F56" w:rsidRPr="004E6661" w14:paraId="56A2EE1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ACAAF43"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B257F0" w14:textId="77777777" w:rsidR="009D5F56" w:rsidRPr="004E6661" w:rsidRDefault="009D5F56" w:rsidP="00553004">
            <w:pPr>
              <w:rPr>
                <w:rFonts w:eastAsia="Calibri"/>
                <w:szCs w:val="22"/>
              </w:rPr>
            </w:pPr>
            <w:r w:rsidRPr="004E6661">
              <w:rPr>
                <w:rFonts w:eastAsia="Calibri"/>
                <w:szCs w:val="22"/>
              </w:rPr>
              <w:t>A110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E44751" w14:textId="77777777" w:rsidR="009D5F56" w:rsidRPr="004E6661" w:rsidRDefault="009D5F56" w:rsidP="00553004">
            <w:pPr>
              <w:rPr>
                <w:rFonts w:eastAsia="Calibri"/>
                <w:szCs w:val="22"/>
              </w:rPr>
            </w:pPr>
            <w:r w:rsidRPr="004E6661">
              <w:rPr>
                <w:rFonts w:eastAsia="Calibri"/>
                <w:szCs w:val="22"/>
              </w:rPr>
              <w:t>Privažiuojamasis kelias iki SB „Šventoji“ Stirnų g. nuo Šeimyniškėlių g., Šeimyniškėlių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909995" w14:textId="40F3A50A" w:rsidR="009D5F56" w:rsidRPr="004E6661" w:rsidRDefault="009D5F56" w:rsidP="00553004">
            <w:pPr>
              <w:jc w:val="right"/>
              <w:rPr>
                <w:rFonts w:eastAsia="Calibri"/>
                <w:szCs w:val="22"/>
              </w:rPr>
            </w:pPr>
            <w:r w:rsidRPr="004E6661">
              <w:rPr>
                <w:rFonts w:eastAsia="Calibri"/>
                <w:szCs w:val="22"/>
              </w:rPr>
              <w:t xml:space="preserve">238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0DAF2"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BC57D8" w14:textId="5E0F3EB5" w:rsidR="009D5F56" w:rsidRPr="004E6661" w:rsidRDefault="009D5F56" w:rsidP="00553004">
            <w:pPr>
              <w:jc w:val="right"/>
              <w:rPr>
                <w:rFonts w:eastAsia="Calibri"/>
                <w:szCs w:val="22"/>
              </w:rPr>
            </w:pPr>
            <w:r w:rsidRPr="004E6661">
              <w:rPr>
                <w:rFonts w:eastAsia="Calibri"/>
                <w:szCs w:val="22"/>
              </w:rPr>
              <w:t xml:space="preserve">238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82E2D1"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45499" w14:textId="77777777" w:rsidR="009D5F56" w:rsidRPr="004E6661" w:rsidRDefault="009D5F56" w:rsidP="00553004">
            <w:pPr>
              <w:jc w:val="center"/>
              <w:rPr>
                <w:rFonts w:eastAsia="Calibri"/>
                <w:szCs w:val="22"/>
              </w:rPr>
            </w:pPr>
            <w:r w:rsidRPr="004E6661">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6E6844" w14:textId="70C8FE16" w:rsidR="009D5F56" w:rsidRPr="004E6661" w:rsidRDefault="009D5F56" w:rsidP="00553004">
            <w:pPr>
              <w:jc w:val="center"/>
              <w:rPr>
                <w:rFonts w:eastAsia="Calibri"/>
                <w:szCs w:val="22"/>
              </w:rPr>
            </w:pPr>
            <w:r w:rsidRPr="004E6661">
              <w:rPr>
                <w:rFonts w:eastAsia="Calibri"/>
                <w:szCs w:val="22"/>
              </w:rPr>
              <w:t>4400-6100-0500</w:t>
            </w:r>
          </w:p>
        </w:tc>
      </w:tr>
      <w:tr w:rsidR="009D5F56" w:rsidRPr="004E6661" w14:paraId="5079559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395C0A7"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0C92A5" w14:textId="77777777" w:rsidR="009D5F56" w:rsidRPr="004E6661" w:rsidRDefault="009D5F56" w:rsidP="00553004">
            <w:pPr>
              <w:rPr>
                <w:rFonts w:eastAsia="Calibri"/>
                <w:szCs w:val="22"/>
              </w:rPr>
            </w:pPr>
            <w:r w:rsidRPr="004E6661">
              <w:rPr>
                <w:rFonts w:eastAsia="Calibri"/>
                <w:szCs w:val="22"/>
              </w:rPr>
              <w:t>A114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62A4D2" w14:textId="77777777" w:rsidR="009D5F56" w:rsidRPr="004E6661" w:rsidRDefault="009D5F56" w:rsidP="00553004">
            <w:pPr>
              <w:rPr>
                <w:rFonts w:eastAsia="Calibri"/>
                <w:szCs w:val="22"/>
              </w:rPr>
            </w:pPr>
            <w:r w:rsidRPr="004E6661">
              <w:rPr>
                <w:rFonts w:eastAsia="Calibri"/>
                <w:szCs w:val="22"/>
              </w:rPr>
              <w:t>Privažiuojamasis kelias iki buvusio sąvartyno nuo kelio Anykščiai–Lašiniai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5A072D" w14:textId="09E589F0" w:rsidR="009D5F56" w:rsidRPr="004E6661" w:rsidRDefault="009D5F56" w:rsidP="00553004">
            <w:pPr>
              <w:jc w:val="right"/>
              <w:rPr>
                <w:rFonts w:eastAsia="Calibri"/>
                <w:szCs w:val="22"/>
              </w:rPr>
            </w:pPr>
            <w:r w:rsidRPr="004E6661">
              <w:rPr>
                <w:rFonts w:eastAsia="Calibri"/>
                <w:szCs w:val="22"/>
              </w:rPr>
              <w:t xml:space="preserve">118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1F8A1"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C0391" w14:textId="45E96A0B" w:rsidR="009D5F56" w:rsidRPr="004E6661" w:rsidRDefault="009D5F56" w:rsidP="00553004">
            <w:pPr>
              <w:jc w:val="right"/>
              <w:rPr>
                <w:rFonts w:eastAsia="Calibri"/>
                <w:szCs w:val="22"/>
              </w:rPr>
            </w:pPr>
            <w:r w:rsidRPr="004E6661">
              <w:rPr>
                <w:rFonts w:eastAsia="Calibri"/>
                <w:szCs w:val="22"/>
              </w:rPr>
              <w:t xml:space="preserve"> 118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61ABAB"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3785E" w14:textId="77777777" w:rsidR="009D5F56" w:rsidRPr="004E6661" w:rsidRDefault="009D5F56" w:rsidP="00553004">
            <w:pPr>
              <w:jc w:val="center"/>
              <w:rPr>
                <w:rFonts w:eastAsia="Calibri"/>
                <w:szCs w:val="22"/>
              </w:rPr>
            </w:pPr>
            <w:r w:rsidRPr="004E6661">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2D7F4C" w14:textId="13560F28" w:rsidR="009D5F56" w:rsidRPr="004E6661" w:rsidRDefault="009D5F56" w:rsidP="00553004">
            <w:pPr>
              <w:jc w:val="center"/>
              <w:rPr>
                <w:rFonts w:eastAsia="Calibri"/>
                <w:szCs w:val="22"/>
              </w:rPr>
            </w:pPr>
            <w:r w:rsidRPr="004E6661">
              <w:rPr>
                <w:rFonts w:eastAsia="Calibri"/>
                <w:szCs w:val="22"/>
              </w:rPr>
              <w:t>4400-6097-5702</w:t>
            </w:r>
          </w:p>
        </w:tc>
      </w:tr>
      <w:tr w:rsidR="009D5F56" w:rsidRPr="004E6661" w14:paraId="60CC707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9D52033"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413405" w14:textId="77777777" w:rsidR="009D5F56" w:rsidRPr="004E6661" w:rsidRDefault="009D5F56" w:rsidP="00553004">
            <w:pPr>
              <w:rPr>
                <w:rFonts w:eastAsia="Calibri"/>
                <w:szCs w:val="22"/>
              </w:rPr>
            </w:pPr>
            <w:r w:rsidRPr="004E6661">
              <w:rPr>
                <w:rFonts w:eastAsia="Calibri"/>
                <w:szCs w:val="22"/>
              </w:rPr>
              <w:t>A115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758872" w14:textId="77777777" w:rsidR="009D5F56" w:rsidRPr="004E6661" w:rsidRDefault="009D5F56" w:rsidP="00553004">
            <w:pPr>
              <w:rPr>
                <w:rFonts w:eastAsia="Calibri"/>
                <w:szCs w:val="22"/>
              </w:rPr>
            </w:pPr>
            <w:r w:rsidRPr="004E6661">
              <w:rPr>
                <w:rFonts w:eastAsia="Calibri"/>
                <w:szCs w:val="22"/>
              </w:rPr>
              <w:t>Privažiuojamasis kelias prie fermų nuo kelio Nr. A57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005514" w14:textId="047CCD38" w:rsidR="009D5F56" w:rsidRPr="004E6661" w:rsidRDefault="009D5F56" w:rsidP="00553004">
            <w:pPr>
              <w:jc w:val="right"/>
              <w:rPr>
                <w:rFonts w:eastAsia="Calibri"/>
                <w:szCs w:val="22"/>
              </w:rPr>
            </w:pPr>
            <w:r w:rsidRPr="004E6661">
              <w:rPr>
                <w:rFonts w:eastAsia="Calibri"/>
                <w:szCs w:val="22"/>
              </w:rPr>
              <w:t xml:space="preserve"> 1398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CCE09"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90D28" w14:textId="11A4BB81" w:rsidR="009D5F56" w:rsidRPr="004E6661" w:rsidRDefault="009D5F56" w:rsidP="00553004">
            <w:pPr>
              <w:jc w:val="right"/>
              <w:rPr>
                <w:rFonts w:eastAsia="Calibri"/>
                <w:szCs w:val="22"/>
              </w:rPr>
            </w:pPr>
            <w:r w:rsidRPr="004E6661">
              <w:rPr>
                <w:rFonts w:eastAsia="Calibri"/>
                <w:szCs w:val="22"/>
              </w:rPr>
              <w:t>1398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A81DD"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4B5F5" w14:textId="77777777" w:rsidR="009D5F56" w:rsidRPr="004E6661" w:rsidRDefault="009D5F56" w:rsidP="00553004">
            <w:pPr>
              <w:jc w:val="center"/>
              <w:rPr>
                <w:rFonts w:eastAsia="Calibri"/>
                <w:szCs w:val="22"/>
              </w:rPr>
            </w:pPr>
            <w:r w:rsidRPr="004E666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A53418" w14:textId="77777777" w:rsidR="009D5F56" w:rsidRPr="004E6661" w:rsidRDefault="009D5F56" w:rsidP="00553004">
            <w:pPr>
              <w:jc w:val="center"/>
              <w:rPr>
                <w:rFonts w:eastAsia="Calibri"/>
                <w:szCs w:val="22"/>
              </w:rPr>
            </w:pPr>
            <w:r w:rsidRPr="004E6661">
              <w:rPr>
                <w:rFonts w:eastAsia="Calibri"/>
                <w:szCs w:val="22"/>
              </w:rPr>
              <w:t>4400-5947-0483</w:t>
            </w:r>
          </w:p>
        </w:tc>
      </w:tr>
      <w:tr w:rsidR="009D5F56" w:rsidRPr="004E6661" w14:paraId="7C7A884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E0410E0"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083453" w14:textId="77777777" w:rsidR="009D5F56" w:rsidRPr="004E6661" w:rsidRDefault="009D5F56" w:rsidP="00553004">
            <w:pPr>
              <w:rPr>
                <w:rFonts w:eastAsia="Calibri"/>
                <w:szCs w:val="22"/>
              </w:rPr>
            </w:pPr>
            <w:r w:rsidRPr="004E6661">
              <w:rPr>
                <w:rFonts w:eastAsia="Calibri"/>
                <w:szCs w:val="22"/>
              </w:rPr>
              <w:t>A116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CC0A8C" w14:textId="77777777" w:rsidR="009D5F56" w:rsidRPr="004E6661" w:rsidRDefault="009D5F56" w:rsidP="00553004">
            <w:pPr>
              <w:rPr>
                <w:rFonts w:eastAsia="Calibri"/>
                <w:szCs w:val="22"/>
              </w:rPr>
            </w:pPr>
            <w:r w:rsidRPr="004E6661">
              <w:rPr>
                <w:rFonts w:eastAsia="Calibri"/>
                <w:szCs w:val="22"/>
              </w:rPr>
              <w:t>Pravažiuojamasis kelias nuo Dvaro g. iki Puntuko g., Šlavėnų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BD981E" w14:textId="26960822" w:rsidR="009D5F56" w:rsidRPr="004E6661" w:rsidRDefault="009D5F56" w:rsidP="00553004">
            <w:pPr>
              <w:jc w:val="right"/>
              <w:rPr>
                <w:rFonts w:eastAsia="Calibri"/>
                <w:szCs w:val="22"/>
              </w:rPr>
            </w:pPr>
            <w:r w:rsidRPr="004E6661">
              <w:rPr>
                <w:rFonts w:eastAsia="Calibri"/>
                <w:szCs w:val="22"/>
              </w:rPr>
              <w:t xml:space="preserve"> 212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818906"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7261A6" w14:textId="7292F171" w:rsidR="009D5F56" w:rsidRPr="004E6661" w:rsidRDefault="009D5F56" w:rsidP="00553004">
            <w:pPr>
              <w:jc w:val="right"/>
              <w:rPr>
                <w:rFonts w:eastAsia="Calibri"/>
                <w:szCs w:val="22"/>
              </w:rPr>
            </w:pPr>
            <w:r w:rsidRPr="004E6661">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91F87" w14:textId="64C2B58C" w:rsidR="009D5F56" w:rsidRPr="004E6661" w:rsidRDefault="009D5F56" w:rsidP="00553004">
            <w:pPr>
              <w:jc w:val="right"/>
              <w:rPr>
                <w:rFonts w:eastAsia="Calibri"/>
                <w:szCs w:val="22"/>
              </w:rPr>
            </w:pPr>
            <w:r w:rsidRPr="004E6661">
              <w:rPr>
                <w:rFonts w:eastAsia="Calibri"/>
                <w:szCs w:val="22"/>
              </w:rPr>
              <w:t xml:space="preserve"> 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B728F" w14:textId="77777777" w:rsidR="009D5F56" w:rsidRPr="004E6661" w:rsidRDefault="009D5F56" w:rsidP="00553004">
            <w:pPr>
              <w:jc w:val="center"/>
              <w:rPr>
                <w:rFonts w:eastAsia="Calibri"/>
                <w:szCs w:val="22"/>
              </w:rPr>
            </w:pPr>
            <w:r w:rsidRPr="004E666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C69CCF" w14:textId="56BDF43B" w:rsidR="009D5F56" w:rsidRPr="004E6661" w:rsidRDefault="009D5F56" w:rsidP="00553004">
            <w:pPr>
              <w:jc w:val="center"/>
              <w:rPr>
                <w:rFonts w:eastAsia="Calibri"/>
                <w:szCs w:val="22"/>
              </w:rPr>
            </w:pPr>
            <w:r w:rsidRPr="004E6661">
              <w:rPr>
                <w:rFonts w:eastAsia="Calibri"/>
                <w:szCs w:val="22"/>
              </w:rPr>
              <w:t>4400-6106-3603</w:t>
            </w:r>
          </w:p>
        </w:tc>
      </w:tr>
      <w:tr w:rsidR="009D5F56" w:rsidRPr="004E6661" w14:paraId="5EC4B86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3CA7518"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FACBD9" w14:textId="77777777" w:rsidR="009D5F56" w:rsidRPr="004E6661" w:rsidRDefault="009D5F56" w:rsidP="00553004">
            <w:pPr>
              <w:rPr>
                <w:rFonts w:eastAsia="Calibri"/>
                <w:szCs w:val="22"/>
              </w:rPr>
            </w:pPr>
            <w:r w:rsidRPr="004E6661">
              <w:rPr>
                <w:rFonts w:eastAsia="Calibri"/>
                <w:szCs w:val="22"/>
              </w:rPr>
              <w:t>A119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6B0B2B" w14:textId="77777777" w:rsidR="009D5F56" w:rsidRPr="004E6661" w:rsidRDefault="009D5F56" w:rsidP="00553004">
            <w:pPr>
              <w:rPr>
                <w:rFonts w:eastAsia="Calibri"/>
                <w:szCs w:val="22"/>
              </w:rPr>
            </w:pPr>
            <w:r w:rsidRPr="004E6661">
              <w:rPr>
                <w:rFonts w:eastAsia="Calibri"/>
                <w:szCs w:val="22"/>
              </w:rPr>
              <w:t>Privažiuojamasis kelias iki gyvenamųjų namų nuo Šeimyniškėlių g., Šeimyniškėlių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982119" w14:textId="60FA72DE" w:rsidR="009D5F56" w:rsidRPr="004E6661" w:rsidRDefault="009D5F56" w:rsidP="00553004">
            <w:pPr>
              <w:jc w:val="right"/>
              <w:rPr>
                <w:rFonts w:eastAsia="Calibri"/>
                <w:szCs w:val="22"/>
              </w:rPr>
            </w:pPr>
            <w:r w:rsidRPr="004E6661">
              <w:rPr>
                <w:rFonts w:eastAsia="Calibri"/>
                <w:szCs w:val="22"/>
              </w:rPr>
              <w:t xml:space="preserve">321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AA9EE"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5CDE0" w14:textId="2475D2D0" w:rsidR="009D5F56" w:rsidRPr="004E6661" w:rsidRDefault="009D5F56" w:rsidP="00553004">
            <w:pPr>
              <w:jc w:val="right"/>
              <w:rPr>
                <w:rFonts w:eastAsia="Calibri"/>
                <w:szCs w:val="22"/>
              </w:rPr>
            </w:pPr>
            <w:r w:rsidRPr="004E6661">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7EFFA" w14:textId="70FBBD36" w:rsidR="009D5F56" w:rsidRPr="004E6661"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E2F5A" w14:textId="77777777" w:rsidR="009D5F56" w:rsidRPr="004E6661" w:rsidRDefault="009D5F56" w:rsidP="00553004">
            <w:pPr>
              <w:jc w:val="center"/>
              <w:rPr>
                <w:rFonts w:eastAsia="Calibri"/>
                <w:szCs w:val="22"/>
              </w:rPr>
            </w:pPr>
            <w:r w:rsidRPr="004E666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BB47F7" w14:textId="2D548F47" w:rsidR="009D5F56" w:rsidRPr="004E6661" w:rsidRDefault="009D5F56" w:rsidP="00553004">
            <w:pPr>
              <w:jc w:val="center"/>
              <w:rPr>
                <w:rFonts w:eastAsia="Calibri"/>
                <w:szCs w:val="22"/>
              </w:rPr>
            </w:pPr>
            <w:r w:rsidRPr="004E6661">
              <w:rPr>
                <w:rFonts w:eastAsia="Calibri"/>
                <w:szCs w:val="22"/>
              </w:rPr>
              <w:t>4400-6097-5694</w:t>
            </w:r>
          </w:p>
        </w:tc>
      </w:tr>
      <w:tr w:rsidR="009D5F56" w:rsidRPr="004E6661" w14:paraId="29D8997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E23F6C"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A7F86F" w14:textId="77777777" w:rsidR="009D5F56" w:rsidRPr="004E6661" w:rsidRDefault="009D5F56" w:rsidP="00553004">
            <w:pPr>
              <w:rPr>
                <w:rFonts w:eastAsia="Calibri"/>
                <w:szCs w:val="22"/>
              </w:rPr>
            </w:pPr>
            <w:r w:rsidRPr="004E6661">
              <w:rPr>
                <w:rFonts w:eastAsia="Calibri"/>
                <w:szCs w:val="22"/>
              </w:rPr>
              <w:t>A12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F2B13C" w14:textId="77777777" w:rsidR="009D5F56" w:rsidRPr="004E6661" w:rsidRDefault="009D5F56" w:rsidP="00553004">
            <w:pPr>
              <w:rPr>
                <w:rFonts w:eastAsia="Calibri"/>
                <w:szCs w:val="22"/>
              </w:rPr>
            </w:pPr>
            <w:r w:rsidRPr="004E6661">
              <w:rPr>
                <w:rFonts w:eastAsia="Calibri"/>
                <w:szCs w:val="22"/>
              </w:rPr>
              <w:t>Pravažiuojamasis kelias nuo Posinių k. iki Liepdegėnų g., Pagirių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862ED4" w14:textId="66C85ADF" w:rsidR="009D5F56" w:rsidRPr="004E6661" w:rsidRDefault="009D5F56" w:rsidP="00553004">
            <w:pPr>
              <w:jc w:val="right"/>
              <w:rPr>
                <w:rFonts w:eastAsia="Calibri"/>
                <w:szCs w:val="22"/>
              </w:rPr>
            </w:pPr>
            <w:r w:rsidRPr="004E6661">
              <w:rPr>
                <w:rFonts w:eastAsia="Calibri"/>
                <w:szCs w:val="22"/>
              </w:rPr>
              <w:t>2030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F414C"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8E8FD" w14:textId="1AC9EE64" w:rsidR="009D5F56" w:rsidRPr="004E6661" w:rsidRDefault="009D5F56" w:rsidP="00553004">
            <w:pPr>
              <w:jc w:val="right"/>
              <w:rPr>
                <w:rFonts w:eastAsia="Calibri"/>
                <w:szCs w:val="22"/>
              </w:rPr>
            </w:pPr>
            <w:r w:rsidRPr="004E6661">
              <w:rPr>
                <w:rFonts w:eastAsia="Calibri"/>
                <w:szCs w:val="22"/>
              </w:rPr>
              <w:t>2030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EE65C" w14:textId="3EA44AF3" w:rsidR="009D5F56" w:rsidRPr="004E6661"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836F5" w14:textId="77777777" w:rsidR="009D5F56" w:rsidRPr="004E6661" w:rsidRDefault="009D5F56" w:rsidP="00553004">
            <w:pPr>
              <w:jc w:val="center"/>
              <w:rPr>
                <w:rFonts w:eastAsia="Calibri"/>
                <w:szCs w:val="22"/>
              </w:rPr>
            </w:pPr>
            <w:r w:rsidRPr="004E666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913630" w14:textId="786578E8" w:rsidR="009D5F56" w:rsidRPr="004E6661" w:rsidRDefault="009D5F56" w:rsidP="00553004">
            <w:pPr>
              <w:jc w:val="center"/>
              <w:rPr>
                <w:rFonts w:eastAsia="Calibri"/>
                <w:szCs w:val="22"/>
              </w:rPr>
            </w:pPr>
            <w:r w:rsidRPr="004E6661">
              <w:rPr>
                <w:rFonts w:eastAsia="Calibri"/>
                <w:szCs w:val="22"/>
              </w:rPr>
              <w:t>4400-5975-6450</w:t>
            </w:r>
          </w:p>
        </w:tc>
      </w:tr>
      <w:tr w:rsidR="009D5F56" w:rsidRPr="0016352D" w14:paraId="44C6DA9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58455C0"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DA99B0" w14:textId="77777777" w:rsidR="009D5F56" w:rsidRPr="0016352D" w:rsidRDefault="009D5F56" w:rsidP="00553004">
            <w:pPr>
              <w:rPr>
                <w:rFonts w:eastAsia="Calibri"/>
                <w:szCs w:val="22"/>
              </w:rPr>
            </w:pPr>
            <w:r w:rsidRPr="0016352D">
              <w:rPr>
                <w:rFonts w:eastAsia="Calibri"/>
                <w:szCs w:val="22"/>
              </w:rPr>
              <w:t>A120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46E75B" w14:textId="77777777" w:rsidR="009D5F56" w:rsidRPr="0016352D" w:rsidRDefault="009D5F56" w:rsidP="00553004">
            <w:pPr>
              <w:rPr>
                <w:rFonts w:eastAsia="Calibri"/>
                <w:szCs w:val="22"/>
              </w:rPr>
            </w:pPr>
            <w:r w:rsidRPr="0016352D">
              <w:rPr>
                <w:rFonts w:eastAsia="Calibri"/>
                <w:szCs w:val="22"/>
              </w:rPr>
              <w:t>Privažiuojamasis kelias prie SB „Šventoji“ Elmos 8-oji g. nuo Šeimyniškėlių g., Šeimyniškėlių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264F9E" w14:textId="075C2A6C" w:rsidR="009D5F56" w:rsidRPr="0016352D" w:rsidRDefault="009D5F56" w:rsidP="00553004">
            <w:pPr>
              <w:jc w:val="right"/>
              <w:rPr>
                <w:rFonts w:eastAsia="Calibri"/>
                <w:szCs w:val="22"/>
              </w:rPr>
            </w:pPr>
            <w:r w:rsidRPr="0016352D">
              <w:rPr>
                <w:rFonts w:eastAsia="Calibri"/>
                <w:szCs w:val="22"/>
              </w:rPr>
              <w:t xml:space="preserve"> 236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95E20"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CEA09" w14:textId="75D4236F" w:rsidR="009D5F56" w:rsidRPr="0016352D" w:rsidRDefault="009D5F56" w:rsidP="00553004">
            <w:pPr>
              <w:jc w:val="right"/>
              <w:rPr>
                <w:rFonts w:eastAsia="Calibri"/>
                <w:szCs w:val="22"/>
              </w:rPr>
            </w:pPr>
            <w:r w:rsidRPr="0016352D">
              <w:rPr>
                <w:rFonts w:eastAsia="Calibri"/>
                <w:szCs w:val="22"/>
              </w:rPr>
              <w:t> 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1B3136"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BCB91" w14:textId="77777777" w:rsidR="009D5F56" w:rsidRPr="0016352D" w:rsidRDefault="009D5F56" w:rsidP="00553004">
            <w:pPr>
              <w:jc w:val="center"/>
              <w:rPr>
                <w:rFonts w:eastAsia="Calibri"/>
                <w:szCs w:val="22"/>
              </w:rPr>
            </w:pPr>
            <w:r w:rsidRPr="0016352D">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FD698B" w14:textId="04E1B923" w:rsidR="009D5F56" w:rsidRPr="0016352D" w:rsidRDefault="009D5F56" w:rsidP="00553004">
            <w:pPr>
              <w:jc w:val="center"/>
              <w:rPr>
                <w:rFonts w:eastAsia="Calibri"/>
                <w:szCs w:val="22"/>
              </w:rPr>
            </w:pPr>
            <w:r w:rsidRPr="0016352D">
              <w:rPr>
                <w:rFonts w:eastAsia="Calibri"/>
                <w:szCs w:val="22"/>
              </w:rPr>
              <w:t>4400-6097-5668</w:t>
            </w:r>
          </w:p>
        </w:tc>
      </w:tr>
      <w:tr w:rsidR="009D5F56" w:rsidRPr="0016352D" w14:paraId="263C7C5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BD2F5F"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CF18CB" w14:textId="77777777" w:rsidR="009D5F56" w:rsidRPr="0016352D" w:rsidRDefault="009D5F56" w:rsidP="00553004">
            <w:pPr>
              <w:rPr>
                <w:rFonts w:eastAsia="Calibri"/>
                <w:szCs w:val="22"/>
              </w:rPr>
            </w:pPr>
            <w:r w:rsidRPr="0016352D">
              <w:rPr>
                <w:rFonts w:eastAsia="Calibri"/>
                <w:szCs w:val="22"/>
              </w:rPr>
              <w:t>A121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F6EFF2" w14:textId="77777777" w:rsidR="009D5F56" w:rsidRPr="0016352D" w:rsidRDefault="009D5F56" w:rsidP="00553004">
            <w:pPr>
              <w:rPr>
                <w:rFonts w:eastAsia="Calibri"/>
                <w:szCs w:val="22"/>
              </w:rPr>
            </w:pPr>
            <w:r w:rsidRPr="0016352D">
              <w:rPr>
                <w:rFonts w:eastAsia="Calibri"/>
                <w:szCs w:val="22"/>
              </w:rPr>
              <w:t>Privažiuojamasis kelias prie SB „Šventoji“ Elmos 3-oji g. nuo Šeimyniškėlių g., Šeimyniškėlių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600CB3" w14:textId="66604DFC" w:rsidR="009D5F56" w:rsidRPr="0016352D" w:rsidRDefault="009D5F56" w:rsidP="00553004">
            <w:pPr>
              <w:jc w:val="right"/>
              <w:rPr>
                <w:rFonts w:eastAsia="Calibri"/>
                <w:szCs w:val="22"/>
              </w:rPr>
            </w:pPr>
            <w:r w:rsidRPr="0016352D">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41D8B"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E5AB3" w14:textId="179CB5B5" w:rsidR="009D5F56" w:rsidRPr="0016352D" w:rsidRDefault="009D5F56" w:rsidP="00553004">
            <w:pPr>
              <w:jc w:val="right"/>
              <w:rPr>
                <w:rFonts w:eastAsia="Calibri"/>
                <w:szCs w:val="22"/>
              </w:rPr>
            </w:pPr>
            <w:r w:rsidRPr="0016352D">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6A72F3"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899A8" w14:textId="77777777" w:rsidR="009D5F56" w:rsidRPr="0016352D" w:rsidRDefault="009D5F56" w:rsidP="00553004">
            <w:pPr>
              <w:jc w:val="center"/>
              <w:rPr>
                <w:rFonts w:eastAsia="Calibri"/>
                <w:szCs w:val="22"/>
              </w:rPr>
            </w:pPr>
            <w:r w:rsidRPr="0016352D">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BBC9E1" w14:textId="339515FA" w:rsidR="009D5F56" w:rsidRPr="0016352D" w:rsidRDefault="009D5F56" w:rsidP="00553004">
            <w:pPr>
              <w:jc w:val="center"/>
              <w:rPr>
                <w:rFonts w:eastAsia="Calibri"/>
                <w:szCs w:val="22"/>
              </w:rPr>
            </w:pPr>
            <w:r w:rsidRPr="0016352D">
              <w:rPr>
                <w:rFonts w:eastAsia="Calibri"/>
                <w:szCs w:val="22"/>
              </w:rPr>
              <w:t>4400-6097-5680</w:t>
            </w:r>
          </w:p>
        </w:tc>
      </w:tr>
      <w:tr w:rsidR="009D5F56" w:rsidRPr="0016352D" w14:paraId="05F40C2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97B6AB3"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B94559" w14:textId="77777777" w:rsidR="009D5F56" w:rsidRPr="0016352D" w:rsidRDefault="009D5F56" w:rsidP="00553004">
            <w:pPr>
              <w:rPr>
                <w:rFonts w:eastAsia="Calibri"/>
                <w:szCs w:val="22"/>
              </w:rPr>
            </w:pPr>
            <w:r w:rsidRPr="0016352D">
              <w:rPr>
                <w:rFonts w:eastAsia="Calibri"/>
                <w:szCs w:val="22"/>
              </w:rPr>
              <w:t>A121-1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A62598" w14:textId="77777777" w:rsidR="009D5F56" w:rsidRPr="0016352D" w:rsidRDefault="009D5F56" w:rsidP="00553004">
            <w:pPr>
              <w:rPr>
                <w:rFonts w:eastAsia="Calibri"/>
                <w:szCs w:val="22"/>
              </w:rPr>
            </w:pPr>
            <w:r w:rsidRPr="0016352D">
              <w:rPr>
                <w:rFonts w:eastAsia="Calibri"/>
                <w:szCs w:val="22"/>
              </w:rPr>
              <w:t xml:space="preserve">Privažiuojamasis kelias prie SB „Elma“ Elmos </w:t>
            </w:r>
            <w:r w:rsidRPr="0016352D">
              <w:rPr>
                <w:rFonts w:eastAsia="Calibri"/>
                <w:szCs w:val="22"/>
                <w:lang w:val="en-US"/>
              </w:rPr>
              <w:t>2</w:t>
            </w:r>
            <w:r w:rsidRPr="0016352D">
              <w:rPr>
                <w:rFonts w:eastAsia="Calibri"/>
                <w:szCs w:val="22"/>
              </w:rPr>
              <w:t>-oji g. nuo Šeimyniškėlių g., Šeimyniškėlių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4FD3640" w14:textId="71F3AF93" w:rsidR="009D5F56" w:rsidRPr="0016352D" w:rsidRDefault="009D5F56" w:rsidP="00553004">
            <w:pPr>
              <w:jc w:val="right"/>
              <w:rPr>
                <w:rFonts w:eastAsia="Calibri"/>
                <w:szCs w:val="22"/>
                <w:lang w:val="en-US"/>
              </w:rPr>
            </w:pPr>
            <w:r w:rsidRPr="0016352D">
              <w:rPr>
                <w:rFonts w:eastAsia="Calibri"/>
                <w:szCs w:val="22"/>
                <w:lang w:val="en-US"/>
              </w:rPr>
              <w:t xml:space="preserve"> 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16FCCF"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D5696" w14:textId="2CA39DE7" w:rsidR="009D5F56" w:rsidRPr="0016352D" w:rsidRDefault="009D5F56" w:rsidP="00553004">
            <w:pPr>
              <w:jc w:val="right"/>
              <w:rPr>
                <w:rFonts w:eastAsia="Calibri"/>
                <w:szCs w:val="22"/>
              </w:rPr>
            </w:pPr>
            <w:r w:rsidRPr="0016352D">
              <w:rPr>
                <w:rFonts w:eastAsia="Calibri"/>
                <w:szCs w:val="22"/>
              </w:rPr>
              <w:t>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F739C"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30D93" w14:textId="77777777" w:rsidR="009D5F56" w:rsidRPr="0016352D" w:rsidRDefault="009D5F56" w:rsidP="00553004">
            <w:pPr>
              <w:jc w:val="center"/>
              <w:rPr>
                <w:rFonts w:eastAsia="Calibri"/>
                <w:szCs w:val="22"/>
              </w:rPr>
            </w:pPr>
            <w:r w:rsidRPr="0016352D">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4C9B71" w14:textId="641ECBBF" w:rsidR="009D5F56" w:rsidRPr="0016352D" w:rsidRDefault="009D5F56" w:rsidP="00553004">
            <w:pPr>
              <w:jc w:val="center"/>
              <w:rPr>
                <w:rFonts w:eastAsia="Calibri"/>
                <w:szCs w:val="22"/>
              </w:rPr>
            </w:pPr>
            <w:r w:rsidRPr="0016352D">
              <w:rPr>
                <w:rFonts w:eastAsia="Calibri"/>
                <w:szCs w:val="22"/>
              </w:rPr>
              <w:t>4400-6097-5679</w:t>
            </w:r>
          </w:p>
        </w:tc>
      </w:tr>
      <w:tr w:rsidR="00932039" w:rsidRPr="00932039" w14:paraId="143333A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820BCD" w14:textId="77777777" w:rsidR="009D5F56" w:rsidRPr="0093203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0BB20E" w14:textId="77777777" w:rsidR="009D5F56" w:rsidRPr="00932039" w:rsidRDefault="009D5F56" w:rsidP="00553004">
            <w:pPr>
              <w:rPr>
                <w:rFonts w:eastAsia="Calibri"/>
                <w:szCs w:val="22"/>
              </w:rPr>
            </w:pPr>
            <w:r w:rsidRPr="00932039">
              <w:rPr>
                <w:rFonts w:eastAsia="Calibri"/>
                <w:szCs w:val="22"/>
              </w:rPr>
              <w:t>A122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BAA339" w14:textId="77777777" w:rsidR="009D5F56" w:rsidRPr="00932039" w:rsidRDefault="009D5F56" w:rsidP="00553004">
            <w:pPr>
              <w:rPr>
                <w:rFonts w:eastAsia="Calibri"/>
                <w:szCs w:val="22"/>
              </w:rPr>
            </w:pPr>
            <w:r w:rsidRPr="00932039">
              <w:rPr>
                <w:rFonts w:eastAsia="Calibri"/>
                <w:szCs w:val="22"/>
              </w:rPr>
              <w:t>Privažiuojamasis kelias iki gyvenamųjų namų Gylių k. nuo kelio Nr. A28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1476E7" w14:textId="54F49C2D" w:rsidR="009D5F56" w:rsidRPr="00932039" w:rsidRDefault="00517782" w:rsidP="00553004">
            <w:pPr>
              <w:jc w:val="right"/>
              <w:rPr>
                <w:rFonts w:eastAsia="Calibri"/>
                <w:szCs w:val="22"/>
              </w:rPr>
            </w:pPr>
            <w:r w:rsidRPr="00932039">
              <w:rPr>
                <w:rFonts w:eastAsia="Calibri"/>
                <w:szCs w:val="22"/>
              </w:rPr>
              <w:t>276</w:t>
            </w:r>
            <w:r w:rsidR="009D5F56" w:rsidRPr="0093203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227AC6" w14:textId="77777777" w:rsidR="009D5F56" w:rsidRPr="00932039" w:rsidRDefault="009D5F56" w:rsidP="00553004">
            <w:pPr>
              <w:jc w:val="right"/>
              <w:rPr>
                <w:rFonts w:eastAsia="Calibri"/>
                <w:szCs w:val="22"/>
              </w:rPr>
            </w:pPr>
            <w:r w:rsidRPr="009320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CCDC44" w14:textId="77777777" w:rsidR="009D5F56" w:rsidRPr="00932039" w:rsidRDefault="009D5F56" w:rsidP="00553004">
            <w:pPr>
              <w:jc w:val="right"/>
              <w:rPr>
                <w:rFonts w:eastAsia="Calibri"/>
                <w:szCs w:val="22"/>
              </w:rPr>
            </w:pPr>
            <w:r w:rsidRPr="009320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AEA7B" w14:textId="4718502D" w:rsidR="009D5F56" w:rsidRPr="00932039" w:rsidRDefault="00517782" w:rsidP="00553004">
            <w:pPr>
              <w:jc w:val="right"/>
              <w:rPr>
                <w:rFonts w:eastAsia="Calibri"/>
                <w:szCs w:val="22"/>
              </w:rPr>
            </w:pPr>
            <w:r w:rsidRPr="00932039">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7238FD" w14:textId="77777777" w:rsidR="009D5F56" w:rsidRPr="00932039" w:rsidRDefault="009D5F56" w:rsidP="00553004">
            <w:pPr>
              <w:jc w:val="center"/>
              <w:rPr>
                <w:rFonts w:eastAsia="Calibri"/>
                <w:szCs w:val="22"/>
              </w:rPr>
            </w:pPr>
            <w:r w:rsidRPr="009320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01269D" w14:textId="3322ABE0" w:rsidR="009D5F56" w:rsidRPr="00932039" w:rsidRDefault="00517782" w:rsidP="00553004">
            <w:pPr>
              <w:jc w:val="center"/>
              <w:rPr>
                <w:rFonts w:eastAsia="Calibri"/>
                <w:szCs w:val="22"/>
              </w:rPr>
            </w:pPr>
            <w:r w:rsidRPr="00932039">
              <w:rPr>
                <w:rFonts w:eastAsia="Calibri"/>
                <w:szCs w:val="22"/>
              </w:rPr>
              <w:t>4400-6089-3292</w:t>
            </w:r>
          </w:p>
        </w:tc>
      </w:tr>
      <w:tr w:rsidR="009D5F56" w:rsidRPr="0016352D" w14:paraId="0042B55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5210C6"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5A33C0" w14:textId="77777777" w:rsidR="009D5F56" w:rsidRPr="0016352D" w:rsidRDefault="009D5F56" w:rsidP="00553004">
            <w:pPr>
              <w:rPr>
                <w:rFonts w:eastAsia="Calibri"/>
                <w:szCs w:val="22"/>
              </w:rPr>
            </w:pPr>
            <w:r w:rsidRPr="0016352D">
              <w:rPr>
                <w:rFonts w:eastAsia="Calibri"/>
                <w:szCs w:val="22"/>
              </w:rPr>
              <w:t>A124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8032F4" w14:textId="77777777" w:rsidR="009D5F56" w:rsidRPr="0016352D" w:rsidRDefault="009D5F56" w:rsidP="00553004">
            <w:pPr>
              <w:rPr>
                <w:rFonts w:eastAsia="Calibri"/>
                <w:szCs w:val="22"/>
              </w:rPr>
            </w:pPr>
            <w:r w:rsidRPr="0016352D">
              <w:rPr>
                <w:rFonts w:eastAsia="Calibri"/>
                <w:szCs w:val="22"/>
              </w:rPr>
              <w:t>Privažiuojamasis kelias iki Naujųjų Elmininkų k. valymo įrengimų nuo kelio Nr. A130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2F8B31" w14:textId="1BED785E" w:rsidR="009D5F56" w:rsidRPr="0016352D" w:rsidRDefault="009D5F56" w:rsidP="00553004">
            <w:pPr>
              <w:jc w:val="right"/>
              <w:rPr>
                <w:rFonts w:eastAsia="Calibri"/>
                <w:szCs w:val="22"/>
              </w:rPr>
            </w:pPr>
            <w:r w:rsidRPr="0016352D">
              <w:rPr>
                <w:rFonts w:eastAsia="Calibri"/>
                <w:szCs w:val="22"/>
              </w:rPr>
              <w:t xml:space="preserve">  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B9463"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8A601" w14:textId="49E3C196" w:rsidR="009D5F56" w:rsidRPr="0016352D" w:rsidRDefault="009D5F56" w:rsidP="00553004">
            <w:pPr>
              <w:jc w:val="right"/>
              <w:rPr>
                <w:rFonts w:eastAsia="Calibri"/>
                <w:szCs w:val="22"/>
              </w:rPr>
            </w:pPr>
            <w:r w:rsidRPr="0016352D">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560EF" w14:textId="3069D776" w:rsidR="009D5F56" w:rsidRPr="0016352D" w:rsidRDefault="009D5F56" w:rsidP="00553004">
            <w:pPr>
              <w:jc w:val="right"/>
              <w:rPr>
                <w:rFonts w:eastAsia="Calibri"/>
                <w:strike/>
                <w:szCs w:val="22"/>
              </w:rPr>
            </w:pPr>
            <w:r w:rsidRPr="0016352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E4923B"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CAC05E" w14:textId="734E66AE" w:rsidR="009D5F56" w:rsidRPr="0016352D" w:rsidRDefault="009D5F56" w:rsidP="00553004">
            <w:pPr>
              <w:jc w:val="center"/>
              <w:rPr>
                <w:rFonts w:eastAsia="Calibri"/>
                <w:szCs w:val="22"/>
              </w:rPr>
            </w:pPr>
            <w:r w:rsidRPr="0016352D">
              <w:rPr>
                <w:rFonts w:eastAsia="Calibri"/>
                <w:szCs w:val="22"/>
              </w:rPr>
              <w:t>4400-6097-5635</w:t>
            </w:r>
          </w:p>
        </w:tc>
      </w:tr>
      <w:tr w:rsidR="009D5F56" w:rsidRPr="0016352D" w14:paraId="2897A6C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326567"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68E1C2" w14:textId="77777777" w:rsidR="009D5F56" w:rsidRPr="0016352D" w:rsidRDefault="009D5F56" w:rsidP="00553004">
            <w:pPr>
              <w:rPr>
                <w:rFonts w:eastAsia="Calibri"/>
                <w:szCs w:val="22"/>
              </w:rPr>
            </w:pPr>
            <w:r w:rsidRPr="0016352D">
              <w:rPr>
                <w:rFonts w:eastAsia="Calibri"/>
                <w:szCs w:val="22"/>
              </w:rPr>
              <w:t>A125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A9A04E" w14:textId="77777777" w:rsidR="009D5F56" w:rsidRPr="0016352D" w:rsidRDefault="009D5F56" w:rsidP="00553004">
            <w:pPr>
              <w:rPr>
                <w:rFonts w:eastAsia="Calibri"/>
                <w:szCs w:val="22"/>
              </w:rPr>
            </w:pPr>
            <w:r w:rsidRPr="0016352D">
              <w:rPr>
                <w:rFonts w:eastAsia="Calibri"/>
                <w:szCs w:val="22"/>
              </w:rPr>
              <w:t>Privažiuojamasis kelias iki A. Valmuso g., Naujųjų Elmininkų k. nuo kelio Nr. A95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77B1A6" w14:textId="374D8B71" w:rsidR="009D5F56" w:rsidRPr="0016352D" w:rsidRDefault="009D5F56" w:rsidP="00553004">
            <w:pPr>
              <w:jc w:val="right"/>
              <w:rPr>
                <w:rFonts w:eastAsia="Calibri"/>
                <w:szCs w:val="22"/>
              </w:rPr>
            </w:pPr>
            <w:r w:rsidRPr="0016352D">
              <w:rPr>
                <w:rFonts w:eastAsia="Calibri"/>
                <w:szCs w:val="22"/>
              </w:rPr>
              <w:t xml:space="preserve"> 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E70D24"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EFDDC4" w14:textId="34EB38AF" w:rsidR="009D5F56" w:rsidRPr="0016352D" w:rsidRDefault="009D5F56" w:rsidP="00553004">
            <w:pPr>
              <w:jc w:val="right"/>
              <w:rPr>
                <w:rFonts w:eastAsia="Calibri"/>
                <w:szCs w:val="22"/>
              </w:rPr>
            </w:pPr>
            <w:r w:rsidRPr="0016352D">
              <w:rPr>
                <w:rFonts w:eastAsia="Calibri"/>
                <w:szCs w:val="22"/>
              </w:rPr>
              <w:t> 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1B912E"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D578C"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34546D" w14:textId="0B586216" w:rsidR="009D5F56" w:rsidRPr="0016352D" w:rsidRDefault="009D5F56" w:rsidP="00553004">
            <w:pPr>
              <w:jc w:val="center"/>
              <w:rPr>
                <w:rFonts w:eastAsia="Calibri"/>
                <w:szCs w:val="22"/>
              </w:rPr>
            </w:pPr>
            <w:r w:rsidRPr="0016352D">
              <w:rPr>
                <w:rFonts w:eastAsia="Calibri"/>
                <w:szCs w:val="22"/>
              </w:rPr>
              <w:t>4400-6097-5613</w:t>
            </w:r>
          </w:p>
        </w:tc>
      </w:tr>
      <w:tr w:rsidR="009D5F56" w:rsidRPr="0016352D" w14:paraId="3A2A821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CE5D737"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7E3849" w14:textId="77777777" w:rsidR="009D5F56" w:rsidRPr="0016352D" w:rsidRDefault="009D5F56" w:rsidP="00553004">
            <w:pPr>
              <w:rPr>
                <w:rFonts w:eastAsia="Calibri"/>
                <w:szCs w:val="22"/>
              </w:rPr>
            </w:pPr>
            <w:r w:rsidRPr="0016352D">
              <w:rPr>
                <w:rFonts w:eastAsia="Calibri"/>
                <w:szCs w:val="22"/>
              </w:rPr>
              <w:t>A126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424A86" w14:textId="77777777" w:rsidR="009D5F56" w:rsidRPr="0016352D" w:rsidRDefault="009D5F56" w:rsidP="00553004">
            <w:pPr>
              <w:rPr>
                <w:rFonts w:eastAsia="Calibri"/>
                <w:szCs w:val="22"/>
              </w:rPr>
            </w:pPr>
            <w:r w:rsidRPr="0016352D">
              <w:rPr>
                <w:rFonts w:eastAsia="Calibri"/>
                <w:szCs w:val="22"/>
              </w:rPr>
              <w:t>Privažiuojamasis kelias iki Valakų miško nuo kelio Nr. 120 (Jokūbavos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31AFDA" w14:textId="3EEA5024" w:rsidR="009D5F56" w:rsidRPr="0016352D" w:rsidRDefault="009D5F56" w:rsidP="00553004">
            <w:pPr>
              <w:jc w:val="right"/>
              <w:rPr>
                <w:rFonts w:eastAsia="Calibri"/>
                <w:szCs w:val="22"/>
              </w:rPr>
            </w:pPr>
            <w:r w:rsidRPr="0016352D">
              <w:rPr>
                <w:rFonts w:eastAsia="Calibri"/>
                <w:szCs w:val="22"/>
              </w:rPr>
              <w:t xml:space="preserve"> 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4085F"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21DF9"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49DDE" w14:textId="3E114241" w:rsidR="009D5F56" w:rsidRPr="0016352D" w:rsidRDefault="009D5F56" w:rsidP="00553004">
            <w:pPr>
              <w:jc w:val="right"/>
              <w:rPr>
                <w:rFonts w:eastAsia="Calibri"/>
                <w:szCs w:val="22"/>
              </w:rPr>
            </w:pPr>
            <w:r w:rsidRPr="0016352D">
              <w:rPr>
                <w:rFonts w:eastAsia="Calibri"/>
                <w:szCs w:val="22"/>
              </w:rPr>
              <w:t xml:space="preserve"> 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92144"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1E22D1" w14:textId="34B0D77D" w:rsidR="009D5F56" w:rsidRPr="0016352D" w:rsidRDefault="009D5F56" w:rsidP="00553004">
            <w:pPr>
              <w:jc w:val="center"/>
              <w:rPr>
                <w:rFonts w:eastAsia="Calibri"/>
                <w:szCs w:val="22"/>
              </w:rPr>
            </w:pPr>
            <w:r w:rsidRPr="0016352D">
              <w:rPr>
                <w:rFonts w:eastAsia="Calibri"/>
                <w:szCs w:val="22"/>
              </w:rPr>
              <w:t>4400-6045-9043</w:t>
            </w:r>
          </w:p>
        </w:tc>
      </w:tr>
      <w:tr w:rsidR="009D5F56" w:rsidRPr="0016352D" w14:paraId="70FC4DA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CDA837"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BB031F" w14:textId="77777777" w:rsidR="009D5F56" w:rsidRPr="0016352D" w:rsidRDefault="009D5F56" w:rsidP="00553004">
            <w:pPr>
              <w:rPr>
                <w:rFonts w:eastAsia="Calibri"/>
                <w:szCs w:val="22"/>
              </w:rPr>
            </w:pPr>
            <w:r w:rsidRPr="0016352D">
              <w:rPr>
                <w:rFonts w:eastAsia="Calibri"/>
                <w:szCs w:val="22"/>
              </w:rPr>
              <w:t>A127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739E7F" w14:textId="77777777" w:rsidR="009D5F56" w:rsidRPr="0016352D" w:rsidRDefault="009D5F56" w:rsidP="00553004">
            <w:pPr>
              <w:rPr>
                <w:rFonts w:eastAsia="Calibri"/>
                <w:szCs w:val="22"/>
              </w:rPr>
            </w:pPr>
            <w:r w:rsidRPr="0016352D">
              <w:rPr>
                <w:rFonts w:eastAsia="Calibri"/>
                <w:szCs w:val="22"/>
              </w:rPr>
              <w:t>Privažiuojamasis kelias prie A. Valmuso g., Naujųjų Elmininkų k. nuo kelio Nr. A59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9426B4" w14:textId="372794E6" w:rsidR="009D5F56" w:rsidRPr="0016352D" w:rsidRDefault="009D5F56" w:rsidP="00553004">
            <w:pPr>
              <w:jc w:val="right"/>
              <w:rPr>
                <w:rFonts w:eastAsia="Calibri"/>
                <w:szCs w:val="22"/>
              </w:rPr>
            </w:pPr>
            <w:r w:rsidRPr="0016352D">
              <w:rPr>
                <w:rFonts w:eastAsia="Calibri"/>
                <w:szCs w:val="22"/>
              </w:rPr>
              <w:t>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9DCCEA"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B063F" w14:textId="56984AFF" w:rsidR="009D5F56" w:rsidRPr="0016352D" w:rsidRDefault="009D5F56" w:rsidP="00553004">
            <w:pPr>
              <w:jc w:val="right"/>
              <w:rPr>
                <w:rFonts w:eastAsia="Calibri"/>
                <w:szCs w:val="22"/>
              </w:rPr>
            </w:pPr>
            <w:r w:rsidRPr="0016352D">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BB858A" w14:textId="677B9ACA" w:rsidR="009D5F56" w:rsidRPr="0016352D" w:rsidRDefault="009D5F56" w:rsidP="00553004">
            <w:pPr>
              <w:jc w:val="right"/>
              <w:rPr>
                <w:rFonts w:eastAsia="Calibri"/>
                <w:strike/>
                <w:szCs w:val="22"/>
              </w:rPr>
            </w:pPr>
            <w:r w:rsidRPr="0016352D">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FED347" w14:textId="77777777" w:rsidR="009D5F56" w:rsidRPr="0016352D" w:rsidRDefault="009D5F56" w:rsidP="00553004">
            <w:pPr>
              <w:jc w:val="center"/>
              <w:rPr>
                <w:rFonts w:eastAsia="Calibri"/>
                <w:szCs w:val="22"/>
              </w:rPr>
            </w:pPr>
            <w:r w:rsidRPr="0016352D">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FC23F4" w14:textId="3DBFB743" w:rsidR="009D5F56" w:rsidRPr="0016352D" w:rsidRDefault="009D5F56" w:rsidP="00553004">
            <w:pPr>
              <w:jc w:val="center"/>
              <w:rPr>
                <w:rFonts w:eastAsia="Calibri"/>
                <w:szCs w:val="22"/>
              </w:rPr>
            </w:pPr>
            <w:r w:rsidRPr="0016352D">
              <w:rPr>
                <w:rFonts w:eastAsia="Calibri"/>
                <w:szCs w:val="22"/>
              </w:rPr>
              <w:t>4400-6097-5602</w:t>
            </w:r>
          </w:p>
        </w:tc>
      </w:tr>
      <w:tr w:rsidR="009D5F56" w:rsidRPr="0016352D" w14:paraId="4E09FD1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3D3121"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9290E3" w14:textId="77777777" w:rsidR="009D5F56" w:rsidRPr="0016352D" w:rsidRDefault="009D5F56" w:rsidP="00553004">
            <w:pPr>
              <w:rPr>
                <w:rFonts w:eastAsia="Calibri"/>
                <w:szCs w:val="22"/>
              </w:rPr>
            </w:pPr>
            <w:r w:rsidRPr="0016352D">
              <w:rPr>
                <w:rFonts w:eastAsia="Calibri"/>
                <w:szCs w:val="22"/>
              </w:rPr>
              <w:t>A128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CD1C65" w14:textId="77777777" w:rsidR="009D5F56" w:rsidRPr="0016352D" w:rsidRDefault="009D5F56" w:rsidP="00553004">
            <w:pPr>
              <w:rPr>
                <w:rFonts w:eastAsia="Calibri"/>
                <w:szCs w:val="22"/>
              </w:rPr>
            </w:pPr>
            <w:r w:rsidRPr="0016352D">
              <w:rPr>
                <w:rFonts w:eastAsia="Calibri"/>
                <w:szCs w:val="22"/>
              </w:rPr>
              <w:t>Privažiuojamasis kelias iki gyvenamųjų namų nuo Volupio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C736EA" w14:textId="747B6BEB" w:rsidR="009D5F56" w:rsidRPr="0016352D" w:rsidRDefault="009D5F56" w:rsidP="00553004">
            <w:pPr>
              <w:jc w:val="right"/>
              <w:rPr>
                <w:rFonts w:eastAsia="Calibri"/>
                <w:szCs w:val="22"/>
              </w:rPr>
            </w:pPr>
            <w:r w:rsidRPr="0016352D">
              <w:rPr>
                <w:rFonts w:eastAsia="Calibri"/>
                <w:szCs w:val="22"/>
              </w:rPr>
              <w:t xml:space="preserve"> 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2A240"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732CF" w14:textId="45A865A4" w:rsidR="009D5F56" w:rsidRPr="0016352D" w:rsidRDefault="009D5F56" w:rsidP="00553004">
            <w:pPr>
              <w:jc w:val="right"/>
              <w:rPr>
                <w:rFonts w:eastAsia="Calibri"/>
                <w:szCs w:val="22"/>
              </w:rPr>
            </w:pPr>
            <w:r w:rsidRPr="0016352D">
              <w:rPr>
                <w:rFonts w:eastAsia="Calibri"/>
                <w:szCs w:val="22"/>
              </w:rPr>
              <w:t>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52CEF" w14:textId="3DE81C32" w:rsidR="009D5F56" w:rsidRPr="0016352D" w:rsidRDefault="009D5F56" w:rsidP="00553004">
            <w:pPr>
              <w:jc w:val="right"/>
              <w:rPr>
                <w:rFonts w:eastAsia="Calibri"/>
                <w:szCs w:val="22"/>
              </w:rPr>
            </w:pPr>
            <w:r w:rsidRPr="0016352D">
              <w:rPr>
                <w:rFonts w:eastAsia="Calibri"/>
                <w:szCs w:val="22"/>
              </w:rPr>
              <w:t xml:space="preserve"> 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983E6" w14:textId="77777777" w:rsidR="009D5F56" w:rsidRPr="0016352D" w:rsidRDefault="009D5F56" w:rsidP="00553004">
            <w:pPr>
              <w:jc w:val="center"/>
              <w:rPr>
                <w:rFonts w:eastAsia="Calibri"/>
                <w:szCs w:val="22"/>
              </w:rPr>
            </w:pPr>
            <w:r w:rsidRPr="0016352D">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F5D571" w14:textId="22DDFDDB" w:rsidR="009D5F56" w:rsidRPr="0016352D" w:rsidRDefault="009D5F56" w:rsidP="00553004">
            <w:pPr>
              <w:jc w:val="center"/>
              <w:rPr>
                <w:rFonts w:eastAsia="Calibri"/>
                <w:szCs w:val="22"/>
              </w:rPr>
            </w:pPr>
            <w:r w:rsidRPr="0016352D">
              <w:rPr>
                <w:rFonts w:eastAsia="Calibri"/>
                <w:szCs w:val="22"/>
              </w:rPr>
              <w:t>4400-6097-5657</w:t>
            </w:r>
          </w:p>
        </w:tc>
      </w:tr>
      <w:tr w:rsidR="009D5F56" w:rsidRPr="0016352D" w14:paraId="14050BA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3EEED6"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5D6A46" w14:textId="77777777" w:rsidR="009D5F56" w:rsidRPr="0016352D" w:rsidRDefault="009D5F56" w:rsidP="00553004">
            <w:pPr>
              <w:rPr>
                <w:rFonts w:eastAsia="Calibri"/>
                <w:szCs w:val="22"/>
              </w:rPr>
            </w:pPr>
            <w:r w:rsidRPr="0016352D">
              <w:rPr>
                <w:rFonts w:eastAsia="Calibri"/>
                <w:szCs w:val="22"/>
              </w:rPr>
              <w:t>A129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C2D3E0" w14:textId="77777777" w:rsidR="009D5F56" w:rsidRPr="0016352D" w:rsidRDefault="009D5F56" w:rsidP="00553004">
            <w:pPr>
              <w:rPr>
                <w:rFonts w:eastAsia="Calibri"/>
                <w:szCs w:val="22"/>
              </w:rPr>
            </w:pPr>
            <w:r w:rsidRPr="0016352D">
              <w:rPr>
                <w:rFonts w:eastAsia="Calibri"/>
                <w:szCs w:val="22"/>
              </w:rPr>
              <w:t>Privažiuojamasis kelias iki gyvenamųjų namų nuo Elmos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47070E" w14:textId="0C8E6D87" w:rsidR="009D5F56" w:rsidRPr="0016352D" w:rsidRDefault="009D5F56" w:rsidP="00553004">
            <w:pPr>
              <w:jc w:val="right"/>
              <w:rPr>
                <w:rFonts w:eastAsia="Calibri"/>
                <w:szCs w:val="22"/>
              </w:rPr>
            </w:pPr>
            <w:r w:rsidRPr="0016352D">
              <w:rPr>
                <w:rFonts w:eastAsia="Calibri"/>
                <w:szCs w:val="22"/>
              </w:rPr>
              <w:t xml:space="preserve"> 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64CEC" w14:textId="617E7B4E" w:rsidR="009D5F56" w:rsidRPr="0016352D" w:rsidRDefault="009D5F56" w:rsidP="00553004">
            <w:pPr>
              <w:jc w:val="right"/>
              <w:rPr>
                <w:rFonts w:eastAsia="Calibri"/>
                <w:szCs w:val="22"/>
              </w:rPr>
            </w:pPr>
            <w:r w:rsidRPr="0016352D">
              <w:rPr>
                <w:rFonts w:eastAsia="Calibri"/>
                <w:szCs w:val="22"/>
              </w:rPr>
              <w:t>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1D35B" w14:textId="02726DB5" w:rsidR="009D5F56" w:rsidRPr="0016352D" w:rsidRDefault="009D5F56" w:rsidP="00553004">
            <w:pPr>
              <w:jc w:val="right"/>
              <w:rPr>
                <w:rFonts w:eastAsia="Calibri"/>
                <w:szCs w:val="22"/>
              </w:rPr>
            </w:pPr>
            <w:r w:rsidRPr="0016352D">
              <w:rPr>
                <w:rFonts w:eastAsia="Calibri"/>
                <w:szCs w:val="22"/>
              </w:rPr>
              <w:t>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5EEDA" w14:textId="0BEE17D2" w:rsidR="009D5F56" w:rsidRPr="0016352D" w:rsidRDefault="009D5F56" w:rsidP="00553004">
            <w:pPr>
              <w:jc w:val="right"/>
              <w:rPr>
                <w:rFonts w:eastAsia="Calibri"/>
                <w:strike/>
                <w:szCs w:val="22"/>
              </w:rPr>
            </w:pPr>
            <w:r w:rsidRPr="0016352D">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8DBCB"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34BB5F" w14:textId="29C6C06F" w:rsidR="009D5F56" w:rsidRPr="0016352D" w:rsidRDefault="009D5F56" w:rsidP="00553004">
            <w:pPr>
              <w:jc w:val="center"/>
              <w:rPr>
                <w:rFonts w:eastAsia="Calibri"/>
                <w:szCs w:val="22"/>
              </w:rPr>
            </w:pPr>
            <w:r w:rsidRPr="0016352D">
              <w:rPr>
                <w:rFonts w:eastAsia="Calibri"/>
                <w:szCs w:val="22"/>
              </w:rPr>
              <w:t>4400-6097-5646</w:t>
            </w:r>
          </w:p>
        </w:tc>
      </w:tr>
      <w:tr w:rsidR="009D5F56" w:rsidRPr="002410CF" w14:paraId="7C0DF57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09E0467" w14:textId="77777777" w:rsidR="009D5F56" w:rsidRPr="002410C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1BB65D" w14:textId="77777777" w:rsidR="009D5F56" w:rsidRPr="002410CF" w:rsidRDefault="009D5F56" w:rsidP="00553004">
            <w:pPr>
              <w:rPr>
                <w:rFonts w:eastAsia="Calibri"/>
                <w:szCs w:val="22"/>
              </w:rPr>
            </w:pPr>
            <w:r w:rsidRPr="002410CF">
              <w:rPr>
                <w:rFonts w:eastAsia="Calibri"/>
                <w:szCs w:val="22"/>
              </w:rPr>
              <w:t>A13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2FEA8B" w14:textId="77777777" w:rsidR="009D5F56" w:rsidRPr="002410CF" w:rsidRDefault="009D5F56" w:rsidP="00553004">
            <w:pPr>
              <w:rPr>
                <w:rFonts w:eastAsia="Calibri"/>
                <w:szCs w:val="22"/>
              </w:rPr>
            </w:pPr>
            <w:r w:rsidRPr="002410CF">
              <w:rPr>
                <w:rFonts w:eastAsia="Calibri"/>
                <w:szCs w:val="22"/>
              </w:rPr>
              <w:t>Pravažiuojamasis kelias iki Gojaus g., Vikonių k. nuo kelio Nr. A120 (Jokūbavos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45D1C1" w14:textId="16DC5C4E" w:rsidR="009D5F56" w:rsidRPr="002410CF" w:rsidRDefault="009D5F56" w:rsidP="00553004">
            <w:pPr>
              <w:jc w:val="right"/>
              <w:rPr>
                <w:rFonts w:eastAsia="Calibri"/>
                <w:szCs w:val="22"/>
              </w:rPr>
            </w:pPr>
            <w:r w:rsidRPr="002410CF">
              <w:rPr>
                <w:rFonts w:eastAsia="Calibri"/>
                <w:szCs w:val="22"/>
              </w:rPr>
              <w:t xml:space="preserve"> 2063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CAB3B" w14:textId="77777777" w:rsidR="009D5F56" w:rsidRPr="002410CF" w:rsidRDefault="009D5F56" w:rsidP="00553004">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1F9A2" w14:textId="1ECDE0BF" w:rsidR="009D5F56" w:rsidRPr="002410CF" w:rsidRDefault="009D5F56" w:rsidP="00553004">
            <w:pPr>
              <w:jc w:val="right"/>
              <w:rPr>
                <w:rFonts w:eastAsia="Calibri"/>
                <w:szCs w:val="22"/>
              </w:rPr>
            </w:pPr>
            <w:r w:rsidRPr="002410CF">
              <w:rPr>
                <w:rFonts w:eastAsia="Calibri"/>
                <w:szCs w:val="22"/>
              </w:rPr>
              <w:t xml:space="preserve"> 2063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2297C9" w14:textId="77777777" w:rsidR="009D5F56" w:rsidRPr="002410CF" w:rsidRDefault="009D5F56" w:rsidP="00553004">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5F55A" w14:textId="77777777" w:rsidR="009D5F56" w:rsidRPr="002410CF" w:rsidRDefault="009D5F56" w:rsidP="00553004">
            <w:pPr>
              <w:jc w:val="center"/>
              <w:rPr>
                <w:rFonts w:eastAsia="Calibri"/>
                <w:szCs w:val="22"/>
              </w:rPr>
            </w:pPr>
            <w:r w:rsidRPr="002410CF">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4256F0" w14:textId="142A0451" w:rsidR="009D5F56" w:rsidRPr="002410CF" w:rsidRDefault="009D5F56" w:rsidP="00553004">
            <w:pPr>
              <w:jc w:val="center"/>
              <w:rPr>
                <w:rFonts w:eastAsia="Calibri"/>
                <w:szCs w:val="22"/>
              </w:rPr>
            </w:pPr>
            <w:r w:rsidRPr="002410CF">
              <w:rPr>
                <w:rFonts w:eastAsia="Calibri"/>
                <w:szCs w:val="22"/>
              </w:rPr>
              <w:t>4400-5975-6482</w:t>
            </w:r>
          </w:p>
        </w:tc>
      </w:tr>
      <w:tr w:rsidR="009D5F56" w:rsidRPr="0016352D" w14:paraId="64CA706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E8F1D51"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6477BB" w14:textId="77777777" w:rsidR="009D5F56" w:rsidRPr="0016352D" w:rsidRDefault="009D5F56" w:rsidP="00553004">
            <w:pPr>
              <w:rPr>
                <w:rFonts w:eastAsia="Calibri"/>
                <w:szCs w:val="22"/>
              </w:rPr>
            </w:pPr>
            <w:r w:rsidRPr="0016352D">
              <w:rPr>
                <w:rFonts w:eastAsia="Calibri"/>
                <w:szCs w:val="22"/>
              </w:rPr>
              <w:t>A133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520978" w14:textId="77777777" w:rsidR="009D5F56" w:rsidRPr="0016352D" w:rsidRDefault="009D5F56" w:rsidP="00553004">
            <w:pPr>
              <w:rPr>
                <w:rFonts w:eastAsia="Calibri"/>
                <w:szCs w:val="22"/>
              </w:rPr>
            </w:pPr>
            <w:r w:rsidRPr="0016352D">
              <w:rPr>
                <w:rFonts w:eastAsia="Calibri"/>
                <w:szCs w:val="22"/>
              </w:rPr>
              <w:t>Kelias Nr. 207–kelias Nr. A76 (Anykščių vs.)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41ED7A" w14:textId="48147DFF" w:rsidR="009D5F56" w:rsidRPr="0016352D" w:rsidRDefault="009D5F56" w:rsidP="00553004">
            <w:pPr>
              <w:jc w:val="right"/>
              <w:rPr>
                <w:rFonts w:eastAsia="Calibri"/>
                <w:szCs w:val="22"/>
              </w:rPr>
            </w:pPr>
            <w:r w:rsidRPr="0016352D">
              <w:rPr>
                <w:rFonts w:eastAsia="Calibri"/>
                <w:szCs w:val="22"/>
              </w:rPr>
              <w:t xml:space="preserve"> 416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03398"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0812A1"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F7E1C" w14:textId="55328E01" w:rsidR="009D5F56" w:rsidRPr="0016352D" w:rsidRDefault="009D5F56" w:rsidP="00553004">
            <w:pPr>
              <w:jc w:val="right"/>
              <w:rPr>
                <w:rFonts w:eastAsia="Calibri"/>
                <w:szCs w:val="22"/>
              </w:rPr>
            </w:pPr>
            <w:r w:rsidRPr="0016352D">
              <w:rPr>
                <w:rFonts w:eastAsia="Calibri"/>
                <w:szCs w:val="22"/>
              </w:rPr>
              <w:t> 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55C6EB"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BD21E8" w14:textId="1FFCA781" w:rsidR="009D5F56" w:rsidRPr="0016352D" w:rsidRDefault="009D5F56" w:rsidP="00553004">
            <w:pPr>
              <w:jc w:val="center"/>
              <w:rPr>
                <w:rFonts w:eastAsia="Calibri"/>
                <w:szCs w:val="22"/>
              </w:rPr>
            </w:pPr>
            <w:r w:rsidRPr="0016352D">
              <w:rPr>
                <w:rFonts w:eastAsia="Calibri"/>
                <w:szCs w:val="22"/>
              </w:rPr>
              <w:t>4400-6092-8723</w:t>
            </w:r>
          </w:p>
        </w:tc>
      </w:tr>
      <w:tr w:rsidR="009D5F56" w:rsidRPr="0016352D" w14:paraId="000F2A0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474FA6"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C77589" w14:textId="77777777" w:rsidR="009D5F56" w:rsidRPr="0016352D" w:rsidRDefault="009D5F56" w:rsidP="00553004">
            <w:pPr>
              <w:rPr>
                <w:rFonts w:eastAsia="Calibri"/>
                <w:szCs w:val="22"/>
              </w:rPr>
            </w:pPr>
            <w:r w:rsidRPr="0016352D">
              <w:rPr>
                <w:rFonts w:eastAsia="Calibri"/>
                <w:szCs w:val="22"/>
              </w:rPr>
              <w:t>A14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F4E7A2" w14:textId="77777777" w:rsidR="009D5F56" w:rsidRPr="0016352D" w:rsidRDefault="009D5F56" w:rsidP="00553004">
            <w:pPr>
              <w:rPr>
                <w:rFonts w:eastAsia="Calibri"/>
                <w:szCs w:val="22"/>
              </w:rPr>
            </w:pPr>
            <w:r w:rsidRPr="0016352D">
              <w:rPr>
                <w:rFonts w:eastAsia="Calibri"/>
                <w:szCs w:val="22"/>
              </w:rPr>
              <w:t>Privažiuojamasis kelias iki Valakų miško nuo kelio Nr. A13 (Jokūbavos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66E3AF" w14:textId="5B33D301" w:rsidR="009D5F56" w:rsidRPr="0016352D" w:rsidRDefault="009D5F56" w:rsidP="00553004">
            <w:pPr>
              <w:jc w:val="right"/>
              <w:rPr>
                <w:rFonts w:eastAsia="Calibri"/>
                <w:szCs w:val="22"/>
              </w:rPr>
            </w:pPr>
            <w:r w:rsidRPr="0016352D">
              <w:rPr>
                <w:rFonts w:eastAsia="Calibri"/>
                <w:szCs w:val="22"/>
              </w:rPr>
              <w:t>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95C09"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C863B" w14:textId="6E32C279" w:rsidR="009D5F56" w:rsidRPr="0016352D" w:rsidRDefault="009D5F56" w:rsidP="00553004">
            <w:pPr>
              <w:jc w:val="right"/>
              <w:rPr>
                <w:rFonts w:eastAsia="Calibri"/>
                <w:szCs w:val="22"/>
              </w:rPr>
            </w:pPr>
            <w:r w:rsidRPr="0016352D">
              <w:rPr>
                <w:rFonts w:eastAsia="Calibri"/>
                <w:szCs w:val="22"/>
              </w:rPr>
              <w:t>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671C9" w14:textId="316BAC8C" w:rsidR="009D5F56" w:rsidRPr="0016352D" w:rsidRDefault="009D5F56" w:rsidP="00553004">
            <w:pPr>
              <w:jc w:val="right"/>
              <w:rPr>
                <w:rFonts w:eastAsia="Calibri"/>
                <w:strike/>
                <w:szCs w:val="22"/>
              </w:rPr>
            </w:pPr>
            <w:r w:rsidRPr="0016352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7D229" w14:textId="77777777" w:rsidR="009D5F56" w:rsidRPr="0016352D" w:rsidRDefault="009D5F56" w:rsidP="00553004">
            <w:pPr>
              <w:jc w:val="center"/>
              <w:rPr>
                <w:rFonts w:eastAsia="Calibri"/>
                <w:szCs w:val="22"/>
              </w:rPr>
            </w:pPr>
            <w:r w:rsidRPr="0016352D">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5633D4" w14:textId="77777777" w:rsidR="009D5F56" w:rsidRPr="0016352D" w:rsidRDefault="009D5F56" w:rsidP="00553004">
            <w:pPr>
              <w:jc w:val="center"/>
              <w:rPr>
                <w:rFonts w:eastAsia="Calibri"/>
                <w:szCs w:val="22"/>
              </w:rPr>
            </w:pPr>
            <w:r w:rsidRPr="0016352D">
              <w:rPr>
                <w:rFonts w:eastAsia="Calibri"/>
                <w:szCs w:val="22"/>
              </w:rPr>
              <w:t>4400-5975-6517</w:t>
            </w:r>
          </w:p>
        </w:tc>
      </w:tr>
      <w:tr w:rsidR="009D5F56" w:rsidRPr="0016352D" w14:paraId="17BDEEC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0CD0CFD"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781EB4" w14:textId="77777777" w:rsidR="009D5F56" w:rsidRPr="0016352D" w:rsidRDefault="009D5F56" w:rsidP="00553004">
            <w:pPr>
              <w:rPr>
                <w:rFonts w:eastAsia="Calibri"/>
                <w:szCs w:val="22"/>
              </w:rPr>
            </w:pPr>
            <w:r w:rsidRPr="0016352D">
              <w:rPr>
                <w:rFonts w:eastAsia="Calibri"/>
                <w:szCs w:val="22"/>
              </w:rPr>
              <w:t>A141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3EA9DE" w14:textId="77777777" w:rsidR="009D5F56" w:rsidRPr="0016352D" w:rsidRDefault="009D5F56" w:rsidP="00553004">
            <w:pPr>
              <w:rPr>
                <w:rFonts w:eastAsia="Calibri"/>
                <w:szCs w:val="22"/>
              </w:rPr>
            </w:pPr>
            <w:r w:rsidRPr="0016352D">
              <w:rPr>
                <w:rFonts w:eastAsia="Calibri"/>
                <w:szCs w:val="22"/>
              </w:rPr>
              <w:t>Privažiuojamasis kelias iki gyvenamųjų namų nuo Janydžių g., Janydžių vs.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07989D" w14:textId="50F5C90D" w:rsidR="009D5F56" w:rsidRPr="0016352D" w:rsidRDefault="009D5F56" w:rsidP="00553004">
            <w:pPr>
              <w:jc w:val="right"/>
              <w:rPr>
                <w:rFonts w:eastAsia="Calibri"/>
                <w:szCs w:val="22"/>
              </w:rPr>
            </w:pPr>
            <w:r w:rsidRPr="0016352D">
              <w:rPr>
                <w:rFonts w:eastAsia="Calibri"/>
                <w:szCs w:val="22"/>
              </w:rPr>
              <w:t xml:space="preserve">589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76BF9D"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1B82F" w14:textId="77777777" w:rsidR="009D5F56" w:rsidRPr="0016352D" w:rsidRDefault="009D5F56" w:rsidP="00553004">
            <w:pPr>
              <w:jc w:val="right"/>
              <w:rPr>
                <w:rFonts w:eastAsia="Calibri"/>
                <w:szCs w:val="22"/>
              </w:rPr>
            </w:pPr>
            <w:r w:rsidRPr="0016352D">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3CE39" w14:textId="002EE92B" w:rsidR="009D5F56" w:rsidRPr="0016352D" w:rsidRDefault="009D5F56" w:rsidP="00553004">
            <w:pPr>
              <w:jc w:val="right"/>
              <w:rPr>
                <w:rFonts w:eastAsia="Calibri"/>
                <w:szCs w:val="22"/>
              </w:rPr>
            </w:pPr>
            <w:r w:rsidRPr="0016352D">
              <w:rPr>
                <w:rFonts w:eastAsia="Calibri"/>
                <w:szCs w:val="22"/>
              </w:rPr>
              <w:t>520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B30F5"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81EF16" w14:textId="77777777" w:rsidR="009D5F56" w:rsidRPr="0016352D" w:rsidRDefault="009D5F56" w:rsidP="00553004">
            <w:pPr>
              <w:jc w:val="center"/>
              <w:rPr>
                <w:rFonts w:eastAsia="Calibri"/>
                <w:szCs w:val="22"/>
              </w:rPr>
            </w:pPr>
            <w:r w:rsidRPr="0016352D">
              <w:rPr>
                <w:rFonts w:eastAsia="Calibri"/>
                <w:szCs w:val="22"/>
              </w:rPr>
              <w:t>4400-5946-8665</w:t>
            </w:r>
          </w:p>
        </w:tc>
      </w:tr>
      <w:tr w:rsidR="009D5F56" w:rsidRPr="0016352D" w14:paraId="3B0876A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C7EA661"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C1BFC3" w14:textId="77777777" w:rsidR="009D5F56" w:rsidRPr="0016352D" w:rsidRDefault="009D5F56" w:rsidP="00553004">
            <w:pPr>
              <w:rPr>
                <w:rFonts w:eastAsia="Calibri"/>
                <w:szCs w:val="22"/>
              </w:rPr>
            </w:pPr>
            <w:r w:rsidRPr="0016352D">
              <w:rPr>
                <w:rFonts w:eastAsia="Calibri"/>
                <w:szCs w:val="22"/>
              </w:rPr>
              <w:t>A143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E684AB" w14:textId="77777777" w:rsidR="009D5F56" w:rsidRPr="0016352D" w:rsidRDefault="009D5F56" w:rsidP="00553004">
            <w:pPr>
              <w:rPr>
                <w:rFonts w:eastAsia="Calibri"/>
                <w:szCs w:val="22"/>
              </w:rPr>
            </w:pPr>
            <w:r w:rsidRPr="0016352D">
              <w:rPr>
                <w:rFonts w:eastAsia="Calibri"/>
                <w:szCs w:val="22"/>
              </w:rPr>
              <w:t>Privažiuojamasis kelias iki Tamošiūnų k. nuo kelio Nr. A130 (Vozgėlių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7C4C04" w14:textId="22B3CA40" w:rsidR="009D5F56" w:rsidRPr="0016352D" w:rsidRDefault="009D5F56" w:rsidP="00553004">
            <w:pPr>
              <w:jc w:val="right"/>
              <w:rPr>
                <w:rFonts w:eastAsia="Calibri"/>
                <w:szCs w:val="22"/>
              </w:rPr>
            </w:pPr>
            <w:r w:rsidRPr="0016352D">
              <w:rPr>
                <w:rFonts w:eastAsia="Calibri"/>
                <w:szCs w:val="22"/>
              </w:rPr>
              <w:t>1429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D22A0"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A620A0" w14:textId="6662B27F" w:rsidR="009D5F56" w:rsidRPr="0016352D" w:rsidRDefault="009D5F56" w:rsidP="00553004">
            <w:pPr>
              <w:jc w:val="right"/>
              <w:rPr>
                <w:rFonts w:eastAsia="Calibri"/>
                <w:szCs w:val="22"/>
              </w:rPr>
            </w:pPr>
            <w:r w:rsidRPr="0016352D">
              <w:rPr>
                <w:rFonts w:eastAsia="Calibri"/>
                <w:szCs w:val="22"/>
              </w:rPr>
              <w:t xml:space="preserve"> 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E856C" w14:textId="736691AB" w:rsidR="009D5F56" w:rsidRPr="0016352D" w:rsidRDefault="009D5F56" w:rsidP="00553004">
            <w:pPr>
              <w:jc w:val="right"/>
              <w:rPr>
                <w:rFonts w:eastAsia="Calibri"/>
                <w:szCs w:val="22"/>
              </w:rPr>
            </w:pPr>
            <w:r w:rsidRPr="0016352D">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15E44"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DA5556" w14:textId="77777777" w:rsidR="009D5F56" w:rsidRPr="0016352D" w:rsidRDefault="009D5F56" w:rsidP="00553004">
            <w:pPr>
              <w:jc w:val="center"/>
              <w:rPr>
                <w:rFonts w:eastAsia="Calibri"/>
                <w:szCs w:val="22"/>
              </w:rPr>
            </w:pPr>
            <w:r w:rsidRPr="0016352D">
              <w:rPr>
                <w:rFonts w:eastAsia="Calibri"/>
                <w:szCs w:val="22"/>
              </w:rPr>
              <w:t>4400-5948-2641</w:t>
            </w:r>
          </w:p>
        </w:tc>
      </w:tr>
      <w:tr w:rsidR="009D5F56" w:rsidRPr="0016352D" w14:paraId="15312F3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EBD6153"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4B99DF" w14:textId="77777777" w:rsidR="009D5F56" w:rsidRPr="0016352D" w:rsidRDefault="009D5F56" w:rsidP="00553004">
            <w:pPr>
              <w:rPr>
                <w:rFonts w:eastAsia="Calibri"/>
                <w:szCs w:val="22"/>
              </w:rPr>
            </w:pPr>
            <w:r w:rsidRPr="0016352D">
              <w:rPr>
                <w:rFonts w:eastAsia="Calibri"/>
                <w:szCs w:val="22"/>
              </w:rPr>
              <w:t>A144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5AEF5B" w14:textId="77777777" w:rsidR="009D5F56" w:rsidRPr="0016352D" w:rsidRDefault="009D5F56" w:rsidP="00553004">
            <w:pPr>
              <w:rPr>
                <w:rFonts w:eastAsia="Calibri"/>
                <w:szCs w:val="22"/>
              </w:rPr>
            </w:pPr>
            <w:r w:rsidRPr="0016352D">
              <w:rPr>
                <w:rFonts w:eastAsia="Calibri"/>
                <w:szCs w:val="22"/>
              </w:rPr>
              <w:t>Pravažiuojamasis kelias nuo kelio Nr. A143 iki kelio Nr. A51 (Vozgėlių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9D4CBF" w14:textId="40EF3DAA" w:rsidR="009D5F56" w:rsidRPr="0016352D" w:rsidRDefault="009D5F56" w:rsidP="00553004">
            <w:pPr>
              <w:jc w:val="right"/>
              <w:rPr>
                <w:rFonts w:eastAsia="Calibri"/>
                <w:szCs w:val="22"/>
              </w:rPr>
            </w:pPr>
            <w:r w:rsidRPr="0016352D">
              <w:rPr>
                <w:rFonts w:eastAsia="Calibri"/>
                <w:szCs w:val="22"/>
              </w:rPr>
              <w:t xml:space="preserve"> 626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641A8"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1B70D"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85294" w14:textId="351D7601" w:rsidR="009D5F56" w:rsidRPr="0016352D" w:rsidRDefault="009D5F56" w:rsidP="00553004">
            <w:pPr>
              <w:jc w:val="right"/>
              <w:rPr>
                <w:rFonts w:eastAsia="Calibri"/>
                <w:szCs w:val="22"/>
              </w:rPr>
            </w:pPr>
            <w:r w:rsidRPr="0016352D">
              <w:rPr>
                <w:rFonts w:eastAsia="Calibri"/>
                <w:szCs w:val="22"/>
              </w:rPr>
              <w:t>626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4BDF9" w14:textId="77777777" w:rsidR="009D5F56" w:rsidRPr="0016352D" w:rsidRDefault="009D5F56" w:rsidP="00553004">
            <w:pPr>
              <w:jc w:val="center"/>
              <w:rPr>
                <w:rFonts w:eastAsia="Calibri"/>
                <w:szCs w:val="22"/>
              </w:rPr>
            </w:pPr>
            <w:r w:rsidRPr="0016352D">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38DADC" w14:textId="77777777" w:rsidR="009D5F56" w:rsidRPr="0016352D" w:rsidRDefault="009D5F56" w:rsidP="00553004">
            <w:pPr>
              <w:jc w:val="center"/>
              <w:rPr>
                <w:rFonts w:eastAsia="Calibri"/>
                <w:szCs w:val="22"/>
              </w:rPr>
            </w:pPr>
            <w:r w:rsidRPr="0016352D">
              <w:rPr>
                <w:rFonts w:eastAsia="Calibri"/>
                <w:szCs w:val="22"/>
              </w:rPr>
              <w:t>4400-5947-8394</w:t>
            </w:r>
          </w:p>
        </w:tc>
      </w:tr>
      <w:tr w:rsidR="009D5F56" w:rsidRPr="0016352D" w14:paraId="294962D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ED5695"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1F4070" w14:textId="77777777" w:rsidR="009D5F56" w:rsidRPr="0016352D" w:rsidRDefault="009D5F56" w:rsidP="00553004">
            <w:pPr>
              <w:rPr>
                <w:rFonts w:eastAsia="Calibri"/>
                <w:szCs w:val="22"/>
              </w:rPr>
            </w:pPr>
            <w:r w:rsidRPr="0016352D">
              <w:rPr>
                <w:rFonts w:eastAsia="Calibri"/>
                <w:szCs w:val="22"/>
              </w:rPr>
              <w:t>A145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F7C5E8" w14:textId="77777777" w:rsidR="009D5F56" w:rsidRPr="0016352D" w:rsidRDefault="009D5F56" w:rsidP="00553004">
            <w:pPr>
              <w:rPr>
                <w:rFonts w:eastAsia="Calibri"/>
                <w:szCs w:val="22"/>
              </w:rPr>
            </w:pPr>
            <w:r w:rsidRPr="0016352D">
              <w:rPr>
                <w:rFonts w:eastAsia="Calibri"/>
                <w:szCs w:val="22"/>
              </w:rPr>
              <w:t>Pravažiuojamasis kelias nuo kelio Nr. 1230 (Klevėnų k.) iki kelio Ukmergė–Utena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70181E" w14:textId="0F7EAB8F" w:rsidR="009D5F56" w:rsidRPr="0016352D" w:rsidRDefault="009D5F56" w:rsidP="00553004">
            <w:pPr>
              <w:jc w:val="right"/>
              <w:rPr>
                <w:rFonts w:eastAsia="Calibri"/>
                <w:szCs w:val="22"/>
              </w:rPr>
            </w:pPr>
            <w:r w:rsidRPr="0016352D">
              <w:rPr>
                <w:rFonts w:eastAsia="Calibri"/>
                <w:szCs w:val="22"/>
              </w:rPr>
              <w:t xml:space="preserve"> 747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A11A4"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372C9"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3730F4" w14:textId="098855B5" w:rsidR="009D5F56" w:rsidRPr="0016352D" w:rsidRDefault="009D5F56" w:rsidP="00553004">
            <w:pPr>
              <w:jc w:val="right"/>
              <w:rPr>
                <w:rFonts w:eastAsia="Calibri"/>
                <w:szCs w:val="22"/>
              </w:rPr>
            </w:pPr>
            <w:r w:rsidRPr="0016352D">
              <w:rPr>
                <w:rFonts w:eastAsia="Calibri"/>
                <w:szCs w:val="22"/>
              </w:rPr>
              <w:t>747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DF9BB"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421C6D" w14:textId="26E2A636" w:rsidR="009D5F56" w:rsidRPr="0016352D" w:rsidRDefault="009D5F56" w:rsidP="00553004">
            <w:pPr>
              <w:jc w:val="center"/>
              <w:rPr>
                <w:rFonts w:eastAsia="Calibri"/>
                <w:szCs w:val="22"/>
              </w:rPr>
            </w:pPr>
            <w:r w:rsidRPr="0016352D">
              <w:rPr>
                <w:rFonts w:eastAsia="Calibri"/>
                <w:szCs w:val="22"/>
              </w:rPr>
              <w:t>4400-6100-2606</w:t>
            </w:r>
          </w:p>
        </w:tc>
      </w:tr>
      <w:tr w:rsidR="009D5F56" w:rsidRPr="0016352D" w14:paraId="6BF5478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623C8D"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9FAFC" w14:textId="77777777" w:rsidR="009D5F56" w:rsidRPr="0016352D" w:rsidRDefault="009D5F56" w:rsidP="00553004">
            <w:pPr>
              <w:rPr>
                <w:rFonts w:eastAsia="Calibri"/>
                <w:szCs w:val="22"/>
              </w:rPr>
            </w:pPr>
            <w:r w:rsidRPr="0016352D">
              <w:rPr>
                <w:rFonts w:eastAsia="Calibri"/>
                <w:szCs w:val="22"/>
              </w:rPr>
              <w:t>A147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DE88DC" w14:textId="77777777" w:rsidR="009D5F56" w:rsidRPr="0016352D" w:rsidRDefault="009D5F56" w:rsidP="00553004">
            <w:pPr>
              <w:rPr>
                <w:rFonts w:eastAsia="Calibri"/>
                <w:szCs w:val="22"/>
              </w:rPr>
            </w:pPr>
            <w:r w:rsidRPr="0016352D">
              <w:rPr>
                <w:rFonts w:eastAsia="Calibri"/>
                <w:szCs w:val="22"/>
              </w:rPr>
              <w:t>Privažiuojamasis kelias iki Ilgabrados k. nuo kelio Nr. A61 (Elmininkų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354EBE" w14:textId="4E4CC28A" w:rsidR="009D5F56" w:rsidRPr="0016352D" w:rsidRDefault="009D5F56" w:rsidP="00553004">
            <w:pPr>
              <w:jc w:val="right"/>
              <w:rPr>
                <w:rFonts w:eastAsia="Calibri"/>
                <w:szCs w:val="22"/>
              </w:rPr>
            </w:pPr>
            <w:r w:rsidRPr="0016352D">
              <w:rPr>
                <w:rFonts w:eastAsia="Calibri"/>
                <w:szCs w:val="22"/>
              </w:rPr>
              <w:t xml:space="preserve"> 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A9B4E"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C4AF5E" w14:textId="71D01467" w:rsidR="009D5F56" w:rsidRPr="0016352D" w:rsidRDefault="009D5F56" w:rsidP="00553004">
            <w:pPr>
              <w:jc w:val="right"/>
              <w:rPr>
                <w:rFonts w:eastAsia="Calibri"/>
                <w:szCs w:val="22"/>
              </w:rPr>
            </w:pPr>
            <w:r w:rsidRPr="0016352D">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86D30" w14:textId="1EFF695B" w:rsidR="009D5F56" w:rsidRPr="0016352D" w:rsidRDefault="009D5F56" w:rsidP="00553004">
            <w:pPr>
              <w:jc w:val="right"/>
              <w:rPr>
                <w:rFonts w:eastAsia="Calibri"/>
                <w:szCs w:val="22"/>
              </w:rPr>
            </w:pPr>
            <w:r w:rsidRPr="0016352D">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17B38"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70D055" w14:textId="691FF318" w:rsidR="009D5F56" w:rsidRPr="0016352D" w:rsidRDefault="009D5F56" w:rsidP="00553004">
            <w:pPr>
              <w:jc w:val="center"/>
              <w:rPr>
                <w:rFonts w:eastAsia="Calibri"/>
                <w:szCs w:val="22"/>
              </w:rPr>
            </w:pPr>
            <w:r w:rsidRPr="0016352D">
              <w:rPr>
                <w:rFonts w:eastAsia="Calibri"/>
                <w:szCs w:val="22"/>
              </w:rPr>
              <w:t>4400-6094-2298</w:t>
            </w:r>
          </w:p>
        </w:tc>
      </w:tr>
      <w:tr w:rsidR="009D5F56" w:rsidRPr="0016352D" w14:paraId="2B43CF4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C639F2"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A9D766" w14:textId="77777777" w:rsidR="009D5F56" w:rsidRPr="0016352D" w:rsidRDefault="009D5F56" w:rsidP="00553004">
            <w:pPr>
              <w:rPr>
                <w:rFonts w:eastAsia="Calibri"/>
                <w:szCs w:val="22"/>
              </w:rPr>
            </w:pPr>
            <w:r w:rsidRPr="0016352D">
              <w:rPr>
                <w:rFonts w:eastAsia="Calibri"/>
                <w:szCs w:val="22"/>
              </w:rPr>
              <w:t>A15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B93FC5" w14:textId="77777777" w:rsidR="009D5F56" w:rsidRPr="0016352D" w:rsidRDefault="009D5F56" w:rsidP="00553004">
            <w:pPr>
              <w:rPr>
                <w:rFonts w:eastAsia="Calibri"/>
                <w:szCs w:val="22"/>
              </w:rPr>
            </w:pPr>
            <w:r w:rsidRPr="0016352D">
              <w:rPr>
                <w:rFonts w:eastAsia="Calibri"/>
                <w:szCs w:val="22"/>
              </w:rPr>
              <w:t>Pravažiuojamasis kelias nuo kelio Nr. A18 (Piktagalio k.) iki kelio Nr. A246 (Klimiškių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D028A2" w14:textId="4644D6A2" w:rsidR="009D5F56" w:rsidRPr="0016352D" w:rsidRDefault="009D5F56" w:rsidP="00553004">
            <w:pPr>
              <w:jc w:val="right"/>
              <w:rPr>
                <w:rFonts w:eastAsia="Calibri"/>
                <w:szCs w:val="22"/>
              </w:rPr>
            </w:pPr>
            <w:r w:rsidRPr="0016352D">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B38DF1"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592E25" w14:textId="59EAEFA0" w:rsidR="009D5F56" w:rsidRPr="0016352D" w:rsidRDefault="009D5F56" w:rsidP="00553004">
            <w:pPr>
              <w:jc w:val="right"/>
              <w:rPr>
                <w:rFonts w:eastAsia="Calibri"/>
                <w:szCs w:val="22"/>
              </w:rPr>
            </w:pPr>
            <w:r w:rsidRPr="0016352D">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4C01E1" w14:textId="0AC737D4" w:rsidR="009D5F56" w:rsidRPr="0016352D" w:rsidRDefault="009D5F56" w:rsidP="00553004">
            <w:pPr>
              <w:jc w:val="right"/>
              <w:rPr>
                <w:rFonts w:eastAsia="Calibri"/>
                <w:strike/>
                <w:szCs w:val="22"/>
              </w:rPr>
            </w:pPr>
            <w:r w:rsidRPr="0016352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0F6AB"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33E778" w14:textId="02F6E1F0" w:rsidR="009D5F56" w:rsidRPr="0016352D" w:rsidRDefault="009D5F56" w:rsidP="00553004">
            <w:pPr>
              <w:jc w:val="center"/>
              <w:rPr>
                <w:rFonts w:eastAsia="Calibri"/>
                <w:szCs w:val="22"/>
              </w:rPr>
            </w:pPr>
            <w:r w:rsidRPr="0016352D">
              <w:rPr>
                <w:rFonts w:eastAsia="Calibri"/>
                <w:szCs w:val="22"/>
              </w:rPr>
              <w:t>4400-5975-7286</w:t>
            </w:r>
          </w:p>
        </w:tc>
      </w:tr>
      <w:tr w:rsidR="009D5F56" w:rsidRPr="0016352D" w14:paraId="149FDDB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3735A63"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5F7D60" w14:textId="77777777" w:rsidR="009D5F56" w:rsidRPr="0016352D" w:rsidRDefault="009D5F56" w:rsidP="00553004">
            <w:pPr>
              <w:rPr>
                <w:rFonts w:eastAsia="Calibri"/>
                <w:szCs w:val="22"/>
              </w:rPr>
            </w:pPr>
            <w:r w:rsidRPr="0016352D">
              <w:rPr>
                <w:rFonts w:eastAsia="Calibri"/>
                <w:szCs w:val="22"/>
              </w:rPr>
              <w:t>A150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959BDEA" w14:textId="77777777" w:rsidR="009D5F56" w:rsidRPr="0016352D" w:rsidRDefault="009D5F56" w:rsidP="00553004">
            <w:pPr>
              <w:rPr>
                <w:rFonts w:eastAsia="Calibri"/>
                <w:szCs w:val="22"/>
              </w:rPr>
            </w:pPr>
            <w:r w:rsidRPr="0016352D">
              <w:rPr>
                <w:rFonts w:eastAsia="Calibri"/>
                <w:szCs w:val="22"/>
              </w:rPr>
              <w:t>Privažiuojamasis kelias iki gyvenamųjų namų Jokūbavos k. nuo kelio Nr. 120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D7A562" w14:textId="56AB9F50" w:rsidR="009D5F56" w:rsidRPr="0016352D" w:rsidRDefault="009D5F56" w:rsidP="00553004">
            <w:pPr>
              <w:jc w:val="right"/>
              <w:rPr>
                <w:rFonts w:eastAsia="Calibri"/>
                <w:szCs w:val="22"/>
              </w:rPr>
            </w:pPr>
            <w:r w:rsidRPr="0016352D">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05F52"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185818B" w14:textId="5E000737" w:rsidR="009D5F56" w:rsidRPr="0016352D" w:rsidRDefault="009D5F56" w:rsidP="00553004">
            <w:pPr>
              <w:jc w:val="right"/>
              <w:rPr>
                <w:rFonts w:eastAsia="Calibri"/>
                <w:szCs w:val="22"/>
              </w:rPr>
            </w:pPr>
            <w:r w:rsidRPr="0016352D">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7772E" w14:textId="6449148F" w:rsidR="009D5F56" w:rsidRPr="0016352D"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33F6B5" w14:textId="77777777" w:rsidR="009D5F56" w:rsidRPr="0016352D" w:rsidRDefault="009D5F56" w:rsidP="00553004">
            <w:pPr>
              <w:jc w:val="center"/>
              <w:rPr>
                <w:rFonts w:eastAsia="Calibri"/>
                <w:szCs w:val="22"/>
              </w:rPr>
            </w:pPr>
            <w:r w:rsidRPr="0016352D">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8C2CCF" w14:textId="4B509828" w:rsidR="009D5F56" w:rsidRPr="0016352D" w:rsidRDefault="009D5F56" w:rsidP="00553004">
            <w:pPr>
              <w:jc w:val="center"/>
              <w:rPr>
                <w:rFonts w:eastAsia="Calibri"/>
                <w:szCs w:val="22"/>
              </w:rPr>
            </w:pPr>
            <w:r w:rsidRPr="0016352D">
              <w:rPr>
                <w:rFonts w:eastAsia="Calibri"/>
                <w:szCs w:val="22"/>
              </w:rPr>
              <w:t>4400-6045-9021</w:t>
            </w:r>
          </w:p>
        </w:tc>
      </w:tr>
      <w:tr w:rsidR="009D5F56" w:rsidRPr="0016352D" w14:paraId="4993745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40A5BA6"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6ACDCA" w14:textId="77777777" w:rsidR="009D5F56" w:rsidRPr="0016352D" w:rsidRDefault="009D5F56" w:rsidP="00553004">
            <w:pPr>
              <w:rPr>
                <w:rFonts w:eastAsia="Calibri"/>
                <w:szCs w:val="22"/>
              </w:rPr>
            </w:pPr>
            <w:r w:rsidRPr="0016352D">
              <w:rPr>
                <w:rFonts w:eastAsia="Calibri"/>
                <w:szCs w:val="22"/>
              </w:rPr>
              <w:t>A151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659A19" w14:textId="77777777" w:rsidR="009D5F56" w:rsidRPr="0016352D" w:rsidRDefault="009D5F56" w:rsidP="00553004">
            <w:pPr>
              <w:rPr>
                <w:rFonts w:eastAsia="Calibri"/>
                <w:szCs w:val="22"/>
              </w:rPr>
            </w:pPr>
            <w:r w:rsidRPr="0016352D">
              <w:rPr>
                <w:rFonts w:eastAsia="Calibri"/>
                <w:szCs w:val="22"/>
              </w:rPr>
              <w:t>Privažiuojamasis kelias prie gyvenamųjų namų nuo kelio Nr. A63 (Elmininkų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D57126" w14:textId="4ADE8E23" w:rsidR="009D5F56" w:rsidRPr="0016352D" w:rsidRDefault="009D5F56" w:rsidP="00553004">
            <w:pPr>
              <w:jc w:val="right"/>
              <w:rPr>
                <w:rFonts w:eastAsia="Calibri"/>
                <w:szCs w:val="22"/>
              </w:rPr>
            </w:pPr>
            <w:r w:rsidRPr="0016352D">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27DE4"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48491C9" w14:textId="27953504"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98C89" w14:textId="56FFAAE2" w:rsidR="009D5F56" w:rsidRPr="0016352D" w:rsidRDefault="009D5F56" w:rsidP="00553004">
            <w:pPr>
              <w:jc w:val="right"/>
              <w:rPr>
                <w:rFonts w:eastAsia="Calibri"/>
                <w:szCs w:val="22"/>
              </w:rPr>
            </w:pPr>
            <w:r w:rsidRPr="0016352D">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1264F"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576391" w14:textId="77777777" w:rsidR="009D5F56" w:rsidRPr="0016352D" w:rsidRDefault="009D5F56" w:rsidP="00553004">
            <w:pPr>
              <w:jc w:val="center"/>
              <w:rPr>
                <w:rFonts w:eastAsia="Calibri"/>
                <w:szCs w:val="22"/>
              </w:rPr>
            </w:pPr>
            <w:r w:rsidRPr="0016352D">
              <w:rPr>
                <w:rFonts w:eastAsia="Calibri"/>
                <w:szCs w:val="22"/>
              </w:rPr>
              <w:t>4400-5948-8014</w:t>
            </w:r>
          </w:p>
        </w:tc>
      </w:tr>
      <w:tr w:rsidR="009D5F56" w:rsidRPr="0016352D" w14:paraId="78FB611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E3E096"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2BBB4D" w14:textId="77777777" w:rsidR="009D5F56" w:rsidRPr="0016352D" w:rsidRDefault="009D5F56" w:rsidP="00553004">
            <w:pPr>
              <w:rPr>
                <w:rFonts w:eastAsia="Calibri"/>
                <w:szCs w:val="22"/>
              </w:rPr>
            </w:pPr>
            <w:r w:rsidRPr="0016352D">
              <w:rPr>
                <w:rFonts w:eastAsia="Calibri"/>
                <w:szCs w:val="22"/>
              </w:rPr>
              <w:t>A15-1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BD4686" w14:textId="77777777" w:rsidR="009D5F56" w:rsidRPr="0016352D" w:rsidRDefault="009D5F56" w:rsidP="00553004">
            <w:pPr>
              <w:rPr>
                <w:rFonts w:eastAsia="Calibri"/>
                <w:szCs w:val="22"/>
              </w:rPr>
            </w:pPr>
            <w:r w:rsidRPr="0016352D">
              <w:rPr>
                <w:rFonts w:eastAsia="Calibri"/>
                <w:szCs w:val="22"/>
              </w:rPr>
              <w:t>Pravažiuojamas kelias iki Dirbtuvių g., Piktagalio k. nuo kelio Nr. 1224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475C72" w14:textId="294B7599" w:rsidR="009D5F56" w:rsidRPr="0016352D" w:rsidRDefault="009D5F56" w:rsidP="00553004">
            <w:pPr>
              <w:jc w:val="right"/>
              <w:rPr>
                <w:rFonts w:eastAsia="Calibri"/>
                <w:szCs w:val="22"/>
              </w:rPr>
            </w:pPr>
            <w:r w:rsidRPr="0016352D">
              <w:rPr>
                <w:rFonts w:eastAsia="Calibri"/>
                <w:szCs w:val="22"/>
              </w:rPr>
              <w:t xml:space="preserve">177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B24C1E"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EF868" w14:textId="4EEB2BB9" w:rsidR="009D5F56" w:rsidRPr="0016352D" w:rsidRDefault="009D5F56" w:rsidP="00553004">
            <w:pPr>
              <w:jc w:val="right"/>
              <w:rPr>
                <w:rFonts w:eastAsia="Calibri"/>
                <w:szCs w:val="22"/>
              </w:rPr>
            </w:pPr>
            <w:r w:rsidRPr="0016352D">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tcPr>
          <w:p w14:paraId="372CA1FF" w14:textId="221FA03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F82E9" w14:textId="77777777" w:rsidR="009D5F56" w:rsidRPr="0016352D" w:rsidRDefault="009D5F56" w:rsidP="00553004">
            <w:pPr>
              <w:jc w:val="center"/>
              <w:rPr>
                <w:rFonts w:eastAsia="Calibri"/>
                <w:szCs w:val="22"/>
              </w:rPr>
            </w:pPr>
            <w:r w:rsidRPr="0016352D">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5E0539" w14:textId="77777777" w:rsidR="009D5F56" w:rsidRPr="0016352D" w:rsidRDefault="009D5F56" w:rsidP="00553004">
            <w:pPr>
              <w:jc w:val="center"/>
              <w:rPr>
                <w:rFonts w:eastAsia="Calibri"/>
                <w:szCs w:val="22"/>
              </w:rPr>
            </w:pPr>
            <w:r w:rsidRPr="0016352D">
              <w:rPr>
                <w:rFonts w:eastAsia="Calibri"/>
                <w:szCs w:val="22"/>
              </w:rPr>
              <w:t>4400-5975-6950</w:t>
            </w:r>
          </w:p>
        </w:tc>
      </w:tr>
      <w:tr w:rsidR="00590A89" w:rsidRPr="00590A89" w14:paraId="5E860B9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EC82264" w14:textId="77777777" w:rsidR="009D5F56" w:rsidRPr="00590A8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DC4659" w14:textId="77777777" w:rsidR="009D5F56" w:rsidRPr="00590A89" w:rsidRDefault="009D5F56" w:rsidP="00553004">
            <w:pPr>
              <w:rPr>
                <w:rFonts w:eastAsia="Calibri"/>
                <w:szCs w:val="22"/>
              </w:rPr>
            </w:pPr>
            <w:r w:rsidRPr="00590A89">
              <w:rPr>
                <w:rFonts w:eastAsia="Calibri"/>
                <w:szCs w:val="22"/>
              </w:rPr>
              <w:t>A154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838D04" w14:textId="77777777" w:rsidR="009D5F56" w:rsidRPr="00590A89" w:rsidRDefault="009D5F56" w:rsidP="00553004">
            <w:pPr>
              <w:rPr>
                <w:rFonts w:eastAsia="Calibri"/>
                <w:szCs w:val="22"/>
              </w:rPr>
            </w:pPr>
            <w:r w:rsidRPr="00590A89">
              <w:rPr>
                <w:rFonts w:eastAsia="Calibri"/>
                <w:szCs w:val="22"/>
              </w:rPr>
              <w:t>Pravažiuojamasis kelias nuo kelio Nr. A319 (Kiaušų k.) iki kelio A319 (Grubų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C58D47" w14:textId="10972739" w:rsidR="009D5F56" w:rsidRPr="00590A89" w:rsidRDefault="002C1C77" w:rsidP="00553004">
            <w:pPr>
              <w:jc w:val="right"/>
              <w:rPr>
                <w:rFonts w:eastAsia="Calibri"/>
                <w:szCs w:val="22"/>
              </w:rPr>
            </w:pPr>
            <w:r w:rsidRPr="00590A89">
              <w:rPr>
                <w:rFonts w:eastAsia="Calibri"/>
                <w:szCs w:val="22"/>
              </w:rPr>
              <w:t>593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98076" w14:textId="77777777" w:rsidR="009D5F56" w:rsidRPr="00590A89" w:rsidRDefault="009D5F56" w:rsidP="00553004">
            <w:pPr>
              <w:jc w:val="right"/>
              <w:rPr>
                <w:rFonts w:eastAsia="Calibri"/>
                <w:szCs w:val="22"/>
              </w:rPr>
            </w:pPr>
            <w:r w:rsidRPr="00590A8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1F406" w14:textId="070EA433" w:rsidR="009D5F56" w:rsidRPr="00590A89" w:rsidRDefault="009D5F56" w:rsidP="00553004">
            <w:pPr>
              <w:jc w:val="right"/>
              <w:rPr>
                <w:rFonts w:eastAsia="Calibri"/>
                <w:szCs w:val="22"/>
              </w:rPr>
            </w:pPr>
            <w:r w:rsidRPr="00590A8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B7D1F" w14:textId="552B6222" w:rsidR="009D5F56" w:rsidRPr="00590A89" w:rsidRDefault="002C1C77" w:rsidP="00553004">
            <w:pPr>
              <w:jc w:val="right"/>
              <w:rPr>
                <w:rFonts w:eastAsia="Calibri"/>
                <w:szCs w:val="22"/>
              </w:rPr>
            </w:pPr>
            <w:r w:rsidRPr="00590A8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82495" w14:textId="6365525B" w:rsidR="009D5F56" w:rsidRPr="00590A89" w:rsidRDefault="009D5F56" w:rsidP="00553004">
            <w:pPr>
              <w:jc w:val="center"/>
              <w:rPr>
                <w:rFonts w:eastAsia="Calibri"/>
                <w:szCs w:val="22"/>
              </w:rPr>
            </w:pPr>
            <w:r w:rsidRPr="00590A89">
              <w:rPr>
                <w:rFonts w:eastAsia="Calibri"/>
                <w:szCs w:val="22"/>
              </w:rPr>
              <w:t>III</w:t>
            </w:r>
            <w:r w:rsidR="002C1C77" w:rsidRPr="00590A89">
              <w:rPr>
                <w:rFonts w:eastAsia="Calibri"/>
                <w:szCs w:val="22"/>
              </w:rPr>
              <w:t>v</w:t>
            </w:r>
          </w:p>
          <w:p w14:paraId="68C951AA" w14:textId="0524025C" w:rsidR="002C1C77" w:rsidRPr="00590A89" w:rsidRDefault="002C1C77" w:rsidP="00553004">
            <w:pPr>
              <w:jc w:val="center"/>
              <w:rPr>
                <w:rFonts w:eastAsia="Calibri"/>
                <w:szCs w:val="22"/>
              </w:rPr>
            </w:pPr>
            <w:r w:rsidRPr="00590A89">
              <w:rPr>
                <w:rFonts w:eastAsia="Calibri"/>
                <w:szCs w:val="22"/>
              </w:rPr>
              <w:t>IIIv</w:t>
            </w:r>
          </w:p>
          <w:p w14:paraId="50CBDA2A" w14:textId="0DD55550" w:rsidR="002C1C77" w:rsidRPr="00590A89" w:rsidRDefault="002C1C77" w:rsidP="00553004">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hideMark/>
          </w:tcPr>
          <w:p w14:paraId="377D572C" w14:textId="14120FC9" w:rsidR="009D5F56" w:rsidRPr="00590A89" w:rsidRDefault="009D5F56" w:rsidP="00553004">
            <w:pPr>
              <w:jc w:val="center"/>
              <w:rPr>
                <w:rFonts w:eastAsia="Calibri"/>
                <w:szCs w:val="22"/>
              </w:rPr>
            </w:pPr>
            <w:r w:rsidRPr="00590A89">
              <w:rPr>
                <w:rFonts w:eastAsia="Calibri"/>
                <w:szCs w:val="22"/>
              </w:rPr>
              <w:t>4400-6100-1812</w:t>
            </w:r>
            <w:r w:rsidR="002C1C77" w:rsidRPr="00590A89">
              <w:rPr>
                <w:rFonts w:eastAsia="Calibri"/>
                <w:szCs w:val="22"/>
              </w:rPr>
              <w:t xml:space="preserve"> 4400-6120-9021</w:t>
            </w:r>
          </w:p>
        </w:tc>
      </w:tr>
      <w:tr w:rsidR="009D5F56" w:rsidRPr="0016352D" w14:paraId="6C3399B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8275B88"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EF4FC9" w14:textId="77777777" w:rsidR="009D5F56" w:rsidRPr="0016352D" w:rsidRDefault="009D5F56" w:rsidP="00553004">
            <w:pPr>
              <w:rPr>
                <w:rFonts w:eastAsia="Calibri"/>
                <w:szCs w:val="22"/>
              </w:rPr>
            </w:pPr>
            <w:r w:rsidRPr="0016352D">
              <w:rPr>
                <w:rFonts w:eastAsia="Calibri"/>
                <w:szCs w:val="22"/>
              </w:rPr>
              <w:t>A157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D4DAFE" w14:textId="77777777" w:rsidR="009D5F56" w:rsidRPr="0016352D" w:rsidRDefault="009D5F56" w:rsidP="00553004">
            <w:pPr>
              <w:rPr>
                <w:rFonts w:eastAsia="Calibri"/>
                <w:szCs w:val="22"/>
              </w:rPr>
            </w:pPr>
            <w:r w:rsidRPr="0016352D">
              <w:rPr>
                <w:rFonts w:eastAsia="Calibri"/>
                <w:szCs w:val="22"/>
              </w:rPr>
              <w:t>Privažiuojamasis kelias iki Tilvikų k. nuo Tuopų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E1F73F" w14:textId="1EE2EF83" w:rsidR="009D5F56" w:rsidRPr="0016352D" w:rsidRDefault="009D5F56" w:rsidP="00553004">
            <w:pPr>
              <w:jc w:val="right"/>
              <w:rPr>
                <w:rFonts w:eastAsia="Calibri"/>
                <w:szCs w:val="22"/>
              </w:rPr>
            </w:pPr>
            <w:r w:rsidRPr="0016352D">
              <w:rPr>
                <w:rFonts w:eastAsia="Calibri"/>
                <w:szCs w:val="22"/>
              </w:rPr>
              <w:t xml:space="preserve">649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715D6"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D8696" w14:textId="030B2F90" w:rsidR="009D5F56" w:rsidRPr="0016352D" w:rsidRDefault="009D5F56" w:rsidP="00553004">
            <w:pPr>
              <w:jc w:val="right"/>
              <w:rPr>
                <w:rFonts w:eastAsia="Calibri"/>
                <w:szCs w:val="22"/>
              </w:rPr>
            </w:pPr>
            <w:r w:rsidRPr="0016352D">
              <w:rPr>
                <w:rFonts w:eastAsia="Calibri"/>
                <w:szCs w:val="22"/>
              </w:rPr>
              <w:t>649</w:t>
            </w:r>
          </w:p>
        </w:tc>
        <w:tc>
          <w:tcPr>
            <w:tcW w:w="1133" w:type="dxa"/>
            <w:tcBorders>
              <w:top w:val="single" w:sz="4" w:space="0" w:color="auto"/>
              <w:left w:val="single" w:sz="4" w:space="0" w:color="auto"/>
              <w:bottom w:val="single" w:sz="4" w:space="0" w:color="auto"/>
              <w:right w:val="single" w:sz="4" w:space="0" w:color="auto"/>
            </w:tcBorders>
            <w:vAlign w:val="center"/>
          </w:tcPr>
          <w:p w14:paraId="70D10C25" w14:textId="1212A011"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CBD79D" w14:textId="77777777" w:rsidR="009D5F56" w:rsidRPr="0016352D" w:rsidRDefault="009D5F56" w:rsidP="00553004">
            <w:pPr>
              <w:jc w:val="center"/>
              <w:rPr>
                <w:rFonts w:eastAsia="Calibri"/>
                <w:szCs w:val="22"/>
              </w:rPr>
            </w:pPr>
            <w:r w:rsidRPr="0016352D">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1B525E" w14:textId="3E5663CF" w:rsidR="009D5F56" w:rsidRPr="0016352D" w:rsidRDefault="009D5F56" w:rsidP="00553004">
            <w:pPr>
              <w:jc w:val="center"/>
              <w:rPr>
                <w:rFonts w:eastAsia="Calibri"/>
                <w:szCs w:val="22"/>
              </w:rPr>
            </w:pPr>
            <w:r w:rsidRPr="0016352D">
              <w:rPr>
                <w:rFonts w:eastAsia="Calibri"/>
                <w:szCs w:val="22"/>
              </w:rPr>
              <w:t>4400-6099-2425</w:t>
            </w:r>
          </w:p>
        </w:tc>
      </w:tr>
      <w:tr w:rsidR="009D5F56" w:rsidRPr="002410CF" w14:paraId="767237E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29C0853" w14:textId="77777777" w:rsidR="009D5F56" w:rsidRPr="002410C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F816B9" w14:textId="77777777" w:rsidR="009D5F56" w:rsidRPr="002410CF" w:rsidRDefault="009D5F56" w:rsidP="00553004">
            <w:pPr>
              <w:rPr>
                <w:rFonts w:eastAsia="Calibri"/>
                <w:szCs w:val="22"/>
              </w:rPr>
            </w:pPr>
            <w:r w:rsidRPr="002410CF">
              <w:rPr>
                <w:rFonts w:eastAsia="Calibri"/>
                <w:szCs w:val="22"/>
              </w:rPr>
              <w:t>A16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8C5E04" w14:textId="77777777" w:rsidR="009D5F56" w:rsidRPr="002410CF" w:rsidRDefault="009D5F56" w:rsidP="00553004">
            <w:pPr>
              <w:rPr>
                <w:rFonts w:eastAsia="Calibri"/>
                <w:szCs w:val="22"/>
              </w:rPr>
            </w:pPr>
            <w:r w:rsidRPr="002410CF">
              <w:rPr>
                <w:rFonts w:eastAsia="Calibri"/>
                <w:szCs w:val="22"/>
              </w:rPr>
              <w:t>Privažiuojamasis kelias iki Piktagalio miško nuo kelio Nr. A15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FFC31B" w14:textId="2EF93A70" w:rsidR="009D5F56" w:rsidRPr="002410CF" w:rsidRDefault="009D5F56" w:rsidP="00553004">
            <w:pPr>
              <w:jc w:val="right"/>
              <w:rPr>
                <w:rFonts w:eastAsia="Calibri"/>
                <w:szCs w:val="22"/>
              </w:rPr>
            </w:pPr>
            <w:r w:rsidRPr="002410CF">
              <w:rPr>
                <w:rFonts w:eastAsia="Calibri"/>
                <w:szCs w:val="22"/>
              </w:rPr>
              <w:t xml:space="preserve"> 1980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C9BD4" w14:textId="77777777" w:rsidR="009D5F56" w:rsidRPr="002410CF" w:rsidRDefault="009D5F56" w:rsidP="00553004">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2F69F" w14:textId="2A43B98C" w:rsidR="009D5F56" w:rsidRPr="002410CF" w:rsidRDefault="009D5F56" w:rsidP="00553004">
            <w:pPr>
              <w:jc w:val="right"/>
              <w:rPr>
                <w:rFonts w:eastAsia="Calibri"/>
                <w:szCs w:val="22"/>
              </w:rPr>
            </w:pPr>
            <w:r w:rsidRPr="002410CF">
              <w:rPr>
                <w:rFonts w:eastAsia="Calibri"/>
                <w:szCs w:val="22"/>
              </w:rPr>
              <w:t>1980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C241B" w14:textId="6F9362B9" w:rsidR="009D5F56" w:rsidRPr="002410CF"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1DA53" w14:textId="77777777" w:rsidR="009D5F56" w:rsidRPr="002410CF" w:rsidRDefault="009D5F56" w:rsidP="00553004">
            <w:pPr>
              <w:jc w:val="center"/>
              <w:rPr>
                <w:rFonts w:eastAsia="Calibri"/>
                <w:szCs w:val="22"/>
              </w:rPr>
            </w:pPr>
            <w:r w:rsidRPr="002410C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819D09" w14:textId="77777777" w:rsidR="009D5F56" w:rsidRPr="002410CF" w:rsidRDefault="009D5F56" w:rsidP="00553004">
            <w:pPr>
              <w:jc w:val="center"/>
              <w:rPr>
                <w:rFonts w:eastAsia="Calibri"/>
                <w:szCs w:val="22"/>
              </w:rPr>
            </w:pPr>
            <w:r w:rsidRPr="002410CF">
              <w:rPr>
                <w:rFonts w:eastAsia="Calibri"/>
                <w:szCs w:val="22"/>
              </w:rPr>
              <w:t>4400-5975-8300</w:t>
            </w:r>
          </w:p>
        </w:tc>
      </w:tr>
      <w:tr w:rsidR="009D5F56" w:rsidRPr="00D30792" w14:paraId="28D459E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D7D717"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634121" w14:textId="77777777" w:rsidR="009D5F56" w:rsidRPr="00D30792" w:rsidRDefault="009D5F56" w:rsidP="00553004">
            <w:pPr>
              <w:rPr>
                <w:rFonts w:eastAsia="Calibri"/>
                <w:szCs w:val="22"/>
              </w:rPr>
            </w:pPr>
            <w:r w:rsidRPr="00D30792">
              <w:rPr>
                <w:rFonts w:eastAsia="Calibri"/>
                <w:szCs w:val="22"/>
              </w:rPr>
              <w:t>A161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C67C8A" w14:textId="77777777" w:rsidR="009D5F56" w:rsidRPr="00D30792" w:rsidRDefault="009D5F56" w:rsidP="00553004">
            <w:pPr>
              <w:rPr>
                <w:rFonts w:eastAsia="Calibri"/>
                <w:szCs w:val="22"/>
              </w:rPr>
            </w:pPr>
            <w:r w:rsidRPr="00D30792">
              <w:rPr>
                <w:rFonts w:eastAsia="Calibri"/>
                <w:szCs w:val="22"/>
              </w:rPr>
              <w:t>Privažiuojamasis kelias iki Aniūnų k., Skiemonių sen. nuo Šiaulių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A45CD3" w14:textId="6E69EF74" w:rsidR="009D5F56" w:rsidRPr="00D30792" w:rsidRDefault="009D5F56" w:rsidP="00553004">
            <w:pPr>
              <w:jc w:val="right"/>
              <w:rPr>
                <w:rFonts w:eastAsia="Calibri"/>
                <w:szCs w:val="22"/>
              </w:rPr>
            </w:pPr>
            <w:r w:rsidRPr="00D30792">
              <w:rPr>
                <w:rFonts w:eastAsia="Calibri"/>
                <w:szCs w:val="22"/>
              </w:rPr>
              <w:t xml:space="preserve"> 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89E851" w14:textId="7114345E" w:rsidR="009D5F56" w:rsidRPr="00D30792" w:rsidRDefault="009D5F56" w:rsidP="00553004">
            <w:pPr>
              <w:jc w:val="right"/>
              <w:rPr>
                <w:rFonts w:eastAsia="Calibri"/>
                <w:szCs w:val="22"/>
              </w:rPr>
            </w:pPr>
            <w:r w:rsidRPr="00D30792">
              <w:rPr>
                <w:rFonts w:eastAsia="Calibri"/>
                <w:szCs w:val="22"/>
              </w:rPr>
              <w:t> 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220DA"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D3123B"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F1C67" w14:textId="77777777" w:rsidR="009D5F56" w:rsidRPr="00D30792" w:rsidRDefault="009D5F56" w:rsidP="00553004">
            <w:pPr>
              <w:jc w:val="center"/>
              <w:rPr>
                <w:rFonts w:eastAsia="Calibri"/>
                <w:szCs w:val="22"/>
              </w:rPr>
            </w:pPr>
            <w:r w:rsidRPr="00D30792">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A17363" w14:textId="3F0C0B78" w:rsidR="009D5F56" w:rsidRPr="00D30792" w:rsidRDefault="009D5F56" w:rsidP="00553004">
            <w:pPr>
              <w:jc w:val="center"/>
              <w:rPr>
                <w:rFonts w:eastAsia="Calibri"/>
                <w:szCs w:val="22"/>
              </w:rPr>
            </w:pPr>
            <w:r w:rsidRPr="00D30792">
              <w:rPr>
                <w:rFonts w:eastAsia="Calibri"/>
                <w:szCs w:val="22"/>
              </w:rPr>
              <w:t>4400-6099-2447</w:t>
            </w:r>
          </w:p>
        </w:tc>
      </w:tr>
      <w:tr w:rsidR="009D5F56" w:rsidRPr="00D30792" w14:paraId="44811EE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589006D"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E240D2" w14:textId="77777777" w:rsidR="009D5F56" w:rsidRPr="00D30792" w:rsidRDefault="009D5F56" w:rsidP="00553004">
            <w:pPr>
              <w:rPr>
                <w:rFonts w:eastAsia="Calibri"/>
                <w:szCs w:val="22"/>
              </w:rPr>
            </w:pPr>
            <w:r w:rsidRPr="00D30792">
              <w:rPr>
                <w:rFonts w:eastAsia="Calibri"/>
                <w:szCs w:val="22"/>
              </w:rPr>
              <w:t>A17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DD8F6E" w14:textId="77777777" w:rsidR="009D5F56" w:rsidRPr="00D30792" w:rsidRDefault="009D5F56" w:rsidP="00553004">
            <w:pPr>
              <w:rPr>
                <w:rFonts w:eastAsia="Calibri"/>
                <w:szCs w:val="22"/>
              </w:rPr>
            </w:pPr>
            <w:r w:rsidRPr="00D30792">
              <w:rPr>
                <w:rFonts w:eastAsia="Calibri"/>
                <w:szCs w:val="22"/>
              </w:rPr>
              <w:t>Privažiuojamasis kelias iki Ližų k. nuo Parko g., Piktagalio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D45252" w14:textId="197869BA" w:rsidR="009D5F56" w:rsidRPr="00D30792" w:rsidRDefault="009D5F56" w:rsidP="00553004">
            <w:pPr>
              <w:jc w:val="right"/>
              <w:rPr>
                <w:rFonts w:eastAsia="Calibri"/>
                <w:szCs w:val="22"/>
              </w:rPr>
            </w:pPr>
            <w:r w:rsidRPr="00D30792">
              <w:rPr>
                <w:rFonts w:eastAsia="Calibri"/>
                <w:szCs w:val="22"/>
              </w:rPr>
              <w:t xml:space="preserve">  1084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6C1B9"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296F3"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05995C" w14:textId="3B7CD066" w:rsidR="009D5F56" w:rsidRPr="00D30792" w:rsidRDefault="009D5F56" w:rsidP="00553004">
            <w:pPr>
              <w:jc w:val="right"/>
              <w:rPr>
                <w:rFonts w:eastAsia="Calibri"/>
                <w:szCs w:val="22"/>
              </w:rPr>
            </w:pPr>
            <w:r w:rsidRPr="00D30792">
              <w:rPr>
                <w:rFonts w:eastAsia="Calibri"/>
                <w:szCs w:val="22"/>
              </w:rPr>
              <w:t xml:space="preserve"> 1084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910ED" w14:textId="77777777" w:rsidR="009D5F56" w:rsidRPr="00D30792" w:rsidRDefault="009D5F56" w:rsidP="00553004">
            <w:pPr>
              <w:jc w:val="center"/>
              <w:rPr>
                <w:rFonts w:eastAsia="Calibri"/>
                <w:szCs w:val="22"/>
              </w:rPr>
            </w:pPr>
            <w:r w:rsidRPr="00D3079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6B17E9" w14:textId="77777777" w:rsidR="009D5F56" w:rsidRPr="00D30792" w:rsidRDefault="009D5F56" w:rsidP="00553004">
            <w:pPr>
              <w:jc w:val="center"/>
              <w:rPr>
                <w:rFonts w:eastAsia="Calibri"/>
                <w:szCs w:val="22"/>
              </w:rPr>
            </w:pPr>
            <w:r w:rsidRPr="00D30792">
              <w:rPr>
                <w:rFonts w:eastAsia="Calibri"/>
                <w:szCs w:val="22"/>
              </w:rPr>
              <w:t>4400-5975-6917</w:t>
            </w:r>
          </w:p>
        </w:tc>
      </w:tr>
      <w:tr w:rsidR="009D5F56" w:rsidRPr="00D30792" w14:paraId="228120A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8AAAC1"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C5821B" w14:textId="77777777" w:rsidR="009D5F56" w:rsidRPr="00D30792" w:rsidRDefault="009D5F56" w:rsidP="00553004">
            <w:pPr>
              <w:rPr>
                <w:rFonts w:eastAsia="Calibri"/>
                <w:szCs w:val="22"/>
              </w:rPr>
            </w:pPr>
            <w:r w:rsidRPr="00D30792">
              <w:rPr>
                <w:rFonts w:eastAsia="Calibri"/>
                <w:szCs w:val="22"/>
              </w:rPr>
              <w:t>A171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1D3767" w14:textId="77777777" w:rsidR="009D5F56" w:rsidRPr="00D30792" w:rsidRDefault="009D5F56" w:rsidP="00553004">
            <w:pPr>
              <w:rPr>
                <w:rFonts w:eastAsia="Calibri"/>
                <w:szCs w:val="22"/>
              </w:rPr>
            </w:pPr>
            <w:r w:rsidRPr="00D30792">
              <w:rPr>
                <w:rFonts w:eastAsia="Calibri"/>
                <w:szCs w:val="22"/>
              </w:rPr>
              <w:t>Privažiuojamasis kelias iki gyvenamųjų namų nuo Didžiosios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E32BFC" w14:textId="2F29E479" w:rsidR="009D5F56" w:rsidRPr="00D30792" w:rsidRDefault="009D5F56" w:rsidP="00553004">
            <w:pPr>
              <w:jc w:val="right"/>
              <w:rPr>
                <w:rFonts w:eastAsia="Calibri"/>
                <w:szCs w:val="22"/>
              </w:rPr>
            </w:pPr>
            <w:r w:rsidRPr="00D30792">
              <w:rPr>
                <w:rFonts w:eastAsia="Calibri"/>
                <w:szCs w:val="22"/>
              </w:rPr>
              <w:t xml:space="preserve"> 86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1B138D" w14:textId="37F134CB" w:rsidR="009D5F56" w:rsidRPr="00D30792" w:rsidRDefault="009D5F56" w:rsidP="00553004">
            <w:pPr>
              <w:jc w:val="right"/>
              <w:rPr>
                <w:rFonts w:eastAsia="Calibri"/>
                <w:szCs w:val="22"/>
              </w:rPr>
            </w:pPr>
            <w:r w:rsidRPr="00D30792">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C9DA1F" w14:textId="62C605A3" w:rsidR="009D5F56" w:rsidRPr="00D30792" w:rsidRDefault="009D5F56" w:rsidP="00553004">
            <w:pPr>
              <w:jc w:val="right"/>
              <w:rPr>
                <w:rFonts w:eastAsia="Calibri"/>
                <w:strike/>
                <w:szCs w:val="22"/>
              </w:rPr>
            </w:pPr>
            <w:r w:rsidRPr="00D3079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19F32"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50307" w14:textId="77777777" w:rsidR="009D5F56" w:rsidRPr="00D30792" w:rsidRDefault="009D5F56" w:rsidP="00553004">
            <w:pPr>
              <w:jc w:val="center"/>
              <w:rPr>
                <w:rFonts w:eastAsia="Calibri"/>
                <w:szCs w:val="22"/>
              </w:rPr>
            </w:pPr>
            <w:r w:rsidRPr="00D3079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51F06B" w14:textId="6A13C5C7" w:rsidR="009D5F56" w:rsidRPr="00D30792" w:rsidRDefault="009D5F56" w:rsidP="00553004">
            <w:pPr>
              <w:jc w:val="center"/>
              <w:rPr>
                <w:rFonts w:eastAsia="Calibri"/>
                <w:szCs w:val="22"/>
              </w:rPr>
            </w:pPr>
            <w:r w:rsidRPr="00D30792">
              <w:rPr>
                <w:rFonts w:eastAsia="Calibri"/>
                <w:szCs w:val="22"/>
              </w:rPr>
              <w:t>4400-6099-2436</w:t>
            </w:r>
          </w:p>
        </w:tc>
      </w:tr>
      <w:tr w:rsidR="009D5F56" w:rsidRPr="00D30792" w14:paraId="39B564A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ECE49BC"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EF8B6F" w14:textId="77777777" w:rsidR="009D5F56" w:rsidRPr="00D30792" w:rsidRDefault="009D5F56" w:rsidP="00553004">
            <w:pPr>
              <w:rPr>
                <w:rFonts w:eastAsia="Calibri"/>
                <w:szCs w:val="22"/>
              </w:rPr>
            </w:pPr>
            <w:r w:rsidRPr="00D30792">
              <w:rPr>
                <w:rFonts w:eastAsia="Calibri"/>
                <w:szCs w:val="22"/>
              </w:rPr>
              <w:t>A172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C50EDF" w14:textId="77777777" w:rsidR="009D5F56" w:rsidRPr="00D30792" w:rsidRDefault="009D5F56" w:rsidP="00553004">
            <w:pPr>
              <w:rPr>
                <w:rFonts w:eastAsia="Calibri"/>
                <w:szCs w:val="22"/>
              </w:rPr>
            </w:pPr>
            <w:r w:rsidRPr="00D30792">
              <w:rPr>
                <w:rFonts w:eastAsia="Calibri"/>
                <w:szCs w:val="22"/>
              </w:rPr>
              <w:t>Pravažiuojamasis kelias nuo Bičionių g., Bičionių k. iki kelio Nr. A73 (Pagraužių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D849EB" w14:textId="1E76A756" w:rsidR="009D5F56" w:rsidRPr="00D30792" w:rsidRDefault="009D5F56" w:rsidP="00553004">
            <w:pPr>
              <w:jc w:val="right"/>
              <w:rPr>
                <w:rFonts w:eastAsia="Calibri"/>
                <w:szCs w:val="22"/>
              </w:rPr>
            </w:pPr>
            <w:r w:rsidRPr="00D30792">
              <w:rPr>
                <w:rFonts w:eastAsia="Calibri"/>
                <w:szCs w:val="22"/>
              </w:rPr>
              <w:t xml:space="preserve"> 1506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88C19"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358C0" w14:textId="5EA5A537" w:rsidR="009D5F56" w:rsidRPr="00D30792" w:rsidRDefault="009D5F56" w:rsidP="00553004">
            <w:pPr>
              <w:jc w:val="right"/>
              <w:rPr>
                <w:rFonts w:eastAsia="Calibri"/>
                <w:szCs w:val="22"/>
              </w:rPr>
            </w:pPr>
            <w:r w:rsidRPr="00D30792">
              <w:rPr>
                <w:rFonts w:eastAsia="Calibri"/>
                <w:szCs w:val="22"/>
              </w:rPr>
              <w:t>345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B08409" w14:textId="48FE5E31" w:rsidR="009D5F56" w:rsidRPr="00D30792" w:rsidRDefault="009D5F56" w:rsidP="00553004">
            <w:pPr>
              <w:jc w:val="right"/>
              <w:rPr>
                <w:rFonts w:eastAsia="Calibri"/>
                <w:szCs w:val="22"/>
              </w:rPr>
            </w:pPr>
            <w:r w:rsidRPr="00D30792">
              <w:rPr>
                <w:rFonts w:eastAsia="Calibri"/>
                <w:szCs w:val="22"/>
              </w:rPr>
              <w:t>1161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BC981" w14:textId="77777777" w:rsidR="009D5F56" w:rsidRDefault="009D5F56" w:rsidP="00553004">
            <w:pPr>
              <w:jc w:val="center"/>
              <w:rPr>
                <w:rFonts w:eastAsia="Calibri"/>
                <w:szCs w:val="22"/>
              </w:rPr>
            </w:pPr>
            <w:r w:rsidRPr="00D30792">
              <w:rPr>
                <w:rFonts w:eastAsia="Calibri"/>
                <w:szCs w:val="22"/>
              </w:rPr>
              <w:t>IIIv</w:t>
            </w:r>
          </w:p>
          <w:p w14:paraId="47C60F48" w14:textId="6C0AEE43" w:rsidR="009D5F56" w:rsidRPr="00D30792" w:rsidRDefault="009D5F56" w:rsidP="00553004">
            <w:pPr>
              <w:jc w:val="center"/>
              <w:rPr>
                <w:rFonts w:eastAsia="Calibri"/>
                <w:szCs w:val="22"/>
              </w:rPr>
            </w:pPr>
            <w:r>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18E762" w14:textId="77777777" w:rsidR="009D5F56" w:rsidRPr="00D30792" w:rsidRDefault="009D5F56" w:rsidP="00553004">
            <w:pPr>
              <w:jc w:val="center"/>
              <w:rPr>
                <w:rFonts w:eastAsia="Calibri"/>
                <w:szCs w:val="22"/>
              </w:rPr>
            </w:pPr>
            <w:r w:rsidRPr="00D30792">
              <w:rPr>
                <w:rFonts w:eastAsia="Calibri"/>
                <w:szCs w:val="22"/>
              </w:rPr>
              <w:t>4400-6110-1126</w:t>
            </w:r>
          </w:p>
          <w:p w14:paraId="144517F9" w14:textId="37A013E8" w:rsidR="009D5F56" w:rsidRPr="00D30792" w:rsidRDefault="009D5F56" w:rsidP="00553004">
            <w:pPr>
              <w:jc w:val="center"/>
              <w:rPr>
                <w:rFonts w:eastAsia="Calibri"/>
                <w:szCs w:val="22"/>
              </w:rPr>
            </w:pPr>
            <w:r w:rsidRPr="00D30792">
              <w:rPr>
                <w:rFonts w:eastAsia="Calibri"/>
                <w:szCs w:val="22"/>
              </w:rPr>
              <w:t>4400-6101-1827</w:t>
            </w:r>
          </w:p>
        </w:tc>
      </w:tr>
      <w:tr w:rsidR="000E4B6A" w:rsidRPr="000E4B6A" w14:paraId="3987DC6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E23EAA" w14:textId="77777777" w:rsidR="009D5F56" w:rsidRPr="000E4B6A"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8AF937" w14:textId="77777777" w:rsidR="009D5F56" w:rsidRPr="000E4B6A" w:rsidRDefault="009D5F56" w:rsidP="00553004">
            <w:pPr>
              <w:rPr>
                <w:rFonts w:eastAsia="Calibri"/>
                <w:szCs w:val="22"/>
              </w:rPr>
            </w:pPr>
            <w:r w:rsidRPr="000E4B6A">
              <w:rPr>
                <w:rFonts w:eastAsia="Calibri"/>
                <w:szCs w:val="22"/>
              </w:rPr>
              <w:t>A173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879DC2" w14:textId="77777777" w:rsidR="009D5F56" w:rsidRPr="000E4B6A" w:rsidRDefault="009D5F56" w:rsidP="00553004">
            <w:pPr>
              <w:rPr>
                <w:rFonts w:eastAsia="Calibri"/>
                <w:szCs w:val="22"/>
              </w:rPr>
            </w:pPr>
            <w:r w:rsidRPr="000E4B6A">
              <w:rPr>
                <w:rFonts w:eastAsia="Calibri"/>
                <w:szCs w:val="22"/>
              </w:rPr>
              <w:t>Privažiuojamasis kelias iki geležinkelio pervažos nuo Kaštonų g., Vikonių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BBC8BB" w14:textId="59901C55" w:rsidR="009D5F56" w:rsidRPr="000E4B6A" w:rsidRDefault="00517782" w:rsidP="00553004">
            <w:pPr>
              <w:jc w:val="right"/>
              <w:rPr>
                <w:rFonts w:eastAsia="Calibri"/>
                <w:szCs w:val="22"/>
              </w:rPr>
            </w:pPr>
            <w:r w:rsidRPr="000E4B6A">
              <w:rPr>
                <w:rFonts w:eastAsia="Calibri"/>
                <w:szCs w:val="22"/>
              </w:rPr>
              <w:t>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0A30D" w14:textId="77777777" w:rsidR="009D5F56" w:rsidRPr="000E4B6A" w:rsidRDefault="009D5F56" w:rsidP="00553004">
            <w:pPr>
              <w:jc w:val="right"/>
              <w:rPr>
                <w:rFonts w:eastAsia="Calibri"/>
                <w:szCs w:val="22"/>
              </w:rPr>
            </w:pPr>
            <w:r w:rsidRPr="000E4B6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BD999" w14:textId="089BC81E" w:rsidR="009D5F56" w:rsidRPr="000E4B6A" w:rsidRDefault="00517782" w:rsidP="00553004">
            <w:pPr>
              <w:jc w:val="right"/>
              <w:rPr>
                <w:rFonts w:eastAsia="Calibri"/>
                <w:szCs w:val="22"/>
              </w:rPr>
            </w:pPr>
            <w:r w:rsidRPr="000E4B6A">
              <w:rPr>
                <w:rFonts w:eastAsia="Calibri"/>
                <w:szCs w:val="22"/>
              </w:rPr>
              <w:t>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7C569" w14:textId="2EE14689" w:rsidR="009D5F56" w:rsidRPr="000E4B6A" w:rsidRDefault="00517782" w:rsidP="00553004">
            <w:pPr>
              <w:jc w:val="right"/>
              <w:rPr>
                <w:rFonts w:eastAsia="Calibri"/>
                <w:szCs w:val="22"/>
              </w:rPr>
            </w:pPr>
            <w:r w:rsidRPr="000E4B6A">
              <w:rPr>
                <w:rFonts w:eastAsia="Calibri"/>
                <w:szCs w:val="22"/>
              </w:rPr>
              <w:t>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D0651" w14:textId="77777777" w:rsidR="009D5F56" w:rsidRPr="000E4B6A" w:rsidRDefault="009D5F56" w:rsidP="00553004">
            <w:pPr>
              <w:jc w:val="center"/>
              <w:rPr>
                <w:rFonts w:eastAsia="Calibri"/>
                <w:szCs w:val="22"/>
              </w:rPr>
            </w:pPr>
            <w:r w:rsidRPr="000E4B6A">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381B9B" w14:textId="0D550E3E" w:rsidR="009D5F56" w:rsidRPr="000E4B6A" w:rsidRDefault="00517782" w:rsidP="00553004">
            <w:pPr>
              <w:jc w:val="center"/>
              <w:rPr>
                <w:rFonts w:eastAsia="Calibri"/>
                <w:szCs w:val="22"/>
              </w:rPr>
            </w:pPr>
            <w:r w:rsidRPr="000E4B6A">
              <w:rPr>
                <w:rFonts w:eastAsia="Calibri"/>
                <w:szCs w:val="22"/>
              </w:rPr>
              <w:t>4400-6089-6719</w:t>
            </w:r>
          </w:p>
        </w:tc>
      </w:tr>
      <w:tr w:rsidR="009D5F56" w:rsidRPr="00D30792" w14:paraId="699BA06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1F461E"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D1B98D" w14:textId="77777777" w:rsidR="009D5F56" w:rsidRPr="00D30792" w:rsidRDefault="009D5F56" w:rsidP="00553004">
            <w:pPr>
              <w:rPr>
                <w:rFonts w:eastAsia="Calibri"/>
                <w:szCs w:val="22"/>
              </w:rPr>
            </w:pPr>
            <w:r w:rsidRPr="00D30792">
              <w:rPr>
                <w:rFonts w:eastAsia="Calibri"/>
                <w:szCs w:val="22"/>
              </w:rPr>
              <w:t>A175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C82917" w14:textId="77777777" w:rsidR="009D5F56" w:rsidRPr="00D30792" w:rsidRDefault="009D5F56" w:rsidP="00553004">
            <w:pPr>
              <w:rPr>
                <w:rFonts w:eastAsia="Calibri"/>
                <w:szCs w:val="22"/>
              </w:rPr>
            </w:pPr>
            <w:r w:rsidRPr="00D30792">
              <w:rPr>
                <w:rFonts w:eastAsia="Calibri"/>
                <w:szCs w:val="22"/>
              </w:rPr>
              <w:t>Pravažiuojamasis kelias nuo kelio Nr. A70 (Pagrubio k.) iki kelio Nr. 1207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DD5382" w14:textId="6170505F" w:rsidR="009D5F56" w:rsidRPr="00D30792" w:rsidRDefault="009D5F56" w:rsidP="00553004">
            <w:pPr>
              <w:jc w:val="right"/>
              <w:rPr>
                <w:rFonts w:eastAsia="Calibri"/>
                <w:szCs w:val="22"/>
              </w:rPr>
            </w:pPr>
            <w:r w:rsidRPr="00D30792">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9A1AF"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C6900" w14:textId="65B02069" w:rsidR="009D5F56" w:rsidRPr="00D30792" w:rsidRDefault="009D5F56" w:rsidP="00553004">
            <w:pPr>
              <w:jc w:val="right"/>
              <w:rPr>
                <w:rFonts w:eastAsia="Calibri"/>
                <w:szCs w:val="22"/>
              </w:rPr>
            </w:pPr>
            <w:r w:rsidRPr="00D30792">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F50835" w14:textId="61D32F81" w:rsidR="009D5F56" w:rsidRPr="00D30792" w:rsidRDefault="009D5F56" w:rsidP="00553004">
            <w:pPr>
              <w:jc w:val="right"/>
              <w:rPr>
                <w:rFonts w:eastAsia="Calibri"/>
                <w:strike/>
                <w:szCs w:val="22"/>
              </w:rPr>
            </w:pPr>
            <w:r w:rsidRPr="00D3079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48AB14" w14:textId="77777777" w:rsidR="009D5F56" w:rsidRPr="00D30792" w:rsidRDefault="009D5F56" w:rsidP="00553004">
            <w:pPr>
              <w:jc w:val="center"/>
              <w:rPr>
                <w:rFonts w:eastAsia="Calibri"/>
                <w:szCs w:val="22"/>
              </w:rPr>
            </w:pPr>
            <w:r w:rsidRPr="00D3079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D7DF3A" w14:textId="5FF1DB33" w:rsidR="009D5F56" w:rsidRPr="00D30792" w:rsidRDefault="009D5F56" w:rsidP="00553004">
            <w:pPr>
              <w:jc w:val="center"/>
              <w:rPr>
                <w:rFonts w:eastAsia="Calibri"/>
                <w:szCs w:val="22"/>
              </w:rPr>
            </w:pPr>
            <w:r w:rsidRPr="00D30792">
              <w:rPr>
                <w:rFonts w:eastAsia="Calibri"/>
                <w:szCs w:val="22"/>
              </w:rPr>
              <w:t>4400-6099-2458</w:t>
            </w:r>
          </w:p>
        </w:tc>
      </w:tr>
      <w:tr w:rsidR="009D5F56" w:rsidRPr="00D30792" w14:paraId="3BD3E40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265F587"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88E88C" w14:textId="77777777" w:rsidR="009D5F56" w:rsidRPr="00D30792" w:rsidRDefault="009D5F56" w:rsidP="00553004">
            <w:pPr>
              <w:rPr>
                <w:rFonts w:eastAsia="Calibri"/>
                <w:szCs w:val="22"/>
              </w:rPr>
            </w:pPr>
            <w:r w:rsidRPr="00D30792">
              <w:rPr>
                <w:rFonts w:eastAsia="Calibri"/>
                <w:szCs w:val="22"/>
              </w:rPr>
              <w:t>A176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B4E3F04" w14:textId="77777777" w:rsidR="009D5F56" w:rsidRPr="00D30792" w:rsidRDefault="009D5F56" w:rsidP="00553004">
            <w:pPr>
              <w:rPr>
                <w:rFonts w:eastAsia="Calibri"/>
                <w:szCs w:val="22"/>
              </w:rPr>
            </w:pPr>
            <w:r w:rsidRPr="00D30792">
              <w:rPr>
                <w:rFonts w:eastAsia="Calibri"/>
                <w:szCs w:val="22"/>
              </w:rPr>
              <w:t>Privažiuojamasis kelias prie fermos nuo kelio Nr. A74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D4558A" w14:textId="13287D08" w:rsidR="009D5F56" w:rsidRPr="00D30792" w:rsidRDefault="009D5F56" w:rsidP="00553004">
            <w:pPr>
              <w:jc w:val="right"/>
              <w:rPr>
                <w:rFonts w:eastAsia="Calibri"/>
                <w:szCs w:val="22"/>
              </w:rPr>
            </w:pPr>
            <w:r w:rsidRPr="00D30792">
              <w:rPr>
                <w:rFonts w:eastAsia="Calibri"/>
                <w:szCs w:val="22"/>
              </w:rPr>
              <w:t xml:space="preserve">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E28E36"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689DC"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3610A" w14:textId="77777777" w:rsidR="009D5F56" w:rsidRPr="00D30792" w:rsidRDefault="009D5F56" w:rsidP="00553004">
            <w:pPr>
              <w:jc w:val="right"/>
              <w:rPr>
                <w:rFonts w:eastAsia="Calibri"/>
                <w:szCs w:val="22"/>
              </w:rPr>
            </w:pPr>
            <w:r w:rsidRPr="00D30792">
              <w:rPr>
                <w:rFonts w:eastAsia="Calibri"/>
                <w:szCs w:val="22"/>
              </w:rPr>
              <w:t xml:space="preserve">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E853D" w14:textId="77777777" w:rsidR="009D5F56" w:rsidRPr="00D30792" w:rsidRDefault="009D5F56" w:rsidP="00553004">
            <w:pPr>
              <w:jc w:val="center"/>
              <w:rPr>
                <w:rFonts w:eastAsia="Calibri"/>
                <w:szCs w:val="22"/>
              </w:rPr>
            </w:pPr>
            <w:r w:rsidRPr="00D30792">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4A4F60" w14:textId="1CC9BBA8" w:rsidR="009D5F56" w:rsidRPr="00D30792" w:rsidRDefault="009D5F56" w:rsidP="00553004">
            <w:pPr>
              <w:jc w:val="center"/>
              <w:rPr>
                <w:rFonts w:eastAsia="Calibri"/>
                <w:szCs w:val="22"/>
              </w:rPr>
            </w:pPr>
            <w:r w:rsidRPr="00D30792">
              <w:rPr>
                <w:rFonts w:eastAsia="Calibri"/>
                <w:szCs w:val="22"/>
              </w:rPr>
              <w:t>4400-6099-2469</w:t>
            </w:r>
          </w:p>
        </w:tc>
      </w:tr>
      <w:tr w:rsidR="009D5F56" w:rsidRPr="00D30792" w14:paraId="61FF09D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08BF653"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75A7C5" w14:textId="77777777" w:rsidR="009D5F56" w:rsidRPr="00D30792" w:rsidRDefault="009D5F56" w:rsidP="00553004">
            <w:pPr>
              <w:rPr>
                <w:rFonts w:eastAsia="Calibri"/>
                <w:szCs w:val="22"/>
              </w:rPr>
            </w:pPr>
            <w:r w:rsidRPr="00D30792">
              <w:rPr>
                <w:rFonts w:eastAsia="Calibri"/>
                <w:szCs w:val="22"/>
              </w:rPr>
              <w:t>A178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B1ED56" w14:textId="77777777" w:rsidR="009D5F56" w:rsidRPr="00D30792" w:rsidRDefault="009D5F56" w:rsidP="00553004">
            <w:pPr>
              <w:rPr>
                <w:rFonts w:eastAsia="Calibri"/>
                <w:szCs w:val="22"/>
              </w:rPr>
            </w:pPr>
            <w:r w:rsidRPr="00D30792">
              <w:rPr>
                <w:rFonts w:eastAsia="Calibri"/>
                <w:szCs w:val="22"/>
              </w:rPr>
              <w:t>Pravažiuojamasis kelias nuo Kalnų g., Naujųjų Elmininkų k. iki kelio Nr. A115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EABBA2" w14:textId="3E53AC00" w:rsidR="009D5F56" w:rsidRPr="00D30792" w:rsidRDefault="009D5F56" w:rsidP="00553004">
            <w:pPr>
              <w:jc w:val="right"/>
              <w:rPr>
                <w:rFonts w:eastAsia="Calibri"/>
                <w:szCs w:val="22"/>
              </w:rPr>
            </w:pPr>
            <w:r w:rsidRPr="00D30792">
              <w:rPr>
                <w:rFonts w:eastAsia="Calibri"/>
                <w:szCs w:val="22"/>
              </w:rPr>
              <w:t>1228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2D02F4"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720F5" w14:textId="77777777" w:rsidR="009D5F56" w:rsidRPr="00D30792" w:rsidRDefault="009D5F56" w:rsidP="00553004">
            <w:pPr>
              <w:jc w:val="right"/>
              <w:rPr>
                <w:rFonts w:eastAsia="Calibri"/>
                <w:szCs w:val="22"/>
              </w:rPr>
            </w:pPr>
            <w:r w:rsidRPr="00D30792">
              <w:rPr>
                <w:rFonts w:eastAsia="Calibri"/>
                <w:szCs w:val="22"/>
              </w:rPr>
              <w:t>1228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183A6F" w14:textId="3C8C2377" w:rsidR="009D5F56" w:rsidRPr="00D30792" w:rsidRDefault="009D5F56" w:rsidP="00553004">
            <w:pPr>
              <w:jc w:val="right"/>
              <w:rPr>
                <w:rFonts w:eastAsia="Calibri"/>
                <w:strike/>
                <w:szCs w:val="22"/>
              </w:rPr>
            </w:pPr>
            <w:r w:rsidRPr="00D3079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868F96" w14:textId="77777777" w:rsidR="009D5F56" w:rsidRPr="00D30792" w:rsidRDefault="009D5F56" w:rsidP="00553004">
            <w:pPr>
              <w:jc w:val="center"/>
              <w:rPr>
                <w:rFonts w:eastAsia="Calibri"/>
                <w:szCs w:val="22"/>
              </w:rPr>
            </w:pPr>
            <w:r w:rsidRPr="00D3079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3F5079" w14:textId="77777777" w:rsidR="009D5F56" w:rsidRPr="00D30792" w:rsidRDefault="009D5F56" w:rsidP="00553004">
            <w:pPr>
              <w:jc w:val="center"/>
              <w:rPr>
                <w:rFonts w:eastAsia="Calibri"/>
                <w:szCs w:val="22"/>
              </w:rPr>
            </w:pPr>
            <w:r w:rsidRPr="00D30792">
              <w:rPr>
                <w:rFonts w:eastAsia="Calibri"/>
                <w:szCs w:val="22"/>
              </w:rPr>
              <w:t>4400-5947-8518</w:t>
            </w:r>
          </w:p>
        </w:tc>
      </w:tr>
      <w:tr w:rsidR="009D5F56" w:rsidRPr="00D30792" w14:paraId="48C6BDF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029A626"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D7AAE4" w14:textId="77777777" w:rsidR="009D5F56" w:rsidRPr="00D30792" w:rsidRDefault="009D5F56" w:rsidP="00553004">
            <w:pPr>
              <w:rPr>
                <w:rFonts w:eastAsia="Calibri"/>
                <w:szCs w:val="22"/>
              </w:rPr>
            </w:pPr>
            <w:r w:rsidRPr="00D30792">
              <w:rPr>
                <w:rFonts w:eastAsia="Calibri"/>
                <w:szCs w:val="22"/>
              </w:rPr>
              <w:t>A179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C3B14F" w14:textId="77777777" w:rsidR="009D5F56" w:rsidRPr="00D30792" w:rsidRDefault="009D5F56" w:rsidP="00553004">
            <w:pPr>
              <w:rPr>
                <w:rFonts w:eastAsia="Calibri"/>
                <w:szCs w:val="22"/>
              </w:rPr>
            </w:pPr>
            <w:r w:rsidRPr="00D30792">
              <w:rPr>
                <w:rFonts w:eastAsia="Calibri"/>
                <w:szCs w:val="22"/>
              </w:rPr>
              <w:t>Privažiuojamasis kelias iki gyvenamųjų namų Pagraužių g., Burbiškio k. nuo kelio Nr. 1221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7624A7" w14:textId="166B513F" w:rsidR="009D5F56" w:rsidRPr="00D30792" w:rsidRDefault="009D5F56" w:rsidP="00553004">
            <w:pPr>
              <w:jc w:val="right"/>
              <w:rPr>
                <w:rFonts w:eastAsia="Calibri"/>
                <w:szCs w:val="22"/>
              </w:rPr>
            </w:pPr>
            <w:r w:rsidRPr="00D30792">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8E55F"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44B06" w14:textId="632523D2" w:rsidR="009D5F56" w:rsidRPr="00D30792" w:rsidRDefault="009D5F56" w:rsidP="00553004">
            <w:pPr>
              <w:jc w:val="right"/>
              <w:rPr>
                <w:rFonts w:eastAsia="Calibri"/>
                <w:szCs w:val="22"/>
              </w:rPr>
            </w:pPr>
            <w:r w:rsidRPr="00D30792">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EF307" w14:textId="6739525C" w:rsidR="009D5F56" w:rsidRPr="00D30792" w:rsidRDefault="009D5F56" w:rsidP="00553004">
            <w:pPr>
              <w:jc w:val="right"/>
              <w:rPr>
                <w:rFonts w:eastAsia="Calibri"/>
                <w:strike/>
                <w:szCs w:val="22"/>
              </w:rPr>
            </w:pPr>
            <w:r w:rsidRPr="00D3079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E492F" w14:textId="77777777" w:rsidR="009D5F56" w:rsidRPr="00D30792" w:rsidRDefault="009D5F56" w:rsidP="00553004">
            <w:pPr>
              <w:jc w:val="center"/>
              <w:rPr>
                <w:rFonts w:eastAsia="Calibri"/>
                <w:szCs w:val="22"/>
              </w:rPr>
            </w:pPr>
            <w:r w:rsidRPr="00D3079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BA4A72" w14:textId="6961E670" w:rsidR="009D5F56" w:rsidRPr="00D30792" w:rsidRDefault="009D5F56" w:rsidP="00553004">
            <w:pPr>
              <w:jc w:val="center"/>
              <w:rPr>
                <w:rFonts w:eastAsia="Calibri"/>
                <w:szCs w:val="22"/>
              </w:rPr>
            </w:pPr>
            <w:r w:rsidRPr="00D30792">
              <w:rPr>
                <w:rFonts w:eastAsia="Calibri"/>
                <w:szCs w:val="22"/>
              </w:rPr>
              <w:t>4400-6095-8923</w:t>
            </w:r>
          </w:p>
        </w:tc>
      </w:tr>
      <w:tr w:rsidR="009D5F56" w:rsidRPr="00D30792" w14:paraId="44F0371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73BD87"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3A8801" w14:textId="77777777" w:rsidR="009D5F56" w:rsidRPr="00D30792" w:rsidRDefault="009D5F56" w:rsidP="00553004">
            <w:pPr>
              <w:rPr>
                <w:rFonts w:eastAsia="Calibri"/>
                <w:szCs w:val="22"/>
              </w:rPr>
            </w:pPr>
            <w:r w:rsidRPr="00D30792">
              <w:rPr>
                <w:rFonts w:eastAsia="Calibri"/>
                <w:szCs w:val="22"/>
              </w:rPr>
              <w:t>A18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8095C2" w14:textId="77777777" w:rsidR="009D5F56" w:rsidRPr="00D30792" w:rsidRDefault="009D5F56" w:rsidP="00553004">
            <w:pPr>
              <w:rPr>
                <w:rFonts w:eastAsia="Calibri"/>
                <w:szCs w:val="22"/>
              </w:rPr>
            </w:pPr>
            <w:r w:rsidRPr="00D30792">
              <w:rPr>
                <w:rFonts w:eastAsia="Calibri"/>
                <w:szCs w:val="22"/>
              </w:rPr>
              <w:t>Pravažiuojamasis kelias nuo Švyturio g. iki  Dirbtuvių g., Piktagalio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FE1602" w14:textId="612C05BB" w:rsidR="009D5F56" w:rsidRPr="00D30792" w:rsidRDefault="009D5F56" w:rsidP="00553004">
            <w:pPr>
              <w:jc w:val="right"/>
              <w:rPr>
                <w:rFonts w:eastAsia="Calibri"/>
                <w:szCs w:val="22"/>
              </w:rPr>
            </w:pPr>
            <w:r w:rsidRPr="00D30792">
              <w:rPr>
                <w:rFonts w:eastAsia="Calibri"/>
                <w:szCs w:val="22"/>
              </w:rPr>
              <w:t xml:space="preserve"> 205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F1F18"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8C9CA" w14:textId="70E4CF6A" w:rsidR="009D5F56" w:rsidRPr="00D30792" w:rsidRDefault="009D5F56" w:rsidP="00553004">
            <w:pPr>
              <w:jc w:val="right"/>
              <w:rPr>
                <w:rFonts w:eastAsia="Calibri"/>
                <w:szCs w:val="22"/>
              </w:rPr>
            </w:pPr>
            <w:r w:rsidRPr="00D30792">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21DB4"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A5BA2" w14:textId="77777777" w:rsidR="009D5F56" w:rsidRPr="00D30792" w:rsidRDefault="009D5F56" w:rsidP="00553004">
            <w:pPr>
              <w:jc w:val="center"/>
              <w:rPr>
                <w:rFonts w:eastAsia="Calibri"/>
                <w:szCs w:val="22"/>
              </w:rPr>
            </w:pPr>
            <w:r w:rsidRPr="00D30792">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BA1623" w14:textId="5A56AB7D" w:rsidR="009D5F56" w:rsidRPr="00D30792" w:rsidRDefault="009D5F56" w:rsidP="00553004">
            <w:pPr>
              <w:jc w:val="center"/>
              <w:rPr>
                <w:rFonts w:eastAsia="Calibri"/>
                <w:szCs w:val="22"/>
              </w:rPr>
            </w:pPr>
            <w:r w:rsidRPr="00D30792">
              <w:rPr>
                <w:rFonts w:eastAsia="Calibri"/>
                <w:szCs w:val="22"/>
              </w:rPr>
              <w:t>4400-5975-6540</w:t>
            </w:r>
          </w:p>
        </w:tc>
      </w:tr>
      <w:tr w:rsidR="009D5F56" w:rsidRPr="00D30792" w14:paraId="07BE064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E7D9F34"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517CC9" w14:textId="77777777" w:rsidR="009D5F56" w:rsidRPr="00D30792" w:rsidRDefault="009D5F56" w:rsidP="00553004">
            <w:pPr>
              <w:rPr>
                <w:rFonts w:eastAsia="Calibri"/>
                <w:szCs w:val="22"/>
              </w:rPr>
            </w:pPr>
            <w:r w:rsidRPr="00D30792">
              <w:rPr>
                <w:rFonts w:eastAsia="Calibri"/>
                <w:szCs w:val="22"/>
              </w:rPr>
              <w:t>A180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2CFE45" w14:textId="77777777" w:rsidR="009D5F56" w:rsidRPr="00D30792" w:rsidRDefault="009D5F56" w:rsidP="00553004">
            <w:pPr>
              <w:rPr>
                <w:rFonts w:eastAsia="Calibri"/>
                <w:szCs w:val="22"/>
              </w:rPr>
            </w:pPr>
            <w:r w:rsidRPr="00D30792">
              <w:rPr>
                <w:rFonts w:eastAsia="Calibri"/>
                <w:szCs w:val="22"/>
              </w:rPr>
              <w:t>Privažiuojamasis kelias prie poilsiavietės Klykūnų k. nuo kelio Nr. 1224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2348FA" w14:textId="03DD3CCD" w:rsidR="009D5F56" w:rsidRPr="00D30792" w:rsidRDefault="009D5F56" w:rsidP="00553004">
            <w:pPr>
              <w:jc w:val="right"/>
              <w:rPr>
                <w:rFonts w:eastAsia="Calibri"/>
                <w:szCs w:val="22"/>
              </w:rPr>
            </w:pPr>
            <w:r w:rsidRPr="00D30792">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3633B"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2A20E" w14:textId="59722DE8" w:rsidR="009D5F56" w:rsidRPr="00D30792" w:rsidRDefault="009D5F56" w:rsidP="00553004">
            <w:pPr>
              <w:jc w:val="right"/>
              <w:rPr>
                <w:rFonts w:eastAsia="Calibri"/>
                <w:szCs w:val="22"/>
              </w:rPr>
            </w:pPr>
            <w:r w:rsidRPr="00D30792">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FC1D6" w14:textId="77777777" w:rsidR="009D5F56" w:rsidRPr="00D30792" w:rsidRDefault="009D5F56" w:rsidP="00553004">
            <w:pPr>
              <w:jc w:val="right"/>
              <w:rPr>
                <w:rFonts w:eastAsia="Calibri"/>
                <w:szCs w:val="22"/>
              </w:rPr>
            </w:pPr>
            <w:r w:rsidRPr="00D30792">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C04E8" w14:textId="77777777" w:rsidR="009D5F56" w:rsidRPr="00D30792" w:rsidRDefault="009D5F56" w:rsidP="00553004">
            <w:pPr>
              <w:jc w:val="center"/>
              <w:rPr>
                <w:rFonts w:eastAsia="Calibri"/>
                <w:szCs w:val="22"/>
              </w:rPr>
            </w:pPr>
            <w:r w:rsidRPr="00D3079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553423" w14:textId="792E843C" w:rsidR="009D5F56" w:rsidRPr="00D30792" w:rsidRDefault="009D5F56" w:rsidP="00553004">
            <w:pPr>
              <w:jc w:val="center"/>
              <w:rPr>
                <w:rFonts w:eastAsia="Calibri"/>
                <w:szCs w:val="22"/>
              </w:rPr>
            </w:pPr>
            <w:r w:rsidRPr="00D30792">
              <w:rPr>
                <w:rFonts w:eastAsia="Calibri"/>
                <w:szCs w:val="22"/>
              </w:rPr>
              <w:t>4400-6100-8533</w:t>
            </w:r>
          </w:p>
        </w:tc>
      </w:tr>
      <w:tr w:rsidR="009D5F56" w:rsidRPr="00D30792" w14:paraId="3EADDDE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0045473"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287427" w14:textId="77777777" w:rsidR="009D5F56" w:rsidRPr="00D30792" w:rsidRDefault="009D5F56" w:rsidP="00553004">
            <w:pPr>
              <w:rPr>
                <w:rFonts w:eastAsia="Calibri"/>
                <w:szCs w:val="22"/>
              </w:rPr>
            </w:pPr>
            <w:r w:rsidRPr="00D30792">
              <w:rPr>
                <w:rFonts w:eastAsia="Calibri"/>
                <w:szCs w:val="22"/>
              </w:rPr>
              <w:t>A182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FCD4BB" w14:textId="77777777" w:rsidR="009D5F56" w:rsidRPr="00D30792" w:rsidRDefault="009D5F56" w:rsidP="00553004">
            <w:pPr>
              <w:rPr>
                <w:rFonts w:eastAsia="Calibri"/>
                <w:szCs w:val="22"/>
              </w:rPr>
            </w:pPr>
            <w:r w:rsidRPr="00D30792">
              <w:rPr>
                <w:rFonts w:eastAsia="Calibri"/>
                <w:szCs w:val="22"/>
              </w:rPr>
              <w:t>Privažiuojamasis kelias prie gyvenamųjų namų Paupio g. nuo Anykštos g., Burbiškio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79FE98" w14:textId="0C580848" w:rsidR="009D5F56" w:rsidRPr="00D30792" w:rsidRDefault="009D5F56" w:rsidP="00553004">
            <w:pPr>
              <w:jc w:val="right"/>
              <w:rPr>
                <w:rFonts w:eastAsia="Calibri"/>
                <w:szCs w:val="22"/>
              </w:rPr>
            </w:pPr>
            <w:r w:rsidRPr="00D30792">
              <w:rPr>
                <w:rFonts w:eastAsia="Calibri"/>
                <w:szCs w:val="22"/>
              </w:rPr>
              <w:t>526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29064E" w14:textId="3223F8CF" w:rsidR="009D5F56" w:rsidRPr="00D30792" w:rsidRDefault="009D5F56" w:rsidP="00553004">
            <w:pPr>
              <w:jc w:val="right"/>
              <w:rPr>
                <w:rFonts w:eastAsia="Calibri"/>
                <w:szCs w:val="22"/>
              </w:rPr>
            </w:pPr>
            <w:r w:rsidRPr="00D30792">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3A632" w14:textId="28427452" w:rsidR="009D5F56" w:rsidRPr="00D30792" w:rsidRDefault="009D5F56" w:rsidP="00553004">
            <w:pPr>
              <w:jc w:val="right"/>
              <w:rPr>
                <w:rFonts w:eastAsia="Calibri"/>
                <w:strike/>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6B870F" w14:textId="1875302E" w:rsidR="009D5F56" w:rsidRPr="00D30792" w:rsidRDefault="009D5F56" w:rsidP="00553004">
            <w:pPr>
              <w:jc w:val="right"/>
              <w:rPr>
                <w:rFonts w:eastAsia="Calibri"/>
                <w:szCs w:val="22"/>
              </w:rPr>
            </w:pPr>
            <w:r w:rsidRPr="00D30792">
              <w:rPr>
                <w:rFonts w:eastAsia="Calibri"/>
                <w:szCs w:val="22"/>
              </w:rPr>
              <w:t> 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91B72" w14:textId="77777777" w:rsidR="009D5F56" w:rsidRPr="00D30792" w:rsidRDefault="009D5F56" w:rsidP="00553004">
            <w:pPr>
              <w:jc w:val="center"/>
              <w:rPr>
                <w:rFonts w:eastAsia="Calibri"/>
                <w:szCs w:val="22"/>
              </w:rPr>
            </w:pPr>
            <w:r w:rsidRPr="00D3079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0ECBD0" w14:textId="3A43F7F1" w:rsidR="009D5F56" w:rsidRPr="00D30792" w:rsidRDefault="009D5F56" w:rsidP="00553004">
            <w:pPr>
              <w:jc w:val="center"/>
              <w:rPr>
                <w:rFonts w:eastAsia="Calibri"/>
                <w:szCs w:val="22"/>
              </w:rPr>
            </w:pPr>
            <w:r w:rsidRPr="00D30792">
              <w:rPr>
                <w:rFonts w:eastAsia="Calibri"/>
                <w:szCs w:val="22"/>
              </w:rPr>
              <w:t>4400-6095-8334</w:t>
            </w:r>
          </w:p>
        </w:tc>
      </w:tr>
      <w:tr w:rsidR="009D5F56" w:rsidRPr="000A0E0E" w14:paraId="5EF28E7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F25C91F" w14:textId="77777777" w:rsidR="009D5F56" w:rsidRPr="000A0E0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A16F92" w14:textId="77777777" w:rsidR="009D5F56" w:rsidRPr="000A0E0E" w:rsidRDefault="009D5F56" w:rsidP="00553004">
            <w:pPr>
              <w:rPr>
                <w:rFonts w:eastAsia="Calibri"/>
                <w:szCs w:val="22"/>
              </w:rPr>
            </w:pPr>
            <w:r w:rsidRPr="000A0E0E">
              <w:rPr>
                <w:rFonts w:eastAsia="Calibri"/>
                <w:szCs w:val="22"/>
              </w:rPr>
              <w:t>A183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420E8D" w14:textId="77777777" w:rsidR="009D5F56" w:rsidRPr="000A0E0E" w:rsidRDefault="009D5F56" w:rsidP="00553004">
            <w:pPr>
              <w:rPr>
                <w:rFonts w:eastAsia="Calibri"/>
                <w:szCs w:val="22"/>
              </w:rPr>
            </w:pPr>
            <w:r w:rsidRPr="000A0E0E">
              <w:rPr>
                <w:rFonts w:eastAsia="Calibri"/>
                <w:szCs w:val="22"/>
              </w:rPr>
              <w:t>Pravažiuojamasis kelias iki Pagraužių g., Burbiškio k. nuo kelio Nr. 1207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C35213E" w14:textId="6915797C" w:rsidR="009D5F56" w:rsidRPr="000A0E0E" w:rsidRDefault="009D5F56" w:rsidP="00553004">
            <w:pPr>
              <w:jc w:val="right"/>
              <w:rPr>
                <w:rFonts w:eastAsia="Calibri"/>
                <w:szCs w:val="22"/>
              </w:rPr>
            </w:pPr>
            <w:r w:rsidRPr="000A0E0E">
              <w:rPr>
                <w:rFonts w:eastAsia="Calibri"/>
                <w:szCs w:val="22"/>
              </w:rPr>
              <w:t xml:space="preserve"> 357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9488D" w14:textId="77777777" w:rsidR="009D5F56" w:rsidRPr="000A0E0E" w:rsidRDefault="009D5F56" w:rsidP="00553004">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11AF9" w14:textId="77E26DD9" w:rsidR="009D5F56" w:rsidRPr="000A0E0E" w:rsidRDefault="009D5F56" w:rsidP="00553004">
            <w:pPr>
              <w:jc w:val="right"/>
              <w:rPr>
                <w:rFonts w:eastAsia="Calibri"/>
                <w:szCs w:val="22"/>
              </w:rPr>
            </w:pPr>
            <w:r w:rsidRPr="000A0E0E">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47C75" w14:textId="77777777" w:rsidR="009D5F56" w:rsidRPr="000A0E0E" w:rsidRDefault="009D5F56" w:rsidP="00553004">
            <w:pPr>
              <w:jc w:val="right"/>
              <w:rPr>
                <w:rFonts w:eastAsia="Calibri"/>
                <w:szCs w:val="22"/>
              </w:rPr>
            </w:pPr>
            <w:r w:rsidRPr="000A0E0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7383E" w14:textId="77777777" w:rsidR="009D5F56" w:rsidRPr="000A0E0E" w:rsidRDefault="009D5F56" w:rsidP="00553004">
            <w:pPr>
              <w:jc w:val="center"/>
              <w:rPr>
                <w:rFonts w:eastAsia="Calibri"/>
                <w:szCs w:val="22"/>
              </w:rPr>
            </w:pPr>
            <w:r w:rsidRPr="000A0E0E">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C59504" w14:textId="1E4A33A0" w:rsidR="009D5F56" w:rsidRPr="000A0E0E" w:rsidRDefault="009D5F56" w:rsidP="00553004">
            <w:pPr>
              <w:jc w:val="center"/>
              <w:rPr>
                <w:rFonts w:eastAsia="Calibri"/>
                <w:szCs w:val="22"/>
              </w:rPr>
            </w:pPr>
            <w:r w:rsidRPr="000A0E0E">
              <w:rPr>
                <w:rFonts w:eastAsia="Calibri"/>
                <w:szCs w:val="22"/>
              </w:rPr>
              <w:t>4400-6095-8401</w:t>
            </w:r>
          </w:p>
        </w:tc>
      </w:tr>
      <w:tr w:rsidR="009D5F56" w:rsidRPr="000A0E0E" w14:paraId="0DF8CAB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4F9D02" w14:textId="77777777" w:rsidR="009D5F56" w:rsidRPr="000A0E0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471749" w14:textId="77777777" w:rsidR="009D5F56" w:rsidRPr="000A0E0E" w:rsidRDefault="009D5F56" w:rsidP="00553004">
            <w:pPr>
              <w:rPr>
                <w:rFonts w:eastAsia="Calibri"/>
                <w:szCs w:val="22"/>
              </w:rPr>
            </w:pPr>
            <w:r w:rsidRPr="000A0E0E">
              <w:rPr>
                <w:rFonts w:eastAsia="Calibri"/>
                <w:szCs w:val="22"/>
              </w:rPr>
              <w:t>A184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55493F" w14:textId="77777777" w:rsidR="009D5F56" w:rsidRPr="000A0E0E" w:rsidRDefault="009D5F56" w:rsidP="00553004">
            <w:pPr>
              <w:rPr>
                <w:rFonts w:eastAsia="Calibri"/>
                <w:szCs w:val="22"/>
              </w:rPr>
            </w:pPr>
            <w:r w:rsidRPr="000A0E0E">
              <w:rPr>
                <w:rFonts w:eastAsia="Calibri"/>
                <w:szCs w:val="22"/>
              </w:rPr>
              <w:t>Privažiuojamasis kelias iki gyvenamųjų namų nuo Pagraužių g., Burbiškio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E7EE4B" w14:textId="449D1BF0" w:rsidR="009D5F56" w:rsidRPr="000A0E0E" w:rsidRDefault="009D5F56" w:rsidP="00553004">
            <w:pPr>
              <w:jc w:val="right"/>
              <w:rPr>
                <w:rFonts w:eastAsia="Calibri"/>
                <w:szCs w:val="22"/>
              </w:rPr>
            </w:pPr>
            <w:r w:rsidRPr="000A0E0E">
              <w:rPr>
                <w:rFonts w:eastAsia="Calibri"/>
                <w:szCs w:val="22"/>
              </w:rPr>
              <w:t xml:space="preserve"> 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ADAF8E" w14:textId="77777777" w:rsidR="009D5F56" w:rsidRPr="000A0E0E" w:rsidRDefault="009D5F56" w:rsidP="00553004">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49B40" w14:textId="5A4594A3" w:rsidR="009D5F56" w:rsidRPr="000A0E0E" w:rsidRDefault="009D5F56" w:rsidP="00553004">
            <w:pPr>
              <w:jc w:val="right"/>
              <w:rPr>
                <w:rFonts w:eastAsia="Calibri"/>
                <w:szCs w:val="22"/>
              </w:rPr>
            </w:pPr>
            <w:r w:rsidRPr="000A0E0E">
              <w:rPr>
                <w:rFonts w:eastAsia="Calibri"/>
                <w:szCs w:val="22"/>
              </w:rPr>
              <w:t xml:space="preserve"> 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4B6B9" w14:textId="77777777" w:rsidR="009D5F56" w:rsidRPr="000A0E0E" w:rsidRDefault="009D5F56" w:rsidP="00553004">
            <w:pPr>
              <w:jc w:val="right"/>
              <w:rPr>
                <w:rFonts w:eastAsia="Calibri"/>
                <w:szCs w:val="22"/>
              </w:rPr>
            </w:pPr>
            <w:r w:rsidRPr="000A0E0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2B432" w14:textId="77777777" w:rsidR="009D5F56" w:rsidRPr="000A0E0E" w:rsidRDefault="009D5F56" w:rsidP="00553004">
            <w:pPr>
              <w:jc w:val="center"/>
              <w:rPr>
                <w:rFonts w:eastAsia="Calibri"/>
                <w:szCs w:val="22"/>
              </w:rPr>
            </w:pPr>
            <w:r w:rsidRPr="000A0E0E">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D7A59A" w14:textId="513A60D9" w:rsidR="009D5F56" w:rsidRPr="000A0E0E" w:rsidRDefault="009D5F56" w:rsidP="00553004">
            <w:pPr>
              <w:jc w:val="center"/>
              <w:rPr>
                <w:rFonts w:eastAsia="Calibri"/>
                <w:szCs w:val="22"/>
              </w:rPr>
            </w:pPr>
            <w:r w:rsidRPr="000A0E0E">
              <w:rPr>
                <w:rFonts w:eastAsia="Calibri"/>
                <w:szCs w:val="22"/>
              </w:rPr>
              <w:t>4400-6095-8412</w:t>
            </w:r>
          </w:p>
        </w:tc>
      </w:tr>
      <w:tr w:rsidR="009D5F56" w:rsidRPr="000A0E0E" w14:paraId="3FC648C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C85395A" w14:textId="77777777" w:rsidR="009D5F56" w:rsidRPr="000A0E0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F602FE" w14:textId="77777777" w:rsidR="009D5F56" w:rsidRPr="000A0E0E" w:rsidRDefault="009D5F56" w:rsidP="00553004">
            <w:pPr>
              <w:rPr>
                <w:rFonts w:eastAsia="Calibri"/>
                <w:szCs w:val="22"/>
              </w:rPr>
            </w:pPr>
            <w:r w:rsidRPr="000A0E0E">
              <w:rPr>
                <w:rFonts w:eastAsia="Calibri"/>
                <w:szCs w:val="22"/>
              </w:rPr>
              <w:t>A185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DDA730" w14:textId="77777777" w:rsidR="009D5F56" w:rsidRPr="000A0E0E" w:rsidRDefault="009D5F56" w:rsidP="00553004">
            <w:pPr>
              <w:rPr>
                <w:rFonts w:eastAsia="Calibri"/>
                <w:szCs w:val="22"/>
              </w:rPr>
            </w:pPr>
            <w:r w:rsidRPr="000A0E0E">
              <w:rPr>
                <w:rFonts w:eastAsia="Calibri"/>
                <w:szCs w:val="22"/>
              </w:rPr>
              <w:t>Pravažiuojamasis kelias nuo kelio Nr. 1207 iki kelio Nr. A98 (Burbiškio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6398E7" w14:textId="3A6411DF" w:rsidR="009D5F56" w:rsidRPr="000A0E0E" w:rsidRDefault="009D5F56" w:rsidP="00553004">
            <w:pPr>
              <w:jc w:val="right"/>
              <w:rPr>
                <w:rFonts w:eastAsia="Calibri"/>
                <w:szCs w:val="22"/>
              </w:rPr>
            </w:pPr>
            <w:r w:rsidRPr="000A0E0E">
              <w:rPr>
                <w:rFonts w:eastAsia="Calibri"/>
                <w:szCs w:val="22"/>
              </w:rPr>
              <w:t xml:space="preserve">358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DC629" w14:textId="4F15D94D" w:rsidR="009D5F56" w:rsidRPr="000A0E0E" w:rsidRDefault="009D5F56" w:rsidP="00553004">
            <w:pPr>
              <w:jc w:val="right"/>
              <w:rPr>
                <w:rFonts w:eastAsia="Calibri"/>
                <w:szCs w:val="22"/>
              </w:rPr>
            </w:pPr>
            <w:r w:rsidRPr="000A0E0E">
              <w:rPr>
                <w:rFonts w:eastAsia="Calibri"/>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7F07B" w14:textId="2C0E7DFE" w:rsidR="009D5F56" w:rsidRPr="000A0E0E" w:rsidRDefault="009D5F56" w:rsidP="00553004">
            <w:pPr>
              <w:jc w:val="right"/>
              <w:rPr>
                <w:rFonts w:eastAsia="Calibri"/>
                <w:szCs w:val="22"/>
              </w:rPr>
            </w:pPr>
            <w:r w:rsidRPr="000A0E0E">
              <w:rPr>
                <w:rFonts w:eastAsia="Calibri"/>
                <w:szCs w:val="22"/>
              </w:rPr>
              <w:t xml:space="preserve">  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17380" w14:textId="77777777" w:rsidR="009D5F56" w:rsidRPr="000A0E0E" w:rsidRDefault="009D5F56" w:rsidP="00553004">
            <w:pPr>
              <w:jc w:val="right"/>
              <w:rPr>
                <w:rFonts w:eastAsia="Calibri"/>
                <w:szCs w:val="22"/>
              </w:rPr>
            </w:pPr>
            <w:r w:rsidRPr="000A0E0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8E703" w14:textId="77777777" w:rsidR="009D5F56" w:rsidRPr="000A0E0E" w:rsidRDefault="009D5F56" w:rsidP="00553004">
            <w:pPr>
              <w:jc w:val="center"/>
              <w:rPr>
                <w:rFonts w:eastAsia="Calibri"/>
                <w:szCs w:val="22"/>
              </w:rPr>
            </w:pPr>
            <w:r w:rsidRPr="000A0E0E">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33656A" w14:textId="711ECA4E" w:rsidR="009D5F56" w:rsidRPr="000A0E0E" w:rsidRDefault="009D5F56" w:rsidP="00553004">
            <w:pPr>
              <w:jc w:val="center"/>
              <w:rPr>
                <w:rFonts w:eastAsia="Calibri"/>
                <w:szCs w:val="22"/>
              </w:rPr>
            </w:pPr>
            <w:r w:rsidRPr="000A0E0E">
              <w:rPr>
                <w:rFonts w:eastAsia="Calibri"/>
                <w:szCs w:val="22"/>
              </w:rPr>
              <w:t>4400-6095-8412</w:t>
            </w:r>
          </w:p>
        </w:tc>
      </w:tr>
      <w:tr w:rsidR="009D5F56" w:rsidRPr="000A0E0E" w14:paraId="30C7F45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E3001E" w14:textId="77777777" w:rsidR="009D5F56" w:rsidRPr="000A0E0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88421D" w14:textId="77777777" w:rsidR="009D5F56" w:rsidRPr="000A0E0E" w:rsidRDefault="009D5F56" w:rsidP="00553004">
            <w:pPr>
              <w:rPr>
                <w:rFonts w:eastAsia="Calibri"/>
                <w:szCs w:val="22"/>
              </w:rPr>
            </w:pPr>
            <w:r w:rsidRPr="000A0E0E">
              <w:rPr>
                <w:rFonts w:eastAsia="Calibri"/>
                <w:szCs w:val="22"/>
              </w:rPr>
              <w:t>A186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5D0364" w14:textId="77777777" w:rsidR="009D5F56" w:rsidRPr="000A0E0E" w:rsidRDefault="009D5F56" w:rsidP="00553004">
            <w:pPr>
              <w:rPr>
                <w:rFonts w:eastAsia="Calibri"/>
                <w:szCs w:val="22"/>
              </w:rPr>
            </w:pPr>
            <w:r w:rsidRPr="000A0E0E">
              <w:rPr>
                <w:rFonts w:eastAsia="Calibri"/>
                <w:szCs w:val="22"/>
              </w:rPr>
              <w:t>Pravažiuojamasis kelias nuo Pagraužių g., Burbiškio k. iki kelio Nr. A185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57D74B" w14:textId="430434EB" w:rsidR="009D5F56" w:rsidRPr="000A0E0E" w:rsidRDefault="009D5F56" w:rsidP="00553004">
            <w:pPr>
              <w:jc w:val="right"/>
              <w:rPr>
                <w:rFonts w:eastAsia="Calibri"/>
                <w:szCs w:val="22"/>
              </w:rPr>
            </w:pPr>
            <w:r w:rsidRPr="000A0E0E">
              <w:rPr>
                <w:rFonts w:eastAsia="Calibri"/>
                <w:szCs w:val="22"/>
              </w:rPr>
              <w:t xml:space="preserve">  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B020F" w14:textId="77777777" w:rsidR="009D5F56" w:rsidRPr="000A0E0E" w:rsidRDefault="009D5F56" w:rsidP="00553004">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ABA90" w14:textId="136EE554" w:rsidR="009D5F56" w:rsidRPr="000A0E0E" w:rsidRDefault="009D5F56" w:rsidP="00553004">
            <w:pPr>
              <w:jc w:val="right"/>
              <w:rPr>
                <w:rFonts w:eastAsia="Calibri"/>
                <w:szCs w:val="22"/>
              </w:rPr>
            </w:pPr>
            <w:r w:rsidRPr="000A0E0E">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3FA3C" w14:textId="77777777" w:rsidR="009D5F56" w:rsidRPr="000A0E0E" w:rsidRDefault="009D5F56" w:rsidP="00553004">
            <w:pPr>
              <w:jc w:val="right"/>
              <w:rPr>
                <w:rFonts w:eastAsia="Calibri"/>
                <w:szCs w:val="22"/>
              </w:rPr>
            </w:pPr>
            <w:r w:rsidRPr="000A0E0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F3940E" w14:textId="77777777" w:rsidR="009D5F56" w:rsidRPr="000A0E0E" w:rsidRDefault="009D5F56" w:rsidP="00553004">
            <w:pPr>
              <w:jc w:val="center"/>
              <w:rPr>
                <w:rFonts w:eastAsia="Calibri"/>
                <w:szCs w:val="22"/>
              </w:rPr>
            </w:pPr>
            <w:r w:rsidRPr="000A0E0E">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83C922" w14:textId="2F45691F" w:rsidR="009D5F56" w:rsidRPr="000A0E0E" w:rsidRDefault="009D5F56" w:rsidP="00553004">
            <w:pPr>
              <w:jc w:val="center"/>
              <w:rPr>
                <w:rFonts w:eastAsia="Calibri"/>
                <w:szCs w:val="22"/>
              </w:rPr>
            </w:pPr>
            <w:r w:rsidRPr="000A0E0E">
              <w:rPr>
                <w:rFonts w:eastAsia="Calibri"/>
                <w:szCs w:val="22"/>
              </w:rPr>
              <w:t>4400-6101-1150</w:t>
            </w:r>
          </w:p>
        </w:tc>
      </w:tr>
      <w:tr w:rsidR="009D5F56" w:rsidRPr="000A0E0E" w14:paraId="372A985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1F5A964" w14:textId="77777777" w:rsidR="009D5F56" w:rsidRPr="000A0E0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701780" w14:textId="77777777" w:rsidR="009D5F56" w:rsidRPr="000A0E0E" w:rsidRDefault="009D5F56" w:rsidP="00553004">
            <w:pPr>
              <w:rPr>
                <w:rFonts w:eastAsia="Calibri"/>
                <w:szCs w:val="22"/>
              </w:rPr>
            </w:pPr>
            <w:r w:rsidRPr="000A0E0E">
              <w:rPr>
                <w:rFonts w:eastAsia="Calibri"/>
                <w:szCs w:val="22"/>
              </w:rPr>
              <w:t>A187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426FDC" w14:textId="77777777" w:rsidR="009D5F56" w:rsidRPr="000A0E0E" w:rsidRDefault="009D5F56" w:rsidP="00553004">
            <w:pPr>
              <w:rPr>
                <w:rFonts w:eastAsia="Calibri"/>
                <w:szCs w:val="22"/>
              </w:rPr>
            </w:pPr>
            <w:r w:rsidRPr="000A0E0E">
              <w:rPr>
                <w:rFonts w:eastAsia="Calibri"/>
                <w:szCs w:val="22"/>
              </w:rPr>
              <w:t>Privažiuojamasis kelias iki gyvenamųjų namų nuo Parko g., Burbiškio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C9F3B0" w14:textId="206085B5" w:rsidR="009D5F56" w:rsidRPr="000A0E0E" w:rsidRDefault="009D5F56" w:rsidP="00553004">
            <w:pPr>
              <w:jc w:val="right"/>
              <w:rPr>
                <w:rFonts w:eastAsia="Calibri"/>
                <w:szCs w:val="22"/>
              </w:rPr>
            </w:pPr>
            <w:r w:rsidRPr="000A0E0E">
              <w:rPr>
                <w:rFonts w:eastAsia="Calibri"/>
                <w:szCs w:val="22"/>
              </w:rPr>
              <w:t xml:space="preserve"> 584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65339" w14:textId="77777777" w:rsidR="009D5F56" w:rsidRPr="000A0E0E" w:rsidRDefault="009D5F56" w:rsidP="00553004">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37299" w14:textId="747C92E2" w:rsidR="009D5F56" w:rsidRPr="000A0E0E" w:rsidRDefault="009D5F56" w:rsidP="00553004">
            <w:pPr>
              <w:jc w:val="right"/>
              <w:rPr>
                <w:rFonts w:eastAsia="Calibri"/>
                <w:strike/>
                <w:szCs w:val="22"/>
              </w:rPr>
            </w:pPr>
            <w:r w:rsidRPr="000A0E0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502D99" w14:textId="0C919B7A" w:rsidR="009D5F56" w:rsidRPr="000A0E0E" w:rsidRDefault="009D5F56" w:rsidP="00553004">
            <w:pPr>
              <w:jc w:val="right"/>
              <w:rPr>
                <w:rFonts w:eastAsia="Calibri"/>
                <w:szCs w:val="22"/>
              </w:rPr>
            </w:pPr>
            <w:r w:rsidRPr="000A0E0E">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23481" w14:textId="77777777" w:rsidR="009D5F56" w:rsidRPr="000A0E0E" w:rsidRDefault="009D5F56" w:rsidP="00553004">
            <w:pPr>
              <w:jc w:val="center"/>
              <w:rPr>
                <w:rFonts w:eastAsia="Calibri"/>
                <w:szCs w:val="22"/>
              </w:rPr>
            </w:pPr>
            <w:r w:rsidRPr="000A0E0E">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D4FE3F" w14:textId="3D729B7B" w:rsidR="009D5F56" w:rsidRPr="000A0E0E" w:rsidRDefault="009D5F56" w:rsidP="00553004">
            <w:pPr>
              <w:jc w:val="center"/>
              <w:rPr>
                <w:rFonts w:eastAsia="Calibri"/>
                <w:szCs w:val="22"/>
              </w:rPr>
            </w:pPr>
            <w:r w:rsidRPr="000A0E0E">
              <w:rPr>
                <w:rFonts w:eastAsia="Calibri"/>
                <w:szCs w:val="22"/>
              </w:rPr>
              <w:t>4400-6110-1137</w:t>
            </w:r>
          </w:p>
        </w:tc>
      </w:tr>
      <w:tr w:rsidR="00B86FE4" w:rsidRPr="00B86FE4" w14:paraId="433ADE7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24340C" w14:textId="77777777" w:rsidR="009D5F56" w:rsidRPr="00B86FE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EDB1C3" w14:textId="77777777" w:rsidR="009D5F56" w:rsidRPr="00B86FE4" w:rsidRDefault="009D5F56" w:rsidP="00553004">
            <w:pPr>
              <w:rPr>
                <w:rFonts w:eastAsia="Calibri"/>
                <w:szCs w:val="22"/>
              </w:rPr>
            </w:pPr>
            <w:r w:rsidRPr="00B86FE4">
              <w:rPr>
                <w:rFonts w:eastAsia="Calibri"/>
                <w:szCs w:val="22"/>
              </w:rPr>
              <w:t>A189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C953FD" w14:textId="77777777" w:rsidR="009D5F56" w:rsidRPr="00B86FE4" w:rsidRDefault="009D5F56" w:rsidP="00553004">
            <w:pPr>
              <w:rPr>
                <w:rFonts w:eastAsia="Calibri"/>
                <w:szCs w:val="22"/>
              </w:rPr>
            </w:pPr>
            <w:r w:rsidRPr="00B86FE4">
              <w:rPr>
                <w:rFonts w:eastAsia="Calibri"/>
                <w:szCs w:val="22"/>
              </w:rPr>
              <w:t>Privažiuojamasis kelias iki gyvenamųjų namų Šepetiškių k. nuo kelio Nr. A20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A7FC0F" w14:textId="5EDFBF6B" w:rsidR="009D5F56" w:rsidRPr="00B86FE4" w:rsidRDefault="00940EB1" w:rsidP="00553004">
            <w:pPr>
              <w:jc w:val="right"/>
              <w:rPr>
                <w:rFonts w:eastAsia="Calibri"/>
                <w:szCs w:val="22"/>
              </w:rPr>
            </w:pPr>
            <w:r w:rsidRPr="00B86FE4">
              <w:rPr>
                <w:rFonts w:eastAsia="Calibri"/>
                <w:szCs w:val="22"/>
              </w:rPr>
              <w:t>54</w:t>
            </w:r>
            <w:r w:rsidR="009D5F56" w:rsidRPr="00B86FE4">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D9BB3" w14:textId="77777777" w:rsidR="009D5F56" w:rsidRPr="00B86FE4" w:rsidRDefault="009D5F56" w:rsidP="00553004">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AEA1C" w14:textId="48BF5033" w:rsidR="009D5F56" w:rsidRPr="00B86FE4" w:rsidRDefault="00940EB1" w:rsidP="00553004">
            <w:pPr>
              <w:jc w:val="right"/>
              <w:rPr>
                <w:rFonts w:eastAsia="Calibri"/>
                <w:szCs w:val="22"/>
              </w:rPr>
            </w:pPr>
            <w:r w:rsidRPr="00B86FE4">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403F8" w14:textId="77777777" w:rsidR="009D5F56" w:rsidRPr="00B86FE4" w:rsidRDefault="009D5F56" w:rsidP="00553004">
            <w:pPr>
              <w:jc w:val="right"/>
              <w:rPr>
                <w:rFonts w:eastAsia="Calibri"/>
                <w:szCs w:val="22"/>
              </w:rPr>
            </w:pPr>
            <w:r w:rsidRPr="00B86FE4">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992C17" w14:textId="77777777" w:rsidR="009D5F56" w:rsidRPr="00B86FE4" w:rsidRDefault="009D5F56" w:rsidP="00553004">
            <w:pPr>
              <w:jc w:val="center"/>
              <w:rPr>
                <w:rFonts w:eastAsia="Calibri"/>
                <w:szCs w:val="22"/>
              </w:rPr>
            </w:pPr>
            <w:r w:rsidRPr="00B86FE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3D56E1" w14:textId="5DD42B66" w:rsidR="009D5F56" w:rsidRPr="00B86FE4" w:rsidRDefault="00940EB1" w:rsidP="00553004">
            <w:pPr>
              <w:jc w:val="center"/>
              <w:rPr>
                <w:rFonts w:eastAsia="Calibri"/>
                <w:szCs w:val="22"/>
              </w:rPr>
            </w:pPr>
            <w:r w:rsidRPr="00B86FE4">
              <w:rPr>
                <w:rFonts w:eastAsia="Calibri"/>
                <w:szCs w:val="22"/>
              </w:rPr>
              <w:t>4400-6089-9332</w:t>
            </w:r>
          </w:p>
        </w:tc>
      </w:tr>
      <w:tr w:rsidR="00B86FE4" w:rsidRPr="00B86FE4" w14:paraId="4E36F22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7638B4" w14:textId="77777777" w:rsidR="009D5F56" w:rsidRPr="00B86FE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6A1C53" w14:textId="77777777" w:rsidR="009D5F56" w:rsidRPr="00B86FE4" w:rsidRDefault="009D5F56" w:rsidP="00553004">
            <w:pPr>
              <w:rPr>
                <w:rFonts w:eastAsia="Calibri"/>
                <w:szCs w:val="22"/>
              </w:rPr>
            </w:pPr>
            <w:r w:rsidRPr="00B86FE4">
              <w:rPr>
                <w:rFonts w:eastAsia="Calibri"/>
                <w:szCs w:val="22"/>
              </w:rPr>
              <w:t>A19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CD41D8" w14:textId="77777777" w:rsidR="009D5F56" w:rsidRPr="00B86FE4" w:rsidRDefault="009D5F56" w:rsidP="00553004">
            <w:pPr>
              <w:rPr>
                <w:rFonts w:eastAsia="Calibri"/>
                <w:szCs w:val="22"/>
              </w:rPr>
            </w:pPr>
            <w:r w:rsidRPr="00B86FE4">
              <w:rPr>
                <w:rFonts w:eastAsia="Calibri"/>
                <w:szCs w:val="22"/>
              </w:rPr>
              <w:t>Privažiuojamasis kelias iki dirbamų laukų Posinių k. nuo Klevų g., Naujonių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63BCF4" w14:textId="4F39CAAB" w:rsidR="009D5F56" w:rsidRPr="00B86FE4" w:rsidRDefault="009D5F56" w:rsidP="00553004">
            <w:pPr>
              <w:jc w:val="right"/>
              <w:rPr>
                <w:rFonts w:eastAsia="Calibri"/>
                <w:szCs w:val="22"/>
              </w:rPr>
            </w:pPr>
            <w:r w:rsidRPr="00B86FE4">
              <w:rPr>
                <w:rFonts w:eastAsia="Calibri"/>
                <w:szCs w:val="22"/>
              </w:rPr>
              <w:t xml:space="preserve">989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54D367" w14:textId="77777777" w:rsidR="009D5F56" w:rsidRPr="00B86FE4" w:rsidRDefault="009D5F56" w:rsidP="00553004">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EEC82" w14:textId="5F24D382" w:rsidR="009D5F56" w:rsidRPr="00B86FE4" w:rsidRDefault="009D5F56" w:rsidP="00553004">
            <w:pPr>
              <w:jc w:val="right"/>
              <w:rPr>
                <w:rFonts w:eastAsia="Calibri"/>
                <w:szCs w:val="22"/>
              </w:rPr>
            </w:pPr>
            <w:r w:rsidRPr="00B86FE4">
              <w:rPr>
                <w:rFonts w:eastAsia="Calibri"/>
                <w:szCs w:val="22"/>
              </w:rPr>
              <w:t>363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42C1D" w14:textId="7720DF8E" w:rsidR="009D5F56" w:rsidRPr="00B86FE4" w:rsidRDefault="009D5F56" w:rsidP="00553004">
            <w:pPr>
              <w:jc w:val="right"/>
              <w:rPr>
                <w:rFonts w:eastAsia="Calibri"/>
                <w:szCs w:val="22"/>
              </w:rPr>
            </w:pPr>
            <w:r w:rsidRPr="00B86FE4">
              <w:rPr>
                <w:rFonts w:eastAsia="Calibri"/>
                <w:szCs w:val="22"/>
              </w:rPr>
              <w:t>626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D3C29" w14:textId="77777777" w:rsidR="009D5F56" w:rsidRPr="00B86FE4" w:rsidRDefault="009D5F56" w:rsidP="00553004">
            <w:pPr>
              <w:jc w:val="center"/>
              <w:rPr>
                <w:rFonts w:eastAsia="Calibri"/>
                <w:szCs w:val="22"/>
              </w:rPr>
            </w:pPr>
            <w:r w:rsidRPr="00B86FE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99D2C0" w14:textId="22F19E0D" w:rsidR="009D5F56" w:rsidRPr="00B86FE4" w:rsidRDefault="009D5F56" w:rsidP="00553004">
            <w:pPr>
              <w:jc w:val="center"/>
              <w:rPr>
                <w:rFonts w:eastAsia="Calibri"/>
                <w:szCs w:val="22"/>
              </w:rPr>
            </w:pPr>
            <w:r w:rsidRPr="00B86FE4">
              <w:rPr>
                <w:rFonts w:eastAsia="Calibri"/>
                <w:szCs w:val="22"/>
              </w:rPr>
              <w:t>4400-6062-0337</w:t>
            </w:r>
          </w:p>
        </w:tc>
      </w:tr>
      <w:tr w:rsidR="00B86FE4" w:rsidRPr="00B86FE4" w14:paraId="19FBCB9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F3C8C9" w14:textId="77777777" w:rsidR="009D5F56" w:rsidRPr="00B86FE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6A96F8" w14:textId="77777777" w:rsidR="009D5F56" w:rsidRPr="00B86FE4" w:rsidRDefault="009D5F56" w:rsidP="00553004">
            <w:pPr>
              <w:rPr>
                <w:rFonts w:eastAsia="Calibri"/>
                <w:szCs w:val="22"/>
              </w:rPr>
            </w:pPr>
            <w:r w:rsidRPr="00B86FE4">
              <w:rPr>
                <w:rFonts w:eastAsia="Calibri"/>
                <w:szCs w:val="22"/>
              </w:rPr>
              <w:t>A190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2E7AAA" w14:textId="77777777" w:rsidR="009D5F56" w:rsidRPr="00B86FE4" w:rsidRDefault="009D5F56" w:rsidP="00553004">
            <w:pPr>
              <w:rPr>
                <w:rFonts w:eastAsia="Calibri"/>
                <w:szCs w:val="22"/>
              </w:rPr>
            </w:pPr>
            <w:r w:rsidRPr="00B86FE4">
              <w:rPr>
                <w:rFonts w:eastAsia="Calibri"/>
                <w:szCs w:val="22"/>
              </w:rPr>
              <w:t>Privažiuojamasis kelias prie gyvenamųjų namų Šepetiškių k. nuo kelio Nr. A26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24AC0B" w14:textId="77777777" w:rsidR="009D5F56" w:rsidRPr="00B86FE4" w:rsidRDefault="009D5F56" w:rsidP="00553004">
            <w:pPr>
              <w:jc w:val="right"/>
              <w:rPr>
                <w:rFonts w:eastAsia="Calibri"/>
                <w:szCs w:val="22"/>
              </w:rPr>
            </w:pPr>
            <w:r w:rsidRPr="00B86FE4">
              <w:rPr>
                <w:rFonts w:eastAsia="Calibri"/>
                <w:szCs w:val="22"/>
              </w:rPr>
              <w:t xml:space="preserve">280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8E521" w14:textId="77777777" w:rsidR="009D5F56" w:rsidRPr="00B86FE4" w:rsidRDefault="009D5F56" w:rsidP="00553004">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AB1999" w14:textId="77777777" w:rsidR="009D5F56" w:rsidRPr="00B86FE4" w:rsidRDefault="009D5F56" w:rsidP="00553004">
            <w:pPr>
              <w:jc w:val="right"/>
              <w:rPr>
                <w:rFonts w:eastAsia="Calibri"/>
                <w:szCs w:val="22"/>
              </w:rPr>
            </w:pPr>
            <w:r w:rsidRPr="00B86FE4">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1F11B" w14:textId="77777777" w:rsidR="009D5F56" w:rsidRPr="00B86FE4" w:rsidRDefault="009D5F56" w:rsidP="00553004">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8B4949" w14:textId="77777777" w:rsidR="009D5F56" w:rsidRPr="00B86FE4" w:rsidRDefault="009D5F56" w:rsidP="00553004">
            <w:pPr>
              <w:jc w:val="center"/>
              <w:rPr>
                <w:rFonts w:eastAsia="Calibri"/>
                <w:szCs w:val="22"/>
              </w:rPr>
            </w:pPr>
            <w:r w:rsidRPr="00B86FE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87635D" w14:textId="77777777" w:rsidR="009D5F56" w:rsidRPr="00B86FE4" w:rsidRDefault="009D5F56" w:rsidP="00553004">
            <w:pPr>
              <w:jc w:val="center"/>
              <w:rPr>
                <w:rFonts w:eastAsia="Calibri"/>
                <w:szCs w:val="22"/>
              </w:rPr>
            </w:pPr>
            <w:r w:rsidRPr="00B86FE4">
              <w:rPr>
                <w:rFonts w:eastAsia="Calibri"/>
                <w:szCs w:val="22"/>
              </w:rPr>
              <w:t>4400-5515-3022</w:t>
            </w:r>
          </w:p>
        </w:tc>
      </w:tr>
      <w:tr w:rsidR="00B86FE4" w:rsidRPr="00B86FE4" w14:paraId="621B5C0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BBD38EA" w14:textId="77777777" w:rsidR="009D5F56" w:rsidRPr="00B86FE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3D4E89" w14:textId="77777777" w:rsidR="009D5F56" w:rsidRPr="00B86FE4" w:rsidRDefault="009D5F56" w:rsidP="00553004">
            <w:pPr>
              <w:rPr>
                <w:rFonts w:eastAsia="Calibri"/>
                <w:szCs w:val="22"/>
              </w:rPr>
            </w:pPr>
            <w:r w:rsidRPr="00B86FE4">
              <w:rPr>
                <w:rFonts w:eastAsia="Calibri"/>
                <w:szCs w:val="22"/>
              </w:rPr>
              <w:t>A191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FABC68" w14:textId="77777777" w:rsidR="009D5F56" w:rsidRPr="00B86FE4" w:rsidRDefault="009D5F56" w:rsidP="00553004">
            <w:pPr>
              <w:rPr>
                <w:rFonts w:eastAsia="Calibri"/>
                <w:szCs w:val="22"/>
              </w:rPr>
            </w:pPr>
            <w:r w:rsidRPr="00B86FE4">
              <w:rPr>
                <w:rFonts w:eastAsia="Calibri"/>
                <w:szCs w:val="22"/>
              </w:rPr>
              <w:t>Privažiuojamasis kelias prie gyvenamųjų namų Ažupiečių k. nuo kelio Nr. A26 (Šepetiškių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1AA511" w14:textId="77777777" w:rsidR="009D5F56" w:rsidRPr="00B86FE4" w:rsidRDefault="009D5F56" w:rsidP="00553004">
            <w:pPr>
              <w:jc w:val="right"/>
              <w:rPr>
                <w:rFonts w:eastAsia="Calibri"/>
                <w:szCs w:val="22"/>
              </w:rPr>
            </w:pPr>
            <w:r w:rsidRPr="00B86FE4">
              <w:rPr>
                <w:rFonts w:eastAsia="Calibri"/>
                <w:szCs w:val="22"/>
              </w:rPr>
              <w:t xml:space="preserve">177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3B5B5D" w14:textId="77777777" w:rsidR="009D5F56" w:rsidRPr="00B86FE4" w:rsidRDefault="009D5F56" w:rsidP="00553004">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CBEA1" w14:textId="77777777" w:rsidR="009D5F56" w:rsidRPr="00B86FE4" w:rsidRDefault="009D5F56" w:rsidP="00553004">
            <w:pPr>
              <w:jc w:val="right"/>
              <w:rPr>
                <w:rFonts w:eastAsia="Calibri"/>
                <w:szCs w:val="22"/>
              </w:rPr>
            </w:pPr>
            <w:r w:rsidRPr="00B86FE4">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9D0AC" w14:textId="77777777" w:rsidR="009D5F56" w:rsidRPr="00B86FE4" w:rsidRDefault="009D5F56" w:rsidP="00553004">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73A71" w14:textId="77777777" w:rsidR="009D5F56" w:rsidRPr="00B86FE4" w:rsidRDefault="009D5F56" w:rsidP="00553004">
            <w:pPr>
              <w:jc w:val="center"/>
              <w:rPr>
                <w:rFonts w:eastAsia="Calibri"/>
                <w:szCs w:val="22"/>
              </w:rPr>
            </w:pPr>
            <w:r w:rsidRPr="00B86FE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B9C084" w14:textId="77777777" w:rsidR="009D5F56" w:rsidRPr="00B86FE4" w:rsidRDefault="009D5F56" w:rsidP="00553004">
            <w:pPr>
              <w:jc w:val="center"/>
              <w:rPr>
                <w:rFonts w:eastAsia="Calibri"/>
                <w:szCs w:val="22"/>
              </w:rPr>
            </w:pPr>
            <w:r w:rsidRPr="00B86FE4">
              <w:rPr>
                <w:rFonts w:eastAsia="Calibri"/>
                <w:szCs w:val="22"/>
              </w:rPr>
              <w:t>4400-5515-3010</w:t>
            </w:r>
          </w:p>
        </w:tc>
      </w:tr>
      <w:tr w:rsidR="00B86FE4" w:rsidRPr="00B86FE4" w14:paraId="7AC852B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EA62460" w14:textId="77777777" w:rsidR="009D5F56" w:rsidRPr="00B86FE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CE5AAE" w14:textId="77777777" w:rsidR="009D5F56" w:rsidRPr="00B86FE4" w:rsidRDefault="009D5F56" w:rsidP="00553004">
            <w:pPr>
              <w:rPr>
                <w:rFonts w:eastAsia="Calibri"/>
                <w:szCs w:val="22"/>
              </w:rPr>
            </w:pPr>
            <w:r w:rsidRPr="00B86FE4">
              <w:rPr>
                <w:rFonts w:eastAsia="Calibri"/>
                <w:szCs w:val="22"/>
              </w:rPr>
              <w:t>A194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799CF4" w14:textId="77777777" w:rsidR="009D5F56" w:rsidRPr="00B86FE4" w:rsidRDefault="009D5F56" w:rsidP="00553004">
            <w:pPr>
              <w:rPr>
                <w:rFonts w:eastAsia="Calibri"/>
                <w:szCs w:val="22"/>
              </w:rPr>
            </w:pPr>
            <w:r w:rsidRPr="00B86FE4">
              <w:rPr>
                <w:rFonts w:eastAsia="Calibri"/>
                <w:szCs w:val="22"/>
              </w:rPr>
              <w:t>Privažiuojamasis kelias iki SB „Liudiškiai“ Liudiškių I-osios g. nuo Liudiškių g., Liudiškių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870B03" w14:textId="432D37D5" w:rsidR="009D5F56" w:rsidRPr="00B86FE4" w:rsidRDefault="009D5F56" w:rsidP="00553004">
            <w:pPr>
              <w:jc w:val="right"/>
              <w:rPr>
                <w:rFonts w:eastAsia="Calibri"/>
                <w:szCs w:val="22"/>
              </w:rPr>
            </w:pPr>
            <w:r w:rsidRPr="00B86FE4">
              <w:rPr>
                <w:rFonts w:eastAsia="Calibri"/>
                <w:szCs w:val="22"/>
              </w:rPr>
              <w:t xml:space="preserve"> 179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E7225" w14:textId="03EC79A1" w:rsidR="009D5F56" w:rsidRPr="00B86FE4" w:rsidRDefault="009D5F56" w:rsidP="00553004">
            <w:pPr>
              <w:jc w:val="right"/>
              <w:rPr>
                <w:rFonts w:eastAsia="Calibri"/>
                <w:szCs w:val="22"/>
              </w:rPr>
            </w:pPr>
            <w:r w:rsidRPr="00B86FE4">
              <w:rPr>
                <w:rFonts w:eastAsia="Calibri"/>
                <w:szCs w:val="22"/>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DB92E" w14:textId="38C3B9ED" w:rsidR="009D5F56" w:rsidRPr="00B86FE4" w:rsidRDefault="009D5F56" w:rsidP="00553004">
            <w:pPr>
              <w:jc w:val="right"/>
              <w:rPr>
                <w:rFonts w:eastAsia="Calibri"/>
                <w:szCs w:val="22"/>
              </w:rPr>
            </w:pPr>
            <w:r w:rsidRPr="00B86FE4">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5D4FB" w14:textId="77777777" w:rsidR="009D5F56" w:rsidRPr="00B86FE4" w:rsidRDefault="009D5F56" w:rsidP="00553004">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686EA8" w14:textId="77777777" w:rsidR="009D5F56" w:rsidRPr="00B86FE4" w:rsidRDefault="009D5F56" w:rsidP="00553004">
            <w:pPr>
              <w:jc w:val="center"/>
              <w:rPr>
                <w:rFonts w:eastAsia="Calibri"/>
                <w:szCs w:val="22"/>
              </w:rPr>
            </w:pPr>
            <w:r w:rsidRPr="00B86FE4">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6A1C31" w14:textId="0D633BE4" w:rsidR="009D5F56" w:rsidRPr="00B86FE4" w:rsidRDefault="009D5F56" w:rsidP="00553004">
            <w:pPr>
              <w:jc w:val="center"/>
              <w:rPr>
                <w:rFonts w:eastAsia="Calibri"/>
                <w:szCs w:val="22"/>
              </w:rPr>
            </w:pPr>
            <w:r w:rsidRPr="00B86FE4">
              <w:rPr>
                <w:rFonts w:eastAsia="Calibri"/>
                <w:szCs w:val="22"/>
              </w:rPr>
              <w:t>4400-6098-3604</w:t>
            </w:r>
          </w:p>
        </w:tc>
      </w:tr>
      <w:tr w:rsidR="00B86FE4" w:rsidRPr="00B86FE4" w14:paraId="2EDB492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2198121" w14:textId="77777777" w:rsidR="009D5F56" w:rsidRPr="00B86FE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7BC29A" w14:textId="77777777" w:rsidR="009D5F56" w:rsidRPr="00B86FE4" w:rsidRDefault="009D5F56" w:rsidP="00553004">
            <w:pPr>
              <w:rPr>
                <w:rFonts w:eastAsia="Calibri"/>
                <w:szCs w:val="22"/>
              </w:rPr>
            </w:pPr>
            <w:r w:rsidRPr="00B86FE4">
              <w:rPr>
                <w:rFonts w:eastAsia="Calibri"/>
                <w:szCs w:val="22"/>
              </w:rPr>
              <w:t>A196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E57246" w14:textId="77777777" w:rsidR="009D5F56" w:rsidRPr="00B86FE4" w:rsidRDefault="009D5F56" w:rsidP="00553004">
            <w:pPr>
              <w:rPr>
                <w:rFonts w:eastAsia="Calibri"/>
                <w:szCs w:val="22"/>
              </w:rPr>
            </w:pPr>
            <w:r w:rsidRPr="00B86FE4">
              <w:rPr>
                <w:rFonts w:eastAsia="Calibri"/>
                <w:szCs w:val="22"/>
              </w:rPr>
              <w:t>Privažiuojamasis kelias iki gyvenamųjų namų nuo Mušiejaus g., Juškonių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5DC997" w14:textId="47C080E1" w:rsidR="009D5F56" w:rsidRPr="00B86FE4" w:rsidRDefault="009D5F56" w:rsidP="00553004">
            <w:pPr>
              <w:jc w:val="right"/>
              <w:rPr>
                <w:rFonts w:eastAsia="Calibri"/>
                <w:szCs w:val="22"/>
              </w:rPr>
            </w:pPr>
            <w:r w:rsidRPr="00B86FE4">
              <w:rPr>
                <w:rFonts w:eastAsia="Calibri"/>
                <w:szCs w:val="22"/>
              </w:rPr>
              <w:t xml:space="preserve"> 397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0B5763" w14:textId="77777777" w:rsidR="009D5F56" w:rsidRPr="00B86FE4" w:rsidRDefault="009D5F56" w:rsidP="00553004">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2426EA" w14:textId="3444993F" w:rsidR="009D5F56" w:rsidRPr="00B86FE4" w:rsidRDefault="009D5F56" w:rsidP="00553004">
            <w:pPr>
              <w:jc w:val="right"/>
              <w:rPr>
                <w:rFonts w:eastAsia="Calibri"/>
                <w:szCs w:val="22"/>
              </w:rPr>
            </w:pPr>
            <w:r w:rsidRPr="00B86FE4">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5B075" w14:textId="6A1BDB7D" w:rsidR="009D5F56" w:rsidRPr="00B86FE4" w:rsidRDefault="009D5F56" w:rsidP="00553004">
            <w:pPr>
              <w:jc w:val="right"/>
              <w:rPr>
                <w:rFonts w:eastAsia="Calibri"/>
                <w:szCs w:val="22"/>
              </w:rPr>
            </w:pPr>
            <w:r w:rsidRPr="00B86FE4">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F3CFE" w14:textId="77777777" w:rsidR="009D5F56" w:rsidRPr="00B86FE4" w:rsidRDefault="009D5F56" w:rsidP="00553004">
            <w:pPr>
              <w:jc w:val="center"/>
              <w:rPr>
                <w:rFonts w:eastAsia="Calibri"/>
                <w:szCs w:val="22"/>
              </w:rPr>
            </w:pPr>
            <w:r w:rsidRPr="00B86FE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53907F" w14:textId="3483BCF6" w:rsidR="009D5F56" w:rsidRPr="00B86FE4" w:rsidRDefault="009D5F56" w:rsidP="00553004">
            <w:pPr>
              <w:jc w:val="center"/>
              <w:rPr>
                <w:rFonts w:eastAsia="Calibri"/>
                <w:szCs w:val="22"/>
              </w:rPr>
            </w:pPr>
            <w:r w:rsidRPr="00B86FE4">
              <w:rPr>
                <w:rFonts w:eastAsia="Calibri"/>
                <w:szCs w:val="22"/>
              </w:rPr>
              <w:t>4400-6100-0344</w:t>
            </w:r>
          </w:p>
        </w:tc>
      </w:tr>
      <w:tr w:rsidR="00B86FE4" w:rsidRPr="00B86FE4" w14:paraId="4010349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E24B15" w14:textId="77777777" w:rsidR="009D5F56" w:rsidRPr="00B86FE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673122" w14:textId="77777777" w:rsidR="009D5F56" w:rsidRPr="00B86FE4" w:rsidRDefault="009D5F56" w:rsidP="00553004">
            <w:pPr>
              <w:rPr>
                <w:rFonts w:eastAsia="Calibri"/>
                <w:szCs w:val="22"/>
              </w:rPr>
            </w:pPr>
            <w:r w:rsidRPr="00B86FE4">
              <w:rPr>
                <w:rFonts w:eastAsia="Calibri"/>
                <w:szCs w:val="22"/>
              </w:rPr>
              <w:t>A20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D4AA49" w14:textId="77777777" w:rsidR="009D5F56" w:rsidRPr="00B86FE4" w:rsidRDefault="009D5F56" w:rsidP="00553004">
            <w:pPr>
              <w:rPr>
                <w:rFonts w:eastAsia="Calibri"/>
                <w:szCs w:val="22"/>
              </w:rPr>
            </w:pPr>
            <w:r w:rsidRPr="00B86FE4">
              <w:rPr>
                <w:rFonts w:eastAsia="Calibri"/>
                <w:szCs w:val="22"/>
              </w:rPr>
              <w:t>Privažiuojamasis kelias iki Naujonių k. gamybinio centro nuo Klevų g., Naujonių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95908D" w14:textId="6E7496AE" w:rsidR="009D5F56" w:rsidRPr="00B86FE4" w:rsidRDefault="000D3189" w:rsidP="00553004">
            <w:pPr>
              <w:jc w:val="right"/>
              <w:rPr>
                <w:rFonts w:eastAsia="Calibri"/>
                <w:szCs w:val="22"/>
              </w:rPr>
            </w:pPr>
            <w:r w:rsidRPr="00B86FE4">
              <w:rPr>
                <w:rFonts w:eastAsia="Calibri"/>
                <w:szCs w:val="22"/>
              </w:rPr>
              <w:t>537</w:t>
            </w:r>
            <w:r w:rsidR="009D5F56" w:rsidRPr="00B86FE4">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76FDA" w14:textId="77777777" w:rsidR="009D5F56" w:rsidRPr="00B86FE4" w:rsidRDefault="009D5F56" w:rsidP="00553004">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AD723" w14:textId="09C58F78" w:rsidR="009D5F56" w:rsidRPr="00B86FE4" w:rsidRDefault="000D3189" w:rsidP="00553004">
            <w:pPr>
              <w:jc w:val="right"/>
              <w:rPr>
                <w:rFonts w:eastAsia="Calibri"/>
                <w:szCs w:val="22"/>
              </w:rPr>
            </w:pPr>
            <w:r w:rsidRPr="00B86FE4">
              <w:rPr>
                <w:rFonts w:eastAsia="Calibri"/>
                <w:szCs w:val="22"/>
              </w:rPr>
              <w:t>537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C247E" w14:textId="77777777" w:rsidR="009D5F56" w:rsidRPr="00B86FE4" w:rsidRDefault="009D5F56" w:rsidP="00553004">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0DA40" w14:textId="77777777" w:rsidR="009D5F56" w:rsidRPr="00B86FE4" w:rsidRDefault="009D5F56" w:rsidP="00553004">
            <w:pPr>
              <w:jc w:val="center"/>
              <w:rPr>
                <w:rFonts w:eastAsia="Calibri"/>
                <w:szCs w:val="22"/>
              </w:rPr>
            </w:pPr>
            <w:r w:rsidRPr="00B86FE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61B959" w14:textId="1F6DC2CB" w:rsidR="009D5F56" w:rsidRPr="00B86FE4" w:rsidRDefault="000D3189" w:rsidP="00553004">
            <w:pPr>
              <w:jc w:val="center"/>
              <w:rPr>
                <w:rFonts w:eastAsia="Calibri"/>
                <w:szCs w:val="22"/>
              </w:rPr>
            </w:pPr>
            <w:r w:rsidRPr="00B86FE4">
              <w:rPr>
                <w:rFonts w:eastAsia="Calibri"/>
                <w:szCs w:val="22"/>
              </w:rPr>
              <w:t>4400-6062-8459</w:t>
            </w:r>
          </w:p>
        </w:tc>
      </w:tr>
      <w:tr w:rsidR="00B86FE4" w:rsidRPr="00B86FE4" w14:paraId="381AE17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BF6E76" w14:textId="77777777" w:rsidR="009D5F56" w:rsidRPr="00B86FE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FD7DA8" w14:textId="77777777" w:rsidR="009D5F56" w:rsidRPr="00B86FE4" w:rsidRDefault="009D5F56" w:rsidP="00553004">
            <w:pPr>
              <w:rPr>
                <w:rFonts w:eastAsia="Calibri"/>
                <w:szCs w:val="22"/>
              </w:rPr>
            </w:pPr>
            <w:r w:rsidRPr="00B86FE4">
              <w:rPr>
                <w:rFonts w:eastAsia="Calibri"/>
                <w:szCs w:val="22"/>
              </w:rPr>
              <w:t>A200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CA793E" w14:textId="77777777" w:rsidR="009D5F56" w:rsidRPr="00B86FE4" w:rsidRDefault="009D5F56" w:rsidP="00553004">
            <w:pPr>
              <w:rPr>
                <w:rFonts w:eastAsia="Calibri"/>
                <w:szCs w:val="22"/>
              </w:rPr>
            </w:pPr>
            <w:r w:rsidRPr="00B86FE4">
              <w:rPr>
                <w:rFonts w:eastAsia="Calibri"/>
                <w:szCs w:val="22"/>
              </w:rPr>
              <w:t>Privažiuojamasis kelias iki gyvenamųjų namų nuo Pakalnės g., Juškonių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99DF84" w14:textId="59496BA9" w:rsidR="009D5F56" w:rsidRPr="00B86FE4" w:rsidRDefault="009D5F56" w:rsidP="00553004">
            <w:pPr>
              <w:jc w:val="right"/>
              <w:rPr>
                <w:rFonts w:eastAsia="Calibri"/>
                <w:szCs w:val="22"/>
              </w:rPr>
            </w:pPr>
            <w:r w:rsidRPr="00B86FE4">
              <w:rPr>
                <w:rFonts w:eastAsia="Calibri"/>
                <w:szCs w:val="22"/>
              </w:rPr>
              <w:t xml:space="preserve"> 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20BA4C" w14:textId="77777777" w:rsidR="009D5F56" w:rsidRPr="00B86FE4" w:rsidRDefault="009D5F56" w:rsidP="00553004">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7E34E" w14:textId="68FAB57F" w:rsidR="009D5F56" w:rsidRPr="00B86FE4" w:rsidRDefault="009D5F56" w:rsidP="00553004">
            <w:pPr>
              <w:jc w:val="right"/>
              <w:rPr>
                <w:rFonts w:eastAsia="Calibri"/>
                <w:szCs w:val="22"/>
              </w:rPr>
            </w:pPr>
            <w:r w:rsidRPr="00B86FE4">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7FE2E" w14:textId="49C0401F" w:rsidR="009D5F56" w:rsidRPr="00B86FE4" w:rsidRDefault="009D5F56" w:rsidP="00553004">
            <w:pPr>
              <w:jc w:val="right"/>
              <w:rPr>
                <w:rFonts w:eastAsia="Calibri"/>
                <w:strike/>
                <w:szCs w:val="22"/>
              </w:rPr>
            </w:pPr>
            <w:r w:rsidRPr="00B86FE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EF231" w14:textId="77777777" w:rsidR="009D5F56" w:rsidRPr="00B86FE4" w:rsidRDefault="009D5F56" w:rsidP="00553004">
            <w:pPr>
              <w:jc w:val="center"/>
              <w:rPr>
                <w:rFonts w:eastAsia="Calibri"/>
                <w:szCs w:val="22"/>
              </w:rPr>
            </w:pPr>
            <w:r w:rsidRPr="00B86FE4">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FE2695" w14:textId="099FFCBB" w:rsidR="009D5F56" w:rsidRPr="00B86FE4" w:rsidRDefault="009D5F56" w:rsidP="00553004">
            <w:pPr>
              <w:jc w:val="center"/>
              <w:rPr>
                <w:rFonts w:eastAsia="Calibri"/>
                <w:szCs w:val="22"/>
              </w:rPr>
            </w:pPr>
            <w:r w:rsidRPr="00B86FE4">
              <w:rPr>
                <w:rFonts w:eastAsia="Calibri"/>
                <w:szCs w:val="22"/>
              </w:rPr>
              <w:t>4400-6100-0388</w:t>
            </w:r>
          </w:p>
        </w:tc>
      </w:tr>
      <w:tr w:rsidR="00B86FE4" w:rsidRPr="00B86FE4" w14:paraId="64760E3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A47988B" w14:textId="77777777" w:rsidR="009D5F56" w:rsidRPr="00B86FE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B40D4D" w14:textId="77777777" w:rsidR="009D5F56" w:rsidRPr="00B86FE4" w:rsidRDefault="009D5F56" w:rsidP="00553004">
            <w:pPr>
              <w:rPr>
                <w:rFonts w:eastAsia="Calibri"/>
                <w:szCs w:val="22"/>
              </w:rPr>
            </w:pPr>
            <w:r w:rsidRPr="00B86FE4">
              <w:rPr>
                <w:rFonts w:eastAsia="Calibri"/>
                <w:szCs w:val="22"/>
              </w:rPr>
              <w:t>A201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6EFFBD" w14:textId="44968404" w:rsidR="009D5F56" w:rsidRPr="00B86FE4" w:rsidRDefault="009D5F56" w:rsidP="00553004">
            <w:pPr>
              <w:rPr>
                <w:rFonts w:eastAsia="Calibri"/>
                <w:szCs w:val="22"/>
              </w:rPr>
            </w:pPr>
            <w:r w:rsidRPr="00B86FE4">
              <w:rPr>
                <w:rFonts w:eastAsia="Calibri"/>
                <w:szCs w:val="22"/>
              </w:rPr>
              <w:t xml:space="preserve">Privažiuojamasis kelias iki kelio Nr. A81 (Starkakampio vs.) nuo kelio Nr. A74 (Juškonų k.), I </w:t>
            </w:r>
            <w:r w:rsidRPr="00B86FE4">
              <w:rPr>
                <w:rFonts w:eastAsia="Calibri"/>
                <w:strike/>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55DB69" w14:textId="175FC9F5" w:rsidR="009D5F56" w:rsidRPr="00B86FE4" w:rsidRDefault="009D5F56" w:rsidP="00553004">
            <w:pPr>
              <w:jc w:val="right"/>
              <w:rPr>
                <w:rFonts w:eastAsia="Calibri"/>
                <w:szCs w:val="22"/>
              </w:rPr>
            </w:pPr>
            <w:r w:rsidRPr="00B86FE4">
              <w:rPr>
                <w:rFonts w:eastAsia="Calibri"/>
                <w:szCs w:val="22"/>
              </w:rPr>
              <w:t xml:space="preserve"> 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F3E9C" w14:textId="77777777" w:rsidR="009D5F56" w:rsidRPr="00B86FE4" w:rsidRDefault="009D5F56" w:rsidP="00553004">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A1BCFD" w14:textId="0A46B27D" w:rsidR="009D5F56" w:rsidRPr="00B86FE4" w:rsidRDefault="009D5F56" w:rsidP="00553004">
            <w:pPr>
              <w:jc w:val="right"/>
              <w:rPr>
                <w:rFonts w:eastAsia="Calibri"/>
                <w:szCs w:val="22"/>
              </w:rPr>
            </w:pPr>
            <w:r w:rsidRPr="00B86FE4">
              <w:rPr>
                <w:rFonts w:eastAsia="Calibri"/>
                <w:szCs w:val="22"/>
              </w:rPr>
              <w:t>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DC1957" w14:textId="3E93C677" w:rsidR="009D5F56" w:rsidRPr="00B86FE4" w:rsidRDefault="009D5F56" w:rsidP="00553004">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C4F9F2" w14:textId="77777777" w:rsidR="009D5F56" w:rsidRPr="00B86FE4" w:rsidRDefault="009D5F56" w:rsidP="00553004">
            <w:pPr>
              <w:jc w:val="center"/>
              <w:rPr>
                <w:rFonts w:eastAsia="Calibri"/>
                <w:szCs w:val="22"/>
              </w:rPr>
            </w:pPr>
            <w:r w:rsidRPr="00B86FE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B57C81" w14:textId="734CB911" w:rsidR="009D5F56" w:rsidRPr="00B86FE4" w:rsidRDefault="009D5F56" w:rsidP="00553004">
            <w:pPr>
              <w:jc w:val="center"/>
              <w:rPr>
                <w:rFonts w:eastAsia="Calibri"/>
                <w:szCs w:val="22"/>
              </w:rPr>
            </w:pPr>
            <w:r w:rsidRPr="00B86FE4">
              <w:rPr>
                <w:rFonts w:eastAsia="Calibri"/>
                <w:szCs w:val="22"/>
              </w:rPr>
              <w:t>4400-6100-0366</w:t>
            </w:r>
          </w:p>
        </w:tc>
      </w:tr>
      <w:tr w:rsidR="009D5F56" w:rsidRPr="0091640F" w14:paraId="52BF355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00B69E2"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E9D525" w14:textId="77777777" w:rsidR="009D5F56" w:rsidRPr="0091640F" w:rsidRDefault="009D5F56" w:rsidP="00553004">
            <w:pPr>
              <w:rPr>
                <w:rFonts w:eastAsia="Calibri"/>
                <w:szCs w:val="22"/>
              </w:rPr>
            </w:pPr>
            <w:r w:rsidRPr="0091640F">
              <w:rPr>
                <w:rFonts w:eastAsia="Calibri"/>
                <w:szCs w:val="22"/>
              </w:rPr>
              <w:t>A204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A2E8AC" w14:textId="77777777" w:rsidR="009D5F56" w:rsidRPr="0091640F" w:rsidRDefault="009D5F56" w:rsidP="00553004">
            <w:pPr>
              <w:rPr>
                <w:rFonts w:eastAsia="Calibri"/>
                <w:szCs w:val="22"/>
              </w:rPr>
            </w:pPr>
            <w:r w:rsidRPr="0091640F">
              <w:rPr>
                <w:rFonts w:eastAsia="Calibri"/>
                <w:szCs w:val="22"/>
              </w:rPr>
              <w:t>Privažiuojamasis kelias iki Sturtupio g., Ažuožerių k. nuo kelio Nr. A287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C4EE9E" w14:textId="5DE3AB43" w:rsidR="009D5F56" w:rsidRPr="0091640F" w:rsidRDefault="009D5F56" w:rsidP="00553004">
            <w:pPr>
              <w:jc w:val="right"/>
              <w:rPr>
                <w:rFonts w:eastAsia="Calibri"/>
                <w:szCs w:val="22"/>
              </w:rPr>
            </w:pPr>
            <w:r w:rsidRPr="0091640F">
              <w:rPr>
                <w:rFonts w:eastAsia="Calibri"/>
                <w:szCs w:val="22"/>
              </w:rPr>
              <w:t xml:space="preserve">278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02FEF6" w14:textId="697DBBB4" w:rsidR="009D5F56" w:rsidRPr="0091640F" w:rsidRDefault="009D5F56" w:rsidP="00553004">
            <w:pPr>
              <w:jc w:val="right"/>
              <w:rPr>
                <w:rFonts w:eastAsia="Calibri"/>
                <w:szCs w:val="22"/>
              </w:rPr>
            </w:pPr>
            <w:r w:rsidRPr="0091640F">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FBFBDC" w14:textId="1D3359A4" w:rsidR="009D5F56" w:rsidRPr="0091640F" w:rsidRDefault="009D5F56" w:rsidP="00553004">
            <w:pPr>
              <w:jc w:val="right"/>
              <w:rPr>
                <w:rFonts w:eastAsia="Calibri"/>
                <w:strike/>
                <w:szCs w:val="22"/>
              </w:rPr>
            </w:pPr>
            <w:r w:rsidRPr="0091640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DF9EE42" w14:textId="5602A57E"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360A75" w14:textId="77777777" w:rsidR="009D5F56" w:rsidRPr="0091640F" w:rsidRDefault="009D5F56" w:rsidP="00553004">
            <w:pPr>
              <w:jc w:val="center"/>
              <w:rPr>
                <w:rFonts w:eastAsia="Calibri"/>
                <w:szCs w:val="22"/>
              </w:rPr>
            </w:pPr>
            <w:r w:rsidRPr="0091640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3BF1FC" w14:textId="031F6830" w:rsidR="009D5F56" w:rsidRPr="0091640F" w:rsidRDefault="009D5F56" w:rsidP="00553004">
            <w:pPr>
              <w:jc w:val="center"/>
              <w:rPr>
                <w:rFonts w:eastAsia="Calibri"/>
                <w:szCs w:val="22"/>
              </w:rPr>
            </w:pPr>
            <w:r w:rsidRPr="0091640F">
              <w:rPr>
                <w:rFonts w:eastAsia="Calibri"/>
                <w:szCs w:val="22"/>
              </w:rPr>
              <w:t>4400-6045-8935</w:t>
            </w:r>
          </w:p>
        </w:tc>
      </w:tr>
      <w:tr w:rsidR="009D5F56" w:rsidRPr="0091640F" w14:paraId="1F7D7F9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C6D96D5"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402F83" w14:textId="77777777" w:rsidR="009D5F56" w:rsidRPr="0091640F" w:rsidRDefault="009D5F56" w:rsidP="00553004">
            <w:pPr>
              <w:rPr>
                <w:rFonts w:eastAsia="Calibri"/>
                <w:szCs w:val="22"/>
              </w:rPr>
            </w:pPr>
            <w:r w:rsidRPr="0091640F">
              <w:rPr>
                <w:rFonts w:eastAsia="Calibri"/>
                <w:szCs w:val="22"/>
              </w:rPr>
              <w:t>A206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6B8F08" w14:textId="649FEF0D" w:rsidR="009D5F56" w:rsidRPr="0091640F" w:rsidRDefault="009D5F56" w:rsidP="00553004">
            <w:pPr>
              <w:rPr>
                <w:rFonts w:eastAsia="Calibri"/>
                <w:szCs w:val="22"/>
              </w:rPr>
            </w:pPr>
            <w:r w:rsidRPr="0091640F">
              <w:rPr>
                <w:rFonts w:eastAsia="Calibri"/>
                <w:szCs w:val="22"/>
              </w:rPr>
              <w:t xml:space="preserve">Privažiuojamasis kelias iki kelio Nr. A81 (Starkakampio k.) nuo kelio Nr. A74 (Juškonių k.), II </w:t>
            </w:r>
            <w:r w:rsidRPr="0091640F">
              <w:rPr>
                <w:rFonts w:eastAsia="Calibri"/>
                <w:strike/>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5AE29A" w14:textId="3E309FDC" w:rsidR="009D5F56" w:rsidRPr="0091640F" w:rsidRDefault="009D5F56" w:rsidP="00553004">
            <w:pPr>
              <w:jc w:val="right"/>
              <w:rPr>
                <w:rFonts w:eastAsia="Calibri"/>
                <w:szCs w:val="22"/>
              </w:rPr>
            </w:pPr>
            <w:r w:rsidRPr="0091640F">
              <w:rPr>
                <w:rFonts w:eastAsia="Calibri"/>
                <w:szCs w:val="22"/>
              </w:rPr>
              <w:t xml:space="preserve">342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B3E65E"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99755E"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89374" w14:textId="6A719B81" w:rsidR="009D5F56" w:rsidRPr="0091640F" w:rsidRDefault="009D5F56" w:rsidP="00553004">
            <w:pPr>
              <w:jc w:val="right"/>
              <w:rPr>
                <w:rFonts w:eastAsia="Calibri"/>
                <w:szCs w:val="22"/>
              </w:rPr>
            </w:pPr>
            <w:r w:rsidRPr="0091640F">
              <w:rPr>
                <w:rFonts w:eastAsia="Calibri"/>
                <w:szCs w:val="22"/>
              </w:rPr>
              <w:t xml:space="preserve"> 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DB02B" w14:textId="77777777" w:rsidR="009D5F56" w:rsidRPr="0091640F" w:rsidRDefault="009D5F56" w:rsidP="00553004">
            <w:pPr>
              <w:jc w:val="center"/>
              <w:rPr>
                <w:rFonts w:eastAsia="Calibri"/>
                <w:szCs w:val="22"/>
              </w:rPr>
            </w:pPr>
            <w:r w:rsidRPr="0091640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DC322B" w14:textId="04637D2D" w:rsidR="009D5F56" w:rsidRPr="0091640F" w:rsidRDefault="009D5F56" w:rsidP="00553004">
            <w:pPr>
              <w:jc w:val="center"/>
              <w:rPr>
                <w:rFonts w:eastAsia="Calibri"/>
                <w:szCs w:val="22"/>
              </w:rPr>
            </w:pPr>
            <w:r w:rsidRPr="0091640F">
              <w:rPr>
                <w:rFonts w:eastAsia="Calibri"/>
                <w:szCs w:val="22"/>
              </w:rPr>
              <w:t>4400-6100-1148</w:t>
            </w:r>
          </w:p>
        </w:tc>
      </w:tr>
      <w:tr w:rsidR="009D5F56" w:rsidRPr="0091640F" w14:paraId="21BB6A1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941015"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39BBC3" w14:textId="77777777" w:rsidR="009D5F56" w:rsidRPr="0091640F" w:rsidRDefault="009D5F56" w:rsidP="00553004">
            <w:pPr>
              <w:rPr>
                <w:rFonts w:eastAsia="Calibri"/>
                <w:szCs w:val="22"/>
              </w:rPr>
            </w:pPr>
            <w:r w:rsidRPr="0091640F">
              <w:rPr>
                <w:rFonts w:eastAsia="Calibri"/>
                <w:szCs w:val="22"/>
              </w:rPr>
              <w:t>A207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E50248" w14:textId="77777777" w:rsidR="009D5F56" w:rsidRPr="0091640F" w:rsidRDefault="009D5F56" w:rsidP="00553004">
            <w:pPr>
              <w:rPr>
                <w:rFonts w:eastAsia="Calibri"/>
                <w:szCs w:val="22"/>
              </w:rPr>
            </w:pPr>
            <w:r w:rsidRPr="0091640F">
              <w:rPr>
                <w:rFonts w:eastAsia="Calibri"/>
                <w:szCs w:val="22"/>
              </w:rPr>
              <w:t>Privažiuojamasis kelias prie Bičionių kaimo kapinių nuo kelio Nr. 1207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9540D9" w14:textId="236799E1" w:rsidR="009D5F56" w:rsidRPr="0091640F" w:rsidRDefault="009D5F56" w:rsidP="00553004">
            <w:pPr>
              <w:jc w:val="right"/>
              <w:rPr>
                <w:rFonts w:eastAsia="Calibri"/>
                <w:szCs w:val="22"/>
              </w:rPr>
            </w:pPr>
            <w:r w:rsidRPr="0091640F">
              <w:rPr>
                <w:rFonts w:eastAsia="Calibri"/>
                <w:szCs w:val="22"/>
              </w:rPr>
              <w:t xml:space="preserve">778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5A39E"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2B59F" w14:textId="03FD4B97" w:rsidR="009D5F56" w:rsidRPr="0091640F" w:rsidRDefault="009D5F56" w:rsidP="00553004">
            <w:pPr>
              <w:jc w:val="right"/>
              <w:rPr>
                <w:rFonts w:eastAsia="Calibri"/>
                <w:szCs w:val="22"/>
              </w:rPr>
            </w:pPr>
            <w:r w:rsidRPr="0091640F">
              <w:rPr>
                <w:rFonts w:eastAsia="Calibri"/>
                <w:szCs w:val="22"/>
              </w:rPr>
              <w:t>778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BE6AB4" w14:textId="46318817" w:rsidR="009D5F56" w:rsidRPr="0091640F" w:rsidRDefault="009D5F56" w:rsidP="00553004">
            <w:pPr>
              <w:jc w:val="right"/>
              <w:rPr>
                <w:rFonts w:eastAsia="Calibri"/>
                <w:strike/>
                <w:szCs w:val="22"/>
              </w:rPr>
            </w:pPr>
            <w:r w:rsidRPr="0091640F">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60BEC" w14:textId="77777777" w:rsidR="009D5F56" w:rsidRDefault="009D5F56" w:rsidP="00553004">
            <w:pPr>
              <w:jc w:val="center"/>
              <w:rPr>
                <w:rFonts w:eastAsia="Calibri"/>
                <w:szCs w:val="22"/>
              </w:rPr>
            </w:pPr>
            <w:r w:rsidRPr="0091640F">
              <w:rPr>
                <w:rFonts w:eastAsia="Calibri"/>
                <w:szCs w:val="22"/>
              </w:rPr>
              <w:t>IIIv</w:t>
            </w:r>
          </w:p>
          <w:p w14:paraId="10106258" w14:textId="678A96CF" w:rsidR="009D5F56" w:rsidRPr="0091640F" w:rsidRDefault="009D5F56" w:rsidP="00553004">
            <w:pPr>
              <w:jc w:val="center"/>
              <w:rPr>
                <w:rFonts w:eastAsia="Calibri"/>
                <w:szCs w:val="22"/>
              </w:rPr>
            </w:pPr>
            <w:r>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A3334D" w14:textId="77777777" w:rsidR="009D5F56" w:rsidRPr="0091640F" w:rsidRDefault="009D5F56" w:rsidP="00553004">
            <w:pPr>
              <w:jc w:val="center"/>
              <w:rPr>
                <w:rFonts w:eastAsia="Calibri"/>
                <w:szCs w:val="22"/>
              </w:rPr>
            </w:pPr>
            <w:r w:rsidRPr="0091640F">
              <w:rPr>
                <w:rFonts w:eastAsia="Calibri"/>
                <w:szCs w:val="22"/>
              </w:rPr>
              <w:t>4400-6096-7177</w:t>
            </w:r>
          </w:p>
          <w:p w14:paraId="5F999379" w14:textId="11708736" w:rsidR="009D5F56" w:rsidRPr="0091640F" w:rsidRDefault="009D5F56" w:rsidP="00553004">
            <w:pPr>
              <w:jc w:val="center"/>
              <w:rPr>
                <w:rFonts w:eastAsia="Calibri"/>
                <w:szCs w:val="22"/>
              </w:rPr>
            </w:pPr>
            <w:r w:rsidRPr="0091640F">
              <w:rPr>
                <w:rFonts w:eastAsia="Calibri"/>
                <w:szCs w:val="22"/>
              </w:rPr>
              <w:t>4400-6101-1727</w:t>
            </w:r>
          </w:p>
        </w:tc>
      </w:tr>
      <w:tr w:rsidR="009D5F56" w:rsidRPr="0091640F" w14:paraId="6F7EE56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DE0D13D"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C7DA71" w14:textId="77777777" w:rsidR="009D5F56" w:rsidRPr="0091640F" w:rsidRDefault="009D5F56" w:rsidP="00553004">
            <w:pPr>
              <w:rPr>
                <w:rFonts w:eastAsia="Calibri"/>
                <w:szCs w:val="22"/>
              </w:rPr>
            </w:pPr>
            <w:r w:rsidRPr="0091640F">
              <w:rPr>
                <w:rFonts w:eastAsia="Calibri"/>
                <w:szCs w:val="22"/>
              </w:rPr>
              <w:t>A209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13ED41" w14:textId="77777777" w:rsidR="009D5F56" w:rsidRPr="0091640F" w:rsidRDefault="009D5F56" w:rsidP="00553004">
            <w:pPr>
              <w:rPr>
                <w:rFonts w:eastAsia="Calibri"/>
                <w:szCs w:val="22"/>
              </w:rPr>
            </w:pPr>
            <w:r w:rsidRPr="0091640F">
              <w:rPr>
                <w:rFonts w:eastAsia="Calibri"/>
                <w:szCs w:val="22"/>
              </w:rPr>
              <w:t>Privažiuojamasis kelias prie gyvenamųjų namų nuo Ažugojų g., Ažugojų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81A609" w14:textId="4E9BAA17" w:rsidR="009D5F56" w:rsidRPr="0091640F" w:rsidRDefault="009D5F56" w:rsidP="00553004">
            <w:pPr>
              <w:jc w:val="right"/>
              <w:rPr>
                <w:rFonts w:eastAsia="Calibri"/>
                <w:szCs w:val="22"/>
              </w:rPr>
            </w:pPr>
            <w:r w:rsidRPr="0091640F">
              <w:rPr>
                <w:rFonts w:eastAsia="Calibri"/>
                <w:szCs w:val="22"/>
              </w:rPr>
              <w:t xml:space="preserve">227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B95CB"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E3D3A" w14:textId="59FE3266" w:rsidR="009D5F56" w:rsidRPr="0091640F" w:rsidRDefault="009D5F56" w:rsidP="00553004">
            <w:pPr>
              <w:jc w:val="right"/>
              <w:rPr>
                <w:rFonts w:eastAsia="Calibri"/>
                <w:szCs w:val="22"/>
              </w:rPr>
            </w:pPr>
            <w:r w:rsidRPr="0091640F">
              <w:rPr>
                <w:rFonts w:eastAsia="Calibri"/>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BFA18D" w14:textId="005F18F3" w:rsidR="009D5F56" w:rsidRPr="0091640F" w:rsidRDefault="009D5F56" w:rsidP="00553004">
            <w:pPr>
              <w:jc w:val="right"/>
              <w:rPr>
                <w:rFonts w:eastAsia="Calibri"/>
                <w:strike/>
                <w:szCs w:val="22"/>
              </w:rPr>
            </w:pPr>
            <w:r w:rsidRPr="0091640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58300" w14:textId="77777777" w:rsidR="009D5F56" w:rsidRPr="0091640F" w:rsidRDefault="009D5F56" w:rsidP="00553004">
            <w:pPr>
              <w:jc w:val="center"/>
              <w:rPr>
                <w:rFonts w:eastAsia="Calibri"/>
                <w:szCs w:val="22"/>
              </w:rPr>
            </w:pPr>
            <w:r w:rsidRPr="0091640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9F7CAD" w14:textId="73145B92" w:rsidR="009D5F56" w:rsidRPr="0091640F" w:rsidRDefault="009D5F56" w:rsidP="00553004">
            <w:pPr>
              <w:jc w:val="center"/>
              <w:rPr>
                <w:rFonts w:eastAsia="Calibri"/>
                <w:szCs w:val="22"/>
              </w:rPr>
            </w:pPr>
            <w:r w:rsidRPr="0091640F">
              <w:rPr>
                <w:rFonts w:eastAsia="Calibri"/>
                <w:szCs w:val="22"/>
              </w:rPr>
              <w:t>4400-6097-0252</w:t>
            </w:r>
          </w:p>
        </w:tc>
      </w:tr>
      <w:tr w:rsidR="00B86FE4" w:rsidRPr="00B86FE4" w14:paraId="755F1D3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2341B46" w14:textId="77777777" w:rsidR="009D5F56" w:rsidRPr="00B86FE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0751BA" w14:textId="77777777" w:rsidR="009D5F56" w:rsidRPr="00B86FE4" w:rsidRDefault="009D5F56" w:rsidP="00553004">
            <w:pPr>
              <w:rPr>
                <w:rFonts w:eastAsia="Calibri"/>
                <w:szCs w:val="22"/>
              </w:rPr>
            </w:pPr>
            <w:r w:rsidRPr="00B86FE4">
              <w:rPr>
                <w:rFonts w:eastAsia="Calibri"/>
                <w:szCs w:val="22"/>
              </w:rPr>
              <w:t>A21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D72BCE" w14:textId="77777777" w:rsidR="009D5F56" w:rsidRPr="00B86FE4" w:rsidRDefault="009D5F56" w:rsidP="00553004">
            <w:pPr>
              <w:rPr>
                <w:rFonts w:eastAsia="Calibri"/>
                <w:szCs w:val="22"/>
              </w:rPr>
            </w:pPr>
            <w:r w:rsidRPr="00B86FE4">
              <w:rPr>
                <w:rFonts w:eastAsia="Calibri"/>
                <w:szCs w:val="22"/>
              </w:rPr>
              <w:t>Privažiuojamasis kelias iki dirbamų laukų nuo kelio Nr. A20 (Naujonių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B85281" w14:textId="0714C490" w:rsidR="009D5F56" w:rsidRPr="00B86FE4" w:rsidRDefault="009D5F56" w:rsidP="00553004">
            <w:pPr>
              <w:jc w:val="right"/>
              <w:rPr>
                <w:rFonts w:eastAsia="Calibri"/>
                <w:szCs w:val="22"/>
              </w:rPr>
            </w:pPr>
            <w:r w:rsidRPr="00B86FE4">
              <w:rPr>
                <w:rFonts w:eastAsia="Calibri"/>
                <w:szCs w:val="22"/>
              </w:rPr>
              <w:t xml:space="preserve"> </w:t>
            </w:r>
            <w:r w:rsidR="00394864" w:rsidRPr="00B86FE4">
              <w:rPr>
                <w:rFonts w:eastAsia="Calibri"/>
                <w:szCs w:val="22"/>
              </w:rPr>
              <w:t>1025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420272" w14:textId="77777777" w:rsidR="009D5F56" w:rsidRPr="00B86FE4" w:rsidRDefault="009D5F56" w:rsidP="00553004">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49241" w14:textId="77777777" w:rsidR="009D5F56" w:rsidRPr="00B86FE4" w:rsidRDefault="009D5F56" w:rsidP="00553004">
            <w:pPr>
              <w:jc w:val="right"/>
              <w:rPr>
                <w:rFonts w:eastAsia="Calibri"/>
                <w:szCs w:val="22"/>
              </w:rPr>
            </w:pPr>
            <w:r w:rsidRPr="00B86FE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B7BFC" w14:textId="42C56FE0" w:rsidR="009D5F56" w:rsidRPr="00B86FE4" w:rsidRDefault="009D5F56" w:rsidP="00553004">
            <w:pPr>
              <w:jc w:val="right"/>
              <w:rPr>
                <w:rFonts w:eastAsia="Calibri"/>
                <w:szCs w:val="22"/>
              </w:rPr>
            </w:pPr>
            <w:r w:rsidRPr="00B86FE4">
              <w:rPr>
                <w:rFonts w:eastAsia="Calibri"/>
                <w:szCs w:val="22"/>
              </w:rPr>
              <w:t xml:space="preserve"> </w:t>
            </w:r>
            <w:r w:rsidR="00394864" w:rsidRPr="00B86FE4">
              <w:rPr>
                <w:rFonts w:eastAsia="Calibri"/>
                <w:szCs w:val="22"/>
              </w:rPr>
              <w:t xml:space="preserve"> 1025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0717A" w14:textId="77777777" w:rsidR="009D5F56" w:rsidRPr="00B86FE4" w:rsidRDefault="009D5F56" w:rsidP="00553004">
            <w:pPr>
              <w:jc w:val="center"/>
              <w:rPr>
                <w:rFonts w:eastAsia="Calibri"/>
                <w:szCs w:val="22"/>
              </w:rPr>
            </w:pPr>
            <w:r w:rsidRPr="00B86FE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6E23C6" w14:textId="5FD78D84" w:rsidR="009D5F56" w:rsidRPr="00B86FE4" w:rsidRDefault="00394864" w:rsidP="00553004">
            <w:pPr>
              <w:jc w:val="center"/>
              <w:rPr>
                <w:rFonts w:eastAsia="Calibri"/>
                <w:szCs w:val="22"/>
              </w:rPr>
            </w:pPr>
            <w:r w:rsidRPr="00B86FE4">
              <w:rPr>
                <w:rFonts w:eastAsia="Calibri"/>
                <w:szCs w:val="22"/>
              </w:rPr>
              <w:t>4400-6062-2897</w:t>
            </w:r>
          </w:p>
        </w:tc>
      </w:tr>
      <w:tr w:rsidR="009D5F56" w:rsidRPr="0091640F" w14:paraId="38ABFFC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CF0F9AF"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A790A8" w14:textId="77777777" w:rsidR="009D5F56" w:rsidRPr="0091640F" w:rsidRDefault="009D5F56" w:rsidP="00553004">
            <w:pPr>
              <w:rPr>
                <w:rFonts w:eastAsia="Calibri"/>
                <w:szCs w:val="22"/>
              </w:rPr>
            </w:pPr>
            <w:r w:rsidRPr="0091640F">
              <w:rPr>
                <w:rFonts w:eastAsia="Calibri"/>
                <w:szCs w:val="22"/>
              </w:rPr>
              <w:t>A210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654DF4" w14:textId="77777777" w:rsidR="009D5F56" w:rsidRPr="0091640F" w:rsidRDefault="009D5F56" w:rsidP="00553004">
            <w:pPr>
              <w:rPr>
                <w:rFonts w:eastAsia="Calibri"/>
                <w:szCs w:val="22"/>
              </w:rPr>
            </w:pPr>
            <w:r w:rsidRPr="0091640F">
              <w:rPr>
                <w:rFonts w:eastAsia="Calibri"/>
                <w:szCs w:val="22"/>
              </w:rPr>
              <w:t>Privažiuojamasis kelias prie Lukošiškių k. nuo kelio Nr. 1225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6C6A13" w14:textId="5821AD64" w:rsidR="009D5F56" w:rsidRPr="0091640F" w:rsidRDefault="009D5F56" w:rsidP="00553004">
            <w:pPr>
              <w:jc w:val="right"/>
              <w:rPr>
                <w:rFonts w:eastAsia="Calibri"/>
                <w:szCs w:val="22"/>
              </w:rPr>
            </w:pPr>
            <w:r w:rsidRPr="0091640F">
              <w:rPr>
                <w:rFonts w:eastAsia="Calibri"/>
                <w:szCs w:val="22"/>
              </w:rPr>
              <w:t xml:space="preserve">1097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E2C0D"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5CBDB3" w14:textId="1F2962F9" w:rsidR="009D5F56" w:rsidRPr="0091640F" w:rsidRDefault="009D5F56" w:rsidP="00553004">
            <w:pPr>
              <w:jc w:val="right"/>
              <w:rPr>
                <w:rFonts w:eastAsia="Calibri"/>
                <w:szCs w:val="22"/>
              </w:rPr>
            </w:pPr>
            <w:r w:rsidRPr="0091640F">
              <w:rPr>
                <w:rFonts w:eastAsia="Calibri"/>
                <w:szCs w:val="22"/>
              </w:rPr>
              <w:t>840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640BD" w14:textId="1F05C978" w:rsidR="009D5F56" w:rsidRPr="0091640F" w:rsidRDefault="009D5F56" w:rsidP="00553004">
            <w:pPr>
              <w:jc w:val="right"/>
              <w:rPr>
                <w:rFonts w:eastAsia="Calibri"/>
                <w:szCs w:val="22"/>
              </w:rPr>
            </w:pPr>
            <w:r w:rsidRPr="0091640F">
              <w:rPr>
                <w:rFonts w:eastAsia="Calibri"/>
                <w:szCs w:val="22"/>
              </w:rPr>
              <w:t xml:space="preserve">  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E5BCB" w14:textId="77777777" w:rsidR="009D5F56" w:rsidRPr="0091640F" w:rsidRDefault="009D5F56" w:rsidP="00553004">
            <w:pPr>
              <w:jc w:val="center"/>
              <w:rPr>
                <w:rFonts w:eastAsia="Calibri"/>
                <w:szCs w:val="22"/>
              </w:rPr>
            </w:pPr>
            <w:r w:rsidRPr="0091640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243902" w14:textId="30B45F97" w:rsidR="009D5F56" w:rsidRPr="0091640F" w:rsidRDefault="009D5F56" w:rsidP="00553004">
            <w:pPr>
              <w:jc w:val="center"/>
              <w:rPr>
                <w:rFonts w:eastAsia="Calibri"/>
                <w:szCs w:val="22"/>
              </w:rPr>
            </w:pPr>
            <w:r w:rsidRPr="0091640F">
              <w:rPr>
                <w:rFonts w:eastAsia="Calibri"/>
                <w:szCs w:val="22"/>
              </w:rPr>
              <w:t>4400-6108-3429</w:t>
            </w:r>
          </w:p>
        </w:tc>
      </w:tr>
      <w:tr w:rsidR="009D5F56" w:rsidRPr="0091640F" w14:paraId="2529E19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DC837E"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AD364B" w14:textId="77777777" w:rsidR="009D5F56" w:rsidRPr="0091640F" w:rsidRDefault="009D5F56" w:rsidP="00553004">
            <w:pPr>
              <w:rPr>
                <w:rFonts w:eastAsia="Calibri"/>
                <w:szCs w:val="22"/>
              </w:rPr>
            </w:pPr>
            <w:r w:rsidRPr="0091640F">
              <w:rPr>
                <w:rFonts w:eastAsia="Calibri"/>
                <w:szCs w:val="22"/>
              </w:rPr>
              <w:t>A213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089398" w14:textId="14D96E98" w:rsidR="009D5F56" w:rsidRPr="0091640F" w:rsidRDefault="009D5F56" w:rsidP="00553004">
            <w:pPr>
              <w:rPr>
                <w:rFonts w:eastAsia="Calibri"/>
                <w:szCs w:val="22"/>
              </w:rPr>
            </w:pPr>
            <w:r w:rsidRPr="0091640F">
              <w:rPr>
                <w:rFonts w:eastAsia="Calibri"/>
                <w:szCs w:val="22"/>
              </w:rPr>
              <w:t>Privažiuojamasis kelias iki gyvenamųjų namų nuo Šlavės g., Storių k., 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12F87A" w14:textId="4C36369C" w:rsidR="009D5F56" w:rsidRPr="0091640F" w:rsidRDefault="009D5F56" w:rsidP="00553004">
            <w:pPr>
              <w:jc w:val="right"/>
              <w:rPr>
                <w:rFonts w:eastAsia="Calibri"/>
                <w:szCs w:val="22"/>
              </w:rPr>
            </w:pPr>
            <w:r w:rsidRPr="0091640F">
              <w:rPr>
                <w:rFonts w:eastAsia="Calibri"/>
                <w:szCs w:val="22"/>
              </w:rPr>
              <w:t xml:space="preserve"> 699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31406"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3EA65" w14:textId="56D9E852" w:rsidR="009D5F56" w:rsidRPr="0091640F" w:rsidRDefault="009D5F56" w:rsidP="00553004">
            <w:pPr>
              <w:jc w:val="right"/>
              <w:rPr>
                <w:rFonts w:eastAsia="Calibri"/>
                <w:szCs w:val="22"/>
              </w:rPr>
            </w:pPr>
            <w:r w:rsidRPr="0091640F">
              <w:rPr>
                <w:rFonts w:eastAsia="Calibri"/>
                <w:szCs w:val="22"/>
              </w:rPr>
              <w:t>699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3F1B8"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CEF31" w14:textId="77777777" w:rsidR="009D5F56" w:rsidRPr="0091640F" w:rsidRDefault="009D5F56" w:rsidP="00553004">
            <w:pPr>
              <w:jc w:val="center"/>
              <w:rPr>
                <w:rFonts w:eastAsia="Calibri"/>
                <w:szCs w:val="22"/>
              </w:rPr>
            </w:pPr>
            <w:r w:rsidRPr="0091640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01125A" w14:textId="64C54715" w:rsidR="009D5F56" w:rsidRPr="0091640F" w:rsidRDefault="009D5F56" w:rsidP="00553004">
            <w:pPr>
              <w:jc w:val="center"/>
              <w:rPr>
                <w:rFonts w:eastAsia="Calibri"/>
                <w:szCs w:val="22"/>
              </w:rPr>
            </w:pPr>
            <w:r w:rsidRPr="0091640F">
              <w:rPr>
                <w:rFonts w:eastAsia="Calibri"/>
                <w:szCs w:val="22"/>
              </w:rPr>
              <w:t>4400-6097-0349</w:t>
            </w:r>
          </w:p>
        </w:tc>
      </w:tr>
      <w:tr w:rsidR="009D5F56" w:rsidRPr="0091640F" w14:paraId="087F8F0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2BFF7A1"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BC7E9" w14:textId="77777777" w:rsidR="009D5F56" w:rsidRPr="0091640F" w:rsidRDefault="009D5F56" w:rsidP="00553004">
            <w:pPr>
              <w:rPr>
                <w:rFonts w:eastAsia="Calibri"/>
                <w:szCs w:val="22"/>
              </w:rPr>
            </w:pPr>
            <w:r w:rsidRPr="0091640F">
              <w:rPr>
                <w:rFonts w:eastAsia="Calibri"/>
                <w:szCs w:val="22"/>
              </w:rPr>
              <w:t>A214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81091D" w14:textId="77777777" w:rsidR="009D5F56" w:rsidRPr="0091640F" w:rsidRDefault="009D5F56" w:rsidP="00553004">
            <w:pPr>
              <w:rPr>
                <w:rFonts w:eastAsia="Calibri"/>
                <w:szCs w:val="22"/>
              </w:rPr>
            </w:pPr>
            <w:r w:rsidRPr="0091640F">
              <w:rPr>
                <w:rFonts w:eastAsia="Calibri"/>
                <w:szCs w:val="22"/>
              </w:rPr>
              <w:t>Privažiuojamasis kelias prie Šlavėnų gamybinio centro nuo kelio Nr. 1225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4784B6" w14:textId="00B26FFA" w:rsidR="009D5F56" w:rsidRPr="0091640F" w:rsidRDefault="009D5F56" w:rsidP="00553004">
            <w:pPr>
              <w:jc w:val="right"/>
              <w:rPr>
                <w:rFonts w:eastAsia="Calibri"/>
                <w:szCs w:val="22"/>
              </w:rPr>
            </w:pPr>
            <w:r w:rsidRPr="0091640F">
              <w:rPr>
                <w:rFonts w:eastAsia="Calibri"/>
                <w:szCs w:val="22"/>
              </w:rPr>
              <w:t xml:space="preserve"> 219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BB189A"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BA7A8" w14:textId="587E89A8" w:rsidR="009D5F56" w:rsidRPr="0091640F" w:rsidRDefault="009D5F56" w:rsidP="00553004">
            <w:pPr>
              <w:jc w:val="right"/>
              <w:rPr>
                <w:rFonts w:eastAsia="Calibri"/>
                <w:szCs w:val="22"/>
              </w:rPr>
            </w:pPr>
            <w:r w:rsidRPr="0091640F">
              <w:rPr>
                <w:rFonts w:eastAsia="Calibri"/>
                <w:szCs w:val="22"/>
              </w:rPr>
              <w:t>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4BBE76"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673F5" w14:textId="77777777" w:rsidR="009D5F56" w:rsidRPr="0091640F" w:rsidRDefault="009D5F56" w:rsidP="00553004">
            <w:pPr>
              <w:jc w:val="center"/>
              <w:rPr>
                <w:rFonts w:eastAsia="Calibri"/>
                <w:szCs w:val="22"/>
              </w:rPr>
            </w:pPr>
            <w:r w:rsidRPr="0091640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2B5598" w14:textId="188B0E4D" w:rsidR="009D5F56" w:rsidRPr="0091640F" w:rsidRDefault="009D5F56" w:rsidP="00553004">
            <w:pPr>
              <w:jc w:val="center"/>
              <w:rPr>
                <w:rFonts w:eastAsia="Calibri"/>
                <w:szCs w:val="22"/>
              </w:rPr>
            </w:pPr>
            <w:r w:rsidRPr="0091640F">
              <w:rPr>
                <w:rFonts w:eastAsia="Calibri"/>
                <w:szCs w:val="22"/>
              </w:rPr>
              <w:t>4400-6105-7361</w:t>
            </w:r>
          </w:p>
        </w:tc>
      </w:tr>
      <w:tr w:rsidR="009D5F56" w:rsidRPr="0091640F" w14:paraId="34290F7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09E94C0"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BD4CBB" w14:textId="77777777" w:rsidR="009D5F56" w:rsidRPr="0091640F" w:rsidRDefault="009D5F56" w:rsidP="00553004">
            <w:pPr>
              <w:rPr>
                <w:rFonts w:eastAsia="Calibri"/>
                <w:szCs w:val="22"/>
              </w:rPr>
            </w:pPr>
            <w:r w:rsidRPr="0091640F">
              <w:rPr>
                <w:rFonts w:eastAsia="Calibri"/>
                <w:szCs w:val="22"/>
              </w:rPr>
              <w:t>A215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35B0F9" w14:textId="77777777" w:rsidR="009D5F56" w:rsidRPr="0091640F" w:rsidRDefault="009D5F56" w:rsidP="00553004">
            <w:pPr>
              <w:rPr>
                <w:rFonts w:eastAsia="Calibri"/>
                <w:szCs w:val="22"/>
              </w:rPr>
            </w:pPr>
            <w:r w:rsidRPr="0091640F">
              <w:rPr>
                <w:rFonts w:eastAsia="Calibri"/>
                <w:szCs w:val="22"/>
              </w:rPr>
              <w:t>Privažiuojamasis kelias iki Storių miško nuo kelio Nr. 1225 (Šlavėnų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D310DC" w14:textId="0973E8F3" w:rsidR="009D5F56" w:rsidRPr="0091640F" w:rsidRDefault="009D5F56" w:rsidP="00553004">
            <w:pPr>
              <w:jc w:val="right"/>
              <w:rPr>
                <w:rFonts w:eastAsia="Calibri"/>
                <w:szCs w:val="22"/>
              </w:rPr>
            </w:pPr>
            <w:r w:rsidRPr="0091640F">
              <w:rPr>
                <w:rFonts w:eastAsia="Calibri"/>
                <w:szCs w:val="22"/>
              </w:rPr>
              <w:t xml:space="preserve"> 948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A7795"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A3053" w14:textId="706754C7" w:rsidR="009D5F56" w:rsidRPr="0091640F" w:rsidRDefault="009D5F56" w:rsidP="00553004">
            <w:pPr>
              <w:jc w:val="right"/>
              <w:rPr>
                <w:rFonts w:eastAsia="Calibri"/>
                <w:szCs w:val="22"/>
              </w:rPr>
            </w:pPr>
            <w:r w:rsidRPr="0091640F">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ECA58A" w14:textId="3EBC54F8" w:rsidR="009D5F56" w:rsidRPr="0091640F" w:rsidRDefault="009D5F56" w:rsidP="00553004">
            <w:pPr>
              <w:jc w:val="right"/>
              <w:rPr>
                <w:rFonts w:eastAsia="Calibri"/>
                <w:szCs w:val="22"/>
              </w:rPr>
            </w:pPr>
            <w:r w:rsidRPr="0091640F">
              <w:rPr>
                <w:rFonts w:eastAsia="Calibri"/>
                <w:szCs w:val="22"/>
              </w:rPr>
              <w:t xml:space="preserve"> 398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765B7" w14:textId="77777777" w:rsidR="009D5F56" w:rsidRPr="0091640F" w:rsidRDefault="009D5F56" w:rsidP="00553004">
            <w:pPr>
              <w:jc w:val="center"/>
              <w:rPr>
                <w:rFonts w:eastAsia="Calibri"/>
                <w:szCs w:val="22"/>
              </w:rPr>
            </w:pPr>
            <w:r w:rsidRPr="0091640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25FB5F" w14:textId="0137184F" w:rsidR="009D5F56" w:rsidRPr="0091640F" w:rsidRDefault="009D5F56" w:rsidP="00553004">
            <w:pPr>
              <w:jc w:val="center"/>
              <w:rPr>
                <w:rFonts w:eastAsia="Calibri"/>
                <w:szCs w:val="22"/>
              </w:rPr>
            </w:pPr>
            <w:r w:rsidRPr="0091640F">
              <w:rPr>
                <w:rFonts w:eastAsia="Calibri"/>
                <w:szCs w:val="22"/>
              </w:rPr>
              <w:t>4400-6113-1991</w:t>
            </w:r>
          </w:p>
        </w:tc>
      </w:tr>
      <w:tr w:rsidR="009D5F56" w:rsidRPr="0091640F" w14:paraId="5F3F06B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439C5B"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D20B28" w14:textId="77777777" w:rsidR="009D5F56" w:rsidRPr="0091640F" w:rsidRDefault="009D5F56" w:rsidP="00553004">
            <w:pPr>
              <w:rPr>
                <w:rFonts w:eastAsia="Calibri"/>
                <w:szCs w:val="22"/>
              </w:rPr>
            </w:pPr>
            <w:r w:rsidRPr="0091640F">
              <w:rPr>
                <w:rFonts w:eastAsia="Calibri"/>
                <w:szCs w:val="22"/>
              </w:rPr>
              <w:t>A217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02A492" w14:textId="77777777" w:rsidR="009D5F56" w:rsidRPr="0091640F" w:rsidRDefault="009D5F56" w:rsidP="00553004">
            <w:pPr>
              <w:rPr>
                <w:rFonts w:eastAsia="Calibri"/>
                <w:szCs w:val="22"/>
              </w:rPr>
            </w:pPr>
            <w:r w:rsidRPr="0091640F">
              <w:rPr>
                <w:rFonts w:eastAsia="Calibri"/>
                <w:szCs w:val="22"/>
              </w:rPr>
              <w:t>Privažiuojamasis kelias prie Keblonių miško nuo kelio Nr. 1207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7040DD" w14:textId="5A148BC1" w:rsidR="009D5F56" w:rsidRPr="0091640F" w:rsidRDefault="009D5F56" w:rsidP="00553004">
            <w:pPr>
              <w:jc w:val="right"/>
              <w:rPr>
                <w:rFonts w:eastAsia="Calibri"/>
                <w:szCs w:val="22"/>
              </w:rPr>
            </w:pPr>
            <w:r w:rsidRPr="0091640F">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55799"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AE3F0E"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5D7F3" w14:textId="614246E6" w:rsidR="009D5F56" w:rsidRPr="0091640F" w:rsidRDefault="009D5F56" w:rsidP="00553004">
            <w:pPr>
              <w:jc w:val="right"/>
              <w:rPr>
                <w:rFonts w:eastAsia="Calibri"/>
                <w:szCs w:val="22"/>
              </w:rPr>
            </w:pPr>
            <w:r w:rsidRPr="0091640F">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A5348" w14:textId="77777777" w:rsidR="009D5F56" w:rsidRPr="0091640F" w:rsidRDefault="009D5F56" w:rsidP="00553004">
            <w:pPr>
              <w:jc w:val="center"/>
              <w:rPr>
                <w:rFonts w:eastAsia="Calibri"/>
                <w:szCs w:val="22"/>
              </w:rPr>
            </w:pPr>
            <w:r w:rsidRPr="0091640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C9A800" w14:textId="125F9C88" w:rsidR="009D5F56" w:rsidRPr="0091640F" w:rsidRDefault="009D5F56" w:rsidP="00553004">
            <w:pPr>
              <w:jc w:val="center"/>
              <w:rPr>
                <w:rFonts w:eastAsia="Calibri"/>
                <w:szCs w:val="22"/>
              </w:rPr>
            </w:pPr>
            <w:r w:rsidRPr="0091640F">
              <w:rPr>
                <w:rFonts w:eastAsia="Calibri"/>
                <w:szCs w:val="22"/>
              </w:rPr>
              <w:t>4400-6113-3831</w:t>
            </w:r>
          </w:p>
        </w:tc>
      </w:tr>
      <w:tr w:rsidR="009D5F56" w:rsidRPr="0091640F" w14:paraId="67987CE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FF1073A"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AEFBC3" w14:textId="77777777" w:rsidR="009D5F56" w:rsidRPr="0091640F" w:rsidRDefault="009D5F56" w:rsidP="00553004">
            <w:pPr>
              <w:rPr>
                <w:rFonts w:eastAsia="Calibri"/>
                <w:szCs w:val="22"/>
              </w:rPr>
            </w:pPr>
            <w:r w:rsidRPr="0091640F">
              <w:rPr>
                <w:rFonts w:eastAsia="Calibri"/>
                <w:szCs w:val="22"/>
              </w:rPr>
              <w:t>A218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FD2A73" w14:textId="77777777" w:rsidR="009D5F56" w:rsidRPr="0091640F" w:rsidRDefault="009D5F56" w:rsidP="00553004">
            <w:pPr>
              <w:rPr>
                <w:rFonts w:eastAsia="Calibri"/>
                <w:szCs w:val="22"/>
              </w:rPr>
            </w:pPr>
            <w:r w:rsidRPr="0091640F">
              <w:rPr>
                <w:rFonts w:eastAsia="Calibri"/>
                <w:szCs w:val="22"/>
              </w:rPr>
              <w:t>Privažiuojamasis kelias iki kelio Nr. A57 nuo Žvejų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5269F9" w14:textId="46A6D2F3" w:rsidR="009D5F56" w:rsidRPr="0091640F" w:rsidRDefault="009D5F56" w:rsidP="00553004">
            <w:pPr>
              <w:jc w:val="right"/>
              <w:rPr>
                <w:rFonts w:eastAsia="Calibri"/>
                <w:szCs w:val="22"/>
              </w:rPr>
            </w:pPr>
            <w:r w:rsidRPr="0091640F">
              <w:rPr>
                <w:rFonts w:eastAsia="Calibri"/>
                <w:szCs w:val="22"/>
              </w:rPr>
              <w:t xml:space="preserve"> 56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B85A62"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05525" w14:textId="6DC1A523" w:rsidR="009D5F56" w:rsidRPr="0091640F" w:rsidRDefault="009D5F56" w:rsidP="00553004">
            <w:pPr>
              <w:jc w:val="right"/>
              <w:rPr>
                <w:rFonts w:eastAsia="Calibri"/>
                <w:szCs w:val="22"/>
              </w:rPr>
            </w:pPr>
            <w:r w:rsidRPr="0091640F">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F2384" w14:textId="5B4CDE42" w:rsidR="009D5F56" w:rsidRPr="0091640F" w:rsidRDefault="009D5F56" w:rsidP="00553004">
            <w:pPr>
              <w:jc w:val="right"/>
              <w:rPr>
                <w:rFonts w:eastAsia="Calibri"/>
                <w:strike/>
                <w:szCs w:val="22"/>
              </w:rPr>
            </w:pPr>
            <w:r w:rsidRPr="0091640F">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245D7" w14:textId="77777777" w:rsidR="009D5F56" w:rsidRPr="0091640F" w:rsidRDefault="009D5F56" w:rsidP="00553004">
            <w:pPr>
              <w:jc w:val="center"/>
              <w:rPr>
                <w:rFonts w:eastAsia="Calibri"/>
                <w:szCs w:val="22"/>
              </w:rPr>
            </w:pPr>
            <w:r w:rsidRPr="0091640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tcPr>
          <w:p w14:paraId="59BDF623" w14:textId="1D8AE60A" w:rsidR="009D5F56" w:rsidRPr="0091640F" w:rsidRDefault="009D5F56" w:rsidP="00553004">
            <w:pPr>
              <w:jc w:val="center"/>
              <w:rPr>
                <w:rFonts w:eastAsia="Calibri"/>
                <w:szCs w:val="22"/>
              </w:rPr>
            </w:pPr>
            <w:r w:rsidRPr="0091640F">
              <w:rPr>
                <w:rFonts w:eastAsia="Calibri"/>
                <w:szCs w:val="22"/>
              </w:rPr>
              <w:t>4400-6099-2414</w:t>
            </w:r>
          </w:p>
        </w:tc>
      </w:tr>
      <w:tr w:rsidR="009D5F56" w:rsidRPr="00897472" w14:paraId="7D11429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FFD4C43"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63A113" w14:textId="77777777" w:rsidR="009D5F56" w:rsidRPr="00897472" w:rsidRDefault="009D5F56" w:rsidP="00553004">
            <w:pPr>
              <w:rPr>
                <w:rFonts w:eastAsia="Calibri"/>
                <w:szCs w:val="22"/>
              </w:rPr>
            </w:pPr>
            <w:r w:rsidRPr="00897472">
              <w:rPr>
                <w:rFonts w:eastAsia="Calibri"/>
                <w:szCs w:val="22"/>
              </w:rPr>
              <w:t>A220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271D9B" w14:textId="77777777" w:rsidR="009D5F56" w:rsidRPr="00897472" w:rsidRDefault="009D5F56" w:rsidP="00553004">
            <w:pPr>
              <w:rPr>
                <w:rFonts w:eastAsia="Calibri"/>
                <w:szCs w:val="22"/>
              </w:rPr>
            </w:pPr>
            <w:r w:rsidRPr="00897472">
              <w:rPr>
                <w:rFonts w:eastAsia="Calibri"/>
                <w:szCs w:val="22"/>
              </w:rPr>
              <w:t>Privažiuojamasis kelias iki Šilelio g., Keblonių k. nuo kelio Nr. A76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A7BCFE" w14:textId="30D43724" w:rsidR="009D5F56" w:rsidRPr="00897472" w:rsidRDefault="009D5F56" w:rsidP="00553004">
            <w:pPr>
              <w:jc w:val="right"/>
              <w:rPr>
                <w:rFonts w:eastAsia="Calibri"/>
                <w:szCs w:val="22"/>
              </w:rPr>
            </w:pPr>
            <w:r w:rsidRPr="00897472">
              <w:rPr>
                <w:rFonts w:eastAsia="Calibri"/>
                <w:szCs w:val="22"/>
              </w:rPr>
              <w:t xml:space="preserve"> 401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0A3583" w14:textId="1B187546" w:rsidR="009D5F56" w:rsidRPr="00897472" w:rsidRDefault="009D5F56" w:rsidP="00553004">
            <w:pPr>
              <w:jc w:val="right"/>
              <w:rPr>
                <w:rFonts w:eastAsia="Calibri"/>
                <w:szCs w:val="22"/>
              </w:rPr>
            </w:pPr>
            <w:r w:rsidRPr="00897472">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3C93E"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3C2384" w14:textId="5854381E" w:rsidR="009D5F56" w:rsidRPr="00897472" w:rsidRDefault="009D5F56" w:rsidP="00553004">
            <w:pPr>
              <w:jc w:val="right"/>
              <w:rPr>
                <w:rFonts w:eastAsia="Calibri"/>
                <w:szCs w:val="22"/>
              </w:rPr>
            </w:pPr>
            <w:r w:rsidRPr="00897472">
              <w:rPr>
                <w:rFonts w:eastAsia="Calibri"/>
                <w:szCs w:val="22"/>
              </w:rPr>
              <w:t xml:space="preserve"> 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B708C"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52896C6C" w14:textId="79BCFA53" w:rsidR="009D5F56" w:rsidRPr="00897472" w:rsidRDefault="009D5F56" w:rsidP="00553004">
            <w:pPr>
              <w:jc w:val="center"/>
              <w:rPr>
                <w:rFonts w:eastAsia="Calibri"/>
                <w:szCs w:val="22"/>
              </w:rPr>
            </w:pPr>
            <w:r w:rsidRPr="00897472">
              <w:rPr>
                <w:rFonts w:eastAsia="Calibri"/>
                <w:szCs w:val="22"/>
              </w:rPr>
              <w:t>4400-6096-7277</w:t>
            </w:r>
          </w:p>
        </w:tc>
      </w:tr>
      <w:tr w:rsidR="009D5F56" w:rsidRPr="00897472" w14:paraId="3050153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34DFD8"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7C2979" w14:textId="77777777" w:rsidR="009D5F56" w:rsidRPr="00897472" w:rsidRDefault="009D5F56" w:rsidP="00553004">
            <w:pPr>
              <w:rPr>
                <w:rFonts w:eastAsia="Calibri"/>
                <w:szCs w:val="22"/>
              </w:rPr>
            </w:pPr>
            <w:r w:rsidRPr="00897472">
              <w:rPr>
                <w:rFonts w:eastAsia="Calibri"/>
                <w:szCs w:val="22"/>
              </w:rPr>
              <w:t>A222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4FF627" w14:textId="77777777" w:rsidR="009D5F56" w:rsidRPr="00897472" w:rsidRDefault="009D5F56" w:rsidP="00553004">
            <w:pPr>
              <w:rPr>
                <w:rFonts w:eastAsia="Calibri"/>
                <w:szCs w:val="22"/>
              </w:rPr>
            </w:pPr>
            <w:r w:rsidRPr="00897472">
              <w:rPr>
                <w:rFonts w:eastAsia="Calibri"/>
                <w:szCs w:val="22"/>
              </w:rPr>
              <w:t>Privažiuojamasis kelias iki Keblonių k. fermos nuo kelio Nr. A108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A2FEED" w14:textId="31F9C126" w:rsidR="009D5F56" w:rsidRPr="00897472" w:rsidRDefault="009D5F56" w:rsidP="00553004">
            <w:pPr>
              <w:jc w:val="right"/>
              <w:rPr>
                <w:rFonts w:eastAsia="Calibri"/>
                <w:szCs w:val="22"/>
              </w:rPr>
            </w:pPr>
            <w:r w:rsidRPr="00897472">
              <w:rPr>
                <w:rFonts w:eastAsia="Calibri"/>
                <w:szCs w:val="22"/>
              </w:rPr>
              <w:t xml:space="preserve"> 323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A8BE2"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754960" w14:textId="757F3BA4" w:rsidR="009D5F56" w:rsidRPr="00897472" w:rsidRDefault="009D5F56" w:rsidP="00553004">
            <w:pPr>
              <w:jc w:val="right"/>
              <w:rPr>
                <w:rFonts w:eastAsia="Calibri"/>
                <w:szCs w:val="22"/>
              </w:rPr>
            </w:pPr>
            <w:r w:rsidRPr="00897472">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CAD69" w14:textId="55739802" w:rsidR="009D5F56" w:rsidRPr="00897472" w:rsidRDefault="009D5F56" w:rsidP="00553004">
            <w:pPr>
              <w:jc w:val="right"/>
              <w:rPr>
                <w:rFonts w:eastAsia="Calibri"/>
                <w:szCs w:val="22"/>
              </w:rPr>
            </w:pPr>
            <w:r w:rsidRPr="00897472">
              <w:rPr>
                <w:rFonts w:eastAsia="Calibri"/>
                <w:szCs w:val="22"/>
              </w:rPr>
              <w:t xml:space="preserve"> 144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55E33"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2D5BA830" w14:textId="61DC41D4" w:rsidR="009D5F56" w:rsidRPr="00897472" w:rsidRDefault="009D5F56" w:rsidP="00553004">
            <w:pPr>
              <w:jc w:val="center"/>
              <w:rPr>
                <w:rFonts w:eastAsia="Calibri"/>
                <w:szCs w:val="22"/>
              </w:rPr>
            </w:pPr>
            <w:r w:rsidRPr="00897472">
              <w:rPr>
                <w:rFonts w:eastAsia="Calibri"/>
                <w:szCs w:val="22"/>
              </w:rPr>
              <w:t>4400-6096-7244</w:t>
            </w:r>
          </w:p>
        </w:tc>
      </w:tr>
      <w:tr w:rsidR="009D5F56" w:rsidRPr="00897472" w14:paraId="5E26A21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4B191B"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0EDBC7" w14:textId="77777777" w:rsidR="009D5F56" w:rsidRPr="00897472" w:rsidRDefault="009D5F56" w:rsidP="00553004">
            <w:pPr>
              <w:rPr>
                <w:rFonts w:eastAsia="Calibri"/>
                <w:szCs w:val="22"/>
              </w:rPr>
            </w:pPr>
            <w:r w:rsidRPr="00897472">
              <w:rPr>
                <w:rFonts w:eastAsia="Calibri"/>
                <w:szCs w:val="22"/>
              </w:rPr>
              <w:t>A223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123942" w14:textId="77777777" w:rsidR="009D5F56" w:rsidRPr="00897472" w:rsidRDefault="009D5F56" w:rsidP="00553004">
            <w:pPr>
              <w:rPr>
                <w:rFonts w:eastAsia="Calibri"/>
                <w:szCs w:val="22"/>
              </w:rPr>
            </w:pPr>
            <w:r w:rsidRPr="00897472">
              <w:rPr>
                <w:rFonts w:eastAsia="Calibri"/>
                <w:szCs w:val="22"/>
              </w:rPr>
              <w:t>Privažiuojamasis kelias iki Pagraužių g., Burbiškio k. nuo kelio Nr. A79 (Meliaušiškio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2B7C42" w14:textId="4AC875FD" w:rsidR="009D5F56" w:rsidRPr="00897472" w:rsidRDefault="009D5F56" w:rsidP="00553004">
            <w:pPr>
              <w:jc w:val="right"/>
              <w:rPr>
                <w:rFonts w:eastAsia="Calibri"/>
                <w:szCs w:val="22"/>
              </w:rPr>
            </w:pPr>
            <w:r w:rsidRPr="00897472">
              <w:rPr>
                <w:rFonts w:eastAsia="Calibri"/>
                <w:szCs w:val="22"/>
              </w:rPr>
              <w:t xml:space="preserve">420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4ABD4D" w14:textId="045F16CD" w:rsidR="009D5F56" w:rsidRPr="00897472" w:rsidRDefault="009D5F56" w:rsidP="00553004">
            <w:pPr>
              <w:jc w:val="right"/>
              <w:rPr>
                <w:rFonts w:eastAsia="Calibri"/>
                <w:szCs w:val="22"/>
              </w:rPr>
            </w:pPr>
            <w:r w:rsidRPr="00897472">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D1E33" w14:textId="48BE038B" w:rsidR="009D5F56" w:rsidRPr="00897472" w:rsidRDefault="009D5F56" w:rsidP="00553004">
            <w:pPr>
              <w:jc w:val="right"/>
              <w:rPr>
                <w:rFonts w:eastAsia="Calibri"/>
                <w:szCs w:val="22"/>
              </w:rPr>
            </w:pPr>
            <w:r w:rsidRPr="00897472">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C3B3C" w14:textId="5B0A1B36" w:rsidR="009D5F56" w:rsidRPr="00897472" w:rsidRDefault="009D5F56" w:rsidP="00553004">
            <w:pPr>
              <w:jc w:val="right"/>
              <w:rPr>
                <w:rFonts w:eastAsia="Calibri"/>
                <w:strike/>
                <w:szCs w:val="22"/>
              </w:rPr>
            </w:pPr>
            <w:r w:rsidRPr="0089747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922D2"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0D49AAB5" w14:textId="59D64FA2" w:rsidR="009D5F56" w:rsidRPr="00897472" w:rsidRDefault="009D5F56" w:rsidP="00553004">
            <w:pPr>
              <w:jc w:val="center"/>
              <w:rPr>
                <w:rFonts w:eastAsia="Calibri"/>
                <w:szCs w:val="22"/>
              </w:rPr>
            </w:pPr>
            <w:r w:rsidRPr="00897472">
              <w:rPr>
                <w:rFonts w:eastAsia="Calibri"/>
                <w:szCs w:val="22"/>
              </w:rPr>
              <w:t>4400-6095-8389</w:t>
            </w:r>
          </w:p>
        </w:tc>
      </w:tr>
      <w:tr w:rsidR="009D5F56" w:rsidRPr="00897472" w14:paraId="38A82DF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2633DD"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A06C64" w14:textId="77777777" w:rsidR="009D5F56" w:rsidRPr="00897472" w:rsidRDefault="009D5F56" w:rsidP="00553004">
            <w:pPr>
              <w:rPr>
                <w:rFonts w:eastAsia="Calibri"/>
                <w:szCs w:val="22"/>
              </w:rPr>
            </w:pPr>
            <w:r w:rsidRPr="00897472">
              <w:rPr>
                <w:rFonts w:eastAsia="Calibri"/>
                <w:szCs w:val="22"/>
              </w:rPr>
              <w:t>A223-1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C6B20A1" w14:textId="77777777" w:rsidR="009D5F56" w:rsidRPr="00897472" w:rsidRDefault="009D5F56" w:rsidP="00553004">
            <w:pPr>
              <w:rPr>
                <w:rFonts w:eastAsia="Calibri"/>
                <w:szCs w:val="22"/>
              </w:rPr>
            </w:pPr>
            <w:r w:rsidRPr="00897472">
              <w:rPr>
                <w:rFonts w:eastAsia="Calibri"/>
                <w:szCs w:val="22"/>
              </w:rPr>
              <w:t>Pravažiuojamasis kelias nuo Meliaušiškio g., Bičionių k. iki Pagraužių g., Burbiškio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CF9455" w14:textId="3D01E1CF" w:rsidR="009D5F56" w:rsidRPr="00897472" w:rsidRDefault="009D5F56" w:rsidP="00553004">
            <w:pPr>
              <w:jc w:val="right"/>
              <w:rPr>
                <w:rFonts w:eastAsia="Calibri"/>
                <w:szCs w:val="22"/>
              </w:rPr>
            </w:pPr>
            <w:r w:rsidRPr="00897472">
              <w:rPr>
                <w:rFonts w:eastAsia="Calibri"/>
                <w:szCs w:val="22"/>
              </w:rPr>
              <w:t>408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A6488"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6FA592" w14:textId="0C409C7E" w:rsidR="009D5F56" w:rsidRPr="00897472" w:rsidRDefault="009D5F56" w:rsidP="00553004">
            <w:pPr>
              <w:jc w:val="right"/>
              <w:rPr>
                <w:rFonts w:eastAsia="Calibri"/>
                <w:szCs w:val="22"/>
              </w:rPr>
            </w:pPr>
            <w:r w:rsidRPr="00897472">
              <w:rPr>
                <w:rFonts w:eastAsia="Calibri"/>
                <w:szCs w:val="22"/>
              </w:rPr>
              <w:t xml:space="preserve"> 408</w:t>
            </w:r>
          </w:p>
        </w:tc>
        <w:tc>
          <w:tcPr>
            <w:tcW w:w="1133" w:type="dxa"/>
            <w:tcBorders>
              <w:top w:val="single" w:sz="4" w:space="0" w:color="auto"/>
              <w:left w:val="single" w:sz="4" w:space="0" w:color="auto"/>
              <w:bottom w:val="single" w:sz="4" w:space="0" w:color="auto"/>
              <w:right w:val="single" w:sz="4" w:space="0" w:color="auto"/>
            </w:tcBorders>
            <w:vAlign w:val="center"/>
          </w:tcPr>
          <w:p w14:paraId="7A2FCF04" w14:textId="0FBFDC6F"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25CBC2"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20069C55" w14:textId="0DB9F018" w:rsidR="009D5F56" w:rsidRPr="00897472" w:rsidRDefault="009D5F56" w:rsidP="00553004">
            <w:pPr>
              <w:jc w:val="center"/>
              <w:rPr>
                <w:rFonts w:eastAsia="Calibri"/>
                <w:szCs w:val="22"/>
              </w:rPr>
            </w:pPr>
            <w:r w:rsidRPr="00897472">
              <w:rPr>
                <w:rFonts w:eastAsia="Calibri"/>
                <w:szCs w:val="22"/>
              </w:rPr>
              <w:t>4400-6111-7842</w:t>
            </w:r>
          </w:p>
        </w:tc>
      </w:tr>
      <w:tr w:rsidR="009D5F56" w:rsidRPr="00897472" w14:paraId="1C78876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F82257"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4A33A2" w14:textId="77777777" w:rsidR="009D5F56" w:rsidRPr="00897472" w:rsidRDefault="009D5F56" w:rsidP="00553004">
            <w:pPr>
              <w:rPr>
                <w:rFonts w:eastAsia="Calibri"/>
                <w:szCs w:val="22"/>
              </w:rPr>
            </w:pPr>
            <w:r w:rsidRPr="00897472">
              <w:rPr>
                <w:rFonts w:eastAsia="Calibri"/>
                <w:szCs w:val="22"/>
              </w:rPr>
              <w:t>A224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AB8106" w14:textId="77777777" w:rsidR="009D5F56" w:rsidRPr="00897472" w:rsidRDefault="009D5F56" w:rsidP="00553004">
            <w:pPr>
              <w:rPr>
                <w:rFonts w:eastAsia="Calibri"/>
                <w:szCs w:val="22"/>
              </w:rPr>
            </w:pPr>
            <w:r w:rsidRPr="00897472">
              <w:rPr>
                <w:rFonts w:eastAsia="Calibri"/>
                <w:szCs w:val="22"/>
              </w:rPr>
              <w:t>Privažiuojamasis kelias iki Keblonių k. gamybinių pastatų nuo kelio Nr. A108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81C5B4" w14:textId="25C03C88" w:rsidR="009D5F56" w:rsidRPr="00897472" w:rsidRDefault="009D5F56" w:rsidP="00553004">
            <w:pPr>
              <w:jc w:val="right"/>
              <w:rPr>
                <w:rFonts w:eastAsia="Calibri"/>
                <w:szCs w:val="22"/>
              </w:rPr>
            </w:pPr>
            <w:r w:rsidRPr="00897472">
              <w:rPr>
                <w:rFonts w:eastAsia="Calibri"/>
                <w:szCs w:val="22"/>
              </w:rPr>
              <w:t xml:space="preserve"> 483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8A746B"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0E12D"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B2694" w14:textId="5ADEEE11" w:rsidR="009D5F56" w:rsidRPr="00897472" w:rsidRDefault="009D5F56" w:rsidP="00553004">
            <w:pPr>
              <w:jc w:val="right"/>
              <w:rPr>
                <w:rFonts w:eastAsia="Calibri"/>
                <w:szCs w:val="22"/>
              </w:rPr>
            </w:pPr>
            <w:r w:rsidRPr="00897472">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3F48D"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60399791" w14:textId="313C6DF6" w:rsidR="009D5F56" w:rsidRPr="00897472" w:rsidRDefault="009D5F56" w:rsidP="00553004">
            <w:pPr>
              <w:jc w:val="center"/>
              <w:rPr>
                <w:rFonts w:eastAsia="Calibri"/>
                <w:szCs w:val="22"/>
              </w:rPr>
            </w:pPr>
            <w:r w:rsidRPr="00897472">
              <w:rPr>
                <w:rFonts w:eastAsia="Calibri"/>
                <w:szCs w:val="22"/>
              </w:rPr>
              <w:t>4400-6096-7266</w:t>
            </w:r>
          </w:p>
        </w:tc>
      </w:tr>
      <w:tr w:rsidR="009D5F56" w:rsidRPr="00897472" w14:paraId="473F3C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6EFE35E"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F282A3" w14:textId="77777777" w:rsidR="009D5F56" w:rsidRPr="00897472" w:rsidRDefault="009D5F56" w:rsidP="00553004">
            <w:pPr>
              <w:rPr>
                <w:rFonts w:eastAsia="Calibri"/>
                <w:szCs w:val="22"/>
              </w:rPr>
            </w:pPr>
            <w:r w:rsidRPr="00897472">
              <w:rPr>
                <w:rFonts w:eastAsia="Calibri"/>
                <w:szCs w:val="22"/>
              </w:rPr>
              <w:t>A225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8A79DD" w14:textId="77777777" w:rsidR="009D5F56" w:rsidRPr="00897472" w:rsidRDefault="009D5F56" w:rsidP="00553004">
            <w:pPr>
              <w:rPr>
                <w:rFonts w:eastAsia="Calibri"/>
                <w:szCs w:val="22"/>
              </w:rPr>
            </w:pPr>
            <w:r w:rsidRPr="00897472">
              <w:rPr>
                <w:rFonts w:eastAsia="Calibri"/>
                <w:szCs w:val="22"/>
              </w:rPr>
              <w:t>Privažiuojamasis kelias iki dirbamų laukų Keblonių k. nuo kelio Nr. A108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71D42D" w14:textId="355FF903" w:rsidR="009D5F56" w:rsidRPr="00897472" w:rsidRDefault="009D5F56" w:rsidP="00553004">
            <w:pPr>
              <w:jc w:val="right"/>
              <w:rPr>
                <w:rFonts w:eastAsia="Calibri"/>
                <w:szCs w:val="22"/>
              </w:rPr>
            </w:pPr>
            <w:r w:rsidRPr="00897472">
              <w:rPr>
                <w:rFonts w:eastAsia="Calibri"/>
                <w:szCs w:val="22"/>
              </w:rPr>
              <w:t xml:space="preserve">332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5815D"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A09D68"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389B4" w14:textId="3DE0C514" w:rsidR="009D5F56" w:rsidRPr="00897472" w:rsidRDefault="009D5F56" w:rsidP="00553004">
            <w:pPr>
              <w:jc w:val="right"/>
              <w:rPr>
                <w:rFonts w:eastAsia="Calibri"/>
                <w:szCs w:val="22"/>
              </w:rPr>
            </w:pPr>
            <w:r w:rsidRPr="00897472">
              <w:rPr>
                <w:rFonts w:eastAsia="Calibri"/>
                <w:szCs w:val="22"/>
              </w:rPr>
              <w:t xml:space="preserve">332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869FF3"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B2F3CA" w14:textId="710E62E7" w:rsidR="009D5F56" w:rsidRPr="00897472" w:rsidRDefault="009D5F56" w:rsidP="00553004">
            <w:pPr>
              <w:jc w:val="center"/>
              <w:rPr>
                <w:rFonts w:eastAsia="Calibri"/>
                <w:szCs w:val="22"/>
              </w:rPr>
            </w:pPr>
            <w:r w:rsidRPr="00897472">
              <w:rPr>
                <w:rFonts w:eastAsia="Calibri"/>
                <w:szCs w:val="22"/>
              </w:rPr>
              <w:t>4400-6096-7255</w:t>
            </w:r>
          </w:p>
        </w:tc>
      </w:tr>
      <w:tr w:rsidR="009D5F56" w:rsidRPr="00897472" w14:paraId="13739D2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01191A3"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0CFAE0" w14:textId="77777777" w:rsidR="009D5F56" w:rsidRPr="00897472" w:rsidRDefault="009D5F56" w:rsidP="00553004">
            <w:pPr>
              <w:rPr>
                <w:rFonts w:eastAsia="Calibri"/>
                <w:szCs w:val="22"/>
              </w:rPr>
            </w:pPr>
            <w:r w:rsidRPr="00897472">
              <w:rPr>
                <w:rFonts w:eastAsia="Calibri"/>
                <w:szCs w:val="22"/>
              </w:rPr>
              <w:t>A226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0122FE" w14:textId="77777777" w:rsidR="009D5F56" w:rsidRPr="00897472" w:rsidRDefault="009D5F56" w:rsidP="00553004">
            <w:pPr>
              <w:rPr>
                <w:rFonts w:eastAsia="Calibri"/>
                <w:szCs w:val="22"/>
              </w:rPr>
            </w:pPr>
            <w:r w:rsidRPr="00897472">
              <w:rPr>
                <w:rFonts w:eastAsia="Calibri"/>
                <w:szCs w:val="22"/>
              </w:rPr>
              <w:t>Privažiuojamasis kelias iki dirbamų laukų Kirkiliškių k. nuo kelio Nr. A30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A825EB" w14:textId="72F553B3" w:rsidR="009D5F56" w:rsidRPr="00897472" w:rsidRDefault="009D5F56" w:rsidP="00553004">
            <w:pPr>
              <w:jc w:val="right"/>
              <w:rPr>
                <w:rFonts w:eastAsia="Calibri"/>
                <w:szCs w:val="22"/>
              </w:rPr>
            </w:pPr>
            <w:r w:rsidRPr="00897472">
              <w:rPr>
                <w:rFonts w:eastAsia="Calibri"/>
                <w:szCs w:val="22"/>
              </w:rPr>
              <w:t xml:space="preserve">202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37254"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5BEB5"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1F674" w14:textId="4898E626" w:rsidR="009D5F56" w:rsidRPr="00897472" w:rsidRDefault="009D5F56" w:rsidP="00553004">
            <w:pPr>
              <w:jc w:val="right"/>
              <w:rPr>
                <w:rFonts w:eastAsia="Calibri"/>
                <w:szCs w:val="22"/>
              </w:rPr>
            </w:pPr>
            <w:r w:rsidRPr="00897472">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8A2AC"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325574EE" w14:textId="52E4200B" w:rsidR="009D5F56" w:rsidRPr="00897472" w:rsidRDefault="009D5F56" w:rsidP="00553004">
            <w:pPr>
              <w:jc w:val="center"/>
              <w:rPr>
                <w:rFonts w:eastAsia="Calibri"/>
                <w:szCs w:val="22"/>
              </w:rPr>
            </w:pPr>
            <w:r w:rsidRPr="00897472">
              <w:rPr>
                <w:rFonts w:eastAsia="Calibri"/>
                <w:szCs w:val="22"/>
              </w:rPr>
              <w:t>4400-6098-2830</w:t>
            </w:r>
          </w:p>
        </w:tc>
      </w:tr>
      <w:tr w:rsidR="009D5F56" w:rsidRPr="00897472" w14:paraId="5876216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6016EA"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5BE89F" w14:textId="77777777" w:rsidR="009D5F56" w:rsidRPr="00897472" w:rsidRDefault="009D5F56" w:rsidP="00553004">
            <w:pPr>
              <w:rPr>
                <w:rFonts w:eastAsia="Calibri"/>
                <w:szCs w:val="22"/>
              </w:rPr>
            </w:pPr>
            <w:r w:rsidRPr="00897472">
              <w:rPr>
                <w:rFonts w:eastAsia="Calibri"/>
                <w:szCs w:val="22"/>
              </w:rPr>
              <w:t>A227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F7FEE3" w14:textId="77777777" w:rsidR="009D5F56" w:rsidRPr="00897472" w:rsidRDefault="009D5F56" w:rsidP="00553004">
            <w:pPr>
              <w:rPr>
                <w:rFonts w:eastAsia="Calibri"/>
                <w:szCs w:val="22"/>
              </w:rPr>
            </w:pPr>
            <w:r w:rsidRPr="00897472">
              <w:rPr>
                <w:rFonts w:eastAsia="Calibri"/>
                <w:szCs w:val="22"/>
              </w:rPr>
              <w:t>Privažiuojamasis kelias prie gyvenamųjų namų Jokūbavos k.  nuo kelio Nr. Nr. 120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FA5695" w14:textId="2CC21DD7" w:rsidR="009D5F56" w:rsidRPr="00897472" w:rsidRDefault="009D5F56" w:rsidP="00553004">
            <w:pPr>
              <w:jc w:val="right"/>
              <w:rPr>
                <w:rFonts w:eastAsia="Calibri"/>
                <w:szCs w:val="22"/>
              </w:rPr>
            </w:pPr>
            <w:r w:rsidRPr="00897472">
              <w:rPr>
                <w:rFonts w:eastAsia="Calibri"/>
                <w:szCs w:val="22"/>
              </w:rPr>
              <w:t xml:space="preserve">341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85F62"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FF07E" w14:textId="12080A37" w:rsidR="009D5F56" w:rsidRPr="00897472" w:rsidRDefault="009D5F56" w:rsidP="00553004">
            <w:pPr>
              <w:jc w:val="right"/>
              <w:rPr>
                <w:rFonts w:eastAsia="Calibri"/>
                <w:szCs w:val="22"/>
              </w:rPr>
            </w:pPr>
            <w:r w:rsidRPr="00897472">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9ECF6" w14:textId="6DBA8180" w:rsidR="009D5F56" w:rsidRPr="00DF4BC3" w:rsidRDefault="00DF4BC3" w:rsidP="00553004">
            <w:pPr>
              <w:jc w:val="right"/>
              <w:rPr>
                <w:rFonts w:eastAsia="Calibri"/>
                <w:szCs w:val="22"/>
              </w:rPr>
            </w:pPr>
            <w:r w:rsidRPr="00DF4BC3">
              <w:rPr>
                <w:rFonts w:eastAsia="Calibri"/>
                <w:szCs w:val="22"/>
              </w:rPr>
              <w:t>-</w:t>
            </w:r>
            <w:r w:rsidR="009D5F56" w:rsidRPr="00DF4BC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147560" w14:textId="77777777" w:rsidR="009D5F56" w:rsidRPr="00897472" w:rsidRDefault="009D5F56" w:rsidP="00553004">
            <w:pPr>
              <w:jc w:val="center"/>
              <w:rPr>
                <w:rFonts w:eastAsia="Calibri"/>
                <w:szCs w:val="22"/>
              </w:rPr>
            </w:pPr>
            <w:r w:rsidRPr="0089747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tcPr>
          <w:p w14:paraId="21E7E62D" w14:textId="6B6B8CAB" w:rsidR="009D5F56" w:rsidRPr="00897472" w:rsidRDefault="009D5F56" w:rsidP="00553004">
            <w:pPr>
              <w:jc w:val="center"/>
              <w:rPr>
                <w:rFonts w:eastAsia="Calibri"/>
                <w:szCs w:val="22"/>
              </w:rPr>
            </w:pPr>
            <w:r w:rsidRPr="00897472">
              <w:rPr>
                <w:rFonts w:eastAsia="Calibri"/>
                <w:szCs w:val="22"/>
              </w:rPr>
              <w:t>4400-6045-9032</w:t>
            </w:r>
          </w:p>
        </w:tc>
      </w:tr>
      <w:tr w:rsidR="009D5F56" w:rsidRPr="00897472" w14:paraId="7B02442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EBD963"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FF7F8F" w14:textId="77777777" w:rsidR="009D5F56" w:rsidRPr="00897472" w:rsidRDefault="009D5F56" w:rsidP="00553004">
            <w:pPr>
              <w:rPr>
                <w:rFonts w:eastAsia="Calibri"/>
                <w:szCs w:val="22"/>
              </w:rPr>
            </w:pPr>
            <w:r w:rsidRPr="00897472">
              <w:rPr>
                <w:rFonts w:eastAsia="Calibri"/>
                <w:szCs w:val="22"/>
              </w:rPr>
              <w:t>A228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CD6D90" w14:textId="77777777" w:rsidR="009D5F56" w:rsidRPr="00897472" w:rsidRDefault="009D5F56" w:rsidP="00553004">
            <w:pPr>
              <w:rPr>
                <w:rFonts w:eastAsia="Calibri"/>
                <w:szCs w:val="22"/>
              </w:rPr>
            </w:pPr>
            <w:r w:rsidRPr="00897472">
              <w:rPr>
                <w:rFonts w:eastAsia="Calibri"/>
                <w:szCs w:val="22"/>
              </w:rPr>
              <w:t>Privažiuojamasis kelias iki gyvenamųjų namų Kirkiliškių k.  nuo kelio Nr. A30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F0F446" w14:textId="41ABAA4D" w:rsidR="009D5F56" w:rsidRPr="00897472" w:rsidRDefault="009D5F56" w:rsidP="00553004">
            <w:pPr>
              <w:jc w:val="right"/>
              <w:rPr>
                <w:rFonts w:eastAsia="Calibri"/>
                <w:szCs w:val="22"/>
              </w:rPr>
            </w:pPr>
            <w:r w:rsidRPr="00897472">
              <w:rPr>
                <w:rFonts w:eastAsia="Calibri"/>
                <w:szCs w:val="22"/>
              </w:rPr>
              <w:t xml:space="preserve">495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7D56F"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3B90D" w14:textId="4267C904" w:rsidR="009D5F56" w:rsidRPr="00897472" w:rsidRDefault="009D5F56" w:rsidP="00553004">
            <w:pPr>
              <w:jc w:val="right"/>
              <w:rPr>
                <w:rFonts w:eastAsia="Calibri"/>
                <w:szCs w:val="22"/>
              </w:rPr>
            </w:pPr>
            <w:r w:rsidRPr="00897472">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EE445" w14:textId="71B12F2D" w:rsidR="009D5F56" w:rsidRPr="00897472" w:rsidRDefault="009D5F56" w:rsidP="00553004">
            <w:pPr>
              <w:jc w:val="right"/>
              <w:rPr>
                <w:rFonts w:eastAsia="Calibri"/>
                <w:szCs w:val="22"/>
              </w:rPr>
            </w:pPr>
            <w:r w:rsidRPr="00897472">
              <w:rPr>
                <w:rFonts w:eastAsia="Calibri"/>
                <w:szCs w:val="22"/>
              </w:rPr>
              <w:t xml:space="preserve">293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7D58D"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07985BB1" w14:textId="05AED7D4" w:rsidR="009D5F56" w:rsidRPr="00897472" w:rsidRDefault="009D5F56" w:rsidP="00553004">
            <w:pPr>
              <w:jc w:val="center"/>
              <w:rPr>
                <w:rFonts w:eastAsia="Calibri"/>
                <w:szCs w:val="22"/>
              </w:rPr>
            </w:pPr>
            <w:r w:rsidRPr="00897472">
              <w:rPr>
                <w:rFonts w:eastAsia="Calibri"/>
                <w:szCs w:val="22"/>
              </w:rPr>
              <w:t>4400-6107-6182</w:t>
            </w:r>
          </w:p>
        </w:tc>
      </w:tr>
      <w:tr w:rsidR="009D5F56" w:rsidRPr="00897472" w14:paraId="68E4A95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0FC93FC"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C5F6E7" w14:textId="77777777" w:rsidR="009D5F56" w:rsidRPr="00897472" w:rsidRDefault="009D5F56" w:rsidP="00553004">
            <w:pPr>
              <w:rPr>
                <w:rFonts w:eastAsia="Calibri"/>
                <w:szCs w:val="22"/>
              </w:rPr>
            </w:pPr>
            <w:r w:rsidRPr="00897472">
              <w:rPr>
                <w:rFonts w:eastAsia="Calibri"/>
                <w:szCs w:val="22"/>
              </w:rPr>
              <w:t>A23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9DB2EB" w14:textId="77777777" w:rsidR="009D5F56" w:rsidRPr="00897472" w:rsidRDefault="009D5F56" w:rsidP="00553004">
            <w:pPr>
              <w:rPr>
                <w:rFonts w:eastAsia="Calibri"/>
                <w:szCs w:val="22"/>
              </w:rPr>
            </w:pPr>
            <w:r w:rsidRPr="00897472">
              <w:rPr>
                <w:rFonts w:eastAsia="Calibri"/>
                <w:szCs w:val="22"/>
              </w:rPr>
              <w:t>Privažiuojamasis kelias prie dirbamų laukų Piktagalio k. nuo kelio Nr. A245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E5A14A" w14:textId="356BBE12" w:rsidR="009D5F56" w:rsidRPr="00897472" w:rsidRDefault="009D5F56" w:rsidP="00553004">
            <w:pPr>
              <w:jc w:val="right"/>
              <w:rPr>
                <w:rFonts w:eastAsia="Calibri"/>
                <w:szCs w:val="22"/>
              </w:rPr>
            </w:pPr>
            <w:r w:rsidRPr="00897472">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694509"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A4A1C"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9C480" w14:textId="01678199" w:rsidR="009D5F56" w:rsidRPr="00897472" w:rsidRDefault="009D5F56" w:rsidP="00553004">
            <w:pPr>
              <w:jc w:val="right"/>
              <w:rPr>
                <w:rFonts w:eastAsia="Calibri"/>
                <w:szCs w:val="22"/>
              </w:rPr>
            </w:pPr>
            <w:r w:rsidRPr="00897472">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44269"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2D747CCE" w14:textId="4A98EAD3" w:rsidR="009D5F56" w:rsidRPr="00897472" w:rsidRDefault="009D5F56" w:rsidP="00553004">
            <w:pPr>
              <w:jc w:val="center"/>
              <w:rPr>
                <w:rFonts w:eastAsia="Calibri"/>
                <w:szCs w:val="22"/>
              </w:rPr>
            </w:pPr>
            <w:r w:rsidRPr="00897472">
              <w:rPr>
                <w:rFonts w:eastAsia="Calibri"/>
                <w:szCs w:val="22"/>
              </w:rPr>
              <w:t>4400-6066-2106</w:t>
            </w:r>
          </w:p>
        </w:tc>
      </w:tr>
      <w:tr w:rsidR="009D5F56" w:rsidRPr="00897472" w14:paraId="55F2A58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9174949"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63677D" w14:textId="77777777" w:rsidR="009D5F56" w:rsidRPr="00897472" w:rsidRDefault="009D5F56" w:rsidP="00553004">
            <w:pPr>
              <w:rPr>
                <w:rFonts w:eastAsia="Calibri"/>
                <w:szCs w:val="22"/>
              </w:rPr>
            </w:pPr>
            <w:r w:rsidRPr="00897472">
              <w:rPr>
                <w:rFonts w:eastAsia="Calibri"/>
                <w:szCs w:val="22"/>
              </w:rPr>
              <w:t>A231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85E487" w14:textId="77777777" w:rsidR="009D5F56" w:rsidRPr="00897472" w:rsidRDefault="009D5F56" w:rsidP="00553004">
            <w:pPr>
              <w:rPr>
                <w:rFonts w:eastAsia="Calibri"/>
                <w:szCs w:val="22"/>
              </w:rPr>
            </w:pPr>
            <w:r w:rsidRPr="00897472">
              <w:rPr>
                <w:rFonts w:eastAsia="Calibri"/>
                <w:szCs w:val="22"/>
              </w:rPr>
              <w:t>Privažiuojamasis kelias iki gyvenamųjų namų Gražumynų k.  nuo kelio Nr. A30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09CD8C5" w14:textId="04FA7088" w:rsidR="009D5F56" w:rsidRPr="00897472" w:rsidRDefault="009D5F56" w:rsidP="00553004">
            <w:pPr>
              <w:jc w:val="right"/>
              <w:rPr>
                <w:rFonts w:eastAsia="Calibri"/>
                <w:szCs w:val="22"/>
              </w:rPr>
            </w:pPr>
            <w:r w:rsidRPr="00897472">
              <w:rPr>
                <w:rFonts w:eastAsia="Calibri"/>
                <w:szCs w:val="22"/>
              </w:rPr>
              <w:t xml:space="preserve">245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4F393"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151D4" w14:textId="0CBB32F8" w:rsidR="009D5F56" w:rsidRPr="00897472" w:rsidRDefault="009D5F56" w:rsidP="00553004">
            <w:pPr>
              <w:jc w:val="right"/>
              <w:rPr>
                <w:rFonts w:eastAsia="Calibri"/>
                <w:szCs w:val="22"/>
              </w:rPr>
            </w:pPr>
            <w:r w:rsidRPr="00897472">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tcPr>
          <w:p w14:paraId="145CFC93" w14:textId="3288EDBF" w:rsidR="009D5F56" w:rsidRPr="00897472" w:rsidRDefault="009D5F56" w:rsidP="00553004">
            <w:pPr>
              <w:jc w:val="right"/>
              <w:rPr>
                <w:rFonts w:eastAsia="Calibri"/>
                <w:strike/>
                <w:szCs w:val="22"/>
              </w:rPr>
            </w:pPr>
            <w:r w:rsidRPr="0089747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23C9D"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43EC2921" w14:textId="38BB348E" w:rsidR="009D5F56" w:rsidRPr="00897472" w:rsidRDefault="009D5F56" w:rsidP="00553004">
            <w:pPr>
              <w:jc w:val="center"/>
              <w:rPr>
                <w:rFonts w:eastAsia="Calibri"/>
                <w:szCs w:val="22"/>
              </w:rPr>
            </w:pPr>
            <w:r w:rsidRPr="00897472">
              <w:rPr>
                <w:rFonts w:eastAsia="Calibri"/>
                <w:szCs w:val="22"/>
              </w:rPr>
              <w:t>4400-6108-2902</w:t>
            </w:r>
          </w:p>
        </w:tc>
      </w:tr>
      <w:tr w:rsidR="009D5F56" w:rsidRPr="00897472" w14:paraId="5DD11F7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8C47A37"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9171D7" w14:textId="77777777" w:rsidR="009D5F56" w:rsidRPr="00897472" w:rsidRDefault="009D5F56" w:rsidP="00553004">
            <w:pPr>
              <w:rPr>
                <w:rFonts w:eastAsia="Calibri"/>
                <w:szCs w:val="22"/>
              </w:rPr>
            </w:pPr>
            <w:r w:rsidRPr="00897472">
              <w:rPr>
                <w:rFonts w:eastAsia="Calibri"/>
                <w:szCs w:val="22"/>
              </w:rPr>
              <w:t>A234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C9011F" w14:textId="77777777" w:rsidR="009D5F56" w:rsidRPr="00897472" w:rsidRDefault="009D5F56" w:rsidP="00553004">
            <w:pPr>
              <w:rPr>
                <w:rFonts w:eastAsia="Calibri"/>
                <w:szCs w:val="22"/>
              </w:rPr>
            </w:pPr>
            <w:r w:rsidRPr="00897472">
              <w:rPr>
                <w:rFonts w:eastAsia="Calibri"/>
                <w:szCs w:val="22"/>
              </w:rPr>
              <w:t>Privažiuojamasis kelias iki gyvenamųjų namų Pagirių k. nuo kelio Nr. 1220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C3CEF0E" w14:textId="3B68F030" w:rsidR="009D5F56" w:rsidRPr="00897472" w:rsidRDefault="009D5F56" w:rsidP="00553004">
            <w:pPr>
              <w:jc w:val="right"/>
              <w:rPr>
                <w:rFonts w:eastAsia="Calibri"/>
                <w:szCs w:val="22"/>
              </w:rPr>
            </w:pPr>
            <w:r w:rsidRPr="00897472">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BE265" w14:textId="64D7FD64" w:rsidR="009D5F56" w:rsidRPr="00897472" w:rsidRDefault="009D5F56" w:rsidP="00553004">
            <w:pPr>
              <w:jc w:val="right"/>
              <w:rPr>
                <w:rFonts w:eastAsia="Calibri"/>
                <w:szCs w:val="22"/>
              </w:rPr>
            </w:pPr>
            <w:r w:rsidRPr="00897472">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935B3"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632DFB5A" w14:textId="4A1599CB" w:rsidR="009D5F56" w:rsidRPr="00897472" w:rsidRDefault="009D5F56" w:rsidP="00553004">
            <w:pPr>
              <w:jc w:val="right"/>
              <w:rPr>
                <w:rFonts w:eastAsia="Calibri"/>
                <w:strike/>
                <w:szCs w:val="22"/>
              </w:rPr>
            </w:pPr>
            <w:r w:rsidRPr="0089747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10981D" w14:textId="77777777" w:rsidR="009D5F56" w:rsidRPr="00897472" w:rsidRDefault="009D5F56" w:rsidP="00553004">
            <w:pPr>
              <w:jc w:val="center"/>
              <w:rPr>
                <w:rFonts w:eastAsia="Calibri"/>
                <w:szCs w:val="22"/>
              </w:rPr>
            </w:pPr>
            <w:r w:rsidRPr="0089747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tcPr>
          <w:p w14:paraId="75A88A5E" w14:textId="3F3AA260" w:rsidR="009D5F56" w:rsidRPr="00897472" w:rsidRDefault="009D5F56" w:rsidP="00553004">
            <w:pPr>
              <w:jc w:val="center"/>
              <w:rPr>
                <w:rFonts w:eastAsia="Calibri"/>
                <w:szCs w:val="22"/>
              </w:rPr>
            </w:pPr>
            <w:r w:rsidRPr="00897472">
              <w:rPr>
                <w:rFonts w:eastAsia="Calibri"/>
                <w:szCs w:val="22"/>
              </w:rPr>
              <w:t>4400-6045-8957</w:t>
            </w:r>
          </w:p>
        </w:tc>
      </w:tr>
      <w:tr w:rsidR="009D5F56" w:rsidRPr="00897472" w14:paraId="6BD2DF5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AB15161"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8BC9B5" w14:textId="77777777" w:rsidR="009D5F56" w:rsidRPr="00897472" w:rsidRDefault="009D5F56" w:rsidP="00553004">
            <w:pPr>
              <w:rPr>
                <w:rFonts w:eastAsia="Calibri"/>
                <w:szCs w:val="22"/>
              </w:rPr>
            </w:pPr>
            <w:r w:rsidRPr="00897472">
              <w:rPr>
                <w:rFonts w:eastAsia="Calibri"/>
                <w:szCs w:val="22"/>
              </w:rPr>
              <w:t>A235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C60BED" w14:textId="77777777" w:rsidR="009D5F56" w:rsidRPr="00897472" w:rsidRDefault="009D5F56" w:rsidP="00553004">
            <w:pPr>
              <w:rPr>
                <w:rFonts w:eastAsia="Calibri"/>
                <w:szCs w:val="22"/>
              </w:rPr>
            </w:pPr>
            <w:r w:rsidRPr="00897472">
              <w:rPr>
                <w:rFonts w:eastAsia="Calibri"/>
                <w:szCs w:val="22"/>
              </w:rPr>
              <w:t>Privažiuojamasis kelias iki gyvenamųjų namų Pagirių k. nuo kelio Nr. 1220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C487DE" w14:textId="43D346D1" w:rsidR="009D5F56" w:rsidRPr="00897472" w:rsidRDefault="009D5F56" w:rsidP="00553004">
            <w:pPr>
              <w:jc w:val="right"/>
              <w:rPr>
                <w:rFonts w:eastAsia="Calibri"/>
                <w:szCs w:val="22"/>
              </w:rPr>
            </w:pPr>
            <w:r w:rsidRPr="00897472">
              <w:rPr>
                <w:rFonts w:eastAsia="Calibri"/>
                <w:szCs w:val="22"/>
              </w:rPr>
              <w:t xml:space="preserve">194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D4AC2"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9B8BC" w14:textId="244431D5" w:rsidR="009D5F56" w:rsidRPr="00897472" w:rsidRDefault="009D5F56" w:rsidP="00553004">
            <w:pPr>
              <w:jc w:val="right"/>
              <w:rPr>
                <w:rFonts w:eastAsia="Calibri"/>
                <w:szCs w:val="22"/>
              </w:rPr>
            </w:pPr>
            <w:r w:rsidRPr="00897472">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40F058" w14:textId="39B9DFAE" w:rsidR="009D5F56" w:rsidRPr="00897472" w:rsidRDefault="009D5F56" w:rsidP="00553004">
            <w:pPr>
              <w:jc w:val="right"/>
              <w:rPr>
                <w:rFonts w:eastAsia="Calibri"/>
                <w:strike/>
                <w:szCs w:val="22"/>
              </w:rPr>
            </w:pPr>
            <w:r w:rsidRPr="0089747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51371D"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0ABC1088" w14:textId="1FE6D1A8" w:rsidR="009D5F56" w:rsidRPr="00897472" w:rsidRDefault="009D5F56" w:rsidP="00553004">
            <w:pPr>
              <w:jc w:val="center"/>
              <w:rPr>
                <w:rFonts w:eastAsia="Calibri"/>
                <w:szCs w:val="22"/>
              </w:rPr>
            </w:pPr>
            <w:r w:rsidRPr="00897472">
              <w:rPr>
                <w:rFonts w:eastAsia="Calibri"/>
                <w:szCs w:val="22"/>
              </w:rPr>
              <w:t>4400-6045-8946</w:t>
            </w:r>
          </w:p>
        </w:tc>
      </w:tr>
      <w:tr w:rsidR="009D5F56" w:rsidRPr="00573863" w14:paraId="234DBA4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3CECD59"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A88068" w14:textId="77777777" w:rsidR="009D5F56" w:rsidRPr="00573863" w:rsidRDefault="009D5F56" w:rsidP="00553004">
            <w:pPr>
              <w:rPr>
                <w:rFonts w:eastAsia="Calibri"/>
                <w:szCs w:val="22"/>
              </w:rPr>
            </w:pPr>
            <w:r w:rsidRPr="00573863">
              <w:rPr>
                <w:rFonts w:eastAsia="Calibri"/>
                <w:szCs w:val="22"/>
              </w:rPr>
              <w:t>A237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531502" w14:textId="77777777" w:rsidR="009D5F56" w:rsidRPr="00573863" w:rsidRDefault="009D5F56" w:rsidP="00553004">
            <w:pPr>
              <w:rPr>
                <w:rFonts w:eastAsia="Calibri"/>
                <w:szCs w:val="22"/>
              </w:rPr>
            </w:pPr>
            <w:r w:rsidRPr="00573863">
              <w:rPr>
                <w:rFonts w:eastAsia="Calibri"/>
                <w:szCs w:val="22"/>
              </w:rPr>
              <w:t>Privažiuojamasis kelias iki gyvenamųjų namų nuo Draugystės g., Pagirių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59D80D" w14:textId="092C6968" w:rsidR="009D5F56" w:rsidRPr="00573863" w:rsidRDefault="009D5F56" w:rsidP="00553004">
            <w:pPr>
              <w:jc w:val="right"/>
              <w:rPr>
                <w:rFonts w:eastAsia="Calibri"/>
                <w:szCs w:val="22"/>
              </w:rPr>
            </w:pPr>
            <w:r w:rsidRPr="00573863">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23AF9"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D2A89" w14:textId="2A69A7B1" w:rsidR="009D5F56" w:rsidRPr="00573863" w:rsidRDefault="009D5F56" w:rsidP="00553004">
            <w:pPr>
              <w:jc w:val="right"/>
              <w:rPr>
                <w:rFonts w:eastAsia="Calibri"/>
                <w:szCs w:val="22"/>
              </w:rPr>
            </w:pPr>
            <w:r w:rsidRPr="00573863">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5BFEF" w14:textId="5D71EDEA" w:rsidR="009D5F56" w:rsidRPr="00573863" w:rsidRDefault="009D5F56" w:rsidP="00553004">
            <w:pPr>
              <w:jc w:val="right"/>
              <w:rPr>
                <w:rFonts w:eastAsia="Calibri"/>
                <w:strike/>
                <w:szCs w:val="22"/>
              </w:rPr>
            </w:pPr>
            <w:r w:rsidRPr="0057386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0F876" w14:textId="77777777" w:rsidR="009D5F56" w:rsidRPr="00573863" w:rsidRDefault="009D5F56" w:rsidP="00553004">
            <w:pPr>
              <w:jc w:val="center"/>
              <w:rPr>
                <w:rFonts w:eastAsia="Calibri"/>
                <w:szCs w:val="22"/>
              </w:rPr>
            </w:pPr>
            <w:r w:rsidRPr="0057386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17188908" w14:textId="66F2925F" w:rsidR="009D5F56" w:rsidRPr="00573863" w:rsidRDefault="009D5F56" w:rsidP="00553004">
            <w:pPr>
              <w:jc w:val="center"/>
              <w:rPr>
                <w:rFonts w:eastAsia="Calibri"/>
                <w:szCs w:val="22"/>
              </w:rPr>
            </w:pPr>
            <w:r w:rsidRPr="00573863">
              <w:rPr>
                <w:rFonts w:eastAsia="Calibri"/>
                <w:szCs w:val="22"/>
              </w:rPr>
              <w:t>4400-6067-8673</w:t>
            </w:r>
          </w:p>
        </w:tc>
      </w:tr>
      <w:tr w:rsidR="009D5F56" w:rsidRPr="00573863" w14:paraId="2DB5D92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7F0A689"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31C70F" w14:textId="77777777" w:rsidR="009D5F56" w:rsidRPr="00573863" w:rsidRDefault="009D5F56" w:rsidP="00553004">
            <w:pPr>
              <w:rPr>
                <w:rFonts w:eastAsia="Calibri"/>
                <w:szCs w:val="22"/>
              </w:rPr>
            </w:pPr>
            <w:r w:rsidRPr="00573863">
              <w:rPr>
                <w:rFonts w:eastAsia="Calibri"/>
                <w:szCs w:val="22"/>
              </w:rPr>
              <w:t>A238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AE7CDE" w14:textId="77777777" w:rsidR="009D5F56" w:rsidRPr="00573863" w:rsidRDefault="009D5F56" w:rsidP="00553004">
            <w:pPr>
              <w:rPr>
                <w:rFonts w:eastAsia="Calibri"/>
                <w:szCs w:val="22"/>
              </w:rPr>
            </w:pPr>
            <w:r w:rsidRPr="00573863">
              <w:rPr>
                <w:rFonts w:eastAsia="Calibri"/>
                <w:szCs w:val="22"/>
              </w:rPr>
              <w:t>Privažiuojamasis kelias prie Pagirių k. fermos nuo Draugystės g.</w:t>
            </w:r>
          </w:p>
        </w:tc>
        <w:tc>
          <w:tcPr>
            <w:tcW w:w="1147" w:type="dxa"/>
            <w:tcBorders>
              <w:top w:val="single" w:sz="4" w:space="0" w:color="auto"/>
              <w:left w:val="single" w:sz="4" w:space="0" w:color="auto"/>
              <w:bottom w:val="single" w:sz="4" w:space="0" w:color="auto"/>
              <w:right w:val="single" w:sz="4" w:space="0" w:color="auto"/>
            </w:tcBorders>
            <w:vAlign w:val="center"/>
          </w:tcPr>
          <w:p w14:paraId="26F91223" w14:textId="79AE01A1" w:rsidR="009D5F56" w:rsidRPr="00573863" w:rsidRDefault="009D5F56" w:rsidP="00553004">
            <w:pPr>
              <w:ind w:right="55"/>
              <w:jc w:val="right"/>
              <w:rPr>
                <w:rFonts w:eastAsia="Calibri"/>
                <w:szCs w:val="22"/>
              </w:rPr>
            </w:pPr>
            <w:r w:rsidRPr="00573863">
              <w:rPr>
                <w:rFonts w:eastAsia="Calibri"/>
                <w:szCs w:val="22"/>
              </w:rPr>
              <w:t>115</w:t>
            </w:r>
          </w:p>
          <w:p w14:paraId="3C39991D" w14:textId="77777777" w:rsidR="009D5F56" w:rsidRPr="00573863"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B3C38E"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1E624" w14:textId="0772DB5D" w:rsidR="009D5F56" w:rsidRPr="00573863" w:rsidRDefault="009D5F56" w:rsidP="00553004">
            <w:pPr>
              <w:jc w:val="right"/>
              <w:rPr>
                <w:rFonts w:eastAsia="Calibri"/>
                <w:szCs w:val="22"/>
              </w:rPr>
            </w:pPr>
            <w:r w:rsidRPr="00573863">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tcPr>
          <w:p w14:paraId="215F2649" w14:textId="76C11C92"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C8BFE" w14:textId="77777777" w:rsidR="009D5F56" w:rsidRPr="00573863" w:rsidRDefault="009D5F56" w:rsidP="00553004">
            <w:pPr>
              <w:jc w:val="center"/>
              <w:rPr>
                <w:rFonts w:eastAsia="Calibri"/>
                <w:szCs w:val="22"/>
              </w:rPr>
            </w:pPr>
            <w:r w:rsidRPr="0057386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45A3886F" w14:textId="7FDCE4DC" w:rsidR="009D5F56" w:rsidRPr="00573863" w:rsidRDefault="009D5F56" w:rsidP="00553004">
            <w:pPr>
              <w:jc w:val="center"/>
              <w:rPr>
                <w:rFonts w:eastAsia="Calibri"/>
                <w:szCs w:val="22"/>
              </w:rPr>
            </w:pPr>
            <w:r w:rsidRPr="00573863">
              <w:rPr>
                <w:rFonts w:eastAsia="Calibri"/>
                <w:szCs w:val="22"/>
              </w:rPr>
              <w:t>4400-6045-9010</w:t>
            </w:r>
          </w:p>
        </w:tc>
      </w:tr>
      <w:tr w:rsidR="009D5F56" w:rsidRPr="00573863" w14:paraId="46E4024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5863F1"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FEE5EC" w14:textId="77777777" w:rsidR="009D5F56" w:rsidRPr="00573863" w:rsidRDefault="009D5F56" w:rsidP="00553004">
            <w:pPr>
              <w:rPr>
                <w:rFonts w:eastAsia="Calibri"/>
                <w:szCs w:val="22"/>
              </w:rPr>
            </w:pPr>
            <w:r w:rsidRPr="00573863">
              <w:rPr>
                <w:rFonts w:eastAsia="Calibri"/>
                <w:szCs w:val="22"/>
              </w:rPr>
              <w:t>A239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C7729C" w14:textId="77777777" w:rsidR="009D5F56" w:rsidRPr="00573863" w:rsidRDefault="009D5F56" w:rsidP="00553004">
            <w:pPr>
              <w:rPr>
                <w:rFonts w:eastAsia="Calibri"/>
                <w:szCs w:val="22"/>
              </w:rPr>
            </w:pPr>
            <w:r w:rsidRPr="00573863">
              <w:rPr>
                <w:rFonts w:eastAsia="Calibri"/>
                <w:szCs w:val="22"/>
              </w:rPr>
              <w:t>Privažiuojamasis kelias prie Pagirių k. gamybinio centro nuo Draugystės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84CFBE" w14:textId="23818749" w:rsidR="009D5F56" w:rsidRPr="00573863" w:rsidRDefault="009D5F56" w:rsidP="00553004">
            <w:pPr>
              <w:jc w:val="right"/>
              <w:rPr>
                <w:rFonts w:eastAsia="Calibri"/>
                <w:szCs w:val="22"/>
              </w:rPr>
            </w:pPr>
            <w:r w:rsidRPr="00573863">
              <w:rPr>
                <w:rFonts w:eastAsia="Calibri"/>
                <w:szCs w:val="22"/>
              </w:rPr>
              <w:t xml:space="preserve">301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29CA3"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019A4" w14:textId="3B2FB07F" w:rsidR="009D5F56" w:rsidRPr="00573863" w:rsidRDefault="009D5F56" w:rsidP="00553004">
            <w:pPr>
              <w:jc w:val="right"/>
              <w:rPr>
                <w:rFonts w:eastAsia="Calibri"/>
                <w:szCs w:val="22"/>
              </w:rPr>
            </w:pPr>
            <w:r w:rsidRPr="00573863">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48F4D"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4018B" w14:textId="77777777" w:rsidR="009D5F56" w:rsidRDefault="009D5F56" w:rsidP="00553004">
            <w:pPr>
              <w:jc w:val="center"/>
              <w:rPr>
                <w:rFonts w:eastAsia="Calibri"/>
                <w:szCs w:val="22"/>
              </w:rPr>
            </w:pPr>
            <w:r w:rsidRPr="00573863">
              <w:rPr>
                <w:rFonts w:eastAsia="Calibri"/>
                <w:szCs w:val="22"/>
              </w:rPr>
              <w:t>Iv</w:t>
            </w:r>
          </w:p>
          <w:p w14:paraId="113A7E4D" w14:textId="39B709CA" w:rsidR="009D5F56" w:rsidRPr="00573863" w:rsidRDefault="009D5F56" w:rsidP="00553004">
            <w:pPr>
              <w:jc w:val="center"/>
              <w:rPr>
                <w:rFonts w:eastAsia="Calibri"/>
                <w:szCs w:val="22"/>
              </w:rPr>
            </w:pPr>
            <w:r>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tcPr>
          <w:p w14:paraId="0C0C173C" w14:textId="3323004E" w:rsidR="009D5F56" w:rsidRPr="00573863" w:rsidRDefault="009D5F56" w:rsidP="00553004">
            <w:pPr>
              <w:jc w:val="center"/>
              <w:rPr>
                <w:rFonts w:eastAsia="Calibri"/>
                <w:szCs w:val="22"/>
              </w:rPr>
            </w:pPr>
            <w:r w:rsidRPr="00573863">
              <w:rPr>
                <w:rFonts w:eastAsia="Calibri"/>
                <w:szCs w:val="22"/>
              </w:rPr>
              <w:t>4400-6045-8980 4400-6045-8994</w:t>
            </w:r>
          </w:p>
        </w:tc>
      </w:tr>
      <w:tr w:rsidR="00167B4C" w:rsidRPr="00167B4C" w14:paraId="5DB587B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395C4E" w14:textId="77777777" w:rsidR="009D5F56" w:rsidRPr="00167B4C"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96DA61" w14:textId="77777777" w:rsidR="009D5F56" w:rsidRPr="00167B4C" w:rsidRDefault="009D5F56" w:rsidP="00553004">
            <w:pPr>
              <w:rPr>
                <w:rFonts w:eastAsia="Calibri"/>
                <w:szCs w:val="22"/>
              </w:rPr>
            </w:pPr>
            <w:r w:rsidRPr="00167B4C">
              <w:rPr>
                <w:rFonts w:eastAsia="Calibri"/>
                <w:szCs w:val="22"/>
              </w:rPr>
              <w:t>A24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447E01" w14:textId="77777777" w:rsidR="009D5F56" w:rsidRPr="00167B4C" w:rsidRDefault="009D5F56" w:rsidP="00553004">
            <w:pPr>
              <w:rPr>
                <w:rFonts w:eastAsia="Calibri"/>
                <w:szCs w:val="22"/>
              </w:rPr>
            </w:pPr>
            <w:r w:rsidRPr="00167B4C">
              <w:rPr>
                <w:rFonts w:eastAsia="Calibri"/>
                <w:szCs w:val="22"/>
              </w:rPr>
              <w:t>Pravažiuojamasis kelias nuo Tujų g. iki Gylių g., Vikonių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A299C6" w14:textId="2F92BBB9" w:rsidR="009D5F56" w:rsidRPr="00167B4C" w:rsidRDefault="009D5F56" w:rsidP="00553004">
            <w:pPr>
              <w:jc w:val="right"/>
              <w:rPr>
                <w:rFonts w:eastAsia="Calibri"/>
                <w:szCs w:val="22"/>
              </w:rPr>
            </w:pPr>
            <w:r w:rsidRPr="00167B4C">
              <w:rPr>
                <w:rFonts w:eastAsia="Calibri"/>
                <w:szCs w:val="22"/>
              </w:rPr>
              <w:t xml:space="preserve">948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1F740" w14:textId="77777777" w:rsidR="009D5F56" w:rsidRPr="00167B4C" w:rsidRDefault="009D5F56" w:rsidP="00553004">
            <w:pPr>
              <w:jc w:val="right"/>
              <w:rPr>
                <w:rFonts w:eastAsia="Calibri"/>
                <w:szCs w:val="22"/>
              </w:rPr>
            </w:pPr>
            <w:r w:rsidRPr="00167B4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8A7468B" w14:textId="03228A65" w:rsidR="009D5F56" w:rsidRPr="00167B4C" w:rsidRDefault="009D5F56" w:rsidP="00553004">
            <w:pPr>
              <w:jc w:val="right"/>
              <w:rPr>
                <w:rFonts w:eastAsia="Calibri"/>
                <w:szCs w:val="22"/>
              </w:rPr>
            </w:pPr>
            <w:r w:rsidRPr="00167B4C">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9F260" w14:textId="697202D3" w:rsidR="009D5F56" w:rsidRPr="00167B4C" w:rsidRDefault="009D5F56" w:rsidP="00553004">
            <w:pPr>
              <w:jc w:val="right"/>
              <w:rPr>
                <w:rFonts w:eastAsia="Calibri"/>
                <w:szCs w:val="22"/>
              </w:rPr>
            </w:pPr>
            <w:r w:rsidRPr="00167B4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4329C" w14:textId="77777777" w:rsidR="009D5F56" w:rsidRPr="00167B4C" w:rsidRDefault="009D5F56" w:rsidP="00553004">
            <w:pPr>
              <w:jc w:val="center"/>
              <w:rPr>
                <w:rFonts w:eastAsia="Calibri"/>
                <w:szCs w:val="22"/>
              </w:rPr>
            </w:pPr>
            <w:r w:rsidRPr="00167B4C">
              <w:rPr>
                <w:rFonts w:eastAsia="Calibri"/>
                <w:szCs w:val="22"/>
              </w:rPr>
              <w:t>IIv</w:t>
            </w:r>
          </w:p>
          <w:p w14:paraId="03E42957" w14:textId="3E53AD96" w:rsidR="008A0E6D" w:rsidRPr="00167B4C" w:rsidRDefault="008A0E6D" w:rsidP="00553004">
            <w:pPr>
              <w:jc w:val="center"/>
              <w:rPr>
                <w:rFonts w:eastAsia="Calibri"/>
                <w:szCs w:val="22"/>
              </w:rPr>
            </w:pPr>
            <w:r w:rsidRPr="00167B4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tcPr>
          <w:p w14:paraId="6312A7A0" w14:textId="44D2C0D9" w:rsidR="009D5F56" w:rsidRPr="00167B4C" w:rsidRDefault="009D5F56" w:rsidP="00553004">
            <w:pPr>
              <w:jc w:val="center"/>
              <w:rPr>
                <w:rFonts w:eastAsia="Calibri"/>
                <w:szCs w:val="22"/>
              </w:rPr>
            </w:pPr>
            <w:r w:rsidRPr="00167B4C">
              <w:rPr>
                <w:rFonts w:eastAsia="Calibri"/>
                <w:szCs w:val="22"/>
              </w:rPr>
              <w:t>4400-6089-9321</w:t>
            </w:r>
            <w:r w:rsidR="007561D0" w:rsidRPr="00167B4C">
              <w:rPr>
                <w:rFonts w:eastAsia="Calibri"/>
                <w:szCs w:val="22"/>
              </w:rPr>
              <w:t xml:space="preserve"> 4400-6089-9310</w:t>
            </w:r>
          </w:p>
        </w:tc>
      </w:tr>
      <w:tr w:rsidR="009D5F56" w:rsidRPr="00573863" w14:paraId="59CDCA2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824EC46"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88FD03" w14:textId="77777777" w:rsidR="009D5F56" w:rsidRPr="00573863" w:rsidRDefault="009D5F56" w:rsidP="00553004">
            <w:pPr>
              <w:rPr>
                <w:rFonts w:eastAsia="Calibri"/>
                <w:szCs w:val="22"/>
              </w:rPr>
            </w:pPr>
            <w:r w:rsidRPr="00573863">
              <w:rPr>
                <w:rFonts w:eastAsia="Calibri"/>
                <w:szCs w:val="22"/>
              </w:rPr>
              <w:t>A240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5F5626" w14:textId="77777777" w:rsidR="009D5F56" w:rsidRPr="00573863" w:rsidRDefault="009D5F56" w:rsidP="00553004">
            <w:pPr>
              <w:rPr>
                <w:rFonts w:eastAsia="Calibri"/>
                <w:szCs w:val="22"/>
              </w:rPr>
            </w:pPr>
            <w:r w:rsidRPr="00573863">
              <w:rPr>
                <w:rFonts w:eastAsia="Calibri"/>
                <w:szCs w:val="22"/>
              </w:rPr>
              <w:t>Privažiuojamasis kelias prie Pagirių k. gamybinio centro nuo Draugystės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78C586" w14:textId="30F622A3" w:rsidR="009D5F56" w:rsidRPr="00573863" w:rsidRDefault="009D5F56" w:rsidP="00553004">
            <w:pPr>
              <w:jc w:val="right"/>
              <w:rPr>
                <w:rFonts w:eastAsia="Calibri"/>
                <w:szCs w:val="22"/>
              </w:rPr>
            </w:pPr>
            <w:r w:rsidRPr="00573863">
              <w:rPr>
                <w:rFonts w:eastAsia="Calibri"/>
                <w:szCs w:val="22"/>
              </w:rPr>
              <w:t xml:space="preserve">133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E77BB"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83F070" w14:textId="6D9B9942" w:rsidR="009D5F56" w:rsidRPr="00573863" w:rsidRDefault="009D5F56" w:rsidP="00553004">
            <w:pPr>
              <w:jc w:val="right"/>
              <w:rPr>
                <w:rFonts w:eastAsia="Calibri"/>
                <w:szCs w:val="22"/>
              </w:rPr>
            </w:pPr>
            <w:r w:rsidRPr="00573863">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BD8AB"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A41793" w14:textId="77777777" w:rsidR="009D5F56" w:rsidRPr="00573863" w:rsidRDefault="009D5F56" w:rsidP="00553004">
            <w:pPr>
              <w:jc w:val="center"/>
              <w:rPr>
                <w:rFonts w:eastAsia="Calibri"/>
                <w:szCs w:val="22"/>
              </w:rPr>
            </w:pPr>
            <w:r w:rsidRPr="0057386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45293B1E" w14:textId="1D3AF31E" w:rsidR="009D5F56" w:rsidRPr="00573863" w:rsidRDefault="009D5F56" w:rsidP="00553004">
            <w:pPr>
              <w:jc w:val="center"/>
              <w:rPr>
                <w:rFonts w:eastAsia="Calibri"/>
                <w:szCs w:val="22"/>
              </w:rPr>
            </w:pPr>
            <w:r w:rsidRPr="00573863">
              <w:rPr>
                <w:rFonts w:eastAsia="Calibri"/>
                <w:szCs w:val="22"/>
              </w:rPr>
              <w:t>4400-6045-9008</w:t>
            </w:r>
          </w:p>
        </w:tc>
      </w:tr>
      <w:tr w:rsidR="009D5F56" w:rsidRPr="00573863" w14:paraId="23920EC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D06B32"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AD25C5" w14:textId="77777777" w:rsidR="009D5F56" w:rsidRPr="00573863" w:rsidRDefault="009D5F56" w:rsidP="00553004">
            <w:pPr>
              <w:rPr>
                <w:rFonts w:eastAsia="Calibri"/>
                <w:szCs w:val="22"/>
              </w:rPr>
            </w:pPr>
            <w:r w:rsidRPr="00573863">
              <w:rPr>
                <w:rFonts w:eastAsia="Calibri"/>
                <w:szCs w:val="22"/>
              </w:rPr>
              <w:t>A241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8ED0C8" w14:textId="77777777" w:rsidR="009D5F56" w:rsidRPr="00573863" w:rsidRDefault="009D5F56" w:rsidP="00553004">
            <w:pPr>
              <w:rPr>
                <w:rFonts w:eastAsia="Calibri"/>
                <w:szCs w:val="22"/>
              </w:rPr>
            </w:pPr>
            <w:r w:rsidRPr="00573863">
              <w:rPr>
                <w:rFonts w:eastAsia="Calibri"/>
                <w:szCs w:val="22"/>
              </w:rPr>
              <w:t>Privažiuojamasis kelias iki gyvenamųjų namų Pagirių k. nuo kelio Nr. A12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EC56CF" w14:textId="05537536" w:rsidR="009D5F56" w:rsidRPr="00573863" w:rsidRDefault="009D5F56" w:rsidP="00553004">
            <w:pPr>
              <w:jc w:val="right"/>
              <w:rPr>
                <w:rFonts w:eastAsia="Calibri"/>
                <w:szCs w:val="22"/>
              </w:rPr>
            </w:pPr>
            <w:r w:rsidRPr="00573863">
              <w:rPr>
                <w:rFonts w:eastAsia="Calibri"/>
                <w:szCs w:val="22"/>
              </w:rPr>
              <w:t xml:space="preserve">830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B07FB"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FE1EA5" w14:textId="35963DE9" w:rsidR="009D5F56" w:rsidRPr="00573863" w:rsidRDefault="009D5F56" w:rsidP="00553004">
            <w:pPr>
              <w:jc w:val="right"/>
              <w:rPr>
                <w:rFonts w:eastAsia="Calibri"/>
                <w:szCs w:val="22"/>
              </w:rPr>
            </w:pPr>
            <w:r w:rsidRPr="00573863">
              <w:rPr>
                <w:rFonts w:eastAsia="Calibri"/>
                <w:szCs w:val="22"/>
              </w:rPr>
              <w:t>830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A8086" w14:textId="55E3472C" w:rsidR="009D5F56" w:rsidRPr="00573863" w:rsidRDefault="009D5F56" w:rsidP="00553004">
            <w:pPr>
              <w:jc w:val="right"/>
              <w:rPr>
                <w:rFonts w:eastAsia="Calibri"/>
                <w:strike/>
                <w:szCs w:val="22"/>
              </w:rPr>
            </w:pPr>
            <w:r w:rsidRPr="0057386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173B0" w14:textId="77777777" w:rsidR="009D5F56" w:rsidRPr="00573863" w:rsidRDefault="009D5F56" w:rsidP="00553004">
            <w:pPr>
              <w:jc w:val="center"/>
              <w:rPr>
                <w:rFonts w:eastAsia="Calibri"/>
                <w:szCs w:val="22"/>
              </w:rPr>
            </w:pPr>
            <w:r w:rsidRPr="0057386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17D00D11" w14:textId="334418AF" w:rsidR="009D5F56" w:rsidRPr="00573863" w:rsidRDefault="009D5F56" w:rsidP="00553004">
            <w:pPr>
              <w:jc w:val="center"/>
              <w:rPr>
                <w:rFonts w:eastAsia="Calibri"/>
                <w:szCs w:val="22"/>
              </w:rPr>
            </w:pPr>
            <w:r w:rsidRPr="00573863">
              <w:rPr>
                <w:rFonts w:eastAsia="Calibri"/>
                <w:szCs w:val="22"/>
              </w:rPr>
              <w:t>4400-6045-9054</w:t>
            </w:r>
          </w:p>
        </w:tc>
      </w:tr>
      <w:tr w:rsidR="009D5F56" w:rsidRPr="00573863" w14:paraId="2D40E64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EE2D15"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4453E6" w14:textId="77777777" w:rsidR="009D5F56" w:rsidRPr="00573863" w:rsidRDefault="009D5F56" w:rsidP="00553004">
            <w:pPr>
              <w:rPr>
                <w:rFonts w:eastAsia="Calibri"/>
                <w:szCs w:val="22"/>
              </w:rPr>
            </w:pPr>
            <w:r w:rsidRPr="00573863">
              <w:rPr>
                <w:rFonts w:eastAsia="Calibri"/>
                <w:szCs w:val="22"/>
              </w:rPr>
              <w:t>A244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536D28" w14:textId="77777777" w:rsidR="009D5F56" w:rsidRPr="00573863" w:rsidRDefault="009D5F56" w:rsidP="00553004">
            <w:pPr>
              <w:rPr>
                <w:rFonts w:eastAsia="Calibri"/>
                <w:szCs w:val="22"/>
              </w:rPr>
            </w:pPr>
            <w:r w:rsidRPr="00573863">
              <w:rPr>
                <w:rFonts w:eastAsia="Calibri"/>
                <w:szCs w:val="22"/>
              </w:rPr>
              <w:t>Privažiuojamasis kelias iki Naujonių k. gamybinio centro nuo Klevų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8F5FC3" w14:textId="1F997B88" w:rsidR="009D5F56" w:rsidRPr="00573863" w:rsidRDefault="009D5F56" w:rsidP="00553004">
            <w:pPr>
              <w:jc w:val="right"/>
              <w:rPr>
                <w:rFonts w:eastAsia="Calibri"/>
                <w:szCs w:val="22"/>
              </w:rPr>
            </w:pPr>
            <w:r w:rsidRPr="00573863">
              <w:rPr>
                <w:rFonts w:eastAsia="Calibri"/>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599993"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57F28" w14:textId="5E24C2AE" w:rsidR="009D5F56" w:rsidRPr="00573863" w:rsidRDefault="009D5F56" w:rsidP="00553004">
            <w:pPr>
              <w:jc w:val="right"/>
              <w:rPr>
                <w:rFonts w:eastAsia="Calibri"/>
                <w:szCs w:val="22"/>
              </w:rPr>
            </w:pPr>
            <w:r w:rsidRPr="00573863">
              <w:rPr>
                <w:rFonts w:eastAsia="Calibri"/>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C0ACE"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7628A" w14:textId="77777777" w:rsidR="009D5F56" w:rsidRPr="00573863" w:rsidRDefault="009D5F56" w:rsidP="00553004">
            <w:pPr>
              <w:jc w:val="center"/>
              <w:rPr>
                <w:rFonts w:eastAsia="Calibri"/>
                <w:szCs w:val="22"/>
              </w:rPr>
            </w:pPr>
            <w:r w:rsidRPr="0057386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tcPr>
          <w:p w14:paraId="4E1C42F1" w14:textId="35765657" w:rsidR="009D5F56" w:rsidRPr="00573863" w:rsidRDefault="009D5F56" w:rsidP="00553004">
            <w:pPr>
              <w:jc w:val="center"/>
              <w:rPr>
                <w:rFonts w:eastAsia="Calibri"/>
                <w:szCs w:val="22"/>
              </w:rPr>
            </w:pPr>
            <w:r w:rsidRPr="00573863">
              <w:rPr>
                <w:rFonts w:eastAsia="Calibri"/>
                <w:szCs w:val="22"/>
              </w:rPr>
              <w:t>4400-6062-5078</w:t>
            </w:r>
          </w:p>
        </w:tc>
      </w:tr>
      <w:tr w:rsidR="009D5F56" w:rsidRPr="00573863" w14:paraId="371BA3D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DCFEE24"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EFB093" w14:textId="77777777" w:rsidR="009D5F56" w:rsidRPr="00573863" w:rsidRDefault="009D5F56" w:rsidP="00553004">
            <w:pPr>
              <w:rPr>
                <w:rFonts w:eastAsia="Calibri"/>
                <w:szCs w:val="22"/>
              </w:rPr>
            </w:pPr>
            <w:r w:rsidRPr="00573863">
              <w:rPr>
                <w:rFonts w:eastAsia="Calibri"/>
                <w:szCs w:val="22"/>
              </w:rPr>
              <w:t>A245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55B48C" w14:textId="77777777" w:rsidR="009D5F56" w:rsidRPr="00573863" w:rsidRDefault="009D5F56" w:rsidP="00553004">
            <w:pPr>
              <w:rPr>
                <w:rFonts w:eastAsia="Calibri"/>
                <w:szCs w:val="22"/>
              </w:rPr>
            </w:pPr>
            <w:r w:rsidRPr="00573863">
              <w:rPr>
                <w:rFonts w:eastAsia="Calibri"/>
                <w:szCs w:val="22"/>
              </w:rPr>
              <w:t>Privažiuojamasis kelias iki Švyturio g., Piktagalio k. nuo kelio Nr. A23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FC1ABB" w14:textId="434D88D8" w:rsidR="009D5F56" w:rsidRPr="00573863" w:rsidRDefault="009D5F56" w:rsidP="00553004">
            <w:pPr>
              <w:jc w:val="right"/>
              <w:rPr>
                <w:rFonts w:eastAsia="Calibri"/>
                <w:szCs w:val="22"/>
              </w:rPr>
            </w:pPr>
            <w:r w:rsidRPr="00573863">
              <w:rPr>
                <w:rFonts w:eastAsia="Calibri"/>
                <w:szCs w:val="22"/>
              </w:rPr>
              <w:t xml:space="preserve">725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A306F"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0C427"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1DDFD" w14:textId="10879512" w:rsidR="009D5F56" w:rsidRPr="00573863" w:rsidRDefault="009D5F56" w:rsidP="00553004">
            <w:pPr>
              <w:jc w:val="right"/>
              <w:rPr>
                <w:rFonts w:eastAsia="Calibri"/>
                <w:szCs w:val="22"/>
              </w:rPr>
            </w:pPr>
            <w:r w:rsidRPr="00573863">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E1A3D" w14:textId="77777777" w:rsidR="009D5F56" w:rsidRPr="00573863" w:rsidRDefault="009D5F56" w:rsidP="00553004">
            <w:pPr>
              <w:jc w:val="center"/>
              <w:rPr>
                <w:rFonts w:eastAsia="Calibri"/>
                <w:szCs w:val="22"/>
              </w:rPr>
            </w:pPr>
            <w:r w:rsidRPr="0057386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615C38" w14:textId="7C77EA87" w:rsidR="009D5F56" w:rsidRPr="00573863" w:rsidRDefault="009D5F56" w:rsidP="00553004">
            <w:pPr>
              <w:jc w:val="center"/>
              <w:rPr>
                <w:rFonts w:eastAsia="Calibri"/>
                <w:szCs w:val="22"/>
              </w:rPr>
            </w:pPr>
            <w:r w:rsidRPr="00573863">
              <w:rPr>
                <w:rFonts w:eastAsia="Calibri"/>
                <w:szCs w:val="22"/>
              </w:rPr>
              <w:t>4400-6065-9612</w:t>
            </w:r>
          </w:p>
        </w:tc>
      </w:tr>
      <w:tr w:rsidR="009D5F56" w:rsidRPr="00573863" w14:paraId="5A62279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A6849BD"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E1B612" w14:textId="77777777" w:rsidR="009D5F56" w:rsidRPr="00573863" w:rsidRDefault="009D5F56" w:rsidP="00553004">
            <w:pPr>
              <w:rPr>
                <w:rFonts w:eastAsia="Calibri"/>
                <w:szCs w:val="22"/>
              </w:rPr>
            </w:pPr>
            <w:r w:rsidRPr="00573863">
              <w:rPr>
                <w:rFonts w:eastAsia="Calibri"/>
                <w:szCs w:val="22"/>
              </w:rPr>
              <w:t>A246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12A548" w14:textId="77777777" w:rsidR="009D5F56" w:rsidRPr="00573863" w:rsidRDefault="009D5F56" w:rsidP="00553004">
            <w:pPr>
              <w:rPr>
                <w:rFonts w:eastAsia="Calibri"/>
                <w:szCs w:val="22"/>
              </w:rPr>
            </w:pPr>
            <w:r w:rsidRPr="00573863">
              <w:rPr>
                <w:rFonts w:eastAsia="Calibri"/>
                <w:szCs w:val="22"/>
              </w:rPr>
              <w:t>Privažiuojamasis kelias prie Klimiškių k. nuo kelio Nr. A15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5BA5B4" w14:textId="77777777" w:rsidR="009D5F56" w:rsidRPr="00573863" w:rsidRDefault="009D5F56" w:rsidP="00553004">
            <w:pPr>
              <w:jc w:val="right"/>
              <w:rPr>
                <w:rFonts w:eastAsia="Calibri"/>
                <w:szCs w:val="22"/>
              </w:rPr>
            </w:pPr>
            <w:r w:rsidRPr="00573863">
              <w:rPr>
                <w:rFonts w:eastAsia="Calibri"/>
                <w:szCs w:val="22"/>
              </w:rPr>
              <w:t xml:space="preserve">231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0CF78"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5409B6"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0539CD" w14:textId="77777777" w:rsidR="009D5F56" w:rsidRPr="00573863" w:rsidRDefault="009D5F56" w:rsidP="00553004">
            <w:pPr>
              <w:jc w:val="right"/>
              <w:rPr>
                <w:rFonts w:eastAsia="Calibri"/>
                <w:szCs w:val="22"/>
              </w:rPr>
            </w:pPr>
            <w:r w:rsidRPr="00573863">
              <w:rPr>
                <w:rFonts w:eastAsia="Calibri"/>
                <w:szCs w:val="22"/>
              </w:rPr>
              <w:t xml:space="preserve">231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7272B" w14:textId="77777777" w:rsidR="009D5F56" w:rsidRPr="00573863" w:rsidRDefault="009D5F56" w:rsidP="00553004">
            <w:pPr>
              <w:jc w:val="center"/>
              <w:rPr>
                <w:rFonts w:eastAsia="Calibri"/>
                <w:szCs w:val="22"/>
              </w:rPr>
            </w:pPr>
            <w:r w:rsidRPr="0057386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F67138" w14:textId="77777777" w:rsidR="009D5F56" w:rsidRPr="00573863" w:rsidRDefault="009D5F56" w:rsidP="00553004">
            <w:pPr>
              <w:jc w:val="center"/>
              <w:rPr>
                <w:rFonts w:eastAsia="Calibri"/>
                <w:szCs w:val="22"/>
              </w:rPr>
            </w:pPr>
            <w:r w:rsidRPr="00573863">
              <w:rPr>
                <w:rFonts w:eastAsia="Calibri"/>
                <w:szCs w:val="22"/>
              </w:rPr>
              <w:t>-</w:t>
            </w:r>
          </w:p>
        </w:tc>
      </w:tr>
      <w:tr w:rsidR="00AC7834" w:rsidRPr="00AC7834" w14:paraId="70A7E2A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4456AB9" w14:textId="77777777" w:rsidR="009D5F56" w:rsidRPr="00AC783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1C393D" w14:textId="77777777" w:rsidR="009D5F56" w:rsidRPr="00AC7834" w:rsidRDefault="009D5F56" w:rsidP="00553004">
            <w:pPr>
              <w:rPr>
                <w:rFonts w:eastAsia="Calibri"/>
                <w:szCs w:val="22"/>
              </w:rPr>
            </w:pPr>
            <w:r w:rsidRPr="00AC7834">
              <w:rPr>
                <w:rFonts w:eastAsia="Calibri"/>
                <w:szCs w:val="22"/>
              </w:rPr>
              <w:t>A25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CCA0B8" w14:textId="77777777" w:rsidR="009D5F56" w:rsidRPr="00AC7834" w:rsidRDefault="009D5F56" w:rsidP="00553004">
            <w:pPr>
              <w:rPr>
                <w:rFonts w:eastAsia="Calibri"/>
                <w:szCs w:val="22"/>
              </w:rPr>
            </w:pPr>
            <w:r w:rsidRPr="00AC7834">
              <w:rPr>
                <w:rFonts w:eastAsia="Calibri"/>
                <w:szCs w:val="22"/>
              </w:rPr>
              <w:t>Privažiuojamasis kelias prie  Pagojės k. nuo kelio Nr. A24 (Vikonių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3E7839" w14:textId="63AE3C94" w:rsidR="009D5F56" w:rsidRPr="00AC7834" w:rsidRDefault="00692711" w:rsidP="00553004">
            <w:pPr>
              <w:jc w:val="right"/>
              <w:rPr>
                <w:rFonts w:eastAsia="Calibri"/>
                <w:szCs w:val="22"/>
              </w:rPr>
            </w:pPr>
            <w:r w:rsidRPr="00AC7834">
              <w:rPr>
                <w:rFonts w:eastAsia="Calibri"/>
                <w:szCs w:val="22"/>
              </w:rPr>
              <w:t>690</w:t>
            </w:r>
            <w:r w:rsidR="009D5F56" w:rsidRPr="00AC7834">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72A8E"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84933"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D0B89" w14:textId="2E56EA62" w:rsidR="009D5F56" w:rsidRPr="00AC7834" w:rsidRDefault="00692711" w:rsidP="00553004">
            <w:pPr>
              <w:jc w:val="right"/>
              <w:rPr>
                <w:rFonts w:eastAsia="Calibri"/>
                <w:szCs w:val="22"/>
              </w:rPr>
            </w:pPr>
            <w:r w:rsidRPr="00AC7834">
              <w:rPr>
                <w:rFonts w:eastAsia="Calibri"/>
                <w:szCs w:val="22"/>
              </w:rPr>
              <w:t>690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2050B9" w14:textId="77777777" w:rsidR="009D5F56" w:rsidRPr="00AC7834" w:rsidRDefault="009D5F56" w:rsidP="00553004">
            <w:pPr>
              <w:jc w:val="center"/>
              <w:rPr>
                <w:rFonts w:eastAsia="Calibri"/>
                <w:szCs w:val="22"/>
              </w:rPr>
            </w:pPr>
            <w:r w:rsidRPr="00AC783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C5ADC3" w14:textId="7F3FEB5B" w:rsidR="009D5F56" w:rsidRPr="00AC7834" w:rsidRDefault="00692711" w:rsidP="00553004">
            <w:pPr>
              <w:jc w:val="center"/>
              <w:rPr>
                <w:rFonts w:eastAsia="Calibri"/>
                <w:szCs w:val="22"/>
              </w:rPr>
            </w:pPr>
            <w:r w:rsidRPr="00AC7834">
              <w:rPr>
                <w:rFonts w:eastAsia="Calibri"/>
                <w:szCs w:val="22"/>
              </w:rPr>
              <w:t>4400-6089-9302</w:t>
            </w:r>
          </w:p>
        </w:tc>
      </w:tr>
      <w:tr w:rsidR="00AC7834" w:rsidRPr="00AC7834" w14:paraId="6340DEF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B05366" w14:textId="77777777" w:rsidR="009D5F56" w:rsidRPr="00AC783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7C6BC3" w14:textId="77777777" w:rsidR="009D5F56" w:rsidRPr="00AC7834" w:rsidRDefault="009D5F56" w:rsidP="00553004">
            <w:pPr>
              <w:rPr>
                <w:rFonts w:eastAsia="Calibri"/>
                <w:szCs w:val="22"/>
              </w:rPr>
            </w:pPr>
            <w:r w:rsidRPr="00AC7834">
              <w:rPr>
                <w:rFonts w:eastAsia="Calibri"/>
                <w:szCs w:val="22"/>
              </w:rPr>
              <w:t>A250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3EED7C" w14:textId="77777777" w:rsidR="009D5F56" w:rsidRPr="00AC7834" w:rsidRDefault="009D5F56" w:rsidP="00553004">
            <w:pPr>
              <w:rPr>
                <w:rFonts w:eastAsia="Calibri"/>
                <w:szCs w:val="22"/>
              </w:rPr>
            </w:pPr>
            <w:r w:rsidRPr="00AC7834">
              <w:rPr>
                <w:rFonts w:eastAsia="Calibri"/>
                <w:szCs w:val="22"/>
              </w:rPr>
              <w:t>Pravažiuojamasis kelias nuo A18 iki A15 (Piktagalio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297921" w14:textId="576A8BAA" w:rsidR="009D5F56" w:rsidRPr="00AC7834" w:rsidRDefault="00E504E9" w:rsidP="00553004">
            <w:pPr>
              <w:jc w:val="right"/>
              <w:rPr>
                <w:rFonts w:eastAsia="Calibri"/>
                <w:szCs w:val="22"/>
              </w:rPr>
            </w:pPr>
            <w:r w:rsidRPr="00AC7834">
              <w:rPr>
                <w:rFonts w:eastAsia="Calibri"/>
                <w:szCs w:val="22"/>
              </w:rPr>
              <w:t>170</w:t>
            </w:r>
            <w:r w:rsidR="009D5F56" w:rsidRPr="00AC7834">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89A9D"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058A6" w14:textId="2D7CDF56" w:rsidR="009D5F56" w:rsidRPr="00AC7834" w:rsidRDefault="00E504E9" w:rsidP="00553004">
            <w:pPr>
              <w:jc w:val="right"/>
              <w:rPr>
                <w:rFonts w:eastAsia="Calibri"/>
                <w:szCs w:val="22"/>
              </w:rPr>
            </w:pPr>
            <w:r w:rsidRPr="00AC7834">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58318"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2D854" w14:textId="77777777" w:rsidR="009D5F56" w:rsidRPr="00AC7834" w:rsidRDefault="009D5F56" w:rsidP="00553004">
            <w:pPr>
              <w:jc w:val="center"/>
              <w:rPr>
                <w:rFonts w:eastAsia="Calibri"/>
                <w:szCs w:val="22"/>
              </w:rPr>
            </w:pPr>
            <w:r w:rsidRPr="00AC783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31F997" w14:textId="0E0A0DAF" w:rsidR="009D5F56" w:rsidRPr="00AC7834" w:rsidRDefault="00E504E9" w:rsidP="00553004">
            <w:pPr>
              <w:jc w:val="center"/>
              <w:rPr>
                <w:rFonts w:eastAsia="Calibri"/>
                <w:szCs w:val="22"/>
              </w:rPr>
            </w:pPr>
            <w:r w:rsidRPr="00AC7834">
              <w:rPr>
                <w:rFonts w:eastAsia="Calibri"/>
                <w:szCs w:val="22"/>
              </w:rPr>
              <w:t>4400-6088-7274</w:t>
            </w:r>
          </w:p>
        </w:tc>
      </w:tr>
      <w:tr w:rsidR="00AC7834" w:rsidRPr="00AC7834" w14:paraId="389F35D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960EB89" w14:textId="77777777" w:rsidR="009D5F56" w:rsidRPr="00AC783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38996B" w14:textId="77777777" w:rsidR="009D5F56" w:rsidRPr="00AC7834" w:rsidRDefault="009D5F56" w:rsidP="00553004">
            <w:pPr>
              <w:rPr>
                <w:rFonts w:eastAsia="Calibri"/>
                <w:szCs w:val="22"/>
              </w:rPr>
            </w:pPr>
            <w:r w:rsidRPr="00AC7834">
              <w:rPr>
                <w:rFonts w:eastAsia="Calibri"/>
                <w:szCs w:val="22"/>
              </w:rPr>
              <w:t>A252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6295FC" w14:textId="77777777" w:rsidR="009D5F56" w:rsidRPr="00AC7834" w:rsidRDefault="009D5F56" w:rsidP="00553004">
            <w:pPr>
              <w:rPr>
                <w:rFonts w:eastAsia="Calibri"/>
                <w:szCs w:val="22"/>
              </w:rPr>
            </w:pPr>
            <w:r w:rsidRPr="00AC7834">
              <w:rPr>
                <w:rFonts w:eastAsia="Calibri"/>
                <w:szCs w:val="22"/>
              </w:rPr>
              <w:t>Privažiuojamasis kelias prie gyvenamųjų namų nuo Gojaus g., Vikonių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209E8A" w14:textId="3C6E9BC5" w:rsidR="009D5F56" w:rsidRPr="00AC7834" w:rsidRDefault="009D5F56" w:rsidP="00553004">
            <w:pPr>
              <w:jc w:val="right"/>
              <w:rPr>
                <w:rFonts w:eastAsia="Calibri"/>
                <w:szCs w:val="22"/>
              </w:rPr>
            </w:pPr>
            <w:r w:rsidRPr="00AC7834">
              <w:rPr>
                <w:rFonts w:eastAsia="Calibri"/>
                <w:szCs w:val="22"/>
              </w:rPr>
              <w:t xml:space="preserve">262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F0499"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05425" w14:textId="7FAA3DE7" w:rsidR="009D5F56" w:rsidRPr="00AC7834" w:rsidRDefault="009D5F56" w:rsidP="00553004">
            <w:pPr>
              <w:jc w:val="right"/>
              <w:rPr>
                <w:rFonts w:eastAsia="Calibri"/>
                <w:szCs w:val="22"/>
              </w:rPr>
            </w:pPr>
            <w:r w:rsidRPr="00AC7834">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79054E" w14:textId="047716BB" w:rsidR="009D5F56" w:rsidRPr="00AC7834" w:rsidRDefault="009D5F56" w:rsidP="00553004">
            <w:pPr>
              <w:jc w:val="right"/>
              <w:rPr>
                <w:rFonts w:eastAsia="Calibri"/>
                <w:strike/>
                <w:szCs w:val="22"/>
              </w:rPr>
            </w:pPr>
            <w:r w:rsidRPr="00AC783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CD5076" w14:textId="77777777" w:rsidR="009D5F56" w:rsidRPr="00AC7834" w:rsidRDefault="009D5F56" w:rsidP="00553004">
            <w:pPr>
              <w:jc w:val="center"/>
              <w:rPr>
                <w:rFonts w:eastAsia="Calibri"/>
                <w:szCs w:val="22"/>
              </w:rPr>
            </w:pPr>
            <w:r w:rsidRPr="00AC783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2949184" w14:textId="44D7C041" w:rsidR="009D5F56" w:rsidRPr="00AC7834" w:rsidRDefault="009D5F56" w:rsidP="00553004">
            <w:pPr>
              <w:jc w:val="center"/>
              <w:rPr>
                <w:rFonts w:eastAsia="Calibri"/>
                <w:szCs w:val="22"/>
              </w:rPr>
            </w:pPr>
            <w:r w:rsidRPr="00AC7834">
              <w:rPr>
                <w:rFonts w:eastAsia="Calibri"/>
                <w:szCs w:val="22"/>
              </w:rPr>
              <w:t>4400-6062-5023</w:t>
            </w:r>
          </w:p>
        </w:tc>
      </w:tr>
      <w:tr w:rsidR="00AC7834" w:rsidRPr="00AC7834" w14:paraId="358845C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EE15E7C" w14:textId="77777777" w:rsidR="009D5F56" w:rsidRPr="00AC783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F28BAC" w14:textId="77777777" w:rsidR="009D5F56" w:rsidRPr="00AC7834" w:rsidRDefault="009D5F56" w:rsidP="00553004">
            <w:pPr>
              <w:rPr>
                <w:rFonts w:eastAsia="Calibri"/>
                <w:szCs w:val="22"/>
              </w:rPr>
            </w:pPr>
            <w:r w:rsidRPr="00AC7834">
              <w:rPr>
                <w:rFonts w:eastAsia="Calibri"/>
                <w:szCs w:val="22"/>
              </w:rPr>
              <w:t>A254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E50A0C" w14:textId="77777777" w:rsidR="009D5F56" w:rsidRPr="00AC7834" w:rsidRDefault="009D5F56" w:rsidP="00553004">
            <w:pPr>
              <w:rPr>
                <w:rFonts w:eastAsia="Calibri"/>
                <w:szCs w:val="22"/>
              </w:rPr>
            </w:pPr>
            <w:r w:rsidRPr="00AC7834">
              <w:rPr>
                <w:rFonts w:eastAsia="Calibri"/>
                <w:szCs w:val="22"/>
              </w:rPr>
              <w:t>Privažiuojamasis kelias prie dirbamų laukų nuo Dirbtuvių g., Piktagalio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BF298E" w14:textId="2A90B345" w:rsidR="009D5F56" w:rsidRPr="00AC7834" w:rsidRDefault="002C4219" w:rsidP="00553004">
            <w:pPr>
              <w:jc w:val="right"/>
              <w:rPr>
                <w:rFonts w:eastAsia="Calibri"/>
                <w:szCs w:val="22"/>
              </w:rPr>
            </w:pPr>
            <w:r w:rsidRPr="00AC7834">
              <w:rPr>
                <w:rFonts w:eastAsia="Calibri"/>
                <w:szCs w:val="22"/>
              </w:rPr>
              <w:t>529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9F318"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FB6A3" w14:textId="0C3A2D6B" w:rsidR="009D5F56" w:rsidRPr="00AC7834" w:rsidRDefault="002C4219" w:rsidP="00553004">
            <w:pPr>
              <w:jc w:val="right"/>
              <w:rPr>
                <w:rFonts w:eastAsia="Calibri"/>
                <w:szCs w:val="22"/>
              </w:rPr>
            </w:pPr>
            <w:r w:rsidRPr="00AC7834">
              <w:rPr>
                <w:rFonts w:eastAsia="Calibri"/>
                <w:szCs w:val="22"/>
              </w:rPr>
              <w:t>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E59AA" w14:textId="2EED230F" w:rsidR="009D5F56" w:rsidRPr="00AC7834" w:rsidRDefault="002C4219" w:rsidP="00553004">
            <w:pPr>
              <w:jc w:val="right"/>
              <w:rPr>
                <w:rFonts w:eastAsia="Calibri"/>
                <w:szCs w:val="22"/>
              </w:rPr>
            </w:pPr>
            <w:r w:rsidRPr="00AC7834">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2AF6A" w14:textId="77777777" w:rsidR="009D5F56" w:rsidRPr="00AC7834" w:rsidRDefault="009D5F56" w:rsidP="00553004">
            <w:pPr>
              <w:jc w:val="center"/>
              <w:rPr>
                <w:rFonts w:eastAsia="Calibri"/>
                <w:szCs w:val="22"/>
              </w:rPr>
            </w:pPr>
            <w:r w:rsidRPr="00AC783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C05BA2" w14:textId="04DE8FBA" w:rsidR="009D5F56" w:rsidRPr="00AC7834" w:rsidRDefault="002C4219" w:rsidP="00553004">
            <w:pPr>
              <w:jc w:val="center"/>
              <w:rPr>
                <w:rFonts w:eastAsia="Calibri"/>
                <w:szCs w:val="22"/>
              </w:rPr>
            </w:pPr>
            <w:r w:rsidRPr="00AC7834">
              <w:rPr>
                <w:rFonts w:eastAsia="Calibri"/>
                <w:szCs w:val="22"/>
              </w:rPr>
              <w:t>4400-6088-7296</w:t>
            </w:r>
          </w:p>
        </w:tc>
      </w:tr>
      <w:tr w:rsidR="00AC7834" w:rsidRPr="00AC7834" w14:paraId="62BF073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EA64F9" w14:textId="77777777" w:rsidR="009D5F56" w:rsidRPr="00AC783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307156" w14:textId="77777777" w:rsidR="009D5F56" w:rsidRPr="00AC7834" w:rsidRDefault="009D5F56" w:rsidP="00553004">
            <w:pPr>
              <w:rPr>
                <w:rFonts w:eastAsia="Calibri"/>
                <w:szCs w:val="22"/>
              </w:rPr>
            </w:pPr>
            <w:r w:rsidRPr="00AC7834">
              <w:rPr>
                <w:rFonts w:eastAsia="Calibri"/>
                <w:szCs w:val="22"/>
              </w:rPr>
              <w:t>A255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B78B1A8" w14:textId="77777777" w:rsidR="009D5F56" w:rsidRPr="00AC7834" w:rsidRDefault="009D5F56" w:rsidP="00553004">
            <w:pPr>
              <w:rPr>
                <w:rFonts w:eastAsia="Calibri"/>
                <w:szCs w:val="22"/>
              </w:rPr>
            </w:pPr>
            <w:r w:rsidRPr="00AC7834">
              <w:rPr>
                <w:rFonts w:eastAsia="Calibri"/>
                <w:szCs w:val="22"/>
              </w:rPr>
              <w:t>Privažiuojamasis kelias prie Posinių k. nuo kelio Nr. A256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444376" w14:textId="77777777" w:rsidR="009D5F56" w:rsidRPr="00AC7834" w:rsidRDefault="009D5F56" w:rsidP="00553004">
            <w:pPr>
              <w:jc w:val="right"/>
              <w:rPr>
                <w:rFonts w:eastAsia="Calibri"/>
                <w:szCs w:val="22"/>
              </w:rPr>
            </w:pPr>
            <w:r w:rsidRPr="00AC7834">
              <w:rPr>
                <w:rFonts w:eastAsia="Calibri"/>
                <w:szCs w:val="22"/>
              </w:rPr>
              <w:t xml:space="preserve">662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DCE002"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A73E9" w14:textId="77DC83E3" w:rsidR="009D5F56" w:rsidRPr="00AC7834" w:rsidRDefault="009D5F56" w:rsidP="00553004">
            <w:pPr>
              <w:jc w:val="right"/>
              <w:rPr>
                <w:rFonts w:eastAsia="Calibri"/>
                <w:szCs w:val="22"/>
              </w:rPr>
            </w:pPr>
            <w:r w:rsidRPr="00AC7834">
              <w:rPr>
                <w:rFonts w:eastAsia="Calibri"/>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8D7A8C" w14:textId="0B2E39C1" w:rsidR="009D5F56" w:rsidRPr="00AC7834" w:rsidRDefault="009D5F56" w:rsidP="00553004">
            <w:pPr>
              <w:jc w:val="right"/>
              <w:rPr>
                <w:rFonts w:eastAsia="Calibri"/>
                <w:szCs w:val="22"/>
              </w:rPr>
            </w:pPr>
            <w:r w:rsidRPr="00AC7834">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A342F3" w14:textId="77777777" w:rsidR="009D5F56" w:rsidRPr="00AC7834" w:rsidRDefault="009D5F56" w:rsidP="00553004">
            <w:pPr>
              <w:jc w:val="center"/>
              <w:rPr>
                <w:rFonts w:eastAsia="Calibri"/>
                <w:szCs w:val="22"/>
              </w:rPr>
            </w:pPr>
            <w:r w:rsidRPr="00AC783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4C21F1" w14:textId="201F7AE1" w:rsidR="009D5F56" w:rsidRPr="00AC7834" w:rsidRDefault="009D5F56" w:rsidP="00553004">
            <w:pPr>
              <w:jc w:val="center"/>
              <w:rPr>
                <w:rFonts w:eastAsia="Calibri"/>
                <w:szCs w:val="22"/>
              </w:rPr>
            </w:pPr>
            <w:r w:rsidRPr="00AC7834">
              <w:rPr>
                <w:rFonts w:eastAsia="Calibri"/>
                <w:szCs w:val="22"/>
              </w:rPr>
              <w:t>4400-6062-3529</w:t>
            </w:r>
          </w:p>
        </w:tc>
      </w:tr>
      <w:tr w:rsidR="00AC7834" w:rsidRPr="00AC7834" w14:paraId="6D60515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83F1B0" w14:textId="77777777" w:rsidR="009D5F56" w:rsidRPr="00AC783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DBD5B0" w14:textId="77777777" w:rsidR="009D5F56" w:rsidRPr="00AC7834" w:rsidRDefault="009D5F56" w:rsidP="00553004">
            <w:pPr>
              <w:rPr>
                <w:rFonts w:eastAsia="Calibri"/>
                <w:szCs w:val="22"/>
              </w:rPr>
            </w:pPr>
            <w:r w:rsidRPr="00AC7834">
              <w:rPr>
                <w:rFonts w:eastAsia="Calibri"/>
                <w:szCs w:val="22"/>
              </w:rPr>
              <w:t>A256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A1983B" w14:textId="77777777" w:rsidR="009D5F56" w:rsidRPr="00AC7834" w:rsidRDefault="009D5F56" w:rsidP="00553004">
            <w:pPr>
              <w:rPr>
                <w:rFonts w:eastAsia="Calibri"/>
                <w:szCs w:val="22"/>
              </w:rPr>
            </w:pPr>
            <w:r w:rsidRPr="00AC7834">
              <w:rPr>
                <w:rFonts w:eastAsia="Calibri"/>
                <w:szCs w:val="22"/>
              </w:rPr>
              <w:t>Pravažiuojamasis kelias nuo kelio Nr. 1224 (Piktagalio k.) iki kelio Nr. A257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59DA5D" w14:textId="3BFE3354" w:rsidR="009D5F56" w:rsidRPr="00AC7834" w:rsidRDefault="009D5F56" w:rsidP="00553004">
            <w:pPr>
              <w:jc w:val="right"/>
              <w:rPr>
                <w:rFonts w:eastAsia="Calibri"/>
                <w:szCs w:val="22"/>
              </w:rPr>
            </w:pPr>
            <w:r w:rsidRPr="00AC7834">
              <w:rPr>
                <w:rFonts w:eastAsia="Calibri"/>
                <w:szCs w:val="22"/>
              </w:rPr>
              <w:t xml:space="preserve">1115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1AEDD7"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231297" w14:textId="2203E35A" w:rsidR="009D5F56" w:rsidRPr="00AC7834" w:rsidRDefault="009D5F56" w:rsidP="00553004">
            <w:pPr>
              <w:jc w:val="right"/>
              <w:rPr>
                <w:rFonts w:eastAsia="Calibri"/>
                <w:szCs w:val="22"/>
              </w:rPr>
            </w:pPr>
            <w:r w:rsidRPr="00AC7834">
              <w:rPr>
                <w:rFonts w:eastAsia="Calibri"/>
                <w:szCs w:val="22"/>
              </w:rPr>
              <w:t xml:space="preserve"> 1115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D219E"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F806B" w14:textId="77777777" w:rsidR="009D5F56" w:rsidRPr="00AC7834" w:rsidRDefault="009D5F56" w:rsidP="00553004">
            <w:pPr>
              <w:jc w:val="center"/>
              <w:rPr>
                <w:rFonts w:eastAsia="Calibri"/>
                <w:szCs w:val="22"/>
              </w:rPr>
            </w:pPr>
            <w:r w:rsidRPr="00AC783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FE506E" w14:textId="77777777" w:rsidR="009D5F56" w:rsidRPr="00AC7834" w:rsidRDefault="009D5F56" w:rsidP="00553004">
            <w:pPr>
              <w:jc w:val="center"/>
              <w:rPr>
                <w:rFonts w:eastAsia="Calibri"/>
                <w:szCs w:val="22"/>
              </w:rPr>
            </w:pPr>
            <w:r w:rsidRPr="00AC7834">
              <w:rPr>
                <w:rFonts w:eastAsia="Calibri"/>
                <w:szCs w:val="22"/>
              </w:rPr>
              <w:t>4400-5975-6982</w:t>
            </w:r>
          </w:p>
        </w:tc>
      </w:tr>
      <w:tr w:rsidR="00AC7834" w:rsidRPr="00AC7834" w14:paraId="046DEE3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1D7E74" w14:textId="77777777" w:rsidR="009D5F56" w:rsidRPr="00AC783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88E7C1" w14:textId="77777777" w:rsidR="009D5F56" w:rsidRPr="00AC7834" w:rsidRDefault="009D5F56" w:rsidP="00553004">
            <w:pPr>
              <w:rPr>
                <w:rFonts w:eastAsia="Calibri"/>
                <w:szCs w:val="22"/>
              </w:rPr>
            </w:pPr>
            <w:r w:rsidRPr="00AC7834">
              <w:rPr>
                <w:rFonts w:eastAsia="Calibri"/>
                <w:szCs w:val="22"/>
              </w:rPr>
              <w:t>A257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2FB91F" w14:textId="77777777" w:rsidR="009D5F56" w:rsidRPr="00AC7834" w:rsidRDefault="009D5F56" w:rsidP="00553004">
            <w:pPr>
              <w:rPr>
                <w:rFonts w:eastAsia="Calibri"/>
                <w:szCs w:val="22"/>
              </w:rPr>
            </w:pPr>
            <w:r w:rsidRPr="00AC7834">
              <w:rPr>
                <w:rFonts w:eastAsia="Calibri"/>
                <w:szCs w:val="22"/>
              </w:rPr>
              <w:t>Privažiuojamasis kelias prie dirbamų laukų Zablackų k. nuo kelio Nr. A264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DDA437" w14:textId="77777777" w:rsidR="009D5F56" w:rsidRPr="00AC7834" w:rsidRDefault="009D5F56" w:rsidP="00553004">
            <w:pPr>
              <w:jc w:val="right"/>
              <w:rPr>
                <w:rFonts w:eastAsia="Calibri"/>
                <w:szCs w:val="22"/>
              </w:rPr>
            </w:pPr>
            <w:r w:rsidRPr="00AC7834">
              <w:rPr>
                <w:rFonts w:eastAsia="Calibri"/>
                <w:szCs w:val="22"/>
              </w:rPr>
              <w:t xml:space="preserve">748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1B688"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47678"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71A533" w14:textId="77777777" w:rsidR="009D5F56" w:rsidRPr="00AC7834" w:rsidRDefault="009D5F56" w:rsidP="00553004">
            <w:pPr>
              <w:jc w:val="right"/>
              <w:rPr>
                <w:rFonts w:eastAsia="Calibri"/>
                <w:szCs w:val="22"/>
              </w:rPr>
            </w:pPr>
            <w:r w:rsidRPr="00AC7834">
              <w:rPr>
                <w:rFonts w:eastAsia="Calibri"/>
                <w:szCs w:val="22"/>
              </w:rPr>
              <w:t>748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B5391" w14:textId="77777777" w:rsidR="009D5F56" w:rsidRPr="00AC7834" w:rsidRDefault="009D5F56" w:rsidP="00553004">
            <w:pPr>
              <w:jc w:val="center"/>
              <w:rPr>
                <w:rFonts w:eastAsia="Calibri"/>
                <w:szCs w:val="22"/>
              </w:rPr>
            </w:pPr>
            <w:r w:rsidRPr="00AC783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21CACD" w14:textId="77777777" w:rsidR="009D5F56" w:rsidRPr="00AC7834" w:rsidRDefault="009D5F56" w:rsidP="00553004">
            <w:pPr>
              <w:jc w:val="center"/>
              <w:rPr>
                <w:rFonts w:eastAsia="Calibri"/>
                <w:szCs w:val="22"/>
              </w:rPr>
            </w:pPr>
            <w:r w:rsidRPr="00AC7834">
              <w:rPr>
                <w:rFonts w:eastAsia="Calibri"/>
                <w:szCs w:val="22"/>
              </w:rPr>
              <w:t>-</w:t>
            </w:r>
          </w:p>
        </w:tc>
      </w:tr>
      <w:tr w:rsidR="00AC7834" w:rsidRPr="00AC7834" w14:paraId="5FFA067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8599D37" w14:textId="77777777" w:rsidR="009D5F56" w:rsidRPr="00AC783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F0EE8A" w14:textId="77777777" w:rsidR="009D5F56" w:rsidRPr="00AC7834" w:rsidRDefault="009D5F56" w:rsidP="00553004">
            <w:pPr>
              <w:rPr>
                <w:rFonts w:eastAsia="Calibri"/>
                <w:szCs w:val="22"/>
              </w:rPr>
            </w:pPr>
            <w:r w:rsidRPr="00AC7834">
              <w:rPr>
                <w:rFonts w:eastAsia="Calibri"/>
                <w:szCs w:val="22"/>
              </w:rPr>
              <w:t>A258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FC20BD" w14:textId="77777777" w:rsidR="009D5F56" w:rsidRPr="00AC7834" w:rsidRDefault="009D5F56" w:rsidP="00553004">
            <w:pPr>
              <w:rPr>
                <w:rFonts w:eastAsia="Calibri"/>
                <w:szCs w:val="22"/>
              </w:rPr>
            </w:pPr>
            <w:r w:rsidRPr="00AC7834">
              <w:rPr>
                <w:rFonts w:eastAsia="Calibri"/>
                <w:szCs w:val="22"/>
              </w:rPr>
              <w:t>Pravažiuojamasis kelias nuo kelio Nr. A319 (Elmininkų II k.) iki kelio Nr. A178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80CF33" w14:textId="0A35B244" w:rsidR="009D5F56" w:rsidRPr="00AC7834" w:rsidRDefault="009D5F56" w:rsidP="00553004">
            <w:pPr>
              <w:jc w:val="right"/>
              <w:rPr>
                <w:rFonts w:eastAsia="Calibri"/>
                <w:szCs w:val="22"/>
              </w:rPr>
            </w:pPr>
            <w:r w:rsidRPr="00AC7834">
              <w:rPr>
                <w:rFonts w:eastAsia="Calibri"/>
                <w:szCs w:val="22"/>
              </w:rPr>
              <w:t xml:space="preserve"> 582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99785"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68171" w14:textId="77777777" w:rsidR="009D5F56" w:rsidRPr="00AC7834" w:rsidRDefault="009D5F56" w:rsidP="00553004">
            <w:pPr>
              <w:jc w:val="right"/>
              <w:rPr>
                <w:rFonts w:eastAsia="Calibri"/>
                <w:szCs w:val="22"/>
              </w:rPr>
            </w:pPr>
            <w:r w:rsidRPr="00AC7834">
              <w:rPr>
                <w:rFonts w:eastAsia="Calibri"/>
                <w:szCs w:val="22"/>
              </w:rPr>
              <w:t>582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08166" w14:textId="4CE9823D" w:rsidR="009D5F56" w:rsidRPr="00AC7834" w:rsidRDefault="009D5F56" w:rsidP="00553004">
            <w:pPr>
              <w:jc w:val="right"/>
              <w:rPr>
                <w:rFonts w:eastAsia="Calibri"/>
                <w:strike/>
                <w:szCs w:val="22"/>
              </w:rPr>
            </w:pPr>
            <w:r w:rsidRPr="00AC783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10C7B" w14:textId="77777777" w:rsidR="009D5F56" w:rsidRPr="00AC7834" w:rsidRDefault="009D5F56" w:rsidP="00553004">
            <w:pPr>
              <w:jc w:val="center"/>
              <w:rPr>
                <w:rFonts w:eastAsia="Calibri"/>
                <w:szCs w:val="22"/>
              </w:rPr>
            </w:pPr>
            <w:r w:rsidRPr="00AC783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28B024" w14:textId="77777777" w:rsidR="009D5F56" w:rsidRPr="00AC7834" w:rsidRDefault="009D5F56" w:rsidP="00553004">
            <w:pPr>
              <w:jc w:val="center"/>
              <w:rPr>
                <w:rFonts w:eastAsia="Calibri"/>
                <w:szCs w:val="22"/>
              </w:rPr>
            </w:pPr>
            <w:r w:rsidRPr="00AC7834">
              <w:rPr>
                <w:rFonts w:eastAsia="Calibri"/>
                <w:szCs w:val="22"/>
              </w:rPr>
              <w:t>4400-5947-4172</w:t>
            </w:r>
          </w:p>
        </w:tc>
      </w:tr>
      <w:tr w:rsidR="00AC7834" w:rsidRPr="00AC7834" w14:paraId="5D01DAE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5D684E2" w14:textId="77777777" w:rsidR="009D5F56" w:rsidRPr="00AC783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B4856D" w14:textId="77777777" w:rsidR="009D5F56" w:rsidRPr="00AC7834" w:rsidRDefault="009D5F56" w:rsidP="00553004">
            <w:pPr>
              <w:rPr>
                <w:rFonts w:eastAsia="Calibri"/>
                <w:szCs w:val="22"/>
              </w:rPr>
            </w:pPr>
            <w:r w:rsidRPr="00AC7834">
              <w:rPr>
                <w:rFonts w:eastAsia="Calibri"/>
                <w:szCs w:val="22"/>
              </w:rPr>
              <w:t>A259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6F90B2" w14:textId="0E22B035" w:rsidR="009D5F56" w:rsidRPr="00AC7834" w:rsidRDefault="009D5F56" w:rsidP="00553004">
            <w:pPr>
              <w:rPr>
                <w:rFonts w:eastAsia="Calibri"/>
                <w:szCs w:val="22"/>
              </w:rPr>
            </w:pPr>
            <w:r w:rsidRPr="00AC7834">
              <w:rPr>
                <w:rFonts w:eastAsia="Calibri"/>
                <w:szCs w:val="22"/>
              </w:rPr>
              <w:t>Privažiuojamasis kelias prie gyvenamųjų namų Šeimyniškėlių k. nuo Elmos g., 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0EDE4D" w14:textId="77777777" w:rsidR="009D5F56" w:rsidRPr="00AC7834" w:rsidRDefault="009D5F56" w:rsidP="00553004">
            <w:pPr>
              <w:jc w:val="right"/>
              <w:rPr>
                <w:rFonts w:eastAsia="Calibri"/>
                <w:szCs w:val="22"/>
              </w:rPr>
            </w:pPr>
            <w:r w:rsidRPr="00AC7834">
              <w:rPr>
                <w:rFonts w:eastAsia="Calibri"/>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2D716"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239C9" w14:textId="77777777" w:rsidR="009D5F56" w:rsidRPr="00AC7834" w:rsidRDefault="009D5F56" w:rsidP="00553004">
            <w:pPr>
              <w:jc w:val="right"/>
              <w:rPr>
                <w:rFonts w:eastAsia="Calibri"/>
                <w:szCs w:val="22"/>
              </w:rPr>
            </w:pPr>
            <w:r w:rsidRPr="00AC7834">
              <w:rPr>
                <w:rFonts w:eastAsia="Calibri"/>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FC935"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B6D364" w14:textId="77777777" w:rsidR="009D5F56" w:rsidRPr="00AC7834" w:rsidRDefault="009D5F56" w:rsidP="00553004">
            <w:pPr>
              <w:jc w:val="center"/>
              <w:rPr>
                <w:rFonts w:eastAsia="Calibri"/>
                <w:szCs w:val="22"/>
              </w:rPr>
            </w:pPr>
            <w:r w:rsidRPr="00AC783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D874B2" w14:textId="77777777" w:rsidR="009D5F56" w:rsidRPr="00AC7834" w:rsidRDefault="009D5F56" w:rsidP="00553004">
            <w:pPr>
              <w:jc w:val="center"/>
              <w:rPr>
                <w:rFonts w:eastAsia="Calibri"/>
                <w:szCs w:val="22"/>
              </w:rPr>
            </w:pPr>
            <w:r w:rsidRPr="00AC7834">
              <w:rPr>
                <w:rFonts w:eastAsia="Calibri"/>
                <w:szCs w:val="22"/>
              </w:rPr>
              <w:t>4400-5744-5978</w:t>
            </w:r>
          </w:p>
        </w:tc>
      </w:tr>
      <w:tr w:rsidR="00AC7834" w:rsidRPr="00AC7834" w14:paraId="1A31134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B37D511" w14:textId="77777777" w:rsidR="009D5F56" w:rsidRPr="00AC783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F5BE67" w14:textId="77777777" w:rsidR="009D5F56" w:rsidRPr="00AC7834" w:rsidRDefault="009D5F56" w:rsidP="00553004">
            <w:pPr>
              <w:rPr>
                <w:rFonts w:eastAsia="Calibri"/>
                <w:szCs w:val="22"/>
              </w:rPr>
            </w:pPr>
            <w:r w:rsidRPr="00AC7834">
              <w:rPr>
                <w:rFonts w:eastAsia="Calibri"/>
                <w:szCs w:val="22"/>
              </w:rPr>
              <w:t>A26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9624FF" w14:textId="77777777" w:rsidR="009D5F56" w:rsidRPr="00AC7834" w:rsidRDefault="009D5F56" w:rsidP="00553004">
            <w:pPr>
              <w:rPr>
                <w:rFonts w:eastAsia="Calibri"/>
                <w:szCs w:val="22"/>
              </w:rPr>
            </w:pPr>
            <w:r w:rsidRPr="00AC7834">
              <w:rPr>
                <w:rFonts w:eastAsia="Calibri"/>
                <w:szCs w:val="22"/>
              </w:rPr>
              <w:t>Pravažiuojamasis kelias nuo Gylių g. Vikonių k. iki Gedimino g. Anykščių m.</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163197" w14:textId="77777777" w:rsidR="009D5F56" w:rsidRPr="00AC7834" w:rsidRDefault="009D5F56" w:rsidP="00553004">
            <w:pPr>
              <w:jc w:val="right"/>
              <w:rPr>
                <w:rFonts w:eastAsia="Calibri"/>
                <w:szCs w:val="22"/>
              </w:rPr>
            </w:pPr>
            <w:r w:rsidRPr="00AC7834">
              <w:rPr>
                <w:rFonts w:eastAsia="Calibri"/>
                <w:szCs w:val="22"/>
              </w:rPr>
              <w:t xml:space="preserve">1174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9375D"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4DA587" w14:textId="77777777" w:rsidR="009D5F56" w:rsidRPr="00AC7834" w:rsidRDefault="009D5F56" w:rsidP="00553004">
            <w:pPr>
              <w:jc w:val="right"/>
              <w:rPr>
                <w:rFonts w:eastAsia="Calibri"/>
                <w:szCs w:val="22"/>
              </w:rPr>
            </w:pPr>
            <w:r w:rsidRPr="00AC7834">
              <w:rPr>
                <w:rFonts w:eastAsia="Calibri"/>
                <w:szCs w:val="22"/>
              </w:rPr>
              <w:t>1174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41577"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865DF" w14:textId="77777777" w:rsidR="009D5F56" w:rsidRPr="00AC7834" w:rsidRDefault="009D5F56" w:rsidP="00553004">
            <w:pPr>
              <w:jc w:val="center"/>
              <w:rPr>
                <w:rFonts w:eastAsia="Calibri"/>
                <w:szCs w:val="22"/>
              </w:rPr>
            </w:pPr>
            <w:r w:rsidRPr="00AC7834">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790E94" w14:textId="77777777" w:rsidR="009D5F56" w:rsidRPr="00AC7834" w:rsidRDefault="009D5F56" w:rsidP="00553004">
            <w:pPr>
              <w:jc w:val="center"/>
              <w:rPr>
                <w:rFonts w:eastAsia="Calibri"/>
                <w:szCs w:val="22"/>
              </w:rPr>
            </w:pPr>
            <w:r w:rsidRPr="00AC7834">
              <w:rPr>
                <w:rFonts w:eastAsia="Calibri"/>
                <w:szCs w:val="22"/>
              </w:rPr>
              <w:t>4400-5515-3030</w:t>
            </w:r>
          </w:p>
        </w:tc>
      </w:tr>
      <w:tr w:rsidR="00AC7834" w:rsidRPr="00AC7834" w14:paraId="793C958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BCE6D3" w14:textId="77777777" w:rsidR="009D5F56" w:rsidRPr="00AC783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F025A9" w14:textId="77777777" w:rsidR="009D5F56" w:rsidRPr="00AC7834" w:rsidRDefault="009D5F56" w:rsidP="00553004">
            <w:pPr>
              <w:rPr>
                <w:rFonts w:eastAsia="Calibri"/>
                <w:szCs w:val="22"/>
              </w:rPr>
            </w:pPr>
            <w:r w:rsidRPr="00AC7834">
              <w:rPr>
                <w:rFonts w:eastAsia="Calibri"/>
                <w:szCs w:val="22"/>
              </w:rPr>
              <w:t>A264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E1ABA6" w14:textId="77777777" w:rsidR="009D5F56" w:rsidRPr="00AC7834" w:rsidRDefault="009D5F56" w:rsidP="00553004">
            <w:pPr>
              <w:rPr>
                <w:rFonts w:eastAsia="Calibri"/>
                <w:szCs w:val="22"/>
              </w:rPr>
            </w:pPr>
            <w:r w:rsidRPr="00AC7834">
              <w:rPr>
                <w:rFonts w:eastAsia="Calibri"/>
                <w:szCs w:val="22"/>
              </w:rPr>
              <w:t>Pravažiuojamasis kelias nuo Eglių g., Kuniškių k. iki kelio Nr. A256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82BE52" w14:textId="77777777" w:rsidR="009D5F56" w:rsidRPr="00AC7834" w:rsidRDefault="009D5F56" w:rsidP="00553004">
            <w:pPr>
              <w:jc w:val="right"/>
              <w:rPr>
                <w:rFonts w:eastAsia="Calibri"/>
                <w:szCs w:val="22"/>
              </w:rPr>
            </w:pPr>
            <w:r w:rsidRPr="00AC7834">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C206A"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44712" w14:textId="77777777" w:rsidR="009D5F56" w:rsidRPr="00AC7834" w:rsidRDefault="009D5F56" w:rsidP="00553004">
            <w:pPr>
              <w:jc w:val="right"/>
              <w:rPr>
                <w:rFonts w:eastAsia="Calibri"/>
                <w:szCs w:val="22"/>
              </w:rPr>
            </w:pPr>
            <w:r w:rsidRPr="00AC7834">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738BB"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B84ACE" w14:textId="77777777" w:rsidR="009D5F56" w:rsidRPr="00AC7834" w:rsidRDefault="009D5F56" w:rsidP="00553004">
            <w:pPr>
              <w:jc w:val="center"/>
              <w:rPr>
                <w:rFonts w:eastAsia="Calibri"/>
                <w:szCs w:val="22"/>
              </w:rPr>
            </w:pPr>
            <w:r w:rsidRPr="00AC783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1A97C1" w14:textId="77777777" w:rsidR="009D5F56" w:rsidRPr="00AC7834" w:rsidRDefault="009D5F56" w:rsidP="00553004">
            <w:pPr>
              <w:jc w:val="center"/>
              <w:rPr>
                <w:rFonts w:eastAsia="Calibri"/>
                <w:szCs w:val="22"/>
              </w:rPr>
            </w:pPr>
            <w:r w:rsidRPr="00AC7834">
              <w:rPr>
                <w:rFonts w:eastAsia="Calibri"/>
                <w:szCs w:val="22"/>
              </w:rPr>
              <w:t>-</w:t>
            </w:r>
          </w:p>
        </w:tc>
      </w:tr>
      <w:tr w:rsidR="00AC7834" w:rsidRPr="00AC7834" w14:paraId="0A65DD9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4295F9" w14:textId="77777777" w:rsidR="009D5F56" w:rsidRPr="00AC783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03139" w14:textId="77777777" w:rsidR="009D5F56" w:rsidRPr="00AC7834" w:rsidRDefault="009D5F56" w:rsidP="00553004">
            <w:pPr>
              <w:rPr>
                <w:rFonts w:eastAsia="Calibri"/>
                <w:szCs w:val="22"/>
              </w:rPr>
            </w:pPr>
            <w:r w:rsidRPr="00AC7834">
              <w:rPr>
                <w:rFonts w:eastAsia="Calibri"/>
                <w:szCs w:val="22"/>
              </w:rPr>
              <w:t>A266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ED214A" w14:textId="77777777" w:rsidR="009D5F56" w:rsidRPr="00AC7834" w:rsidRDefault="009D5F56" w:rsidP="00553004">
            <w:pPr>
              <w:rPr>
                <w:rFonts w:eastAsia="Calibri"/>
                <w:szCs w:val="22"/>
              </w:rPr>
            </w:pPr>
            <w:r w:rsidRPr="00AC7834">
              <w:rPr>
                <w:rFonts w:eastAsia="Calibri"/>
                <w:szCs w:val="22"/>
              </w:rPr>
              <w:t>Privažiuojamasis kelias prie Skapiškio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22D598" w14:textId="77777777" w:rsidR="009D5F56" w:rsidRPr="00AC7834" w:rsidRDefault="009D5F56" w:rsidP="00553004">
            <w:pPr>
              <w:jc w:val="right"/>
              <w:rPr>
                <w:rFonts w:eastAsia="Calibri"/>
                <w:szCs w:val="22"/>
              </w:rPr>
            </w:pPr>
            <w:r w:rsidRPr="00AC7834">
              <w:rPr>
                <w:rFonts w:eastAsia="Calibri"/>
                <w:szCs w:val="22"/>
              </w:rPr>
              <w:t xml:space="preserve">1233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90D87"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89755" w14:textId="77777777" w:rsidR="009D5F56" w:rsidRPr="00AC7834" w:rsidRDefault="009D5F56" w:rsidP="00553004">
            <w:pPr>
              <w:jc w:val="right"/>
              <w:rPr>
                <w:rFonts w:eastAsia="Calibri"/>
                <w:szCs w:val="22"/>
              </w:rPr>
            </w:pPr>
            <w:r w:rsidRPr="00AC7834">
              <w:rPr>
                <w:rFonts w:eastAsia="Calibri"/>
                <w:szCs w:val="22"/>
              </w:rPr>
              <w:t>1233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1286ED"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EECEA" w14:textId="77777777" w:rsidR="009D5F56" w:rsidRPr="00AC7834" w:rsidRDefault="009D5F56" w:rsidP="00553004">
            <w:pPr>
              <w:jc w:val="center"/>
              <w:rPr>
                <w:rFonts w:eastAsia="Calibri"/>
                <w:szCs w:val="22"/>
              </w:rPr>
            </w:pPr>
            <w:r w:rsidRPr="00AC783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63BD67" w14:textId="77777777" w:rsidR="009D5F56" w:rsidRPr="00AC7834" w:rsidRDefault="009D5F56" w:rsidP="00553004">
            <w:pPr>
              <w:jc w:val="center"/>
              <w:rPr>
                <w:rFonts w:eastAsia="Calibri"/>
                <w:szCs w:val="22"/>
              </w:rPr>
            </w:pPr>
            <w:r w:rsidRPr="00AC7834">
              <w:rPr>
                <w:rFonts w:eastAsia="Calibri"/>
                <w:szCs w:val="22"/>
              </w:rPr>
              <w:t>4400-5515-3041</w:t>
            </w:r>
          </w:p>
        </w:tc>
      </w:tr>
      <w:tr w:rsidR="00AC7834" w:rsidRPr="00AC7834" w14:paraId="36A32FD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F24359" w14:textId="77777777" w:rsidR="009D5F56" w:rsidRPr="00AC783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0E52DE" w14:textId="77777777" w:rsidR="009D5F56" w:rsidRPr="00AC7834" w:rsidRDefault="009D5F56" w:rsidP="00553004">
            <w:pPr>
              <w:rPr>
                <w:rFonts w:eastAsia="Calibri"/>
                <w:szCs w:val="22"/>
              </w:rPr>
            </w:pPr>
            <w:r w:rsidRPr="00AC7834">
              <w:rPr>
                <w:rFonts w:eastAsia="Calibri"/>
                <w:szCs w:val="22"/>
              </w:rPr>
              <w:t>A267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8E0EED" w14:textId="77777777" w:rsidR="009D5F56" w:rsidRPr="00AC7834" w:rsidRDefault="009D5F56" w:rsidP="00553004">
            <w:pPr>
              <w:rPr>
                <w:rFonts w:eastAsia="Calibri"/>
                <w:szCs w:val="22"/>
              </w:rPr>
            </w:pPr>
            <w:r w:rsidRPr="00AC7834">
              <w:rPr>
                <w:rFonts w:eastAsia="Calibri"/>
                <w:szCs w:val="22"/>
              </w:rPr>
              <w:t>Privažiuojamasis kelias prie gyvenamųjų namų Šepetiškių k. nuo kelio Nr. A26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DF7E34" w14:textId="5A66D156" w:rsidR="009D5F56" w:rsidRPr="00AC7834" w:rsidRDefault="00EB25E3" w:rsidP="00553004">
            <w:pPr>
              <w:jc w:val="right"/>
              <w:rPr>
                <w:rFonts w:eastAsia="Calibri"/>
                <w:szCs w:val="22"/>
              </w:rPr>
            </w:pPr>
            <w:r w:rsidRPr="00AC7834">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95E24"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D6F55" w14:textId="3579B6BF" w:rsidR="009D5F56" w:rsidRPr="00AC7834" w:rsidRDefault="00EB25E3" w:rsidP="00553004">
            <w:pPr>
              <w:jc w:val="right"/>
              <w:rPr>
                <w:rFonts w:eastAsia="Calibri"/>
                <w:szCs w:val="22"/>
              </w:rPr>
            </w:pPr>
            <w:r w:rsidRPr="00AC7834">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4EB11"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AC730" w14:textId="19648373" w:rsidR="009D5F56" w:rsidRPr="00AC7834" w:rsidRDefault="00EB25E3" w:rsidP="00553004">
            <w:pPr>
              <w:jc w:val="center"/>
              <w:rPr>
                <w:rFonts w:eastAsia="Calibri"/>
                <w:szCs w:val="22"/>
              </w:rPr>
            </w:pPr>
            <w:r w:rsidRPr="00AC7834">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385860" w14:textId="19F6B871" w:rsidR="009D5F56" w:rsidRPr="00AC7834" w:rsidRDefault="00EB25E3" w:rsidP="00553004">
            <w:pPr>
              <w:jc w:val="center"/>
              <w:rPr>
                <w:rFonts w:eastAsia="Calibri"/>
                <w:szCs w:val="22"/>
              </w:rPr>
            </w:pPr>
            <w:r w:rsidRPr="00AC7834">
              <w:rPr>
                <w:rFonts w:eastAsia="Calibri"/>
                <w:szCs w:val="22"/>
              </w:rPr>
              <w:t>4400-6451-1453</w:t>
            </w:r>
          </w:p>
        </w:tc>
      </w:tr>
      <w:tr w:rsidR="00AC7834" w:rsidRPr="00AC7834" w14:paraId="5A3C057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D6F4A8F" w14:textId="77777777" w:rsidR="009D5F56" w:rsidRPr="00AC783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8C28AB" w14:textId="77777777" w:rsidR="009D5F56" w:rsidRPr="00AC7834" w:rsidRDefault="009D5F56" w:rsidP="00553004">
            <w:pPr>
              <w:rPr>
                <w:rFonts w:eastAsia="Calibri"/>
                <w:szCs w:val="22"/>
              </w:rPr>
            </w:pPr>
            <w:r w:rsidRPr="00AC7834">
              <w:rPr>
                <w:rFonts w:eastAsia="Calibri"/>
                <w:szCs w:val="22"/>
              </w:rPr>
              <w:t>A268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00DDFF" w14:textId="77777777" w:rsidR="009D5F56" w:rsidRPr="00AC7834" w:rsidRDefault="009D5F56" w:rsidP="00553004">
            <w:pPr>
              <w:rPr>
                <w:rFonts w:eastAsia="Calibri"/>
                <w:szCs w:val="22"/>
              </w:rPr>
            </w:pPr>
            <w:r w:rsidRPr="00AC7834">
              <w:rPr>
                <w:rFonts w:eastAsia="Calibri"/>
                <w:szCs w:val="22"/>
              </w:rPr>
              <w:t>Privažiuojamasis kelias prie gyvenamųjų namų nuo Gylių g., Vikonių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514A1D" w14:textId="40137FE2" w:rsidR="009D5F56" w:rsidRPr="00AC7834" w:rsidRDefault="00EB25E3" w:rsidP="00553004">
            <w:pPr>
              <w:jc w:val="right"/>
              <w:rPr>
                <w:rFonts w:eastAsia="Calibri"/>
                <w:szCs w:val="22"/>
              </w:rPr>
            </w:pPr>
            <w:r w:rsidRPr="00AC7834">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952981"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61414" w14:textId="148409ED" w:rsidR="009D5F56" w:rsidRPr="00AC7834" w:rsidRDefault="00EB25E3" w:rsidP="00553004">
            <w:pPr>
              <w:jc w:val="right"/>
              <w:rPr>
                <w:rFonts w:eastAsia="Calibri"/>
                <w:szCs w:val="22"/>
              </w:rPr>
            </w:pPr>
            <w:r w:rsidRPr="00AC7834">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D116A" w14:textId="471DE847" w:rsidR="009D5F56" w:rsidRPr="00AC7834" w:rsidRDefault="00EB25E3" w:rsidP="00553004">
            <w:pPr>
              <w:jc w:val="right"/>
              <w:rPr>
                <w:rFonts w:eastAsia="Calibri"/>
                <w:szCs w:val="22"/>
              </w:rPr>
            </w:pPr>
            <w:r w:rsidRPr="00AC7834">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31FAA8" w14:textId="6164CA33" w:rsidR="009D5F56" w:rsidRPr="00AC7834" w:rsidRDefault="00EB25E3" w:rsidP="00553004">
            <w:pPr>
              <w:jc w:val="center"/>
              <w:rPr>
                <w:rFonts w:eastAsia="Calibri"/>
                <w:szCs w:val="22"/>
              </w:rPr>
            </w:pPr>
            <w:r w:rsidRPr="00AC7834">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69CF21" w14:textId="23868F86" w:rsidR="009D5F56" w:rsidRPr="00AC7834" w:rsidRDefault="00EB25E3" w:rsidP="00553004">
            <w:pPr>
              <w:jc w:val="center"/>
              <w:rPr>
                <w:rFonts w:eastAsia="Calibri"/>
                <w:szCs w:val="22"/>
              </w:rPr>
            </w:pPr>
            <w:r w:rsidRPr="00AC7834">
              <w:rPr>
                <w:rFonts w:eastAsia="Calibri"/>
                <w:szCs w:val="22"/>
              </w:rPr>
              <w:t>4400-6451-1431</w:t>
            </w:r>
          </w:p>
        </w:tc>
      </w:tr>
      <w:tr w:rsidR="00AC7834" w:rsidRPr="00AC7834" w14:paraId="4CDBFD5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BABB12D" w14:textId="77777777" w:rsidR="009D5F56" w:rsidRPr="00AC783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B8F599" w14:textId="77777777" w:rsidR="009D5F56" w:rsidRPr="00AC7834" w:rsidRDefault="009D5F56" w:rsidP="00553004">
            <w:pPr>
              <w:rPr>
                <w:rFonts w:eastAsia="Calibri"/>
                <w:szCs w:val="22"/>
              </w:rPr>
            </w:pPr>
            <w:r w:rsidRPr="00AC7834">
              <w:rPr>
                <w:rFonts w:eastAsia="Calibri"/>
                <w:szCs w:val="22"/>
              </w:rPr>
              <w:t>A269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B2B7CA" w14:textId="77777777" w:rsidR="009D5F56" w:rsidRPr="00AC7834" w:rsidRDefault="009D5F56" w:rsidP="00553004">
            <w:pPr>
              <w:rPr>
                <w:rFonts w:eastAsia="Calibri"/>
                <w:szCs w:val="22"/>
              </w:rPr>
            </w:pPr>
            <w:r w:rsidRPr="00AC7834">
              <w:rPr>
                <w:rFonts w:eastAsia="Calibri"/>
                <w:szCs w:val="22"/>
              </w:rPr>
              <w:t>Privažiuojamasis kelias prie gyvenamųjų namų nuo Klevų g., Naujonių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41859D" w14:textId="72AE01A2" w:rsidR="009D5F56" w:rsidRPr="00AC7834" w:rsidRDefault="00EB25E3" w:rsidP="00553004">
            <w:pPr>
              <w:jc w:val="right"/>
              <w:rPr>
                <w:rFonts w:eastAsia="Calibri"/>
                <w:szCs w:val="22"/>
              </w:rPr>
            </w:pPr>
            <w:r w:rsidRPr="00AC7834">
              <w:rPr>
                <w:rFonts w:eastAsia="Calibri"/>
                <w:szCs w:val="22"/>
              </w:rPr>
              <w:t>303</w:t>
            </w:r>
            <w:r w:rsidR="009D5F56" w:rsidRPr="00AC7834">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FD1F2"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5F8B2"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29EF4" w14:textId="18818E67" w:rsidR="009D5F56" w:rsidRPr="00AC7834" w:rsidRDefault="00EB25E3" w:rsidP="00553004">
            <w:pPr>
              <w:jc w:val="right"/>
              <w:rPr>
                <w:rFonts w:eastAsia="Calibri"/>
                <w:szCs w:val="22"/>
              </w:rPr>
            </w:pPr>
            <w:r w:rsidRPr="00AC7834">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8CBC3" w14:textId="3D40C449" w:rsidR="009D5F56" w:rsidRPr="00AC7834" w:rsidRDefault="00EB25E3" w:rsidP="00553004">
            <w:pPr>
              <w:jc w:val="center"/>
              <w:rPr>
                <w:rFonts w:eastAsia="Calibri"/>
                <w:szCs w:val="22"/>
              </w:rPr>
            </w:pPr>
            <w:r w:rsidRPr="00AC7834">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3DB881" w14:textId="57EB3F1C" w:rsidR="009D5F56" w:rsidRPr="00AC7834" w:rsidRDefault="00EB25E3" w:rsidP="00553004">
            <w:pPr>
              <w:jc w:val="center"/>
              <w:rPr>
                <w:rFonts w:eastAsia="Calibri"/>
                <w:szCs w:val="22"/>
              </w:rPr>
            </w:pPr>
            <w:r w:rsidRPr="00AC7834">
              <w:rPr>
                <w:rFonts w:eastAsia="Calibri"/>
                <w:szCs w:val="22"/>
              </w:rPr>
              <w:t>4400-6451-1475</w:t>
            </w:r>
          </w:p>
        </w:tc>
      </w:tr>
      <w:tr w:rsidR="00AC7834" w:rsidRPr="00AC7834" w14:paraId="7E7D6D5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E92A93B" w14:textId="77777777" w:rsidR="009D5F56" w:rsidRPr="00AC7834"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72FFDE" w14:textId="77777777" w:rsidR="009D5F56" w:rsidRPr="00AC7834" w:rsidRDefault="009D5F56" w:rsidP="00553004">
            <w:pPr>
              <w:rPr>
                <w:rFonts w:eastAsia="Calibri"/>
                <w:szCs w:val="22"/>
              </w:rPr>
            </w:pPr>
            <w:r w:rsidRPr="00AC7834">
              <w:rPr>
                <w:rFonts w:eastAsia="Calibri"/>
                <w:szCs w:val="22"/>
              </w:rPr>
              <w:t>A27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5CED3C6" w14:textId="77777777" w:rsidR="009D5F56" w:rsidRPr="00AC7834" w:rsidRDefault="009D5F56" w:rsidP="00553004">
            <w:pPr>
              <w:rPr>
                <w:rFonts w:eastAsia="Calibri"/>
                <w:szCs w:val="22"/>
              </w:rPr>
            </w:pPr>
            <w:r w:rsidRPr="00AC7834">
              <w:rPr>
                <w:rFonts w:eastAsia="Calibri"/>
                <w:szCs w:val="22"/>
              </w:rPr>
              <w:t>Pravažiuojamasis kelias nuo Gylių g., Vikonių k. iki kelio Nr. A28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9F0A87" w14:textId="78B6E734" w:rsidR="009D5F56" w:rsidRPr="00AC7834" w:rsidRDefault="009D5F56" w:rsidP="00553004">
            <w:pPr>
              <w:jc w:val="right"/>
              <w:rPr>
                <w:rFonts w:eastAsia="Calibri"/>
                <w:szCs w:val="22"/>
              </w:rPr>
            </w:pPr>
            <w:r w:rsidRPr="00AC7834">
              <w:rPr>
                <w:rFonts w:eastAsia="Calibri"/>
                <w:szCs w:val="22"/>
              </w:rPr>
              <w:t xml:space="preserve"> </w:t>
            </w:r>
            <w:r w:rsidR="00993794" w:rsidRPr="00AC7834">
              <w:rPr>
                <w:rFonts w:eastAsia="Calibri"/>
                <w:szCs w:val="22"/>
              </w:rPr>
              <w:t>2438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63AE58" w14:textId="77777777" w:rsidR="009D5F56" w:rsidRPr="00AC7834" w:rsidRDefault="009D5F56"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41C84" w14:textId="1BD0A90F" w:rsidR="009D5F56" w:rsidRPr="00AC7834" w:rsidRDefault="00993794" w:rsidP="00553004">
            <w:pPr>
              <w:jc w:val="right"/>
              <w:rPr>
                <w:rFonts w:eastAsia="Calibri"/>
                <w:szCs w:val="22"/>
              </w:rPr>
            </w:pPr>
            <w:r w:rsidRPr="00AC7834">
              <w:rPr>
                <w:rFonts w:eastAsia="Calibri"/>
                <w:szCs w:val="22"/>
              </w:rPr>
              <w:t xml:space="preserve"> 2438</w:t>
            </w:r>
          </w:p>
        </w:tc>
        <w:tc>
          <w:tcPr>
            <w:tcW w:w="1133" w:type="dxa"/>
            <w:tcBorders>
              <w:top w:val="single" w:sz="4" w:space="0" w:color="auto"/>
              <w:left w:val="single" w:sz="4" w:space="0" w:color="auto"/>
              <w:bottom w:val="single" w:sz="4" w:space="0" w:color="auto"/>
              <w:right w:val="single" w:sz="4" w:space="0" w:color="auto"/>
            </w:tcBorders>
            <w:vAlign w:val="center"/>
          </w:tcPr>
          <w:p w14:paraId="1566D6CA" w14:textId="62B6F5FE" w:rsidR="009D5F56" w:rsidRPr="00AC7834" w:rsidRDefault="00993794" w:rsidP="00553004">
            <w:pPr>
              <w:jc w:val="right"/>
              <w:rPr>
                <w:rFonts w:eastAsia="Calibri"/>
                <w:szCs w:val="22"/>
              </w:rPr>
            </w:pPr>
            <w:r w:rsidRPr="00AC783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ABDE7" w14:textId="2EF25EF8" w:rsidR="009D5F56" w:rsidRPr="00AC7834" w:rsidRDefault="00993794" w:rsidP="00553004">
            <w:pPr>
              <w:jc w:val="center"/>
              <w:rPr>
                <w:rFonts w:eastAsia="Calibri"/>
                <w:szCs w:val="22"/>
              </w:rPr>
            </w:pPr>
            <w:r w:rsidRPr="00AC783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641B70" w14:textId="6DA8866E" w:rsidR="009D5F56" w:rsidRPr="00AC7834" w:rsidRDefault="00993794" w:rsidP="00553004">
            <w:pPr>
              <w:jc w:val="center"/>
              <w:rPr>
                <w:rFonts w:eastAsia="Calibri"/>
                <w:szCs w:val="22"/>
              </w:rPr>
            </w:pPr>
            <w:r w:rsidRPr="00AC7834">
              <w:rPr>
                <w:rFonts w:eastAsia="Calibri"/>
                <w:szCs w:val="22"/>
              </w:rPr>
              <w:t>4400-6451-1604</w:t>
            </w:r>
          </w:p>
        </w:tc>
      </w:tr>
      <w:tr w:rsidR="006D4021" w:rsidRPr="006D4021" w14:paraId="0459607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D820F5" w14:textId="77777777" w:rsidR="009D5F56" w:rsidRPr="006D402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753124" w14:textId="77777777" w:rsidR="009D5F56" w:rsidRPr="006D4021" w:rsidRDefault="009D5F56" w:rsidP="00553004">
            <w:pPr>
              <w:rPr>
                <w:rFonts w:eastAsia="Calibri"/>
                <w:szCs w:val="22"/>
              </w:rPr>
            </w:pPr>
            <w:r w:rsidRPr="006D4021">
              <w:rPr>
                <w:rFonts w:eastAsia="Calibri"/>
                <w:szCs w:val="22"/>
              </w:rPr>
              <w:t>A270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EB1F9F" w14:textId="77777777" w:rsidR="009D5F56" w:rsidRPr="006D4021" w:rsidRDefault="009D5F56" w:rsidP="00553004">
            <w:pPr>
              <w:rPr>
                <w:rFonts w:eastAsia="Calibri"/>
                <w:szCs w:val="22"/>
              </w:rPr>
            </w:pPr>
            <w:r w:rsidRPr="006D4021">
              <w:rPr>
                <w:rFonts w:eastAsia="Calibri"/>
                <w:szCs w:val="22"/>
              </w:rPr>
              <w:t>Privažiuojamasis kelias prie gyvenamųjų namų Katlėrių k. nuo kelio Nr. A37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29062E" w14:textId="751AC1BA" w:rsidR="009D5F56" w:rsidRPr="006D4021" w:rsidRDefault="004110FE" w:rsidP="00553004">
            <w:pPr>
              <w:jc w:val="right"/>
              <w:rPr>
                <w:rFonts w:eastAsia="Calibri"/>
                <w:szCs w:val="22"/>
              </w:rPr>
            </w:pPr>
            <w:r w:rsidRPr="006D4021">
              <w:rPr>
                <w:rFonts w:eastAsia="Calibri"/>
                <w:szCs w:val="22"/>
              </w:rPr>
              <w:t>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DEF072" w14:textId="77777777" w:rsidR="009D5F56" w:rsidRPr="006D4021" w:rsidRDefault="009D5F56" w:rsidP="00553004">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BB282B" w14:textId="54BFAE49" w:rsidR="009D5F56" w:rsidRPr="006D4021" w:rsidRDefault="004110FE" w:rsidP="00553004">
            <w:pPr>
              <w:jc w:val="right"/>
              <w:rPr>
                <w:rFonts w:eastAsia="Calibri"/>
                <w:szCs w:val="22"/>
              </w:rPr>
            </w:pPr>
            <w:r w:rsidRPr="006D4021">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0E2E5" w14:textId="1E86FFB2" w:rsidR="009D5F56" w:rsidRPr="006D4021" w:rsidRDefault="004110FE" w:rsidP="00553004">
            <w:pPr>
              <w:jc w:val="right"/>
              <w:rPr>
                <w:rFonts w:eastAsia="Calibri"/>
                <w:szCs w:val="22"/>
              </w:rPr>
            </w:pPr>
            <w:r w:rsidRPr="006D4021">
              <w:rPr>
                <w:rFonts w:eastAsia="Calibri"/>
                <w:szCs w:val="22"/>
              </w:rPr>
              <w:t>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D4CF9" w14:textId="3C0C24B5" w:rsidR="009D5F56" w:rsidRPr="006D4021" w:rsidRDefault="004110FE" w:rsidP="00553004">
            <w:pPr>
              <w:jc w:val="center"/>
              <w:rPr>
                <w:rFonts w:eastAsia="Calibri"/>
                <w:szCs w:val="22"/>
              </w:rPr>
            </w:pPr>
            <w:r w:rsidRPr="006D4021">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4EC7F2" w14:textId="545DDF90" w:rsidR="009D5F56" w:rsidRPr="006D4021" w:rsidRDefault="004110FE" w:rsidP="00553004">
            <w:pPr>
              <w:jc w:val="center"/>
              <w:rPr>
                <w:rFonts w:eastAsia="Calibri"/>
                <w:szCs w:val="22"/>
              </w:rPr>
            </w:pPr>
            <w:r w:rsidRPr="006D4021">
              <w:rPr>
                <w:rFonts w:eastAsia="Calibri"/>
                <w:szCs w:val="22"/>
              </w:rPr>
              <w:t>4400-6462-8676</w:t>
            </w:r>
          </w:p>
        </w:tc>
      </w:tr>
      <w:tr w:rsidR="006D4021" w:rsidRPr="006D4021" w14:paraId="4432372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D57423" w14:textId="77777777" w:rsidR="009D5F56" w:rsidRPr="006D402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D55F8B" w14:textId="77777777" w:rsidR="009D5F56" w:rsidRPr="006D4021" w:rsidRDefault="009D5F56" w:rsidP="00553004">
            <w:pPr>
              <w:rPr>
                <w:rFonts w:eastAsia="Calibri"/>
                <w:szCs w:val="22"/>
              </w:rPr>
            </w:pPr>
            <w:r w:rsidRPr="006D4021">
              <w:rPr>
                <w:rFonts w:eastAsia="Calibri"/>
                <w:szCs w:val="22"/>
              </w:rPr>
              <w:t>A271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ABF4903" w14:textId="56C246FE" w:rsidR="009D5F56" w:rsidRPr="006D4021" w:rsidRDefault="009D5F56" w:rsidP="00553004">
            <w:pPr>
              <w:rPr>
                <w:rFonts w:eastAsia="Calibri"/>
                <w:szCs w:val="22"/>
              </w:rPr>
            </w:pPr>
            <w:r w:rsidRPr="006D4021">
              <w:rPr>
                <w:rFonts w:eastAsia="Calibri"/>
                <w:szCs w:val="22"/>
              </w:rPr>
              <w:t xml:space="preserve">Privažiuojamasis kelias prie gyvenamųjų namų Dvaro g., Šlavėnų k. nuo kelio Nr. 1225,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60D90C" w14:textId="38E913D0" w:rsidR="009D5F56" w:rsidRPr="006D4021" w:rsidRDefault="004110FE" w:rsidP="00553004">
            <w:pPr>
              <w:jc w:val="right"/>
              <w:rPr>
                <w:rFonts w:eastAsia="Calibri"/>
                <w:szCs w:val="22"/>
              </w:rPr>
            </w:pPr>
            <w:r w:rsidRPr="006D4021">
              <w:rPr>
                <w:rFonts w:eastAsia="Calibri"/>
                <w:szCs w:val="22"/>
              </w:rPr>
              <w:t>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37CD9" w14:textId="77777777" w:rsidR="009D5F56" w:rsidRPr="006D4021" w:rsidRDefault="009D5F56" w:rsidP="00553004">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9625B" w14:textId="60A9E728" w:rsidR="009D5F56" w:rsidRPr="006D4021" w:rsidRDefault="004110FE" w:rsidP="00553004">
            <w:pPr>
              <w:jc w:val="right"/>
              <w:rPr>
                <w:rFonts w:eastAsia="Calibri"/>
                <w:szCs w:val="22"/>
              </w:rPr>
            </w:pPr>
            <w:r w:rsidRPr="006D4021">
              <w:rPr>
                <w:rFonts w:eastAsia="Calibri"/>
                <w:szCs w:val="22"/>
              </w:rPr>
              <w:t>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F0884" w14:textId="77777777" w:rsidR="009D5F56" w:rsidRPr="006D4021" w:rsidRDefault="009D5F56" w:rsidP="00553004">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6600E" w14:textId="7115C624" w:rsidR="009D5F56" w:rsidRPr="006D4021" w:rsidRDefault="004110FE" w:rsidP="00553004">
            <w:pPr>
              <w:jc w:val="center"/>
              <w:rPr>
                <w:rFonts w:eastAsia="Calibri"/>
                <w:szCs w:val="22"/>
              </w:rPr>
            </w:pPr>
            <w:r w:rsidRPr="006D4021">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DFEA74" w14:textId="3E293D51" w:rsidR="009D5F56" w:rsidRPr="006D4021" w:rsidRDefault="004110FE" w:rsidP="00553004">
            <w:pPr>
              <w:jc w:val="center"/>
              <w:rPr>
                <w:rFonts w:eastAsia="Calibri"/>
                <w:szCs w:val="22"/>
              </w:rPr>
            </w:pPr>
            <w:r w:rsidRPr="006D4021">
              <w:rPr>
                <w:rFonts w:eastAsia="Calibri"/>
                <w:szCs w:val="22"/>
              </w:rPr>
              <w:t>4400-6462-8715</w:t>
            </w:r>
          </w:p>
        </w:tc>
      </w:tr>
      <w:tr w:rsidR="006D4021" w:rsidRPr="006D4021" w14:paraId="4BF2F44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7B03A0" w14:textId="77777777" w:rsidR="009D5F56" w:rsidRPr="006D402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46E1E5" w14:textId="77777777" w:rsidR="009D5F56" w:rsidRPr="006D4021" w:rsidRDefault="009D5F56" w:rsidP="00553004">
            <w:pPr>
              <w:rPr>
                <w:rFonts w:eastAsia="Calibri"/>
                <w:szCs w:val="22"/>
              </w:rPr>
            </w:pPr>
            <w:r w:rsidRPr="006D4021">
              <w:rPr>
                <w:rFonts w:eastAsia="Calibri"/>
                <w:szCs w:val="22"/>
              </w:rPr>
              <w:t>A272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55070E" w14:textId="512CE616" w:rsidR="009D5F56" w:rsidRPr="006D4021" w:rsidRDefault="009D5F56" w:rsidP="00553004">
            <w:pPr>
              <w:rPr>
                <w:rFonts w:eastAsia="Calibri"/>
                <w:szCs w:val="22"/>
              </w:rPr>
            </w:pPr>
            <w:r w:rsidRPr="006D4021">
              <w:rPr>
                <w:rFonts w:eastAsia="Calibri"/>
                <w:szCs w:val="22"/>
              </w:rPr>
              <w:t xml:space="preserve">Privažiuojamasis kelias prie gyvenamųjų namų Dvaro g., Šlavėnų k. nuo kelio Nr. 1225,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FC571C" w14:textId="6B5F4065" w:rsidR="009D5F56" w:rsidRPr="006D4021" w:rsidRDefault="004110FE" w:rsidP="00553004">
            <w:pPr>
              <w:jc w:val="right"/>
              <w:rPr>
                <w:rFonts w:eastAsia="Calibri"/>
                <w:szCs w:val="22"/>
              </w:rPr>
            </w:pPr>
            <w:r w:rsidRPr="006D4021">
              <w:rPr>
                <w:rFonts w:eastAsia="Calibri"/>
                <w:szCs w:val="22"/>
              </w:rPr>
              <w:t>231</w:t>
            </w:r>
            <w:r w:rsidR="009D5F56" w:rsidRPr="006D402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6C1C4" w14:textId="1EFB7619" w:rsidR="009D5F56" w:rsidRPr="006D4021" w:rsidRDefault="004110FE" w:rsidP="00553004">
            <w:pPr>
              <w:jc w:val="right"/>
              <w:rPr>
                <w:rFonts w:eastAsia="Calibri"/>
                <w:szCs w:val="22"/>
              </w:rPr>
            </w:pPr>
            <w:r w:rsidRPr="006D4021">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42199" w14:textId="32E8F8A0" w:rsidR="009D5F56" w:rsidRPr="006D4021" w:rsidRDefault="004110FE" w:rsidP="00553004">
            <w:pPr>
              <w:jc w:val="right"/>
              <w:rPr>
                <w:rFonts w:eastAsia="Calibri"/>
                <w:szCs w:val="22"/>
              </w:rPr>
            </w:pPr>
            <w:r w:rsidRPr="006D4021">
              <w:rPr>
                <w:rFonts w:eastAsia="Calibri"/>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99031" w14:textId="62844177" w:rsidR="009D5F56" w:rsidRPr="006D4021" w:rsidRDefault="006D4021" w:rsidP="00553004">
            <w:pPr>
              <w:jc w:val="right"/>
              <w:rPr>
                <w:rFonts w:eastAsia="Calibri"/>
                <w:strike/>
                <w:szCs w:val="22"/>
              </w:rPr>
            </w:pPr>
            <w:r w:rsidRPr="006D402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DAF0D" w14:textId="77777777" w:rsidR="009D5F56" w:rsidRPr="006D4021" w:rsidRDefault="009D5F56" w:rsidP="00553004">
            <w:pPr>
              <w:jc w:val="center"/>
              <w:rPr>
                <w:rFonts w:eastAsia="Calibri"/>
                <w:szCs w:val="22"/>
              </w:rPr>
            </w:pPr>
            <w:r w:rsidRPr="006D402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C133F4" w14:textId="1E1935D8" w:rsidR="009D5F56" w:rsidRPr="006D4021" w:rsidRDefault="004110FE" w:rsidP="00553004">
            <w:pPr>
              <w:jc w:val="center"/>
              <w:rPr>
                <w:rFonts w:eastAsia="Calibri"/>
                <w:szCs w:val="22"/>
              </w:rPr>
            </w:pPr>
            <w:r w:rsidRPr="006D4021">
              <w:rPr>
                <w:rFonts w:eastAsia="Calibri"/>
                <w:szCs w:val="22"/>
              </w:rPr>
              <w:t>4400-6462-8737</w:t>
            </w:r>
          </w:p>
        </w:tc>
      </w:tr>
      <w:tr w:rsidR="006D4021" w:rsidRPr="006D4021" w14:paraId="16F3F48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2912892" w14:textId="77777777" w:rsidR="009D5F56" w:rsidRPr="006D402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CE4367" w14:textId="77777777" w:rsidR="009D5F56" w:rsidRPr="006D4021" w:rsidRDefault="009D5F56" w:rsidP="00553004">
            <w:pPr>
              <w:rPr>
                <w:rFonts w:eastAsia="Calibri"/>
                <w:szCs w:val="22"/>
              </w:rPr>
            </w:pPr>
            <w:r w:rsidRPr="006D4021">
              <w:rPr>
                <w:rFonts w:eastAsia="Calibri"/>
                <w:szCs w:val="22"/>
              </w:rPr>
              <w:t>A273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FCA281" w14:textId="77777777" w:rsidR="009D5F56" w:rsidRPr="006D4021" w:rsidRDefault="009D5F56" w:rsidP="00553004">
            <w:pPr>
              <w:rPr>
                <w:rFonts w:eastAsia="Calibri"/>
                <w:szCs w:val="22"/>
              </w:rPr>
            </w:pPr>
            <w:r w:rsidRPr="006D4021">
              <w:rPr>
                <w:rFonts w:eastAsia="Calibri"/>
                <w:szCs w:val="22"/>
              </w:rPr>
              <w:t>Privažiuojamasis kelias prie Karalienės liūno nuo kelio Nr. A1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F311C5" w14:textId="77777777" w:rsidR="009D5F56" w:rsidRPr="006D4021" w:rsidRDefault="009D5F56" w:rsidP="00553004">
            <w:pPr>
              <w:jc w:val="right"/>
              <w:rPr>
                <w:rFonts w:eastAsia="Calibri"/>
                <w:szCs w:val="22"/>
              </w:rPr>
            </w:pPr>
            <w:r w:rsidRPr="006D4021">
              <w:rPr>
                <w:rFonts w:eastAsia="Calibri"/>
                <w:szCs w:val="22"/>
              </w:rPr>
              <w:t xml:space="preserve">129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D8369" w14:textId="77777777" w:rsidR="009D5F56" w:rsidRPr="006D4021" w:rsidRDefault="009D5F56" w:rsidP="00553004">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752F9" w14:textId="2E6C0C6E" w:rsidR="009D5F56" w:rsidRPr="006D4021" w:rsidRDefault="004110FE" w:rsidP="00553004">
            <w:pPr>
              <w:jc w:val="right"/>
              <w:rPr>
                <w:rFonts w:eastAsia="Calibri"/>
                <w:szCs w:val="22"/>
              </w:rPr>
            </w:pPr>
            <w:r w:rsidRPr="006D4021">
              <w:rPr>
                <w:rFonts w:eastAsia="Calibri"/>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6EFA6" w14:textId="06D064CD" w:rsidR="009D5F56" w:rsidRPr="006D4021" w:rsidRDefault="006D4021" w:rsidP="00553004">
            <w:pPr>
              <w:jc w:val="right"/>
              <w:rPr>
                <w:rFonts w:eastAsia="Calibri"/>
                <w:strike/>
                <w:szCs w:val="22"/>
              </w:rPr>
            </w:pPr>
            <w:r w:rsidRPr="006D402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C4A14E" w14:textId="77777777" w:rsidR="009D5F56" w:rsidRPr="006D4021" w:rsidRDefault="009D5F56" w:rsidP="00553004">
            <w:pPr>
              <w:jc w:val="center"/>
              <w:rPr>
                <w:rFonts w:eastAsia="Calibri"/>
                <w:szCs w:val="22"/>
              </w:rPr>
            </w:pPr>
            <w:r w:rsidRPr="006D4021">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6CD354" w14:textId="18914CF6" w:rsidR="009D5F56" w:rsidRPr="006D4021" w:rsidRDefault="004110FE" w:rsidP="00553004">
            <w:pPr>
              <w:jc w:val="center"/>
              <w:rPr>
                <w:rFonts w:eastAsia="Calibri"/>
                <w:szCs w:val="22"/>
              </w:rPr>
            </w:pPr>
            <w:r w:rsidRPr="006D4021">
              <w:rPr>
                <w:rFonts w:eastAsia="Calibri"/>
                <w:szCs w:val="22"/>
              </w:rPr>
              <w:t>4400-6460-5496</w:t>
            </w:r>
          </w:p>
        </w:tc>
      </w:tr>
      <w:tr w:rsidR="006D4021" w:rsidRPr="006D4021" w14:paraId="65DE7F9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7F82BDE" w14:textId="77777777" w:rsidR="009D5F56" w:rsidRPr="006D402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7BB29" w14:textId="77777777" w:rsidR="009D5F56" w:rsidRPr="006D4021" w:rsidRDefault="009D5F56" w:rsidP="00553004">
            <w:pPr>
              <w:rPr>
                <w:rFonts w:eastAsia="Calibri"/>
                <w:szCs w:val="22"/>
              </w:rPr>
            </w:pPr>
            <w:r w:rsidRPr="006D4021">
              <w:rPr>
                <w:rFonts w:eastAsia="Calibri"/>
                <w:szCs w:val="22"/>
              </w:rPr>
              <w:t>A275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941A18" w14:textId="77777777" w:rsidR="009D5F56" w:rsidRPr="006D4021" w:rsidRDefault="009D5F56" w:rsidP="00553004">
            <w:pPr>
              <w:rPr>
                <w:rFonts w:eastAsia="Calibri"/>
                <w:szCs w:val="22"/>
              </w:rPr>
            </w:pPr>
            <w:r w:rsidRPr="006D4021">
              <w:rPr>
                <w:rFonts w:eastAsia="Calibri"/>
                <w:szCs w:val="22"/>
              </w:rPr>
              <w:t>Pravažiuojamasis kelias nuo Šeimyniškių g. iki Pašventupio g., Šeimyniškių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B9CA7C" w14:textId="1B9C72AC" w:rsidR="009D5F56" w:rsidRPr="006D4021" w:rsidRDefault="004110FE" w:rsidP="00553004">
            <w:pPr>
              <w:jc w:val="right"/>
              <w:rPr>
                <w:rFonts w:eastAsia="Calibri"/>
                <w:szCs w:val="22"/>
              </w:rPr>
            </w:pPr>
            <w:r w:rsidRPr="006D4021">
              <w:rPr>
                <w:rFonts w:eastAsia="Calibri"/>
                <w:szCs w:val="22"/>
              </w:rPr>
              <w:t>288</w:t>
            </w:r>
            <w:r w:rsidR="009D5F56" w:rsidRPr="006D402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9C0A0" w14:textId="0031D6DE" w:rsidR="009D5F56" w:rsidRPr="006D4021" w:rsidRDefault="004110FE" w:rsidP="00553004">
            <w:pPr>
              <w:jc w:val="right"/>
              <w:rPr>
                <w:rFonts w:eastAsia="Calibri"/>
                <w:szCs w:val="22"/>
              </w:rPr>
            </w:pPr>
            <w:r w:rsidRPr="006D4021">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7FADB4" w14:textId="5039AAD4" w:rsidR="009D5F56" w:rsidRPr="006D4021" w:rsidRDefault="004110FE" w:rsidP="00553004">
            <w:pPr>
              <w:jc w:val="right"/>
              <w:rPr>
                <w:rFonts w:eastAsia="Calibri"/>
                <w:szCs w:val="22"/>
              </w:rPr>
            </w:pPr>
            <w:r w:rsidRPr="006D4021">
              <w:rPr>
                <w:rFonts w:eastAsia="Calibri"/>
                <w:szCs w:val="22"/>
              </w:rPr>
              <w:t>185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7A003" w14:textId="03B7B58A" w:rsidR="009D5F56" w:rsidRPr="006D4021" w:rsidRDefault="006D4021" w:rsidP="00553004">
            <w:pPr>
              <w:jc w:val="right"/>
              <w:rPr>
                <w:rFonts w:eastAsia="Calibri"/>
                <w:strike/>
                <w:szCs w:val="22"/>
              </w:rPr>
            </w:pPr>
            <w:r w:rsidRPr="006D402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29A2F" w14:textId="77777777" w:rsidR="009D5F56" w:rsidRPr="006D4021" w:rsidRDefault="009D5F56" w:rsidP="00553004">
            <w:pPr>
              <w:jc w:val="center"/>
              <w:rPr>
                <w:rFonts w:eastAsia="Calibri"/>
                <w:szCs w:val="22"/>
              </w:rPr>
            </w:pPr>
            <w:r w:rsidRPr="006D402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E1EA19" w14:textId="6237276C" w:rsidR="009D5F56" w:rsidRPr="006D4021" w:rsidRDefault="004110FE" w:rsidP="00553004">
            <w:pPr>
              <w:jc w:val="center"/>
              <w:rPr>
                <w:rFonts w:eastAsia="Calibri"/>
                <w:szCs w:val="22"/>
              </w:rPr>
            </w:pPr>
            <w:r w:rsidRPr="006D4021">
              <w:rPr>
                <w:rFonts w:eastAsia="Calibri"/>
                <w:szCs w:val="22"/>
              </w:rPr>
              <w:t>4400-6460-5352</w:t>
            </w:r>
          </w:p>
        </w:tc>
      </w:tr>
      <w:tr w:rsidR="006D4021" w:rsidRPr="006D4021" w14:paraId="3DE8F26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D0F09D" w14:textId="77777777" w:rsidR="009D5F56" w:rsidRPr="006D402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AB7215" w14:textId="77777777" w:rsidR="009D5F56" w:rsidRPr="006D4021" w:rsidRDefault="009D5F56" w:rsidP="00553004">
            <w:pPr>
              <w:rPr>
                <w:rFonts w:eastAsia="Calibri"/>
                <w:szCs w:val="22"/>
              </w:rPr>
            </w:pPr>
            <w:r w:rsidRPr="006D4021">
              <w:rPr>
                <w:rFonts w:eastAsia="Calibri"/>
                <w:szCs w:val="22"/>
              </w:rPr>
              <w:t>A276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444833" w14:textId="77777777" w:rsidR="009D5F56" w:rsidRPr="006D4021" w:rsidRDefault="009D5F56" w:rsidP="00553004">
            <w:pPr>
              <w:rPr>
                <w:rFonts w:eastAsia="Calibri"/>
                <w:szCs w:val="22"/>
              </w:rPr>
            </w:pPr>
            <w:r w:rsidRPr="006D4021">
              <w:rPr>
                <w:rFonts w:eastAsia="Calibri"/>
                <w:szCs w:val="22"/>
              </w:rPr>
              <w:t>Privažiuojamasis kelias prie „Puntuko brolio“ akmens nuo Pašventupio g., Šeimyniškių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92ABAF" w14:textId="3415B70A" w:rsidR="009D5F56" w:rsidRPr="006D4021" w:rsidRDefault="009D5F56" w:rsidP="00553004">
            <w:pPr>
              <w:jc w:val="right"/>
              <w:rPr>
                <w:rFonts w:eastAsia="Calibri"/>
                <w:szCs w:val="22"/>
              </w:rPr>
            </w:pPr>
            <w:r w:rsidRPr="006D4021">
              <w:rPr>
                <w:rFonts w:eastAsia="Calibri"/>
                <w:szCs w:val="22"/>
              </w:rPr>
              <w:t xml:space="preserve">494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14CA4" w14:textId="77777777" w:rsidR="009D5F56" w:rsidRPr="006D4021" w:rsidRDefault="009D5F56" w:rsidP="00553004">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5F0EB" w14:textId="6A97AF90" w:rsidR="009D5F56" w:rsidRPr="006D4021" w:rsidRDefault="004110FE" w:rsidP="00553004">
            <w:pPr>
              <w:jc w:val="right"/>
              <w:rPr>
                <w:rFonts w:eastAsia="Calibri"/>
                <w:szCs w:val="22"/>
              </w:rPr>
            </w:pPr>
            <w:r w:rsidRPr="006D4021">
              <w:rPr>
                <w:rFonts w:eastAsia="Calibri"/>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829D6" w14:textId="39BC10ED" w:rsidR="009D5F56" w:rsidRPr="006D4021" w:rsidRDefault="006D4021" w:rsidP="00553004">
            <w:pPr>
              <w:jc w:val="right"/>
              <w:rPr>
                <w:rFonts w:eastAsia="Calibri"/>
                <w:strike/>
                <w:szCs w:val="22"/>
              </w:rPr>
            </w:pPr>
            <w:r w:rsidRPr="006D402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9AEA5" w14:textId="6887D9BD" w:rsidR="009D5F56" w:rsidRPr="006D4021" w:rsidRDefault="004110FE" w:rsidP="00553004">
            <w:pPr>
              <w:jc w:val="center"/>
              <w:rPr>
                <w:rFonts w:eastAsia="Calibri"/>
                <w:szCs w:val="22"/>
              </w:rPr>
            </w:pPr>
            <w:r w:rsidRPr="006D402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8D9062" w14:textId="4F35AB9A" w:rsidR="009D5F56" w:rsidRPr="006D4021" w:rsidRDefault="004110FE" w:rsidP="00553004">
            <w:pPr>
              <w:jc w:val="center"/>
              <w:rPr>
                <w:rFonts w:eastAsia="Calibri"/>
                <w:szCs w:val="22"/>
              </w:rPr>
            </w:pPr>
            <w:r w:rsidRPr="006D4021">
              <w:rPr>
                <w:rFonts w:eastAsia="Calibri"/>
                <w:szCs w:val="22"/>
              </w:rPr>
              <w:t>4400-6460-5330</w:t>
            </w:r>
          </w:p>
        </w:tc>
      </w:tr>
      <w:tr w:rsidR="006D4021" w:rsidRPr="006D4021" w14:paraId="2E0E5B9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A7CAA9" w14:textId="77777777" w:rsidR="009D5F56" w:rsidRPr="006D402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167130" w14:textId="77777777" w:rsidR="009D5F56" w:rsidRPr="006D4021" w:rsidRDefault="009D5F56" w:rsidP="00553004">
            <w:pPr>
              <w:rPr>
                <w:rFonts w:eastAsia="Calibri"/>
                <w:szCs w:val="22"/>
              </w:rPr>
            </w:pPr>
            <w:r w:rsidRPr="006D4021">
              <w:rPr>
                <w:rFonts w:eastAsia="Calibri"/>
                <w:szCs w:val="22"/>
              </w:rPr>
              <w:t>A277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011654" w14:textId="77777777" w:rsidR="009D5F56" w:rsidRPr="006D4021" w:rsidRDefault="009D5F56" w:rsidP="00553004">
            <w:pPr>
              <w:rPr>
                <w:rFonts w:eastAsia="Calibri"/>
                <w:szCs w:val="22"/>
              </w:rPr>
            </w:pPr>
            <w:r w:rsidRPr="006D4021">
              <w:rPr>
                <w:rFonts w:eastAsia="Calibri"/>
                <w:szCs w:val="22"/>
              </w:rPr>
              <w:t>Privažiuojamasis kelias prie Anykščių valymo įrengimų nuo  Pašventupio g., Šeimyniškių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C270D3" w14:textId="3EB9132F" w:rsidR="009D5F56" w:rsidRPr="006D4021" w:rsidRDefault="004110FE" w:rsidP="00553004">
            <w:pPr>
              <w:jc w:val="right"/>
              <w:rPr>
                <w:rFonts w:eastAsia="Calibri"/>
                <w:szCs w:val="22"/>
              </w:rPr>
            </w:pPr>
            <w:r w:rsidRPr="006D4021">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F4676" w14:textId="77777777" w:rsidR="009D5F56" w:rsidRPr="006D4021" w:rsidRDefault="009D5F56" w:rsidP="00553004">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F07CB" w14:textId="0FE104B3" w:rsidR="009D5F56" w:rsidRPr="006D4021" w:rsidRDefault="004110FE" w:rsidP="00553004">
            <w:pPr>
              <w:jc w:val="right"/>
              <w:rPr>
                <w:rFonts w:eastAsia="Calibri"/>
                <w:szCs w:val="22"/>
              </w:rPr>
            </w:pPr>
            <w:r w:rsidRPr="006D4021">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0AB1F1" w14:textId="7EE22ADC" w:rsidR="009D5F56" w:rsidRPr="006D4021" w:rsidRDefault="006D4021" w:rsidP="00553004">
            <w:pPr>
              <w:jc w:val="right"/>
              <w:rPr>
                <w:rFonts w:eastAsia="Calibri"/>
                <w:strike/>
                <w:szCs w:val="22"/>
              </w:rPr>
            </w:pPr>
            <w:r w:rsidRPr="006D402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9310F" w14:textId="729BD891" w:rsidR="009D5F56" w:rsidRPr="006D4021" w:rsidRDefault="004110FE" w:rsidP="00553004">
            <w:pPr>
              <w:jc w:val="center"/>
              <w:rPr>
                <w:rFonts w:eastAsia="Calibri"/>
                <w:szCs w:val="22"/>
              </w:rPr>
            </w:pPr>
            <w:r w:rsidRPr="006D402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BBE35D" w14:textId="0E76D522" w:rsidR="009D5F56" w:rsidRPr="006D4021" w:rsidRDefault="004110FE" w:rsidP="00553004">
            <w:pPr>
              <w:jc w:val="center"/>
              <w:rPr>
                <w:rFonts w:eastAsia="Calibri"/>
                <w:szCs w:val="22"/>
              </w:rPr>
            </w:pPr>
            <w:r w:rsidRPr="006D4021">
              <w:rPr>
                <w:rFonts w:eastAsia="Calibri"/>
                <w:szCs w:val="22"/>
              </w:rPr>
              <w:t>4400-6460-1285</w:t>
            </w:r>
          </w:p>
        </w:tc>
      </w:tr>
      <w:tr w:rsidR="006D4021" w:rsidRPr="006D4021" w14:paraId="6D2D43B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7DCDD3D" w14:textId="77777777" w:rsidR="009D5F56" w:rsidRPr="006D402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205323" w14:textId="77777777" w:rsidR="009D5F56" w:rsidRPr="006D4021" w:rsidRDefault="009D5F56" w:rsidP="00553004">
            <w:pPr>
              <w:rPr>
                <w:rFonts w:eastAsia="Calibri"/>
                <w:szCs w:val="22"/>
              </w:rPr>
            </w:pPr>
            <w:r w:rsidRPr="006D4021">
              <w:rPr>
                <w:rFonts w:eastAsia="Calibri"/>
                <w:szCs w:val="22"/>
              </w:rPr>
              <w:t>A279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2247CC" w14:textId="77777777" w:rsidR="009D5F56" w:rsidRPr="006D4021" w:rsidRDefault="009D5F56" w:rsidP="00553004">
            <w:pPr>
              <w:rPr>
                <w:rFonts w:eastAsia="Calibri"/>
                <w:szCs w:val="22"/>
              </w:rPr>
            </w:pPr>
            <w:r w:rsidRPr="006D4021">
              <w:rPr>
                <w:rFonts w:eastAsia="Calibri"/>
                <w:szCs w:val="22"/>
              </w:rPr>
              <w:t>Privažiuojamasis kelias iki gyvenamųjų namų nuo kelio Nr. 120 (Kavarsko g., Šeimyniškių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292E1C" w14:textId="77777777" w:rsidR="009D5F56" w:rsidRPr="006D4021" w:rsidRDefault="009D5F56" w:rsidP="00553004">
            <w:pPr>
              <w:jc w:val="right"/>
              <w:rPr>
                <w:rFonts w:eastAsia="Calibri"/>
                <w:szCs w:val="22"/>
              </w:rPr>
            </w:pPr>
            <w:r w:rsidRPr="006D4021">
              <w:rPr>
                <w:rFonts w:eastAsia="Calibri"/>
                <w:szCs w:val="22"/>
              </w:rPr>
              <w:t xml:space="preserve"> 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AA936" w14:textId="77777777" w:rsidR="009D5F56" w:rsidRPr="006D4021" w:rsidRDefault="009D5F56" w:rsidP="00553004">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9A4991" w14:textId="77777777" w:rsidR="009D5F56" w:rsidRPr="006D4021" w:rsidRDefault="009D5F56" w:rsidP="00553004">
            <w:pPr>
              <w:jc w:val="right"/>
              <w:rPr>
                <w:rFonts w:eastAsia="Calibri"/>
                <w:szCs w:val="22"/>
              </w:rPr>
            </w:pPr>
            <w:r w:rsidRPr="006D4021">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52E6C" w14:textId="77777777" w:rsidR="009D5F56" w:rsidRPr="006D4021" w:rsidRDefault="009D5F56" w:rsidP="00553004">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2AA8B" w14:textId="77777777" w:rsidR="009D5F56" w:rsidRPr="006D4021" w:rsidRDefault="009D5F56" w:rsidP="00553004">
            <w:pPr>
              <w:jc w:val="center"/>
              <w:rPr>
                <w:rFonts w:eastAsia="Calibri"/>
                <w:szCs w:val="22"/>
              </w:rPr>
            </w:pPr>
            <w:r w:rsidRPr="006D4021">
              <w:rPr>
                <w:rFonts w:eastAsia="Calibri"/>
                <w:szCs w:val="22"/>
              </w:rPr>
              <w:t>IIIv</w:t>
            </w:r>
          </w:p>
        </w:tc>
        <w:tc>
          <w:tcPr>
            <w:tcW w:w="1983" w:type="dxa"/>
            <w:tcBorders>
              <w:top w:val="single" w:sz="4" w:space="0" w:color="auto"/>
              <w:left w:val="single" w:sz="4" w:space="0" w:color="auto"/>
              <w:bottom w:val="single" w:sz="4" w:space="0" w:color="auto"/>
              <w:right w:val="single" w:sz="18" w:space="0" w:color="auto"/>
            </w:tcBorders>
            <w:vAlign w:val="center"/>
            <w:hideMark/>
          </w:tcPr>
          <w:p w14:paraId="30E57103" w14:textId="77777777" w:rsidR="009D5F56" w:rsidRPr="006D4021" w:rsidRDefault="009D5F56" w:rsidP="00553004">
            <w:pPr>
              <w:jc w:val="center"/>
              <w:rPr>
                <w:rFonts w:eastAsia="Calibri"/>
                <w:szCs w:val="22"/>
              </w:rPr>
            </w:pPr>
            <w:r w:rsidRPr="006D4021">
              <w:rPr>
                <w:rFonts w:eastAsia="Calibri"/>
                <w:szCs w:val="22"/>
              </w:rPr>
              <w:t>-</w:t>
            </w:r>
          </w:p>
        </w:tc>
      </w:tr>
      <w:tr w:rsidR="006D4021" w:rsidRPr="006D4021" w14:paraId="6054A62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C8CF769" w14:textId="77777777" w:rsidR="009D5F56" w:rsidRPr="006D402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FC6F41" w14:textId="77777777" w:rsidR="009D5F56" w:rsidRPr="006D4021" w:rsidRDefault="009D5F56" w:rsidP="00553004">
            <w:pPr>
              <w:rPr>
                <w:rFonts w:eastAsia="Calibri"/>
                <w:szCs w:val="22"/>
              </w:rPr>
            </w:pPr>
            <w:r w:rsidRPr="006D4021">
              <w:rPr>
                <w:rFonts w:eastAsia="Calibri"/>
                <w:szCs w:val="22"/>
              </w:rPr>
              <w:t>A28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44F10B" w14:textId="77777777" w:rsidR="009D5F56" w:rsidRPr="006D4021" w:rsidRDefault="009D5F56" w:rsidP="00553004">
            <w:pPr>
              <w:rPr>
                <w:rFonts w:eastAsia="Calibri"/>
                <w:szCs w:val="22"/>
              </w:rPr>
            </w:pPr>
            <w:r w:rsidRPr="006D4021">
              <w:rPr>
                <w:rFonts w:eastAsia="Calibri"/>
                <w:szCs w:val="22"/>
              </w:rPr>
              <w:t>Privažiuojamasis kelias prie Migdoliškio k. nuo Gylių g., Gylių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E02A6F" w14:textId="5FD032F4" w:rsidR="009D5F56" w:rsidRPr="006D4021" w:rsidRDefault="00F95905" w:rsidP="00553004">
            <w:pPr>
              <w:jc w:val="right"/>
              <w:rPr>
                <w:rFonts w:eastAsia="Calibri"/>
                <w:szCs w:val="22"/>
              </w:rPr>
            </w:pPr>
            <w:r w:rsidRPr="006D4021">
              <w:rPr>
                <w:rFonts w:eastAsia="Calibri"/>
                <w:szCs w:val="22"/>
              </w:rPr>
              <w:t xml:space="preserve"> 1454</w:t>
            </w:r>
            <w:r w:rsidR="009D5F56" w:rsidRPr="006D402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8AC55" w14:textId="77777777" w:rsidR="009D5F56" w:rsidRPr="006D4021" w:rsidRDefault="009D5F56" w:rsidP="00553004">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8801B5" w14:textId="513F9348" w:rsidR="009D5F56" w:rsidRPr="006D4021" w:rsidRDefault="00F95905" w:rsidP="00553004">
            <w:pPr>
              <w:jc w:val="right"/>
              <w:rPr>
                <w:rFonts w:eastAsia="Calibri"/>
                <w:szCs w:val="22"/>
              </w:rPr>
            </w:pPr>
            <w:r w:rsidRPr="006D4021">
              <w:rPr>
                <w:rFonts w:eastAsia="Calibri"/>
                <w:szCs w:val="22"/>
              </w:rPr>
              <w:t xml:space="preserve"> 1454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66BE0" w14:textId="77777777" w:rsidR="009D5F56" w:rsidRPr="006D4021" w:rsidRDefault="009D5F56" w:rsidP="00553004">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5322A" w14:textId="0F02066E" w:rsidR="009D5F56" w:rsidRPr="006D4021" w:rsidRDefault="00F95905" w:rsidP="00553004">
            <w:pPr>
              <w:jc w:val="center"/>
              <w:rPr>
                <w:rFonts w:eastAsia="Calibri"/>
                <w:szCs w:val="22"/>
              </w:rPr>
            </w:pPr>
            <w:r w:rsidRPr="006D402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723B2A" w14:textId="229CC384" w:rsidR="009D5F56" w:rsidRPr="006D4021" w:rsidRDefault="00F95905" w:rsidP="00553004">
            <w:pPr>
              <w:jc w:val="center"/>
              <w:rPr>
                <w:rFonts w:eastAsia="Calibri"/>
                <w:szCs w:val="22"/>
              </w:rPr>
            </w:pPr>
            <w:r w:rsidRPr="006D4021">
              <w:rPr>
                <w:rFonts w:eastAsia="Calibri"/>
                <w:szCs w:val="22"/>
              </w:rPr>
              <w:t>4400-6451-1531</w:t>
            </w:r>
          </w:p>
        </w:tc>
      </w:tr>
      <w:tr w:rsidR="006D4021" w:rsidRPr="006D4021" w14:paraId="63B765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771597" w14:textId="77777777" w:rsidR="009D5F56" w:rsidRPr="006D402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83F927" w14:textId="77777777" w:rsidR="009D5F56" w:rsidRPr="006D4021" w:rsidRDefault="009D5F56" w:rsidP="00553004">
            <w:pPr>
              <w:rPr>
                <w:rFonts w:eastAsia="Calibri"/>
                <w:szCs w:val="22"/>
              </w:rPr>
            </w:pPr>
            <w:r w:rsidRPr="006D4021">
              <w:rPr>
                <w:rFonts w:eastAsia="Calibri"/>
                <w:szCs w:val="22"/>
              </w:rPr>
              <w:t>A28-1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FA28F5" w14:textId="77777777" w:rsidR="009D5F56" w:rsidRPr="006D4021" w:rsidRDefault="009D5F56" w:rsidP="00553004">
            <w:pPr>
              <w:rPr>
                <w:rFonts w:eastAsia="Calibri"/>
                <w:szCs w:val="22"/>
              </w:rPr>
            </w:pPr>
            <w:r w:rsidRPr="006D4021">
              <w:rPr>
                <w:rFonts w:eastAsia="Calibri"/>
                <w:szCs w:val="22"/>
              </w:rPr>
              <w:t>Pravažiuojamasis kelias nuo Gegužės g., Anykščių m. iki Gylių g., Gylių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020608" w14:textId="5BBD5232" w:rsidR="009D5F56" w:rsidRPr="006D4021" w:rsidRDefault="00F95905" w:rsidP="00553004">
            <w:pPr>
              <w:jc w:val="right"/>
              <w:rPr>
                <w:rFonts w:eastAsia="Calibri"/>
                <w:szCs w:val="22"/>
              </w:rPr>
            </w:pPr>
            <w:r w:rsidRPr="006D4021">
              <w:rPr>
                <w:rFonts w:eastAsia="Calibri"/>
                <w:szCs w:val="22"/>
              </w:rPr>
              <w:t>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E689A" w14:textId="77777777" w:rsidR="009D5F56" w:rsidRPr="006D4021" w:rsidRDefault="009D5F56" w:rsidP="00553004">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FB3FD" w14:textId="090736C3" w:rsidR="009D5F56" w:rsidRPr="006D4021" w:rsidRDefault="00F95905" w:rsidP="00553004">
            <w:pPr>
              <w:jc w:val="right"/>
              <w:rPr>
                <w:rFonts w:eastAsia="Calibri"/>
                <w:szCs w:val="22"/>
              </w:rPr>
            </w:pPr>
            <w:r w:rsidRPr="006D4021">
              <w:rPr>
                <w:rFonts w:eastAsia="Calibri"/>
                <w:szCs w:val="22"/>
              </w:rPr>
              <w:t>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8B4CC" w14:textId="77777777" w:rsidR="009D5F56" w:rsidRPr="006D4021" w:rsidRDefault="009D5F56" w:rsidP="00553004">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CBF51" w14:textId="74CC8E35" w:rsidR="009D5F56" w:rsidRPr="006D4021" w:rsidRDefault="00F95905" w:rsidP="00553004">
            <w:pPr>
              <w:jc w:val="center"/>
              <w:rPr>
                <w:rFonts w:eastAsia="Calibri"/>
                <w:szCs w:val="22"/>
              </w:rPr>
            </w:pPr>
            <w:r w:rsidRPr="006D402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644BA9" w14:textId="2826B27A" w:rsidR="009D5F56" w:rsidRPr="006D4021" w:rsidRDefault="00F95905" w:rsidP="00553004">
            <w:pPr>
              <w:jc w:val="center"/>
              <w:rPr>
                <w:rFonts w:eastAsia="Calibri"/>
                <w:szCs w:val="22"/>
              </w:rPr>
            </w:pPr>
            <w:r w:rsidRPr="006D4021">
              <w:rPr>
                <w:rFonts w:eastAsia="Calibri"/>
                <w:szCs w:val="22"/>
              </w:rPr>
              <w:t>4400-6450-5513</w:t>
            </w:r>
          </w:p>
        </w:tc>
      </w:tr>
      <w:tr w:rsidR="006D4021" w:rsidRPr="006D4021" w14:paraId="39F06DD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CE9656" w14:textId="77777777" w:rsidR="009D5F56" w:rsidRPr="006D402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6A152B" w14:textId="77777777" w:rsidR="009D5F56" w:rsidRPr="006D4021" w:rsidRDefault="009D5F56" w:rsidP="00553004">
            <w:pPr>
              <w:rPr>
                <w:rFonts w:eastAsia="Calibri"/>
                <w:szCs w:val="22"/>
              </w:rPr>
            </w:pPr>
            <w:r w:rsidRPr="006D4021">
              <w:rPr>
                <w:rFonts w:eastAsia="Calibri"/>
                <w:szCs w:val="22"/>
              </w:rPr>
              <w:t>A280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BAE7BE" w14:textId="77777777" w:rsidR="009D5F56" w:rsidRPr="006D4021" w:rsidRDefault="009D5F56" w:rsidP="00553004">
            <w:pPr>
              <w:rPr>
                <w:rFonts w:eastAsia="Calibri"/>
                <w:szCs w:val="22"/>
              </w:rPr>
            </w:pPr>
            <w:r w:rsidRPr="006D4021">
              <w:rPr>
                <w:rFonts w:eastAsia="Calibri"/>
                <w:szCs w:val="22"/>
              </w:rPr>
              <w:t>Privažiuojamasis kelias prie Kvarco karjero nuo kelio Nr. A13 (Pakarklių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5924AF" w14:textId="77777777" w:rsidR="009D5F56" w:rsidRPr="006D4021" w:rsidRDefault="009D5F56" w:rsidP="00553004">
            <w:pPr>
              <w:jc w:val="right"/>
              <w:rPr>
                <w:rFonts w:eastAsia="Calibri"/>
                <w:szCs w:val="22"/>
              </w:rPr>
            </w:pPr>
            <w:r w:rsidRPr="006D4021">
              <w:rPr>
                <w:rFonts w:eastAsia="Calibri"/>
                <w:szCs w:val="22"/>
              </w:rPr>
              <w:t xml:space="preserve">581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E14468" w14:textId="77777777" w:rsidR="009D5F56" w:rsidRPr="006D4021" w:rsidRDefault="009D5F56" w:rsidP="00553004">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0A4D48" w14:textId="77777777" w:rsidR="009D5F56" w:rsidRPr="006D4021" w:rsidRDefault="009D5F56" w:rsidP="00553004">
            <w:pPr>
              <w:jc w:val="right"/>
              <w:rPr>
                <w:rFonts w:eastAsia="Calibri"/>
                <w:szCs w:val="22"/>
              </w:rPr>
            </w:pPr>
            <w:r w:rsidRPr="006D4021">
              <w:rPr>
                <w:rFonts w:eastAsia="Calibri"/>
                <w:szCs w:val="22"/>
              </w:rPr>
              <w:t>581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3949B" w14:textId="77777777" w:rsidR="009D5F56" w:rsidRPr="006D4021" w:rsidRDefault="009D5F56" w:rsidP="00553004">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8C2CB" w14:textId="77777777" w:rsidR="009D5F56" w:rsidRPr="006D4021" w:rsidRDefault="009D5F56" w:rsidP="00553004">
            <w:pPr>
              <w:jc w:val="center"/>
              <w:rPr>
                <w:rFonts w:eastAsia="Calibri"/>
                <w:szCs w:val="22"/>
              </w:rPr>
            </w:pPr>
            <w:r w:rsidRPr="006D4021">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45C056" w14:textId="77777777" w:rsidR="009D5F56" w:rsidRPr="006D4021" w:rsidRDefault="009D5F56" w:rsidP="00553004">
            <w:pPr>
              <w:jc w:val="center"/>
              <w:rPr>
                <w:rFonts w:eastAsia="Calibri"/>
                <w:szCs w:val="22"/>
              </w:rPr>
            </w:pPr>
            <w:r w:rsidRPr="006D4021">
              <w:rPr>
                <w:rFonts w:eastAsia="Calibri"/>
                <w:szCs w:val="22"/>
              </w:rPr>
              <w:t>-</w:t>
            </w:r>
          </w:p>
        </w:tc>
      </w:tr>
      <w:tr w:rsidR="006D4021" w:rsidRPr="006D4021" w14:paraId="18C1F34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B3DA8E" w14:textId="77777777" w:rsidR="009D5F56" w:rsidRPr="006D402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D44B8F" w14:textId="77777777" w:rsidR="009D5F56" w:rsidRPr="006D4021" w:rsidRDefault="009D5F56" w:rsidP="00553004">
            <w:pPr>
              <w:rPr>
                <w:rFonts w:eastAsia="Calibri"/>
                <w:szCs w:val="22"/>
              </w:rPr>
            </w:pPr>
            <w:r w:rsidRPr="006D4021">
              <w:rPr>
                <w:rFonts w:eastAsia="Calibri"/>
                <w:szCs w:val="22"/>
              </w:rPr>
              <w:t>A281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637BD9" w14:textId="77777777" w:rsidR="009D5F56" w:rsidRPr="006D4021" w:rsidRDefault="009D5F56" w:rsidP="00553004">
            <w:pPr>
              <w:rPr>
                <w:rFonts w:eastAsia="Calibri"/>
                <w:szCs w:val="22"/>
              </w:rPr>
            </w:pPr>
            <w:r w:rsidRPr="006D4021">
              <w:rPr>
                <w:rFonts w:eastAsia="Calibri"/>
                <w:szCs w:val="22"/>
              </w:rPr>
              <w:t>Privažiuojamasis kelias prie gyvenamųjų namų nuo Sturtupio g., Ažuožerių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9317F0" w14:textId="6678905F" w:rsidR="009D5F56" w:rsidRPr="006D4021" w:rsidRDefault="000F49C9" w:rsidP="00553004">
            <w:pPr>
              <w:jc w:val="right"/>
              <w:rPr>
                <w:rFonts w:eastAsia="Calibri"/>
                <w:szCs w:val="22"/>
              </w:rPr>
            </w:pPr>
            <w:r w:rsidRPr="006D4021">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0A1F71" w14:textId="3A4775F0" w:rsidR="009D5F56" w:rsidRPr="006D4021" w:rsidRDefault="000F49C9" w:rsidP="00553004">
            <w:pPr>
              <w:jc w:val="right"/>
              <w:rPr>
                <w:rFonts w:eastAsia="Calibri"/>
                <w:szCs w:val="22"/>
              </w:rPr>
            </w:pPr>
            <w:r w:rsidRPr="006D4021">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64EFF1" w14:textId="77777777" w:rsidR="009D5F56" w:rsidRPr="006D4021" w:rsidRDefault="009D5F56" w:rsidP="00553004">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5CBBD" w14:textId="77777777" w:rsidR="009D5F56" w:rsidRPr="006D4021" w:rsidRDefault="009D5F56" w:rsidP="00553004">
            <w:pPr>
              <w:jc w:val="right"/>
              <w:rPr>
                <w:rFonts w:eastAsia="Calibri"/>
                <w:szCs w:val="22"/>
              </w:rPr>
            </w:pPr>
            <w:r w:rsidRPr="006D402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5EDAB" w14:textId="77777777" w:rsidR="009D5F56" w:rsidRPr="006D4021" w:rsidRDefault="009D5F56" w:rsidP="00553004">
            <w:pPr>
              <w:jc w:val="center"/>
              <w:rPr>
                <w:rFonts w:eastAsia="Calibri"/>
                <w:szCs w:val="22"/>
              </w:rPr>
            </w:pPr>
            <w:r w:rsidRPr="006D402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2BBB6C" w14:textId="50AB0D3B" w:rsidR="009D5F56" w:rsidRPr="006D4021" w:rsidRDefault="000F49C9" w:rsidP="00553004">
            <w:pPr>
              <w:jc w:val="center"/>
              <w:rPr>
                <w:rFonts w:eastAsia="Calibri"/>
                <w:szCs w:val="22"/>
              </w:rPr>
            </w:pPr>
            <w:r w:rsidRPr="006D4021">
              <w:rPr>
                <w:rFonts w:eastAsia="Calibri"/>
                <w:szCs w:val="22"/>
              </w:rPr>
              <w:t>4400-6460-5474</w:t>
            </w:r>
          </w:p>
        </w:tc>
      </w:tr>
      <w:tr w:rsidR="009D5F56" w:rsidRPr="004B1509" w14:paraId="361DD33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39ECAD9"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D8E1CA" w14:textId="77777777" w:rsidR="009D5F56" w:rsidRPr="004B1509" w:rsidRDefault="009D5F56" w:rsidP="00553004">
            <w:pPr>
              <w:rPr>
                <w:rFonts w:eastAsia="Calibri"/>
                <w:szCs w:val="22"/>
              </w:rPr>
            </w:pPr>
            <w:r w:rsidRPr="004B1509">
              <w:rPr>
                <w:rFonts w:eastAsia="Calibri"/>
                <w:szCs w:val="22"/>
              </w:rPr>
              <w:t>A285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5ADEFE" w14:textId="77777777" w:rsidR="009D5F56" w:rsidRPr="004B1509" w:rsidRDefault="009D5F56" w:rsidP="00553004">
            <w:pPr>
              <w:rPr>
                <w:rFonts w:eastAsia="Calibri"/>
                <w:szCs w:val="22"/>
              </w:rPr>
            </w:pPr>
            <w:r w:rsidRPr="004B1509">
              <w:rPr>
                <w:rFonts w:eastAsia="Calibri"/>
                <w:szCs w:val="22"/>
              </w:rPr>
              <w:t>Pravažiuojamasis kelias nuo Sturtupio g. iki Ežero g., Ažuožerių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29A399" w14:textId="77777777" w:rsidR="009D5F56" w:rsidRPr="004B1509" w:rsidRDefault="009D5F56" w:rsidP="00553004">
            <w:pPr>
              <w:jc w:val="right"/>
              <w:rPr>
                <w:rFonts w:eastAsia="Calibri"/>
                <w:szCs w:val="22"/>
              </w:rPr>
            </w:pPr>
            <w:r w:rsidRPr="004B1509">
              <w:rPr>
                <w:rFonts w:eastAsia="Calibri"/>
                <w:szCs w:val="22"/>
              </w:rPr>
              <w:t xml:space="preserve">124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5D896" w14:textId="77777777" w:rsidR="009D5F56" w:rsidRPr="004B1509" w:rsidRDefault="009D5F56" w:rsidP="00553004">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2A83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FC28E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95D51"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3D9F86" w14:textId="77777777" w:rsidR="009D5F56" w:rsidRPr="004B1509" w:rsidRDefault="009D5F56" w:rsidP="00553004">
            <w:pPr>
              <w:jc w:val="center"/>
              <w:rPr>
                <w:rFonts w:eastAsia="Calibri"/>
                <w:szCs w:val="22"/>
              </w:rPr>
            </w:pPr>
            <w:r w:rsidRPr="004B1509">
              <w:rPr>
                <w:rFonts w:eastAsia="Calibri"/>
                <w:szCs w:val="22"/>
              </w:rPr>
              <w:t>-</w:t>
            </w:r>
          </w:p>
        </w:tc>
      </w:tr>
      <w:tr w:rsidR="00467035" w:rsidRPr="00467035" w14:paraId="32B1E47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13D92DE" w14:textId="77777777" w:rsidR="009D5F56" w:rsidRPr="0046703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3821F9" w14:textId="77777777" w:rsidR="009D5F56" w:rsidRPr="00467035" w:rsidRDefault="009D5F56" w:rsidP="00553004">
            <w:pPr>
              <w:rPr>
                <w:rFonts w:eastAsia="Calibri"/>
                <w:szCs w:val="22"/>
              </w:rPr>
            </w:pPr>
            <w:r w:rsidRPr="00467035">
              <w:rPr>
                <w:rFonts w:eastAsia="Calibri"/>
                <w:szCs w:val="22"/>
              </w:rPr>
              <w:t>A286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7C0055" w14:textId="77777777" w:rsidR="009D5F56" w:rsidRPr="00467035" w:rsidRDefault="009D5F56" w:rsidP="00553004">
            <w:pPr>
              <w:rPr>
                <w:rFonts w:eastAsia="Calibri"/>
                <w:szCs w:val="22"/>
              </w:rPr>
            </w:pPr>
            <w:r w:rsidRPr="00467035">
              <w:rPr>
                <w:rFonts w:eastAsia="Calibri"/>
                <w:szCs w:val="22"/>
              </w:rPr>
              <w:t>Privažiuojamasis kelias prie Kiaušų k. miško nuo kelio Nr. A57 (Bikūnų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25A388" w14:textId="77777777" w:rsidR="009D5F56" w:rsidRPr="00467035" w:rsidRDefault="009D5F56" w:rsidP="00553004">
            <w:pPr>
              <w:jc w:val="right"/>
              <w:rPr>
                <w:rFonts w:eastAsia="Calibri"/>
                <w:szCs w:val="22"/>
              </w:rPr>
            </w:pPr>
            <w:r w:rsidRPr="00467035">
              <w:rPr>
                <w:rFonts w:eastAsia="Calibri"/>
                <w:szCs w:val="22"/>
              </w:rPr>
              <w:t xml:space="preserve">1056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F6C66"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E76A5" w14:textId="77777777" w:rsidR="009D5F56" w:rsidRPr="00467035" w:rsidRDefault="009D5F56" w:rsidP="00553004">
            <w:pPr>
              <w:jc w:val="right"/>
              <w:rPr>
                <w:rFonts w:eastAsia="Calibri"/>
                <w:szCs w:val="22"/>
              </w:rPr>
            </w:pPr>
            <w:r w:rsidRPr="00467035">
              <w:rPr>
                <w:rFonts w:eastAsia="Calibri"/>
                <w:szCs w:val="22"/>
              </w:rPr>
              <w:t>1056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A7FDD"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83F16" w14:textId="77777777" w:rsidR="009D5F56" w:rsidRPr="00467035" w:rsidRDefault="009D5F56" w:rsidP="00553004">
            <w:pPr>
              <w:jc w:val="center"/>
              <w:rPr>
                <w:rFonts w:eastAsia="Calibri"/>
                <w:szCs w:val="22"/>
              </w:rPr>
            </w:pPr>
            <w:r w:rsidRPr="0046703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392E4C" w14:textId="77777777" w:rsidR="009D5F56" w:rsidRPr="00467035" w:rsidRDefault="009D5F56" w:rsidP="00553004">
            <w:pPr>
              <w:jc w:val="center"/>
              <w:rPr>
                <w:rFonts w:eastAsia="Calibri"/>
                <w:szCs w:val="22"/>
              </w:rPr>
            </w:pPr>
            <w:r w:rsidRPr="00467035">
              <w:rPr>
                <w:rFonts w:eastAsia="Calibri"/>
                <w:szCs w:val="22"/>
              </w:rPr>
              <w:t>-</w:t>
            </w:r>
          </w:p>
        </w:tc>
      </w:tr>
      <w:tr w:rsidR="00467035" w:rsidRPr="00467035" w14:paraId="7DF071B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966E50" w14:textId="77777777" w:rsidR="009D5F56" w:rsidRPr="0046703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12DF09" w14:textId="77777777" w:rsidR="009D5F56" w:rsidRPr="00467035" w:rsidRDefault="009D5F56" w:rsidP="00553004">
            <w:pPr>
              <w:rPr>
                <w:rFonts w:eastAsia="Calibri"/>
                <w:szCs w:val="22"/>
              </w:rPr>
            </w:pPr>
            <w:r w:rsidRPr="00467035">
              <w:rPr>
                <w:rFonts w:eastAsia="Calibri"/>
                <w:szCs w:val="22"/>
              </w:rPr>
              <w:t>A287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032C5E" w14:textId="77777777" w:rsidR="009D5F56" w:rsidRPr="00467035" w:rsidRDefault="009D5F56" w:rsidP="00553004">
            <w:pPr>
              <w:rPr>
                <w:rFonts w:eastAsia="Calibri"/>
                <w:szCs w:val="22"/>
              </w:rPr>
            </w:pPr>
            <w:r w:rsidRPr="00467035">
              <w:rPr>
                <w:rFonts w:eastAsia="Calibri"/>
                <w:szCs w:val="22"/>
              </w:rPr>
              <w:t>Privažiuojamasis kelias prie ūkinių pastatų Ažuožerių k. nuo Sturtupio g., Ažuožerių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C9F2A8" w14:textId="77777777" w:rsidR="009D5F56" w:rsidRPr="00467035" w:rsidRDefault="009D5F56" w:rsidP="00553004">
            <w:pPr>
              <w:jc w:val="right"/>
              <w:rPr>
                <w:rFonts w:eastAsia="Calibri"/>
                <w:szCs w:val="22"/>
              </w:rPr>
            </w:pPr>
            <w:r w:rsidRPr="00467035">
              <w:rPr>
                <w:rFonts w:eastAsia="Calibri"/>
                <w:szCs w:val="22"/>
              </w:rPr>
              <w:t xml:space="preserve">236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EEF13" w14:textId="43359A9E" w:rsidR="009D5F56" w:rsidRPr="00467035" w:rsidRDefault="000F49C9" w:rsidP="00553004">
            <w:pPr>
              <w:jc w:val="right"/>
              <w:rPr>
                <w:rFonts w:eastAsia="Calibri"/>
                <w:szCs w:val="22"/>
              </w:rPr>
            </w:pPr>
            <w:r w:rsidRPr="00467035">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66FCA" w14:textId="5F9F51F1" w:rsidR="009D5F56" w:rsidRPr="00467035" w:rsidRDefault="000F49C9" w:rsidP="00553004">
            <w:pPr>
              <w:jc w:val="right"/>
              <w:rPr>
                <w:rFonts w:eastAsia="Calibri"/>
                <w:szCs w:val="22"/>
              </w:rPr>
            </w:pPr>
            <w:r w:rsidRPr="00467035">
              <w:rPr>
                <w:rFonts w:eastAsia="Calibri"/>
                <w:szCs w:val="22"/>
              </w:rPr>
              <w:t> 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B6196"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BA317" w14:textId="77777777" w:rsidR="009D5F56" w:rsidRPr="00467035" w:rsidRDefault="009D5F56" w:rsidP="00553004">
            <w:pPr>
              <w:jc w:val="center"/>
              <w:rPr>
                <w:rFonts w:eastAsia="Calibri"/>
                <w:szCs w:val="22"/>
              </w:rPr>
            </w:pPr>
            <w:r w:rsidRPr="0046703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1C7CE7" w14:textId="5AC18ADE" w:rsidR="009D5F56" w:rsidRPr="00467035" w:rsidRDefault="000F49C9" w:rsidP="00553004">
            <w:pPr>
              <w:jc w:val="center"/>
              <w:rPr>
                <w:rFonts w:eastAsia="Calibri"/>
                <w:szCs w:val="22"/>
              </w:rPr>
            </w:pPr>
            <w:r w:rsidRPr="00467035">
              <w:rPr>
                <w:rFonts w:eastAsia="Calibri"/>
                <w:szCs w:val="22"/>
              </w:rPr>
              <w:t>4400-6460-5463</w:t>
            </w:r>
          </w:p>
        </w:tc>
      </w:tr>
      <w:tr w:rsidR="00467035" w:rsidRPr="00467035" w14:paraId="78D5255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C46BA52" w14:textId="77777777" w:rsidR="009D5F56" w:rsidRPr="0046703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668A9F" w14:textId="77777777" w:rsidR="009D5F56" w:rsidRPr="00467035" w:rsidRDefault="009D5F56" w:rsidP="00553004">
            <w:pPr>
              <w:rPr>
                <w:rFonts w:eastAsia="Calibri"/>
                <w:szCs w:val="22"/>
              </w:rPr>
            </w:pPr>
            <w:r w:rsidRPr="00467035">
              <w:rPr>
                <w:rFonts w:eastAsia="Calibri"/>
                <w:szCs w:val="22"/>
              </w:rPr>
              <w:t>A288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E0BD65" w14:textId="77777777" w:rsidR="009D5F56" w:rsidRPr="00467035" w:rsidRDefault="009D5F56" w:rsidP="00553004">
            <w:pPr>
              <w:rPr>
                <w:rFonts w:eastAsia="Calibri"/>
                <w:szCs w:val="22"/>
              </w:rPr>
            </w:pPr>
            <w:r w:rsidRPr="00467035">
              <w:rPr>
                <w:rFonts w:eastAsia="Calibri"/>
                <w:szCs w:val="22"/>
              </w:rPr>
              <w:t>Privažiuojamasis kelias prie gyvenamųjų namų Sodų g. nuo Sturtupio g., Ažuožerių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CE980A" w14:textId="77777777" w:rsidR="009D5F56" w:rsidRPr="00467035" w:rsidRDefault="009D5F56" w:rsidP="00553004">
            <w:pPr>
              <w:jc w:val="right"/>
              <w:rPr>
                <w:rFonts w:eastAsia="Calibri"/>
                <w:szCs w:val="22"/>
              </w:rPr>
            </w:pPr>
            <w:r w:rsidRPr="00467035">
              <w:rPr>
                <w:rFonts w:eastAsia="Calibri"/>
                <w:szCs w:val="22"/>
              </w:rPr>
              <w:t xml:space="preserve">326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ABBB5B" w14:textId="77777777" w:rsidR="009D5F56" w:rsidRPr="00467035" w:rsidRDefault="009D5F56" w:rsidP="00553004">
            <w:pPr>
              <w:jc w:val="right"/>
              <w:rPr>
                <w:rFonts w:eastAsia="Calibri"/>
                <w:szCs w:val="22"/>
              </w:rPr>
            </w:pPr>
            <w:r w:rsidRPr="00467035">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3F787D"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FE127F"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189017" w14:textId="77777777" w:rsidR="009D5F56" w:rsidRPr="00467035" w:rsidRDefault="009D5F56" w:rsidP="00553004">
            <w:pPr>
              <w:jc w:val="center"/>
              <w:rPr>
                <w:rFonts w:eastAsia="Calibri"/>
                <w:szCs w:val="22"/>
              </w:rPr>
            </w:pPr>
            <w:r w:rsidRPr="0046703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5CA93C" w14:textId="77777777" w:rsidR="009D5F56" w:rsidRPr="00467035" w:rsidRDefault="009D5F56" w:rsidP="00553004">
            <w:pPr>
              <w:jc w:val="center"/>
              <w:rPr>
                <w:rFonts w:eastAsia="Calibri"/>
                <w:szCs w:val="22"/>
              </w:rPr>
            </w:pPr>
            <w:r w:rsidRPr="00467035">
              <w:rPr>
                <w:rFonts w:eastAsia="Calibri"/>
                <w:szCs w:val="22"/>
              </w:rPr>
              <w:t>-</w:t>
            </w:r>
          </w:p>
        </w:tc>
      </w:tr>
      <w:tr w:rsidR="00467035" w:rsidRPr="00467035" w14:paraId="56B7F7C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06131C" w14:textId="77777777" w:rsidR="009D5F56" w:rsidRPr="0046703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17DBF0" w14:textId="77777777" w:rsidR="009D5F56" w:rsidRPr="00467035" w:rsidRDefault="009D5F56" w:rsidP="00553004">
            <w:pPr>
              <w:rPr>
                <w:rFonts w:eastAsia="Calibri"/>
                <w:szCs w:val="22"/>
              </w:rPr>
            </w:pPr>
            <w:r w:rsidRPr="00467035">
              <w:rPr>
                <w:rFonts w:eastAsia="Calibri"/>
                <w:szCs w:val="22"/>
              </w:rPr>
              <w:t>A289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5D3398" w14:textId="77777777" w:rsidR="009D5F56" w:rsidRPr="00467035" w:rsidRDefault="009D5F56" w:rsidP="00553004">
            <w:pPr>
              <w:rPr>
                <w:rFonts w:eastAsia="Calibri"/>
                <w:szCs w:val="22"/>
              </w:rPr>
            </w:pPr>
            <w:r w:rsidRPr="00467035">
              <w:rPr>
                <w:rFonts w:eastAsia="Calibri"/>
                <w:szCs w:val="22"/>
              </w:rPr>
              <w:t>Privažiuojamasis kelias prie gyvenamųjų namų nuo Sodų g., Ažuožerių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912AE8" w14:textId="77777777" w:rsidR="009D5F56" w:rsidRPr="00467035" w:rsidRDefault="009D5F56" w:rsidP="00553004">
            <w:pPr>
              <w:jc w:val="right"/>
              <w:rPr>
                <w:rFonts w:eastAsia="Calibri"/>
                <w:szCs w:val="22"/>
              </w:rPr>
            </w:pPr>
            <w:r w:rsidRPr="00467035">
              <w:rPr>
                <w:rFonts w:eastAsia="Calibri"/>
                <w:szCs w:val="22"/>
              </w:rPr>
              <w:t xml:space="preserve">122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7D434" w14:textId="77777777" w:rsidR="009D5F56" w:rsidRPr="00467035" w:rsidRDefault="009D5F56" w:rsidP="00553004">
            <w:pPr>
              <w:jc w:val="right"/>
              <w:rPr>
                <w:rFonts w:eastAsia="Calibri"/>
                <w:szCs w:val="22"/>
              </w:rPr>
            </w:pPr>
            <w:r w:rsidRPr="00467035">
              <w:rPr>
                <w:rFonts w:eastAsia="Calibri"/>
                <w:szCs w:val="22"/>
              </w:rPr>
              <w:t>122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4CB80"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FFA3AD"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6E3D7" w14:textId="77777777" w:rsidR="009D5F56" w:rsidRPr="00467035" w:rsidRDefault="009D5F56" w:rsidP="00553004">
            <w:pPr>
              <w:jc w:val="center"/>
              <w:rPr>
                <w:rFonts w:eastAsia="Calibri"/>
                <w:szCs w:val="22"/>
              </w:rPr>
            </w:pPr>
            <w:r w:rsidRPr="0046703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CF673A" w14:textId="77777777" w:rsidR="009D5F56" w:rsidRPr="00467035" w:rsidRDefault="009D5F56" w:rsidP="00553004">
            <w:pPr>
              <w:jc w:val="center"/>
              <w:rPr>
                <w:rFonts w:eastAsia="Calibri"/>
                <w:szCs w:val="22"/>
              </w:rPr>
            </w:pPr>
            <w:r w:rsidRPr="00467035">
              <w:rPr>
                <w:rFonts w:eastAsia="Calibri"/>
                <w:szCs w:val="22"/>
              </w:rPr>
              <w:t>-</w:t>
            </w:r>
          </w:p>
        </w:tc>
      </w:tr>
      <w:tr w:rsidR="00467035" w:rsidRPr="00467035" w14:paraId="71DF038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AA99A15" w14:textId="77777777" w:rsidR="009D5F56" w:rsidRPr="0046703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88FD16" w14:textId="77777777" w:rsidR="009D5F56" w:rsidRPr="00467035" w:rsidRDefault="009D5F56" w:rsidP="00553004">
            <w:pPr>
              <w:rPr>
                <w:rFonts w:eastAsia="Calibri"/>
                <w:szCs w:val="22"/>
              </w:rPr>
            </w:pPr>
            <w:r w:rsidRPr="00467035">
              <w:rPr>
                <w:rFonts w:eastAsia="Calibri"/>
                <w:szCs w:val="22"/>
              </w:rPr>
              <w:t>A290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61E639" w14:textId="77777777" w:rsidR="009D5F56" w:rsidRPr="00467035" w:rsidRDefault="009D5F56" w:rsidP="00553004">
            <w:pPr>
              <w:rPr>
                <w:rFonts w:eastAsia="Calibri"/>
                <w:szCs w:val="22"/>
              </w:rPr>
            </w:pPr>
            <w:r w:rsidRPr="00467035">
              <w:rPr>
                <w:rFonts w:eastAsia="Calibri"/>
                <w:szCs w:val="22"/>
              </w:rPr>
              <w:t>Privažiuojamasis kelias prie gyvenamųjų namų nuo Janydžių g., Janydžių vs.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C9D926" w14:textId="7E178727" w:rsidR="009D5F56" w:rsidRPr="00467035" w:rsidRDefault="000F49C9" w:rsidP="00553004">
            <w:pPr>
              <w:jc w:val="right"/>
              <w:rPr>
                <w:rFonts w:eastAsia="Calibri"/>
                <w:szCs w:val="22"/>
              </w:rPr>
            </w:pPr>
            <w:r w:rsidRPr="00467035">
              <w:rPr>
                <w:rFonts w:eastAsia="Calibri"/>
                <w:szCs w:val="22"/>
              </w:rPr>
              <w:t>109</w:t>
            </w:r>
            <w:r w:rsidR="009D5F56" w:rsidRPr="0046703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C4260"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B1FDD" w14:textId="158E9F93" w:rsidR="009D5F56" w:rsidRPr="00467035" w:rsidRDefault="000F49C9" w:rsidP="00553004">
            <w:pPr>
              <w:jc w:val="right"/>
              <w:rPr>
                <w:rFonts w:eastAsia="Calibri"/>
                <w:szCs w:val="22"/>
              </w:rPr>
            </w:pPr>
            <w:r w:rsidRPr="00467035">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831855" w14:textId="77777777" w:rsidR="009D5F56" w:rsidRPr="00467035" w:rsidRDefault="00911849" w:rsidP="00911849">
            <w:pPr>
              <w:jc w:val="right"/>
              <w:rPr>
                <w:rFonts w:eastAsia="Calibri"/>
                <w:strike/>
                <w:szCs w:val="22"/>
              </w:rPr>
            </w:pPr>
            <w:r w:rsidRPr="00467035">
              <w:rPr>
                <w:rFonts w:eastAsia="Calibri"/>
                <w:strike/>
                <w:szCs w:val="22"/>
              </w:rPr>
              <w:t>-</w:t>
            </w:r>
          </w:p>
          <w:p w14:paraId="55F22398" w14:textId="46B7A66F" w:rsidR="00911849" w:rsidRPr="00467035" w:rsidRDefault="00911849" w:rsidP="00911849">
            <w:pPr>
              <w:jc w:val="right"/>
              <w:rPr>
                <w:rFonts w:eastAsia="Calibri"/>
                <w:strike/>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54C74E8" w14:textId="77777777" w:rsidR="009D5F56" w:rsidRPr="00467035" w:rsidRDefault="009D5F56" w:rsidP="00553004">
            <w:pPr>
              <w:jc w:val="center"/>
              <w:rPr>
                <w:rFonts w:eastAsia="Calibri"/>
                <w:szCs w:val="22"/>
              </w:rPr>
            </w:pPr>
            <w:r w:rsidRPr="00467035">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2DB755" w14:textId="0298033E" w:rsidR="009D5F56" w:rsidRPr="00467035" w:rsidRDefault="000F49C9" w:rsidP="00553004">
            <w:pPr>
              <w:jc w:val="center"/>
              <w:rPr>
                <w:rFonts w:eastAsia="Calibri"/>
                <w:szCs w:val="22"/>
              </w:rPr>
            </w:pPr>
            <w:r w:rsidRPr="00467035">
              <w:rPr>
                <w:rFonts w:eastAsia="Calibri"/>
                <w:szCs w:val="22"/>
              </w:rPr>
              <w:t>4400-6462-8759</w:t>
            </w:r>
          </w:p>
        </w:tc>
      </w:tr>
      <w:tr w:rsidR="00467035" w:rsidRPr="00467035" w14:paraId="06F3B72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39849F6" w14:textId="77777777" w:rsidR="009D5F56" w:rsidRPr="0046703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45A2115" w14:textId="77777777" w:rsidR="009D5F56" w:rsidRPr="00467035" w:rsidRDefault="009D5F56" w:rsidP="00553004">
            <w:pPr>
              <w:rPr>
                <w:rFonts w:eastAsia="Calibri"/>
                <w:szCs w:val="22"/>
              </w:rPr>
            </w:pPr>
            <w:r w:rsidRPr="00467035">
              <w:rPr>
                <w:rFonts w:eastAsia="Calibri"/>
                <w:szCs w:val="22"/>
              </w:rPr>
              <w:t>A292</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0B3FDBE" w14:textId="77777777" w:rsidR="009D5F56" w:rsidRPr="00467035" w:rsidRDefault="009D5F56" w:rsidP="00553004">
            <w:pPr>
              <w:rPr>
                <w:rFonts w:eastAsia="Calibri"/>
                <w:szCs w:val="22"/>
              </w:rPr>
            </w:pPr>
            <w:r w:rsidRPr="00467035">
              <w:rPr>
                <w:rFonts w:eastAsia="Calibri"/>
                <w:szCs w:val="22"/>
              </w:rPr>
              <w:t>Privažiuojamasis kelias prie Kalitos kalno nuo Kalno g., Anykščių m.</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41A3711" w14:textId="558C20CE" w:rsidR="009D5F56" w:rsidRPr="00467035" w:rsidRDefault="000F49C9" w:rsidP="00553004">
            <w:pPr>
              <w:jc w:val="right"/>
              <w:rPr>
                <w:rFonts w:eastAsia="Calibri"/>
                <w:szCs w:val="22"/>
              </w:rPr>
            </w:pPr>
            <w:r w:rsidRPr="00467035">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F673B"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83D65" w14:textId="7BD36F60" w:rsidR="009D5F56" w:rsidRPr="00467035" w:rsidRDefault="000F49C9" w:rsidP="00553004">
            <w:pPr>
              <w:jc w:val="right"/>
              <w:rPr>
                <w:rFonts w:eastAsia="Calibri"/>
                <w:szCs w:val="22"/>
              </w:rPr>
            </w:pPr>
            <w:r w:rsidRPr="00467035">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80204"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C22161" w14:textId="7964AF55" w:rsidR="009D5F56" w:rsidRPr="00467035" w:rsidRDefault="000F49C9" w:rsidP="00553004">
            <w:pPr>
              <w:jc w:val="center"/>
              <w:rPr>
                <w:rFonts w:eastAsia="Calibri"/>
                <w:szCs w:val="22"/>
              </w:rPr>
            </w:pPr>
            <w:r w:rsidRPr="00467035">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875C7A" w14:textId="7EC9742D" w:rsidR="009D5F56" w:rsidRPr="00467035" w:rsidRDefault="000F49C9" w:rsidP="00553004">
            <w:pPr>
              <w:jc w:val="center"/>
              <w:rPr>
                <w:rFonts w:eastAsia="Calibri"/>
                <w:szCs w:val="22"/>
              </w:rPr>
            </w:pPr>
            <w:r w:rsidRPr="00467035">
              <w:rPr>
                <w:rFonts w:eastAsia="Calibri"/>
                <w:szCs w:val="22"/>
              </w:rPr>
              <w:t>4400-6462-8764</w:t>
            </w:r>
          </w:p>
        </w:tc>
      </w:tr>
      <w:tr w:rsidR="00467035" w:rsidRPr="00467035" w14:paraId="2ED8EC5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EC5E5F9" w14:textId="77777777" w:rsidR="009D5F56" w:rsidRPr="0046703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9147201" w14:textId="77777777" w:rsidR="009D5F56" w:rsidRPr="00467035" w:rsidRDefault="009D5F56" w:rsidP="00553004">
            <w:pPr>
              <w:rPr>
                <w:rFonts w:eastAsia="Calibri"/>
                <w:szCs w:val="22"/>
              </w:rPr>
            </w:pPr>
            <w:r w:rsidRPr="00467035">
              <w:rPr>
                <w:rFonts w:eastAsia="Calibri"/>
                <w:szCs w:val="22"/>
              </w:rPr>
              <w:t>A294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0663D19" w14:textId="77777777" w:rsidR="009D5F56" w:rsidRPr="00467035" w:rsidRDefault="009D5F56" w:rsidP="00553004">
            <w:pPr>
              <w:rPr>
                <w:rFonts w:eastAsia="Calibri"/>
                <w:szCs w:val="22"/>
              </w:rPr>
            </w:pPr>
            <w:r w:rsidRPr="00467035">
              <w:rPr>
                <w:rFonts w:eastAsia="Calibri"/>
                <w:szCs w:val="22"/>
              </w:rPr>
              <w:t>Privažiuojamasis kelias prie Anykščių ligoninės nuo kelio Nr. 1208</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D42AC6B" w14:textId="26A73AA7" w:rsidR="009D5F56" w:rsidRPr="00467035" w:rsidRDefault="000F49C9" w:rsidP="00553004">
            <w:pPr>
              <w:jc w:val="right"/>
              <w:rPr>
                <w:rFonts w:eastAsia="Calibri"/>
                <w:szCs w:val="22"/>
              </w:rPr>
            </w:pPr>
            <w:r w:rsidRPr="00467035">
              <w:rPr>
                <w:rFonts w:eastAsia="Calibri"/>
                <w:szCs w:val="22"/>
              </w:rPr>
              <w:t xml:space="preserve"> 592</w:t>
            </w:r>
            <w:r w:rsidR="009D5F56" w:rsidRPr="0046703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D5185"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8D548D" w14:textId="1DC76DFB" w:rsidR="009D5F56" w:rsidRPr="00467035" w:rsidRDefault="000F49C9" w:rsidP="00553004">
            <w:pPr>
              <w:jc w:val="right"/>
              <w:rPr>
                <w:rFonts w:eastAsia="Calibri"/>
                <w:szCs w:val="22"/>
              </w:rPr>
            </w:pPr>
            <w:r w:rsidRPr="00467035">
              <w:rPr>
                <w:rFonts w:eastAsia="Calibri"/>
                <w:szCs w:val="22"/>
              </w:rPr>
              <w:t>508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17B2B" w14:textId="7881EC5C" w:rsidR="009D5F56" w:rsidRPr="00467035" w:rsidRDefault="000F49C9" w:rsidP="00553004">
            <w:pPr>
              <w:jc w:val="right"/>
              <w:rPr>
                <w:rFonts w:eastAsia="Calibri"/>
                <w:szCs w:val="22"/>
              </w:rPr>
            </w:pPr>
            <w:r w:rsidRPr="00467035">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0EE135" w14:textId="2B558181" w:rsidR="009D5F56" w:rsidRPr="00467035" w:rsidRDefault="000F49C9" w:rsidP="00553004">
            <w:pPr>
              <w:jc w:val="center"/>
              <w:rPr>
                <w:rFonts w:eastAsia="Calibri"/>
                <w:szCs w:val="22"/>
              </w:rPr>
            </w:pPr>
            <w:r w:rsidRPr="00467035">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E29E1F" w14:textId="5DDA18E9" w:rsidR="009D5F56" w:rsidRPr="00467035" w:rsidRDefault="000F49C9" w:rsidP="00553004">
            <w:pPr>
              <w:jc w:val="center"/>
              <w:rPr>
                <w:rFonts w:eastAsia="Calibri"/>
                <w:szCs w:val="22"/>
              </w:rPr>
            </w:pPr>
            <w:r w:rsidRPr="00467035">
              <w:rPr>
                <w:rFonts w:eastAsia="Calibri"/>
                <w:szCs w:val="22"/>
              </w:rPr>
              <w:t>4400-6462-4026</w:t>
            </w:r>
          </w:p>
        </w:tc>
      </w:tr>
      <w:tr w:rsidR="00467035" w:rsidRPr="00467035" w14:paraId="3070AD3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2F0BB92" w14:textId="77777777" w:rsidR="009D5F56" w:rsidRPr="0046703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858BFAE" w14:textId="77777777" w:rsidR="009D5F56" w:rsidRPr="00467035" w:rsidRDefault="009D5F56" w:rsidP="00553004">
            <w:pPr>
              <w:rPr>
                <w:rFonts w:eastAsia="Calibri"/>
                <w:szCs w:val="22"/>
              </w:rPr>
            </w:pPr>
            <w:r w:rsidRPr="00467035">
              <w:rPr>
                <w:rFonts w:eastAsia="Calibri"/>
                <w:szCs w:val="22"/>
              </w:rPr>
              <w:t>A295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FBE68C6" w14:textId="77777777" w:rsidR="009D5F56" w:rsidRPr="00467035" w:rsidRDefault="009D5F56" w:rsidP="00553004">
            <w:pPr>
              <w:rPr>
                <w:rFonts w:eastAsia="Calibri"/>
                <w:szCs w:val="22"/>
              </w:rPr>
            </w:pPr>
            <w:r w:rsidRPr="00467035">
              <w:rPr>
                <w:rFonts w:eastAsia="Calibri"/>
                <w:szCs w:val="22"/>
              </w:rPr>
              <w:t xml:space="preserve">Privažiuojamasis kelias prie dirbamų laukų nuo kelio Nr. A17 (Klimiškių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6C669CB" w14:textId="0A5603EA" w:rsidR="009D5F56" w:rsidRPr="00467035" w:rsidRDefault="00EB25E3" w:rsidP="00553004">
            <w:pPr>
              <w:jc w:val="right"/>
              <w:rPr>
                <w:rFonts w:eastAsia="Calibri"/>
                <w:szCs w:val="22"/>
              </w:rPr>
            </w:pPr>
            <w:r w:rsidRPr="00467035">
              <w:rPr>
                <w:rFonts w:eastAsia="Calibri"/>
                <w:szCs w:val="22"/>
              </w:rPr>
              <w:t>527</w:t>
            </w:r>
            <w:r w:rsidR="009D5F56" w:rsidRPr="0046703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55FF2"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EA087" w14:textId="2FD86B08" w:rsidR="009D5F56" w:rsidRPr="00467035" w:rsidRDefault="00EB25E3" w:rsidP="00553004">
            <w:pPr>
              <w:jc w:val="right"/>
              <w:rPr>
                <w:rFonts w:eastAsia="Calibri"/>
                <w:szCs w:val="22"/>
              </w:rPr>
            </w:pPr>
            <w:r w:rsidRPr="00467035">
              <w:rPr>
                <w:rFonts w:eastAsia="Calibri"/>
                <w:szCs w:val="22"/>
              </w:rPr>
              <w:t>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13E2C" w14:textId="20E0D784" w:rsidR="009D5F56" w:rsidRPr="00467035" w:rsidRDefault="00EB25E3" w:rsidP="00553004">
            <w:pPr>
              <w:jc w:val="right"/>
              <w:rPr>
                <w:rFonts w:eastAsia="Calibri"/>
                <w:szCs w:val="22"/>
              </w:rPr>
            </w:pPr>
            <w:r w:rsidRPr="00467035">
              <w:rPr>
                <w:rFonts w:eastAsia="Calibri"/>
                <w:szCs w:val="22"/>
              </w:rPr>
              <w:t xml:space="preserve"> 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B03BC" w14:textId="6CB89C92" w:rsidR="009D5F56" w:rsidRPr="00467035" w:rsidRDefault="00EB25E3" w:rsidP="00553004">
            <w:pPr>
              <w:jc w:val="center"/>
              <w:rPr>
                <w:rFonts w:eastAsia="Calibri"/>
                <w:szCs w:val="22"/>
              </w:rPr>
            </w:pPr>
            <w:r w:rsidRPr="00467035">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FB36C3" w14:textId="36AE434B" w:rsidR="009D5F56" w:rsidRPr="00467035" w:rsidRDefault="00EB25E3" w:rsidP="00553004">
            <w:pPr>
              <w:jc w:val="center"/>
              <w:rPr>
                <w:rFonts w:eastAsia="Calibri"/>
                <w:szCs w:val="22"/>
              </w:rPr>
            </w:pPr>
            <w:r w:rsidRPr="00467035">
              <w:rPr>
                <w:rFonts w:eastAsia="Calibri"/>
                <w:szCs w:val="22"/>
              </w:rPr>
              <w:t>4400-6451-1720</w:t>
            </w:r>
          </w:p>
        </w:tc>
      </w:tr>
      <w:tr w:rsidR="00467035" w:rsidRPr="00467035" w14:paraId="29ADA14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B29AD4" w14:textId="77777777" w:rsidR="009D5F56" w:rsidRPr="0046703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7EAB484" w14:textId="77777777" w:rsidR="009D5F56" w:rsidRPr="00467035" w:rsidRDefault="009D5F56" w:rsidP="00553004">
            <w:pPr>
              <w:rPr>
                <w:rFonts w:eastAsia="Calibri"/>
                <w:szCs w:val="22"/>
              </w:rPr>
            </w:pPr>
            <w:r w:rsidRPr="00467035">
              <w:rPr>
                <w:rFonts w:eastAsia="Calibri"/>
                <w:szCs w:val="22"/>
              </w:rPr>
              <w:t>A296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21C35C0" w14:textId="77777777" w:rsidR="009D5F56" w:rsidRPr="00467035" w:rsidRDefault="009D5F56" w:rsidP="00553004">
            <w:pPr>
              <w:rPr>
                <w:rFonts w:eastAsia="Calibri"/>
                <w:szCs w:val="22"/>
              </w:rPr>
            </w:pPr>
            <w:r w:rsidRPr="00467035">
              <w:rPr>
                <w:rFonts w:eastAsia="Calibri"/>
                <w:szCs w:val="22"/>
              </w:rPr>
              <w:t>Privažiuojamasis kelias prie gyvenamųjų namų nuo kelio Nr. A28 (Gylių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F46BBBA" w14:textId="015B8108" w:rsidR="009D5F56" w:rsidRPr="00467035" w:rsidRDefault="00EB25E3" w:rsidP="00553004">
            <w:pPr>
              <w:jc w:val="right"/>
              <w:rPr>
                <w:rFonts w:eastAsia="Calibri"/>
                <w:szCs w:val="22"/>
              </w:rPr>
            </w:pPr>
            <w:r w:rsidRPr="00467035">
              <w:rPr>
                <w:rFonts w:eastAsia="Calibri"/>
                <w:szCs w:val="22"/>
              </w:rPr>
              <w:t>278</w:t>
            </w:r>
            <w:r w:rsidR="009D5F56" w:rsidRPr="0046703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9C9229"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9FF33B" w14:textId="610FEFD3" w:rsidR="009D5F56" w:rsidRPr="00467035" w:rsidRDefault="00EB25E3" w:rsidP="00553004">
            <w:pPr>
              <w:jc w:val="right"/>
              <w:rPr>
                <w:rFonts w:eastAsia="Calibri"/>
                <w:szCs w:val="22"/>
              </w:rPr>
            </w:pPr>
            <w:r w:rsidRPr="00467035">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2EB15" w14:textId="2E71CA47" w:rsidR="009D5F56" w:rsidRPr="00467035" w:rsidRDefault="00EB25E3" w:rsidP="00553004">
            <w:pPr>
              <w:jc w:val="right"/>
              <w:rPr>
                <w:rFonts w:eastAsia="Calibri"/>
                <w:szCs w:val="22"/>
              </w:rPr>
            </w:pPr>
            <w:r w:rsidRPr="00467035">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17DDD" w14:textId="5E69CC60" w:rsidR="009D5F56" w:rsidRPr="00467035" w:rsidRDefault="00EB25E3" w:rsidP="00553004">
            <w:pPr>
              <w:jc w:val="center"/>
              <w:rPr>
                <w:rFonts w:eastAsia="Calibri"/>
                <w:szCs w:val="22"/>
              </w:rPr>
            </w:pPr>
            <w:r w:rsidRPr="00467035">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865D14" w14:textId="6D884B0E" w:rsidR="009D5F56" w:rsidRPr="00467035" w:rsidRDefault="00EB25E3" w:rsidP="00553004">
            <w:pPr>
              <w:jc w:val="center"/>
              <w:rPr>
                <w:rFonts w:eastAsia="Calibri"/>
                <w:szCs w:val="22"/>
              </w:rPr>
            </w:pPr>
            <w:r w:rsidRPr="00467035">
              <w:rPr>
                <w:rFonts w:eastAsia="Calibri"/>
                <w:szCs w:val="22"/>
              </w:rPr>
              <w:t>4400-6451-1797</w:t>
            </w:r>
          </w:p>
        </w:tc>
      </w:tr>
      <w:tr w:rsidR="00467035" w:rsidRPr="00467035" w14:paraId="1EA2560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1118E8" w14:textId="77777777" w:rsidR="009D5F56" w:rsidRPr="0046703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BF53646" w14:textId="77777777" w:rsidR="009D5F56" w:rsidRPr="00467035" w:rsidRDefault="009D5F56" w:rsidP="00553004">
            <w:pPr>
              <w:rPr>
                <w:rFonts w:eastAsia="Calibri"/>
                <w:szCs w:val="22"/>
              </w:rPr>
            </w:pPr>
            <w:r w:rsidRPr="00467035">
              <w:rPr>
                <w:rFonts w:eastAsia="Calibri"/>
                <w:szCs w:val="22"/>
              </w:rPr>
              <w:t>A298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9300BE7" w14:textId="77777777" w:rsidR="009D5F56" w:rsidRPr="00467035" w:rsidRDefault="009D5F56" w:rsidP="00553004">
            <w:pPr>
              <w:rPr>
                <w:rFonts w:eastAsia="Calibri"/>
                <w:szCs w:val="22"/>
              </w:rPr>
            </w:pPr>
            <w:r w:rsidRPr="00467035">
              <w:rPr>
                <w:rFonts w:eastAsia="Calibri"/>
                <w:szCs w:val="22"/>
              </w:rPr>
              <w:t>Privažiuojamasis kelias prie gyvenamųjų namų nuo Liudiškių g., Liudiškių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34542C3" w14:textId="1BD26844" w:rsidR="009D5F56" w:rsidRPr="00467035" w:rsidRDefault="001D6F2F" w:rsidP="00553004">
            <w:pPr>
              <w:jc w:val="right"/>
              <w:rPr>
                <w:rFonts w:eastAsia="Calibri"/>
                <w:szCs w:val="22"/>
              </w:rPr>
            </w:pPr>
            <w:r w:rsidRPr="00467035">
              <w:rPr>
                <w:rFonts w:eastAsia="Calibri"/>
                <w:szCs w:val="22"/>
              </w:rPr>
              <w:t>79</w:t>
            </w:r>
            <w:r w:rsidR="009D5F56" w:rsidRPr="0046703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EDBE6" w14:textId="5EF74362" w:rsidR="009D5F56" w:rsidRPr="00467035" w:rsidRDefault="001D6F2F" w:rsidP="00553004">
            <w:pPr>
              <w:jc w:val="right"/>
              <w:rPr>
                <w:rFonts w:eastAsia="Calibri"/>
                <w:szCs w:val="22"/>
              </w:rPr>
            </w:pPr>
            <w:r w:rsidRPr="00467035">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6F513" w14:textId="4D90ADE3" w:rsidR="009D5F56" w:rsidRPr="00467035" w:rsidRDefault="001D6F2F" w:rsidP="00553004">
            <w:pPr>
              <w:jc w:val="right"/>
              <w:rPr>
                <w:rFonts w:eastAsia="Calibri"/>
                <w:szCs w:val="22"/>
              </w:rPr>
            </w:pPr>
            <w:r w:rsidRPr="00467035">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4B0AC" w14:textId="654485EE" w:rsidR="009D5F56" w:rsidRPr="00467035" w:rsidRDefault="00467035" w:rsidP="00553004">
            <w:pPr>
              <w:jc w:val="right"/>
              <w:rPr>
                <w:rFonts w:eastAsia="Calibri"/>
                <w:strike/>
                <w:szCs w:val="22"/>
              </w:rPr>
            </w:pPr>
            <w:r w:rsidRPr="0046703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A76FF" w14:textId="77777777" w:rsidR="009D5F56" w:rsidRPr="00467035" w:rsidRDefault="009D5F56" w:rsidP="00553004">
            <w:pPr>
              <w:jc w:val="center"/>
              <w:rPr>
                <w:rFonts w:eastAsia="Calibri"/>
                <w:szCs w:val="22"/>
              </w:rPr>
            </w:pPr>
            <w:r w:rsidRPr="00467035">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83FD89" w14:textId="05D54FBE" w:rsidR="009D5F56" w:rsidRPr="00467035" w:rsidRDefault="001D6F2F" w:rsidP="00553004">
            <w:pPr>
              <w:jc w:val="center"/>
              <w:rPr>
                <w:rFonts w:eastAsia="Calibri"/>
                <w:szCs w:val="22"/>
              </w:rPr>
            </w:pPr>
            <w:r w:rsidRPr="00467035">
              <w:rPr>
                <w:rFonts w:eastAsia="Calibri"/>
                <w:szCs w:val="22"/>
              </w:rPr>
              <w:t>4400-6463-5885</w:t>
            </w:r>
          </w:p>
        </w:tc>
      </w:tr>
      <w:tr w:rsidR="00467035" w:rsidRPr="00467035" w14:paraId="2345081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4CA00C3" w14:textId="77777777" w:rsidR="009D5F56" w:rsidRPr="0046703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8C0C9C" w14:textId="77777777" w:rsidR="009D5F56" w:rsidRPr="00467035" w:rsidRDefault="009D5F56" w:rsidP="00553004">
            <w:pPr>
              <w:rPr>
                <w:rFonts w:eastAsia="Calibri"/>
                <w:szCs w:val="22"/>
              </w:rPr>
            </w:pPr>
            <w:r w:rsidRPr="00467035">
              <w:rPr>
                <w:rFonts w:eastAsia="Calibri"/>
                <w:szCs w:val="22"/>
              </w:rPr>
              <w:t>A299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BCC995B" w14:textId="77777777" w:rsidR="009D5F56" w:rsidRPr="00467035" w:rsidRDefault="009D5F56" w:rsidP="00553004">
            <w:pPr>
              <w:rPr>
                <w:rFonts w:eastAsia="Calibri"/>
                <w:szCs w:val="22"/>
              </w:rPr>
            </w:pPr>
            <w:r w:rsidRPr="00467035">
              <w:rPr>
                <w:rFonts w:eastAsia="Calibri"/>
                <w:szCs w:val="22"/>
              </w:rPr>
              <w:t>Privažiuojamasis kelias prie šiltnamių nuo kelio Nr. 121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3242C59" w14:textId="77777777" w:rsidR="009D5F56" w:rsidRPr="00467035" w:rsidRDefault="009D5F56" w:rsidP="00553004">
            <w:pPr>
              <w:jc w:val="right"/>
              <w:rPr>
                <w:rFonts w:eastAsia="Calibri"/>
                <w:szCs w:val="22"/>
              </w:rPr>
            </w:pPr>
            <w:r w:rsidRPr="00467035">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C62893" w14:textId="77777777" w:rsidR="009D5F56" w:rsidRPr="00467035" w:rsidRDefault="009D5F56" w:rsidP="00553004">
            <w:pPr>
              <w:jc w:val="right"/>
              <w:rPr>
                <w:rFonts w:eastAsia="Calibri"/>
                <w:szCs w:val="22"/>
              </w:rPr>
            </w:pPr>
            <w:r w:rsidRPr="00467035">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F6BDC" w14:textId="77777777" w:rsidR="009D5F56" w:rsidRPr="00467035" w:rsidRDefault="009D5F56" w:rsidP="00553004">
            <w:pPr>
              <w:jc w:val="right"/>
              <w:rPr>
                <w:rFonts w:eastAsia="Calibri"/>
                <w:szCs w:val="22"/>
              </w:rPr>
            </w:pPr>
            <w:r w:rsidRPr="00467035">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A9DCAB"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836ECD" w14:textId="77777777" w:rsidR="009D5F56" w:rsidRPr="00467035" w:rsidRDefault="009D5F56" w:rsidP="00553004">
            <w:pPr>
              <w:jc w:val="center"/>
              <w:rPr>
                <w:rFonts w:eastAsia="Calibri"/>
                <w:szCs w:val="22"/>
              </w:rPr>
            </w:pPr>
            <w:r w:rsidRPr="0046703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3E90C7" w14:textId="77777777" w:rsidR="009D5F56" w:rsidRPr="00467035" w:rsidRDefault="009D5F56" w:rsidP="00553004">
            <w:pPr>
              <w:jc w:val="center"/>
              <w:rPr>
                <w:rFonts w:eastAsia="Calibri"/>
                <w:szCs w:val="22"/>
              </w:rPr>
            </w:pPr>
            <w:r w:rsidRPr="00467035">
              <w:rPr>
                <w:rFonts w:eastAsia="Calibri"/>
                <w:szCs w:val="22"/>
              </w:rPr>
              <w:t>4400-5075-2499</w:t>
            </w:r>
          </w:p>
        </w:tc>
      </w:tr>
      <w:tr w:rsidR="00467035" w:rsidRPr="00467035" w14:paraId="54D6EBF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556155" w14:textId="77777777" w:rsidR="009D5F56" w:rsidRPr="0046703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883CC14" w14:textId="77777777" w:rsidR="009D5F56" w:rsidRPr="00467035" w:rsidRDefault="009D5F56" w:rsidP="00553004">
            <w:pPr>
              <w:rPr>
                <w:rFonts w:eastAsia="Calibri"/>
                <w:szCs w:val="22"/>
              </w:rPr>
            </w:pPr>
            <w:r w:rsidRPr="00467035">
              <w:rPr>
                <w:rFonts w:eastAsia="Calibri"/>
                <w:szCs w:val="22"/>
              </w:rPr>
              <w:t>A3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338D8B4" w14:textId="77777777" w:rsidR="009D5F56" w:rsidRPr="00467035" w:rsidRDefault="009D5F56" w:rsidP="00553004">
            <w:pPr>
              <w:rPr>
                <w:rFonts w:eastAsia="Calibri"/>
                <w:szCs w:val="22"/>
              </w:rPr>
            </w:pPr>
            <w:r w:rsidRPr="00467035">
              <w:rPr>
                <w:rFonts w:eastAsia="Calibri"/>
                <w:szCs w:val="22"/>
              </w:rPr>
              <w:t>Pravažiuojamasis kelias nuo Sturtupio g., Ažuožerių k. iki kelio Nr. A2</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6DE6F7F" w14:textId="1F1893CF" w:rsidR="009D5F56" w:rsidRPr="00467035" w:rsidRDefault="001D6F2F" w:rsidP="00553004">
            <w:pPr>
              <w:jc w:val="right"/>
              <w:rPr>
                <w:rFonts w:eastAsia="Calibri"/>
                <w:szCs w:val="22"/>
              </w:rPr>
            </w:pPr>
            <w:r w:rsidRPr="00467035">
              <w:rPr>
                <w:rFonts w:eastAsia="Calibri"/>
                <w:szCs w:val="22"/>
              </w:rPr>
              <w:t>589</w:t>
            </w:r>
            <w:r w:rsidR="009D5F56" w:rsidRPr="0046703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82982" w14:textId="0CEB2646" w:rsidR="009D5F56" w:rsidRPr="00467035" w:rsidRDefault="001D6F2F" w:rsidP="00553004">
            <w:pPr>
              <w:jc w:val="right"/>
              <w:rPr>
                <w:rFonts w:eastAsia="Calibri"/>
                <w:szCs w:val="22"/>
              </w:rPr>
            </w:pPr>
            <w:r w:rsidRPr="00467035">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0D6048" w14:textId="0E96ABE4" w:rsidR="009D5F56" w:rsidRPr="00467035" w:rsidRDefault="001D6F2F" w:rsidP="00553004">
            <w:pPr>
              <w:jc w:val="right"/>
              <w:rPr>
                <w:rFonts w:eastAsia="Calibri"/>
                <w:szCs w:val="22"/>
              </w:rPr>
            </w:pPr>
            <w:r w:rsidRPr="00467035">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36DF7"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0E8554" w14:textId="77777777" w:rsidR="009D5F56" w:rsidRPr="00467035" w:rsidRDefault="009D5F56" w:rsidP="00553004">
            <w:pPr>
              <w:jc w:val="center"/>
              <w:rPr>
                <w:rFonts w:eastAsia="Calibri"/>
                <w:szCs w:val="22"/>
              </w:rPr>
            </w:pPr>
            <w:r w:rsidRPr="0046703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1DD73C" w14:textId="607106EC" w:rsidR="009D5F56" w:rsidRPr="00467035" w:rsidRDefault="001D6F2F" w:rsidP="00553004">
            <w:pPr>
              <w:jc w:val="center"/>
              <w:rPr>
                <w:rFonts w:eastAsia="Calibri"/>
                <w:szCs w:val="22"/>
              </w:rPr>
            </w:pPr>
            <w:r w:rsidRPr="00467035">
              <w:rPr>
                <w:rFonts w:eastAsia="Calibri"/>
                <w:szCs w:val="22"/>
              </w:rPr>
              <w:t>4400-6460-5430</w:t>
            </w:r>
          </w:p>
        </w:tc>
      </w:tr>
      <w:tr w:rsidR="00467035" w:rsidRPr="00467035" w14:paraId="2CAF4E6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4275465" w14:textId="77777777" w:rsidR="009D5F56" w:rsidRPr="0046703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3DD9597" w14:textId="77777777" w:rsidR="009D5F56" w:rsidRPr="00467035" w:rsidRDefault="009D5F56" w:rsidP="00553004">
            <w:pPr>
              <w:rPr>
                <w:rFonts w:eastAsia="Calibri"/>
                <w:szCs w:val="22"/>
              </w:rPr>
            </w:pPr>
            <w:r w:rsidRPr="00467035">
              <w:rPr>
                <w:rFonts w:eastAsia="Calibri"/>
                <w:szCs w:val="22"/>
              </w:rPr>
              <w:t>A30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6C06EBC" w14:textId="77777777" w:rsidR="009D5F56" w:rsidRPr="00467035" w:rsidRDefault="009D5F56" w:rsidP="00553004">
            <w:pPr>
              <w:rPr>
                <w:rFonts w:eastAsia="Calibri"/>
                <w:szCs w:val="22"/>
              </w:rPr>
            </w:pPr>
            <w:r w:rsidRPr="00467035">
              <w:rPr>
                <w:rFonts w:eastAsia="Calibri"/>
                <w:szCs w:val="22"/>
              </w:rPr>
              <w:t>Pravažiuojamasis kelias prie Maigių k. nuo kelio Nr. 1201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F651AEE" w14:textId="3427F624" w:rsidR="009D5F56" w:rsidRPr="00467035" w:rsidRDefault="009D5F56" w:rsidP="00553004">
            <w:pPr>
              <w:jc w:val="right"/>
              <w:rPr>
                <w:rFonts w:eastAsia="Calibri"/>
                <w:szCs w:val="22"/>
              </w:rPr>
            </w:pPr>
            <w:r w:rsidRPr="00467035">
              <w:rPr>
                <w:rFonts w:eastAsia="Calibri"/>
                <w:szCs w:val="22"/>
              </w:rPr>
              <w:t xml:space="preserve"> </w:t>
            </w:r>
            <w:r w:rsidR="001D6F2F" w:rsidRPr="00467035">
              <w:rPr>
                <w:rFonts w:eastAsia="Calibri"/>
                <w:szCs w:val="22"/>
              </w:rPr>
              <w:t xml:space="preserve"> 7081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7073B"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6D5C7E" w14:textId="7D45DFD4" w:rsidR="009D5F56" w:rsidRPr="00467035" w:rsidRDefault="001D6F2F" w:rsidP="00553004">
            <w:pPr>
              <w:jc w:val="right"/>
              <w:rPr>
                <w:rFonts w:eastAsia="Calibri"/>
                <w:szCs w:val="22"/>
              </w:rPr>
            </w:pPr>
            <w:r w:rsidRPr="00467035">
              <w:rPr>
                <w:rFonts w:eastAsia="Calibri"/>
                <w:szCs w:val="22"/>
              </w:rPr>
              <w:t>6981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2237D" w14:textId="13517ED8" w:rsidR="009D5F56" w:rsidRPr="00467035" w:rsidRDefault="001D6F2F" w:rsidP="00403020">
            <w:pPr>
              <w:jc w:val="right"/>
              <w:rPr>
                <w:rFonts w:eastAsia="Calibri"/>
                <w:szCs w:val="22"/>
              </w:rPr>
            </w:pPr>
            <w:r w:rsidRPr="00467035">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A49CA" w14:textId="77777777" w:rsidR="009D5F56" w:rsidRDefault="001D6F2F" w:rsidP="00553004">
            <w:pPr>
              <w:jc w:val="center"/>
              <w:rPr>
                <w:rFonts w:eastAsia="Calibri"/>
                <w:szCs w:val="22"/>
              </w:rPr>
            </w:pPr>
            <w:r w:rsidRPr="00467035">
              <w:rPr>
                <w:rFonts w:eastAsia="Calibri"/>
                <w:szCs w:val="22"/>
              </w:rPr>
              <w:t>IIIv</w:t>
            </w:r>
          </w:p>
          <w:p w14:paraId="633A9867" w14:textId="77777777" w:rsidR="000F4EA9" w:rsidRDefault="000F4EA9" w:rsidP="000F4EA9">
            <w:pPr>
              <w:jc w:val="center"/>
              <w:rPr>
                <w:rFonts w:eastAsia="Calibri"/>
                <w:szCs w:val="22"/>
              </w:rPr>
            </w:pPr>
            <w:r>
              <w:rPr>
                <w:rFonts w:eastAsia="Calibri"/>
                <w:szCs w:val="22"/>
              </w:rPr>
              <w:t>IIIv</w:t>
            </w:r>
          </w:p>
          <w:p w14:paraId="33986AD2" w14:textId="55CB9D56" w:rsidR="000F4EA9" w:rsidRPr="00467035" w:rsidRDefault="000F4EA9" w:rsidP="000F4EA9">
            <w:pPr>
              <w:jc w:val="center"/>
              <w:rPr>
                <w:rFonts w:eastAsia="Calibri"/>
                <w:szCs w:val="22"/>
              </w:rPr>
            </w:pPr>
            <w:r>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46D03B" w14:textId="19C257FD" w:rsidR="009D5F56" w:rsidRPr="00467035" w:rsidRDefault="001D6F2F" w:rsidP="00553004">
            <w:pPr>
              <w:jc w:val="center"/>
              <w:rPr>
                <w:rFonts w:eastAsia="Calibri"/>
                <w:szCs w:val="22"/>
              </w:rPr>
            </w:pPr>
            <w:r w:rsidRPr="00467035">
              <w:rPr>
                <w:rFonts w:eastAsia="Calibri"/>
                <w:szCs w:val="22"/>
              </w:rPr>
              <w:t>4400-6462-8778 4400-6462-8848 4400-6462-8826</w:t>
            </w:r>
          </w:p>
        </w:tc>
      </w:tr>
      <w:tr w:rsidR="00467035" w:rsidRPr="00467035" w14:paraId="6ADBF39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C5EF59E" w14:textId="77777777" w:rsidR="009D5F56" w:rsidRPr="0046703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2019D71" w14:textId="77777777" w:rsidR="009D5F56" w:rsidRPr="00467035" w:rsidRDefault="009D5F56" w:rsidP="00553004">
            <w:pPr>
              <w:rPr>
                <w:rFonts w:eastAsia="Calibri"/>
                <w:szCs w:val="22"/>
              </w:rPr>
            </w:pPr>
            <w:r w:rsidRPr="00467035">
              <w:rPr>
                <w:rFonts w:eastAsia="Calibri"/>
                <w:szCs w:val="22"/>
              </w:rPr>
              <w:t>A302</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301D93B" w14:textId="77777777" w:rsidR="009D5F56" w:rsidRPr="00467035" w:rsidRDefault="009D5F56" w:rsidP="00553004">
            <w:pPr>
              <w:rPr>
                <w:rFonts w:eastAsia="Calibri"/>
                <w:szCs w:val="22"/>
              </w:rPr>
            </w:pPr>
            <w:r w:rsidRPr="00467035">
              <w:rPr>
                <w:rFonts w:eastAsia="Calibri"/>
                <w:szCs w:val="22"/>
              </w:rPr>
              <w:t>Privažiuojamasis kelias iki Inkūnų k. nuo kelio Nr. A53 (Lašinių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8F79CD4" w14:textId="215693D3" w:rsidR="009D5F56" w:rsidRPr="00467035" w:rsidRDefault="00EB25E3" w:rsidP="00553004">
            <w:pPr>
              <w:jc w:val="right"/>
              <w:rPr>
                <w:rFonts w:eastAsia="Calibri"/>
                <w:szCs w:val="22"/>
              </w:rPr>
            </w:pPr>
            <w:r w:rsidRPr="00467035">
              <w:rPr>
                <w:rFonts w:eastAsia="Calibri"/>
                <w:szCs w:val="22"/>
              </w:rPr>
              <w:t xml:space="preserve"> 864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8362D"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5328EC" w14:textId="1171CE69" w:rsidR="009D5F56" w:rsidRPr="00467035" w:rsidRDefault="00EB25E3" w:rsidP="00553004">
            <w:pPr>
              <w:jc w:val="right"/>
              <w:rPr>
                <w:rFonts w:eastAsia="Calibri"/>
                <w:szCs w:val="22"/>
              </w:rPr>
            </w:pPr>
            <w:r w:rsidRPr="00467035">
              <w:rPr>
                <w:rFonts w:eastAsia="Calibri"/>
                <w:szCs w:val="22"/>
              </w:rPr>
              <w:t>864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5D800" w14:textId="77777777" w:rsidR="009D5F56" w:rsidRPr="00467035" w:rsidRDefault="009D5F56" w:rsidP="00553004">
            <w:pPr>
              <w:jc w:val="right"/>
              <w:rPr>
                <w:rFonts w:eastAsia="Calibri"/>
                <w:szCs w:val="22"/>
              </w:rPr>
            </w:pPr>
            <w:r w:rsidRPr="004670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C51EA" w14:textId="560853EE" w:rsidR="009D5F56" w:rsidRPr="00467035" w:rsidRDefault="00EB25E3" w:rsidP="00553004">
            <w:pPr>
              <w:jc w:val="center"/>
              <w:rPr>
                <w:rFonts w:eastAsia="Calibri"/>
                <w:szCs w:val="22"/>
              </w:rPr>
            </w:pPr>
            <w:r w:rsidRPr="00467035">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EF56A7" w14:textId="6C39038A" w:rsidR="009D5F56" w:rsidRPr="00467035" w:rsidRDefault="00EB25E3" w:rsidP="00553004">
            <w:pPr>
              <w:jc w:val="center"/>
              <w:rPr>
                <w:rFonts w:eastAsia="Calibri"/>
                <w:szCs w:val="22"/>
              </w:rPr>
            </w:pPr>
            <w:r w:rsidRPr="00467035">
              <w:rPr>
                <w:rFonts w:eastAsia="Calibri"/>
                <w:szCs w:val="22"/>
              </w:rPr>
              <w:t>4400-6451-1618</w:t>
            </w:r>
          </w:p>
        </w:tc>
      </w:tr>
      <w:tr w:rsidR="00826E57" w:rsidRPr="00826E57" w14:paraId="077FE17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31C1D01" w14:textId="77777777" w:rsidR="009D5F56" w:rsidRPr="00826E57"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9177AB" w14:textId="77777777" w:rsidR="009D5F56" w:rsidRPr="00826E57" w:rsidRDefault="009D5F56" w:rsidP="00553004">
            <w:pPr>
              <w:rPr>
                <w:rFonts w:eastAsia="Calibri"/>
                <w:szCs w:val="22"/>
              </w:rPr>
            </w:pPr>
            <w:r w:rsidRPr="00826E57">
              <w:rPr>
                <w:rFonts w:eastAsia="Calibri"/>
                <w:szCs w:val="22"/>
              </w:rPr>
              <w:t>A303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FA8BFD3" w14:textId="52CD3615" w:rsidR="009D5F56" w:rsidRPr="00826E57" w:rsidRDefault="009D5F56" w:rsidP="00553004">
            <w:pPr>
              <w:rPr>
                <w:rFonts w:eastAsia="Calibri"/>
                <w:szCs w:val="22"/>
              </w:rPr>
            </w:pPr>
            <w:r w:rsidRPr="00826E57">
              <w:rPr>
                <w:rFonts w:eastAsia="Calibri"/>
                <w:szCs w:val="22"/>
              </w:rPr>
              <w:t xml:space="preserve">Privažiuojamasis kelias iki gyvenamųjų namų nuo Liepų g., Vikonių k., I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7D3E049" w14:textId="55FC7862" w:rsidR="009D5F56" w:rsidRPr="00826E57" w:rsidRDefault="00F72D52" w:rsidP="00553004">
            <w:pPr>
              <w:jc w:val="right"/>
              <w:rPr>
                <w:rFonts w:eastAsia="Calibri"/>
                <w:szCs w:val="22"/>
              </w:rPr>
            </w:pPr>
            <w:r w:rsidRPr="00826E57">
              <w:rPr>
                <w:rFonts w:eastAsia="Calibri"/>
                <w:szCs w:val="22"/>
              </w:rPr>
              <w:t>262</w:t>
            </w:r>
            <w:r w:rsidR="009D5F56" w:rsidRPr="00826E57">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03A2C"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461CE" w14:textId="51A3227D" w:rsidR="009D5F56" w:rsidRPr="00826E57" w:rsidRDefault="00F72D52" w:rsidP="00553004">
            <w:pPr>
              <w:jc w:val="right"/>
              <w:rPr>
                <w:rFonts w:eastAsia="Calibri"/>
                <w:szCs w:val="22"/>
              </w:rPr>
            </w:pPr>
            <w:r w:rsidRPr="00826E57">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90209" w14:textId="1BAED359" w:rsidR="009D5F56" w:rsidRPr="00826E57" w:rsidRDefault="00F72D52" w:rsidP="00553004">
            <w:pPr>
              <w:jc w:val="right"/>
              <w:rPr>
                <w:rFonts w:eastAsia="Calibri"/>
                <w:szCs w:val="22"/>
              </w:rPr>
            </w:pPr>
            <w:r w:rsidRPr="00826E57">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00A2F" w14:textId="77777777" w:rsidR="009D5F56" w:rsidRPr="00826E57" w:rsidRDefault="009D5F56" w:rsidP="00553004">
            <w:pPr>
              <w:jc w:val="center"/>
              <w:rPr>
                <w:rFonts w:eastAsia="Calibri"/>
                <w:szCs w:val="22"/>
              </w:rPr>
            </w:pPr>
            <w:r w:rsidRPr="00826E5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E36AAB" w14:textId="2FDFABF6" w:rsidR="009D5F56" w:rsidRPr="00826E57" w:rsidRDefault="00F72D52" w:rsidP="00553004">
            <w:pPr>
              <w:jc w:val="center"/>
              <w:rPr>
                <w:rFonts w:eastAsia="Calibri"/>
                <w:szCs w:val="22"/>
              </w:rPr>
            </w:pPr>
            <w:r w:rsidRPr="00826E57">
              <w:rPr>
                <w:rFonts w:eastAsia="Calibri"/>
                <w:szCs w:val="22"/>
              </w:rPr>
              <w:t>4400-6450-5602</w:t>
            </w:r>
          </w:p>
        </w:tc>
      </w:tr>
      <w:tr w:rsidR="00826E57" w:rsidRPr="00826E57" w14:paraId="2B5B109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FF84BD2" w14:textId="77777777" w:rsidR="009D5F56" w:rsidRPr="00826E57"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38191BB" w14:textId="77777777" w:rsidR="009D5F56" w:rsidRPr="00826E57" w:rsidRDefault="009D5F56" w:rsidP="00553004">
            <w:pPr>
              <w:rPr>
                <w:rFonts w:eastAsia="Calibri"/>
                <w:szCs w:val="22"/>
              </w:rPr>
            </w:pPr>
            <w:r w:rsidRPr="00826E57">
              <w:rPr>
                <w:rFonts w:eastAsia="Calibri"/>
                <w:szCs w:val="22"/>
              </w:rPr>
              <w:t>A304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CC06FA1" w14:textId="1FFEFCA9" w:rsidR="009D5F56" w:rsidRPr="00826E57" w:rsidRDefault="009D5F56" w:rsidP="00553004">
            <w:pPr>
              <w:rPr>
                <w:rFonts w:eastAsia="Calibri"/>
                <w:szCs w:val="22"/>
              </w:rPr>
            </w:pPr>
            <w:r w:rsidRPr="00826E57">
              <w:rPr>
                <w:rFonts w:eastAsia="Calibri"/>
                <w:szCs w:val="22"/>
              </w:rPr>
              <w:t xml:space="preserve">Pravažiuojamasis kelias prie gyvenamųjų namų nuo Liepų g., Vikonių k., II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D872BE9" w14:textId="7A6EFBE9" w:rsidR="009D5F56" w:rsidRPr="00826E57" w:rsidRDefault="00F72D52" w:rsidP="00553004">
            <w:pPr>
              <w:jc w:val="right"/>
              <w:rPr>
                <w:rFonts w:eastAsia="Calibri"/>
                <w:szCs w:val="22"/>
              </w:rPr>
            </w:pPr>
            <w:r w:rsidRPr="00826E57">
              <w:rPr>
                <w:rFonts w:eastAsia="Calibri"/>
                <w:szCs w:val="22"/>
              </w:rPr>
              <w:t xml:space="preserve"> 197</w:t>
            </w:r>
            <w:r w:rsidR="009D5F56" w:rsidRPr="00826E57">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AC5ADD"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6CC98" w14:textId="0EC30612" w:rsidR="009D5F56" w:rsidRPr="00826E57" w:rsidRDefault="00F72D52" w:rsidP="00553004">
            <w:pPr>
              <w:jc w:val="right"/>
              <w:rPr>
                <w:rFonts w:eastAsia="Calibri"/>
                <w:szCs w:val="22"/>
              </w:rPr>
            </w:pPr>
            <w:r w:rsidRPr="00826E57">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83A3CF"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005B4" w14:textId="77777777" w:rsidR="009D5F56" w:rsidRPr="00826E57" w:rsidRDefault="009D5F56" w:rsidP="00553004">
            <w:pPr>
              <w:jc w:val="center"/>
              <w:rPr>
                <w:rFonts w:eastAsia="Calibri"/>
                <w:szCs w:val="22"/>
              </w:rPr>
            </w:pPr>
            <w:r w:rsidRPr="00826E5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57AB7F" w14:textId="536ED9F0" w:rsidR="009D5F56" w:rsidRPr="00826E57" w:rsidRDefault="00F72D52" w:rsidP="00553004">
            <w:pPr>
              <w:jc w:val="center"/>
              <w:rPr>
                <w:rFonts w:eastAsia="Calibri"/>
                <w:szCs w:val="22"/>
              </w:rPr>
            </w:pPr>
            <w:r w:rsidRPr="00826E57">
              <w:rPr>
                <w:rFonts w:eastAsia="Calibri"/>
                <w:szCs w:val="22"/>
              </w:rPr>
              <w:t>4400-6451-1675</w:t>
            </w:r>
          </w:p>
        </w:tc>
      </w:tr>
      <w:tr w:rsidR="00826E57" w:rsidRPr="00826E57" w14:paraId="7372938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F972D97" w14:textId="77777777" w:rsidR="009D5F56" w:rsidRPr="00826E57"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BCEC6C" w14:textId="77777777" w:rsidR="009D5F56" w:rsidRPr="00826E57" w:rsidRDefault="009D5F56" w:rsidP="00553004">
            <w:pPr>
              <w:rPr>
                <w:rFonts w:eastAsia="Calibri"/>
                <w:szCs w:val="22"/>
              </w:rPr>
            </w:pPr>
            <w:r w:rsidRPr="00826E57">
              <w:rPr>
                <w:rFonts w:eastAsia="Calibri"/>
                <w:szCs w:val="22"/>
              </w:rPr>
              <w:t>A305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BC6BAA8" w14:textId="77777777" w:rsidR="009D5F56" w:rsidRPr="00826E57" w:rsidRDefault="009D5F56" w:rsidP="00553004">
            <w:pPr>
              <w:rPr>
                <w:rFonts w:eastAsia="Calibri"/>
                <w:szCs w:val="22"/>
              </w:rPr>
            </w:pPr>
            <w:r w:rsidRPr="00826E57">
              <w:rPr>
                <w:rFonts w:eastAsia="Calibri"/>
                <w:szCs w:val="22"/>
              </w:rPr>
              <w:t xml:space="preserve">Privažiuojamasis kelias prie Inkūnų bažnyčios nuo kelio Nr. A362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1F3AD8E" w14:textId="77777777" w:rsidR="009D5F56" w:rsidRPr="00826E57" w:rsidRDefault="009D5F56" w:rsidP="00553004">
            <w:pPr>
              <w:jc w:val="right"/>
              <w:rPr>
                <w:rFonts w:eastAsia="Calibri"/>
                <w:szCs w:val="22"/>
              </w:rPr>
            </w:pPr>
            <w:r w:rsidRPr="00826E57">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5D110"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240A9" w14:textId="77777777" w:rsidR="009D5F56" w:rsidRPr="00826E57" w:rsidRDefault="009D5F56" w:rsidP="00553004">
            <w:pPr>
              <w:jc w:val="right"/>
              <w:rPr>
                <w:rFonts w:eastAsia="Calibri"/>
                <w:szCs w:val="22"/>
              </w:rPr>
            </w:pPr>
            <w:r w:rsidRPr="00826E57">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751CF"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CA57CD" w14:textId="6ACC8DB8" w:rsidR="009D5F56" w:rsidRPr="00826E57" w:rsidRDefault="00F72D52" w:rsidP="00553004">
            <w:pPr>
              <w:jc w:val="center"/>
              <w:rPr>
                <w:rFonts w:eastAsia="Calibri"/>
                <w:szCs w:val="22"/>
              </w:rPr>
            </w:pPr>
            <w:r w:rsidRPr="00826E57">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9738FF" w14:textId="27E6F1AB" w:rsidR="009D5F56" w:rsidRPr="00826E57" w:rsidRDefault="00F72D52" w:rsidP="00553004">
            <w:pPr>
              <w:jc w:val="center"/>
              <w:rPr>
                <w:rFonts w:eastAsia="Calibri"/>
                <w:szCs w:val="22"/>
              </w:rPr>
            </w:pPr>
            <w:r w:rsidRPr="00826E57">
              <w:rPr>
                <w:rFonts w:eastAsia="Calibri"/>
                <w:szCs w:val="22"/>
              </w:rPr>
              <w:t>4400-6451-1642</w:t>
            </w:r>
          </w:p>
        </w:tc>
      </w:tr>
      <w:tr w:rsidR="00826E57" w:rsidRPr="00826E57" w14:paraId="014CDB6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93B7C8" w14:textId="77777777" w:rsidR="009D5F56" w:rsidRPr="00826E57"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6FE3D9C" w14:textId="77777777" w:rsidR="009D5F56" w:rsidRPr="00826E57" w:rsidRDefault="009D5F56" w:rsidP="00553004">
            <w:pPr>
              <w:rPr>
                <w:rFonts w:eastAsia="Calibri"/>
                <w:szCs w:val="22"/>
              </w:rPr>
            </w:pPr>
            <w:r w:rsidRPr="00826E57">
              <w:rPr>
                <w:rFonts w:eastAsia="Calibri"/>
                <w:szCs w:val="22"/>
              </w:rPr>
              <w:t>A306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28E6E3B" w14:textId="77777777" w:rsidR="009D5F56" w:rsidRPr="00826E57" w:rsidRDefault="009D5F56" w:rsidP="00553004">
            <w:pPr>
              <w:rPr>
                <w:rFonts w:eastAsia="Calibri"/>
                <w:szCs w:val="22"/>
              </w:rPr>
            </w:pPr>
            <w:r w:rsidRPr="00826E57">
              <w:rPr>
                <w:rFonts w:eastAsia="Calibri"/>
                <w:szCs w:val="22"/>
              </w:rPr>
              <w:t>Privažiuojamasis kelias prie Penionių k. nuo kelio Nr. 121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D2777EA" w14:textId="4465B9FD" w:rsidR="009D5F56" w:rsidRPr="00826E57" w:rsidRDefault="00F72D52" w:rsidP="00553004">
            <w:pPr>
              <w:jc w:val="right"/>
              <w:rPr>
                <w:rFonts w:eastAsia="Calibri"/>
                <w:szCs w:val="22"/>
              </w:rPr>
            </w:pPr>
            <w:r w:rsidRPr="00826E57">
              <w:rPr>
                <w:rFonts w:eastAsia="Calibri"/>
                <w:szCs w:val="22"/>
              </w:rPr>
              <w:t>622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04BD5" w14:textId="0A9315D9" w:rsidR="009D5F56" w:rsidRPr="00826E57" w:rsidRDefault="00F72D52" w:rsidP="00553004">
            <w:pPr>
              <w:jc w:val="right"/>
              <w:rPr>
                <w:rFonts w:eastAsia="Calibri"/>
                <w:szCs w:val="22"/>
              </w:rPr>
            </w:pPr>
            <w:r w:rsidRPr="00826E57">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A2616" w14:textId="0D9CF95A" w:rsidR="009D5F56" w:rsidRPr="00826E57" w:rsidRDefault="00F72D52" w:rsidP="00553004">
            <w:pPr>
              <w:jc w:val="right"/>
              <w:rPr>
                <w:rFonts w:eastAsia="Calibri"/>
                <w:szCs w:val="22"/>
              </w:rPr>
            </w:pPr>
            <w:r w:rsidRPr="00826E57">
              <w:rPr>
                <w:rFonts w:eastAsia="Calibri"/>
                <w:szCs w:val="22"/>
              </w:rPr>
              <w:t>614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3EFA3"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D0B4B" w14:textId="5A16AE63" w:rsidR="009D5F56" w:rsidRPr="00826E57" w:rsidRDefault="00F72D52" w:rsidP="00553004">
            <w:pPr>
              <w:jc w:val="center"/>
              <w:rPr>
                <w:rFonts w:eastAsia="Calibri"/>
                <w:szCs w:val="22"/>
              </w:rPr>
            </w:pPr>
            <w:r w:rsidRPr="00826E5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E7163D" w14:textId="454A3309" w:rsidR="009D5F56" w:rsidRPr="00826E57" w:rsidRDefault="00F72D52" w:rsidP="00553004">
            <w:pPr>
              <w:jc w:val="center"/>
              <w:rPr>
                <w:rFonts w:eastAsia="Calibri"/>
                <w:szCs w:val="22"/>
              </w:rPr>
            </w:pPr>
            <w:r w:rsidRPr="00826E57">
              <w:rPr>
                <w:rFonts w:eastAsia="Calibri"/>
                <w:szCs w:val="22"/>
              </w:rPr>
              <w:t>4400-6451-1664</w:t>
            </w:r>
          </w:p>
        </w:tc>
      </w:tr>
      <w:tr w:rsidR="00826E57" w:rsidRPr="00826E57" w14:paraId="23986F6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C89F5ED" w14:textId="77777777" w:rsidR="009D5F56" w:rsidRPr="00826E57"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3AC7A70" w14:textId="77777777" w:rsidR="009D5F56" w:rsidRPr="00826E57" w:rsidRDefault="009D5F56" w:rsidP="00553004">
            <w:pPr>
              <w:rPr>
                <w:rFonts w:eastAsia="Calibri"/>
                <w:szCs w:val="22"/>
              </w:rPr>
            </w:pPr>
            <w:r w:rsidRPr="00826E57">
              <w:rPr>
                <w:rFonts w:eastAsia="Calibri"/>
                <w:szCs w:val="22"/>
              </w:rPr>
              <w:t>A307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AE1EAF0" w14:textId="77777777" w:rsidR="009D5F56" w:rsidRPr="00826E57" w:rsidRDefault="009D5F56" w:rsidP="00553004">
            <w:pPr>
              <w:rPr>
                <w:rFonts w:eastAsia="Calibri"/>
                <w:szCs w:val="22"/>
              </w:rPr>
            </w:pPr>
            <w:r w:rsidRPr="00826E57">
              <w:rPr>
                <w:rFonts w:eastAsia="Calibri"/>
                <w:szCs w:val="22"/>
              </w:rPr>
              <w:t>Privažiuojamasis kelias prie Pienionių k. nuo kelio Nr. A311 (Vėjeliškių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7FEC144" w14:textId="332CEAC0" w:rsidR="009D5F56" w:rsidRPr="00826E57" w:rsidRDefault="00F72D52" w:rsidP="00553004">
            <w:pPr>
              <w:jc w:val="right"/>
              <w:rPr>
                <w:rFonts w:eastAsia="Calibri"/>
                <w:szCs w:val="22"/>
              </w:rPr>
            </w:pPr>
            <w:r w:rsidRPr="00826E57">
              <w:rPr>
                <w:rFonts w:eastAsia="Calibri"/>
                <w:szCs w:val="22"/>
              </w:rPr>
              <w:t>1089</w:t>
            </w:r>
            <w:r w:rsidR="009D5F56" w:rsidRPr="00826E57">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943DE" w14:textId="78EAC7BE" w:rsidR="009D5F56" w:rsidRPr="00826E57" w:rsidRDefault="00F72D52" w:rsidP="00553004">
            <w:pPr>
              <w:jc w:val="right"/>
              <w:rPr>
                <w:rFonts w:eastAsia="Calibri"/>
                <w:szCs w:val="22"/>
              </w:rPr>
            </w:pPr>
            <w:r w:rsidRPr="00826E57">
              <w:rPr>
                <w:rFonts w:eastAsia="Calibri"/>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D6049" w14:textId="5D3698F9" w:rsidR="009D5F56" w:rsidRPr="00826E57" w:rsidRDefault="009D5F56" w:rsidP="00553004">
            <w:pPr>
              <w:jc w:val="right"/>
              <w:rPr>
                <w:rFonts w:eastAsia="Calibri"/>
                <w:szCs w:val="22"/>
              </w:rPr>
            </w:pPr>
            <w:r w:rsidRPr="00826E57">
              <w:rPr>
                <w:rFonts w:eastAsia="Calibri"/>
                <w:szCs w:val="22"/>
              </w:rPr>
              <w:t xml:space="preserve"> </w:t>
            </w:r>
            <w:r w:rsidR="00F72D52" w:rsidRPr="00826E57">
              <w:rPr>
                <w:rFonts w:eastAsia="Calibri"/>
                <w:szCs w:val="22"/>
              </w:rPr>
              <w:t xml:space="preserve"> 1085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392AF"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BF05F5" w14:textId="12975E67" w:rsidR="009D5F56" w:rsidRPr="00826E57" w:rsidRDefault="00F72D52" w:rsidP="00553004">
            <w:pPr>
              <w:jc w:val="center"/>
              <w:rPr>
                <w:rFonts w:eastAsia="Calibri"/>
                <w:szCs w:val="22"/>
              </w:rPr>
            </w:pPr>
            <w:r w:rsidRPr="00826E5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5485A8" w14:textId="076A0106" w:rsidR="009D5F56" w:rsidRPr="00826E57" w:rsidRDefault="00F72D52" w:rsidP="00553004">
            <w:pPr>
              <w:jc w:val="center"/>
              <w:rPr>
                <w:rFonts w:eastAsia="Calibri"/>
                <w:szCs w:val="22"/>
              </w:rPr>
            </w:pPr>
            <w:r w:rsidRPr="00826E57">
              <w:rPr>
                <w:rFonts w:eastAsia="Calibri"/>
                <w:szCs w:val="22"/>
              </w:rPr>
              <w:t>4400-6451-1486</w:t>
            </w:r>
          </w:p>
        </w:tc>
      </w:tr>
      <w:tr w:rsidR="00826E57" w:rsidRPr="00826E57" w14:paraId="44AD1D5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F66F27" w14:textId="77777777" w:rsidR="009D5F56" w:rsidRPr="00826E57"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E12EF80" w14:textId="77777777" w:rsidR="009D5F56" w:rsidRPr="00826E57" w:rsidRDefault="009D5F56" w:rsidP="00553004">
            <w:pPr>
              <w:rPr>
                <w:rFonts w:eastAsia="Calibri"/>
                <w:szCs w:val="22"/>
              </w:rPr>
            </w:pPr>
            <w:r w:rsidRPr="00826E57">
              <w:rPr>
                <w:rFonts w:eastAsia="Calibri"/>
                <w:szCs w:val="22"/>
              </w:rPr>
              <w:t>A31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77AF483" w14:textId="77777777" w:rsidR="009D5F56" w:rsidRPr="00826E57" w:rsidRDefault="009D5F56" w:rsidP="00553004">
            <w:pPr>
              <w:rPr>
                <w:rFonts w:eastAsia="Calibri"/>
                <w:szCs w:val="22"/>
              </w:rPr>
            </w:pPr>
            <w:r w:rsidRPr="00826E57">
              <w:rPr>
                <w:rFonts w:eastAsia="Calibri"/>
                <w:szCs w:val="22"/>
              </w:rPr>
              <w:t>Privažiuojamasis kelias prie Eglių k. nuo kelio Nr. A30 (Bimbų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3033EE5" w14:textId="77777777" w:rsidR="009D5F56" w:rsidRPr="00826E57" w:rsidRDefault="009D5F56" w:rsidP="00553004">
            <w:pPr>
              <w:jc w:val="right"/>
              <w:rPr>
                <w:rFonts w:eastAsia="Calibri"/>
                <w:szCs w:val="22"/>
              </w:rPr>
            </w:pPr>
            <w:r w:rsidRPr="00826E57">
              <w:rPr>
                <w:rFonts w:eastAsia="Calibri"/>
                <w:szCs w:val="22"/>
              </w:rPr>
              <w:t xml:space="preserve">877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90DA50"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142A77" w14:textId="77777777" w:rsidR="009D5F56" w:rsidRPr="00826E57" w:rsidRDefault="009D5F56" w:rsidP="00553004">
            <w:pPr>
              <w:jc w:val="right"/>
              <w:rPr>
                <w:rFonts w:eastAsia="Calibri"/>
                <w:szCs w:val="22"/>
              </w:rPr>
            </w:pPr>
            <w:r w:rsidRPr="00826E57">
              <w:rPr>
                <w:rFonts w:eastAsia="Calibri"/>
                <w:szCs w:val="22"/>
              </w:rPr>
              <w:t xml:space="preserve">877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E1DA6"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B46469" w14:textId="77777777" w:rsidR="009D5F56" w:rsidRPr="00826E57" w:rsidRDefault="009D5F56" w:rsidP="00553004">
            <w:pPr>
              <w:jc w:val="center"/>
              <w:rPr>
                <w:rFonts w:eastAsia="Calibri"/>
                <w:szCs w:val="22"/>
              </w:rPr>
            </w:pPr>
            <w:r w:rsidRPr="00826E57">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7CFAC5" w14:textId="77777777" w:rsidR="009D5F56" w:rsidRPr="00826E57" w:rsidRDefault="009D5F56" w:rsidP="00553004">
            <w:pPr>
              <w:jc w:val="center"/>
              <w:rPr>
                <w:rFonts w:eastAsia="Calibri"/>
                <w:szCs w:val="22"/>
              </w:rPr>
            </w:pPr>
            <w:r w:rsidRPr="00826E57">
              <w:rPr>
                <w:rFonts w:eastAsia="Calibri"/>
                <w:szCs w:val="22"/>
              </w:rPr>
              <w:t>-</w:t>
            </w:r>
          </w:p>
        </w:tc>
      </w:tr>
      <w:tr w:rsidR="00826E57" w:rsidRPr="00826E57" w14:paraId="119118D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04AD71D" w14:textId="77777777" w:rsidR="009D5F56" w:rsidRPr="00826E57"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2B44D6" w14:textId="77777777" w:rsidR="009D5F56" w:rsidRPr="00826E57" w:rsidRDefault="009D5F56" w:rsidP="00553004">
            <w:pPr>
              <w:rPr>
                <w:rFonts w:eastAsia="Calibri"/>
                <w:szCs w:val="22"/>
              </w:rPr>
            </w:pPr>
            <w:r w:rsidRPr="00826E57">
              <w:rPr>
                <w:rFonts w:eastAsia="Calibri"/>
                <w:szCs w:val="22"/>
              </w:rPr>
              <w:t>A311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0FC7C4B" w14:textId="77777777" w:rsidR="009D5F56" w:rsidRPr="00826E57" w:rsidRDefault="009D5F56" w:rsidP="00553004">
            <w:pPr>
              <w:rPr>
                <w:rFonts w:eastAsia="Calibri"/>
                <w:szCs w:val="22"/>
              </w:rPr>
            </w:pPr>
            <w:r w:rsidRPr="00826E57">
              <w:rPr>
                <w:rFonts w:eastAsia="Calibri"/>
                <w:szCs w:val="22"/>
              </w:rPr>
              <w:t>Pravažiuojamasis kelias nuo kelio Nr. 121 iki kelio Nr. 120 (Vėjeliškių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13905B7" w14:textId="77777777" w:rsidR="009D5F56" w:rsidRPr="00826E57" w:rsidRDefault="009D5F56" w:rsidP="00553004">
            <w:pPr>
              <w:jc w:val="right"/>
              <w:rPr>
                <w:rFonts w:eastAsia="Calibri"/>
                <w:szCs w:val="22"/>
              </w:rPr>
            </w:pPr>
            <w:r w:rsidRPr="00826E57">
              <w:rPr>
                <w:rFonts w:eastAsia="Calibri"/>
                <w:szCs w:val="22"/>
              </w:rPr>
              <w:t>1421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9D075C" w14:textId="77777777" w:rsidR="009D5F56" w:rsidRPr="00826E57" w:rsidRDefault="009D5F56" w:rsidP="00553004">
            <w:pPr>
              <w:jc w:val="right"/>
              <w:rPr>
                <w:rFonts w:eastAsia="Calibri"/>
                <w:szCs w:val="22"/>
              </w:rPr>
            </w:pPr>
            <w:r w:rsidRPr="00826E57">
              <w:rPr>
                <w:rFonts w:eastAsia="Calibri"/>
                <w:szCs w:val="22"/>
              </w:rPr>
              <w:t>1421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03202"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FB4B8C"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E0504" w14:textId="77777777" w:rsidR="009D5F56" w:rsidRPr="00826E57" w:rsidRDefault="009D5F56" w:rsidP="00553004">
            <w:pPr>
              <w:jc w:val="center"/>
              <w:rPr>
                <w:rFonts w:eastAsia="Calibri"/>
                <w:szCs w:val="22"/>
              </w:rPr>
            </w:pPr>
            <w:r w:rsidRPr="00826E57">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63250C" w14:textId="77777777" w:rsidR="009D5F56" w:rsidRPr="00826E57" w:rsidRDefault="009D5F56" w:rsidP="00553004">
            <w:pPr>
              <w:jc w:val="center"/>
              <w:rPr>
                <w:rFonts w:eastAsia="Calibri"/>
                <w:szCs w:val="22"/>
              </w:rPr>
            </w:pPr>
            <w:r w:rsidRPr="00826E57">
              <w:rPr>
                <w:rFonts w:eastAsia="Calibri"/>
                <w:szCs w:val="22"/>
              </w:rPr>
              <w:t>4400-5380-1788</w:t>
            </w:r>
          </w:p>
        </w:tc>
      </w:tr>
      <w:tr w:rsidR="00826E57" w:rsidRPr="00826E57" w14:paraId="63DCDDE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6730E5C" w14:textId="77777777" w:rsidR="009D5F56" w:rsidRPr="00826E57"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6FA8484" w14:textId="77777777" w:rsidR="009D5F56" w:rsidRPr="00826E57" w:rsidRDefault="009D5F56" w:rsidP="00553004">
            <w:pPr>
              <w:rPr>
                <w:rFonts w:eastAsia="Calibri"/>
                <w:szCs w:val="22"/>
              </w:rPr>
            </w:pPr>
            <w:r w:rsidRPr="00826E57">
              <w:rPr>
                <w:rFonts w:eastAsia="Calibri"/>
                <w:szCs w:val="22"/>
              </w:rPr>
              <w:t>A314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3BA6C0E" w14:textId="77777777" w:rsidR="009D5F56" w:rsidRPr="00826E57" w:rsidRDefault="009D5F56" w:rsidP="00553004">
            <w:pPr>
              <w:rPr>
                <w:rFonts w:eastAsia="Calibri"/>
                <w:szCs w:val="22"/>
              </w:rPr>
            </w:pPr>
            <w:r w:rsidRPr="00826E57">
              <w:rPr>
                <w:rFonts w:eastAsia="Calibri"/>
                <w:szCs w:val="22"/>
              </w:rPr>
              <w:t>Privažiuojamasis kelias prie kelio Nr. A306 nuo kelio Nr. A13</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1D04674" w14:textId="540D5601" w:rsidR="009D5F56" w:rsidRPr="00826E57" w:rsidRDefault="006E08CB" w:rsidP="00553004">
            <w:pPr>
              <w:jc w:val="right"/>
              <w:rPr>
                <w:rFonts w:eastAsia="Calibri"/>
                <w:szCs w:val="22"/>
              </w:rPr>
            </w:pPr>
            <w:r w:rsidRPr="00826E57">
              <w:rPr>
                <w:rFonts w:eastAsia="Calibri"/>
                <w:szCs w:val="22"/>
              </w:rPr>
              <w:t>713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BA32A"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F3FA1" w14:textId="1EA9543C" w:rsidR="009D5F56" w:rsidRPr="00826E57" w:rsidRDefault="006E08CB" w:rsidP="00553004">
            <w:pPr>
              <w:jc w:val="right"/>
              <w:rPr>
                <w:rFonts w:eastAsia="Calibri"/>
                <w:szCs w:val="22"/>
              </w:rPr>
            </w:pPr>
            <w:r w:rsidRPr="00826E57">
              <w:rPr>
                <w:rFonts w:eastAsia="Calibri"/>
                <w:szCs w:val="22"/>
              </w:rPr>
              <w:t>713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D8ADE6" w14:textId="0F49B6D5" w:rsidR="009D5F56" w:rsidRPr="00826E57" w:rsidRDefault="00826E57" w:rsidP="00553004">
            <w:pPr>
              <w:jc w:val="right"/>
              <w:rPr>
                <w:rFonts w:eastAsia="Calibri"/>
                <w:strike/>
                <w:szCs w:val="22"/>
              </w:rPr>
            </w:pPr>
            <w:r w:rsidRPr="00826E5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4230D" w14:textId="77777777" w:rsidR="009D5F56" w:rsidRPr="00826E57" w:rsidRDefault="009D5F56" w:rsidP="00553004">
            <w:pPr>
              <w:jc w:val="center"/>
              <w:rPr>
                <w:rFonts w:eastAsia="Calibri"/>
                <w:szCs w:val="22"/>
              </w:rPr>
            </w:pPr>
            <w:r w:rsidRPr="00826E5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11830A" w14:textId="6E2B79E8" w:rsidR="009D5F56" w:rsidRPr="00826E57" w:rsidRDefault="006E08CB" w:rsidP="00553004">
            <w:pPr>
              <w:jc w:val="center"/>
              <w:rPr>
                <w:rFonts w:eastAsia="Calibri"/>
                <w:szCs w:val="22"/>
              </w:rPr>
            </w:pPr>
            <w:r w:rsidRPr="00826E57">
              <w:rPr>
                <w:rFonts w:eastAsia="Calibri"/>
                <w:szCs w:val="22"/>
              </w:rPr>
              <w:t>4400-6452-1542</w:t>
            </w:r>
          </w:p>
        </w:tc>
      </w:tr>
      <w:tr w:rsidR="00826E57" w:rsidRPr="00826E57" w14:paraId="579E8DF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B3943B4" w14:textId="77777777" w:rsidR="009D5F56" w:rsidRPr="00826E57"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EE71BFE" w14:textId="77777777" w:rsidR="009D5F56" w:rsidRPr="00826E57" w:rsidRDefault="009D5F56" w:rsidP="00553004">
            <w:pPr>
              <w:rPr>
                <w:rFonts w:eastAsia="Calibri"/>
                <w:szCs w:val="22"/>
              </w:rPr>
            </w:pPr>
            <w:r w:rsidRPr="00826E57">
              <w:rPr>
                <w:rFonts w:eastAsia="Calibri"/>
                <w:szCs w:val="22"/>
              </w:rPr>
              <w:t>A315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329C3AE" w14:textId="77777777" w:rsidR="009D5F56" w:rsidRPr="00826E57" w:rsidRDefault="009D5F56" w:rsidP="00553004">
            <w:pPr>
              <w:rPr>
                <w:rFonts w:eastAsia="Calibri"/>
                <w:szCs w:val="22"/>
              </w:rPr>
            </w:pPr>
            <w:r w:rsidRPr="00826E57">
              <w:rPr>
                <w:rFonts w:eastAsia="Calibri"/>
                <w:szCs w:val="22"/>
              </w:rPr>
              <w:t>Pravažiuojamasis kelias prie K. Trajecko g., Niūronių k. nuo kelio Nr. 1209</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444ACF9" w14:textId="6D4C638E" w:rsidR="009D5F56" w:rsidRPr="00826E57" w:rsidRDefault="007B419D" w:rsidP="00553004">
            <w:pPr>
              <w:jc w:val="right"/>
              <w:rPr>
                <w:rFonts w:eastAsia="Calibri"/>
                <w:szCs w:val="22"/>
              </w:rPr>
            </w:pPr>
            <w:r w:rsidRPr="00826E57">
              <w:rPr>
                <w:rFonts w:eastAsia="Calibri"/>
                <w:szCs w:val="22"/>
              </w:rPr>
              <w:t>488</w:t>
            </w:r>
            <w:r w:rsidR="009D5F56" w:rsidRPr="00826E57">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CA03B"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BADC3" w14:textId="26942E3B" w:rsidR="009D5F56" w:rsidRPr="00826E57" w:rsidRDefault="007B419D" w:rsidP="00553004">
            <w:pPr>
              <w:jc w:val="right"/>
              <w:rPr>
                <w:rFonts w:eastAsia="Calibri"/>
                <w:szCs w:val="22"/>
              </w:rPr>
            </w:pPr>
            <w:r w:rsidRPr="00826E57">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vAlign w:val="center"/>
          </w:tcPr>
          <w:p w14:paraId="1F95B967" w14:textId="19F7C553" w:rsidR="009D5F56" w:rsidRPr="00826E57" w:rsidRDefault="00826E57"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67AA9" w14:textId="1DBE59CA" w:rsidR="009D5F56" w:rsidRPr="00826E57" w:rsidRDefault="007B419D" w:rsidP="00553004">
            <w:pPr>
              <w:jc w:val="center"/>
              <w:rPr>
                <w:rFonts w:eastAsia="Calibri"/>
                <w:szCs w:val="22"/>
              </w:rPr>
            </w:pPr>
            <w:r w:rsidRPr="00826E5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CC81DC" w14:textId="097362EB" w:rsidR="009D5F56" w:rsidRPr="00826E57" w:rsidRDefault="007B419D" w:rsidP="00553004">
            <w:pPr>
              <w:jc w:val="center"/>
              <w:rPr>
                <w:rFonts w:eastAsia="Calibri"/>
                <w:szCs w:val="22"/>
              </w:rPr>
            </w:pPr>
            <w:r w:rsidRPr="00826E57">
              <w:rPr>
                <w:rFonts w:eastAsia="Calibri"/>
                <w:szCs w:val="22"/>
              </w:rPr>
              <w:t>4400-6450-5498</w:t>
            </w:r>
          </w:p>
        </w:tc>
      </w:tr>
      <w:tr w:rsidR="00826E57" w:rsidRPr="00826E57" w14:paraId="4E99760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B83927" w14:textId="77777777" w:rsidR="009D5F56" w:rsidRPr="00826E57"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E758EDE" w14:textId="77777777" w:rsidR="009D5F56" w:rsidRPr="00826E57" w:rsidRDefault="009D5F56" w:rsidP="00553004">
            <w:pPr>
              <w:rPr>
                <w:rFonts w:eastAsia="Calibri"/>
                <w:szCs w:val="22"/>
              </w:rPr>
            </w:pPr>
            <w:r w:rsidRPr="00826E57">
              <w:rPr>
                <w:rFonts w:eastAsia="Calibri"/>
                <w:szCs w:val="22"/>
              </w:rPr>
              <w:t>A316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EF6C4AD" w14:textId="04441718" w:rsidR="009D5F56" w:rsidRPr="00826E57" w:rsidRDefault="009D5F56" w:rsidP="00553004">
            <w:pPr>
              <w:rPr>
                <w:rFonts w:eastAsia="Calibri"/>
                <w:szCs w:val="22"/>
              </w:rPr>
            </w:pPr>
            <w:r w:rsidRPr="00826E57">
              <w:rPr>
                <w:rFonts w:eastAsia="Calibri"/>
                <w:szCs w:val="22"/>
              </w:rPr>
              <w:t xml:space="preserve">Privažiuojamasis kelias prie gyvenamųjų namų nuo Dvaro g., Šlavėnų k., I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BE3D526" w14:textId="2A875162" w:rsidR="009D5F56" w:rsidRPr="00826E57" w:rsidRDefault="006E08CB" w:rsidP="00553004">
            <w:pPr>
              <w:jc w:val="right"/>
              <w:rPr>
                <w:rFonts w:eastAsia="Calibri"/>
                <w:szCs w:val="22"/>
              </w:rPr>
            </w:pPr>
            <w:r w:rsidRPr="00826E57">
              <w:rPr>
                <w:rFonts w:eastAsia="Calibri"/>
                <w:szCs w:val="22"/>
              </w:rPr>
              <w:t>85</w:t>
            </w:r>
            <w:r w:rsidR="009D5F56" w:rsidRPr="00826E57">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4E466" w14:textId="44C549CD" w:rsidR="009D5F56" w:rsidRPr="00826E57" w:rsidRDefault="006E08CB" w:rsidP="00553004">
            <w:pPr>
              <w:jc w:val="right"/>
              <w:rPr>
                <w:rFonts w:eastAsia="Calibri"/>
                <w:szCs w:val="22"/>
              </w:rPr>
            </w:pPr>
            <w:r w:rsidRPr="00826E57">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6B15D7"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1AB74" w14:textId="5159C09E" w:rsidR="009D5F56" w:rsidRPr="00826E57" w:rsidRDefault="00826E57" w:rsidP="00553004">
            <w:pPr>
              <w:jc w:val="right"/>
              <w:rPr>
                <w:rFonts w:eastAsia="Calibri"/>
                <w:strike/>
                <w:szCs w:val="22"/>
              </w:rPr>
            </w:pPr>
            <w:r w:rsidRPr="00826E5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8B4C84" w14:textId="77777777" w:rsidR="009D5F56" w:rsidRPr="00826E57" w:rsidRDefault="009D5F56" w:rsidP="00553004">
            <w:pPr>
              <w:jc w:val="center"/>
              <w:rPr>
                <w:rFonts w:eastAsia="Calibri"/>
                <w:szCs w:val="22"/>
              </w:rPr>
            </w:pPr>
            <w:r w:rsidRPr="00826E57">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0359D1" w14:textId="5B36E2EB" w:rsidR="009D5F56" w:rsidRPr="00826E57" w:rsidRDefault="006E08CB" w:rsidP="00553004">
            <w:pPr>
              <w:jc w:val="center"/>
              <w:rPr>
                <w:rFonts w:eastAsia="Calibri"/>
                <w:szCs w:val="22"/>
              </w:rPr>
            </w:pPr>
            <w:r w:rsidRPr="00826E57">
              <w:rPr>
                <w:rFonts w:eastAsia="Calibri"/>
                <w:szCs w:val="22"/>
              </w:rPr>
              <w:t>4400-6462-8691</w:t>
            </w:r>
          </w:p>
        </w:tc>
      </w:tr>
      <w:tr w:rsidR="00826E57" w:rsidRPr="00826E57" w14:paraId="7DEA331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52A35E" w14:textId="77777777" w:rsidR="009D5F56" w:rsidRPr="00826E57"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D523467" w14:textId="77777777" w:rsidR="009D5F56" w:rsidRPr="00826E57" w:rsidRDefault="009D5F56" w:rsidP="00553004">
            <w:pPr>
              <w:rPr>
                <w:rFonts w:eastAsia="Calibri"/>
                <w:szCs w:val="22"/>
              </w:rPr>
            </w:pPr>
            <w:r w:rsidRPr="00826E57">
              <w:rPr>
                <w:rFonts w:eastAsia="Calibri"/>
                <w:szCs w:val="22"/>
              </w:rPr>
              <w:t>A317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5B11295" w14:textId="25599C93" w:rsidR="009D5F56" w:rsidRPr="00826E57" w:rsidRDefault="009D5F56" w:rsidP="00553004">
            <w:pPr>
              <w:rPr>
                <w:rFonts w:eastAsia="Calibri"/>
                <w:szCs w:val="22"/>
              </w:rPr>
            </w:pPr>
            <w:r w:rsidRPr="00826E57">
              <w:rPr>
                <w:rFonts w:eastAsia="Calibri"/>
                <w:szCs w:val="22"/>
              </w:rPr>
              <w:t xml:space="preserve">Privažiuojamasis kelias prie gyvenamųjų namų nuo Dvaro g., Šlavėnų k., II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522BCB0" w14:textId="409D8B78" w:rsidR="009D5F56" w:rsidRPr="00826E57" w:rsidRDefault="006E08CB" w:rsidP="00553004">
            <w:pPr>
              <w:jc w:val="right"/>
              <w:rPr>
                <w:rFonts w:eastAsia="Calibri"/>
                <w:szCs w:val="22"/>
              </w:rPr>
            </w:pPr>
            <w:r w:rsidRPr="00826E57">
              <w:rPr>
                <w:rFonts w:eastAsia="Calibri"/>
                <w:szCs w:val="22"/>
              </w:rPr>
              <w:t>85</w:t>
            </w:r>
            <w:r w:rsidR="009D5F56" w:rsidRPr="00826E57">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D8E9F" w14:textId="3C82F24F" w:rsidR="009D5F56" w:rsidRPr="00826E57" w:rsidRDefault="006E08CB" w:rsidP="00553004">
            <w:pPr>
              <w:jc w:val="right"/>
              <w:rPr>
                <w:rFonts w:eastAsia="Calibri"/>
                <w:szCs w:val="22"/>
              </w:rPr>
            </w:pPr>
            <w:r w:rsidRPr="00826E57">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525B4" w14:textId="3D26AF25" w:rsidR="009D5F56" w:rsidRPr="00826E57" w:rsidRDefault="006E08CB" w:rsidP="00553004">
            <w:pPr>
              <w:jc w:val="right"/>
              <w:rPr>
                <w:rFonts w:eastAsia="Calibri"/>
                <w:szCs w:val="22"/>
              </w:rPr>
            </w:pPr>
            <w:r w:rsidRPr="00826E57">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45039" w14:textId="77777777" w:rsidR="009D5F56" w:rsidRPr="00826E57" w:rsidRDefault="009D5F56" w:rsidP="00553004">
            <w:pPr>
              <w:jc w:val="right"/>
              <w:rPr>
                <w:rFonts w:eastAsia="Calibri"/>
                <w:strike/>
                <w:szCs w:val="22"/>
              </w:rPr>
            </w:pPr>
            <w:r w:rsidRPr="00826E57">
              <w:rPr>
                <w:rFonts w:eastAsia="Calibri"/>
                <w:strike/>
                <w:szCs w:val="22"/>
              </w:rPr>
              <w:t>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46487D" w14:textId="76FC5A6D" w:rsidR="009D5F56" w:rsidRPr="00826E57" w:rsidRDefault="006E08CB" w:rsidP="00553004">
            <w:pPr>
              <w:jc w:val="center"/>
              <w:rPr>
                <w:rFonts w:eastAsia="Calibri"/>
                <w:szCs w:val="22"/>
              </w:rPr>
            </w:pPr>
            <w:r w:rsidRPr="00826E57">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57BC93" w14:textId="26D748C8" w:rsidR="009D5F56" w:rsidRPr="00826E57" w:rsidRDefault="006E08CB" w:rsidP="00553004">
            <w:pPr>
              <w:jc w:val="center"/>
              <w:rPr>
                <w:rFonts w:eastAsia="Calibri"/>
                <w:szCs w:val="22"/>
              </w:rPr>
            </w:pPr>
            <w:r w:rsidRPr="00826E57">
              <w:rPr>
                <w:rFonts w:eastAsia="Calibri"/>
                <w:szCs w:val="22"/>
              </w:rPr>
              <w:t>4400-6462-8680</w:t>
            </w:r>
          </w:p>
        </w:tc>
      </w:tr>
      <w:tr w:rsidR="00826E57" w:rsidRPr="00826E57" w14:paraId="337D14A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CB6AB1C" w14:textId="77777777" w:rsidR="009D5F56" w:rsidRPr="00826E57"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6CF1C07" w14:textId="77777777" w:rsidR="009D5F56" w:rsidRPr="00826E57" w:rsidRDefault="009D5F56" w:rsidP="00553004">
            <w:pPr>
              <w:rPr>
                <w:rFonts w:eastAsia="Calibri"/>
                <w:szCs w:val="22"/>
              </w:rPr>
            </w:pPr>
            <w:r w:rsidRPr="00826E57">
              <w:rPr>
                <w:rFonts w:eastAsia="Calibri"/>
                <w:szCs w:val="22"/>
              </w:rPr>
              <w:t>A318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272FDA0" w14:textId="77777777" w:rsidR="009D5F56" w:rsidRPr="00826E57" w:rsidRDefault="009D5F56" w:rsidP="00553004">
            <w:pPr>
              <w:rPr>
                <w:rFonts w:eastAsia="Calibri"/>
                <w:szCs w:val="22"/>
              </w:rPr>
            </w:pPr>
            <w:r w:rsidRPr="00826E57">
              <w:rPr>
                <w:rFonts w:eastAsia="Calibri"/>
                <w:szCs w:val="22"/>
              </w:rPr>
              <w:t>Privažiuojamasis kelias prie Pavarių II k. nuo kelio Anykščiai–Lašiniai</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078CF19" w14:textId="4A25EDA6" w:rsidR="009D5F56" w:rsidRPr="00826E57" w:rsidRDefault="007B419D" w:rsidP="00553004">
            <w:pPr>
              <w:jc w:val="right"/>
              <w:rPr>
                <w:rFonts w:eastAsia="Calibri"/>
                <w:szCs w:val="22"/>
              </w:rPr>
            </w:pPr>
            <w:r w:rsidRPr="00826E57">
              <w:rPr>
                <w:rFonts w:eastAsia="Calibri"/>
                <w:szCs w:val="22"/>
              </w:rPr>
              <w:t>452</w:t>
            </w:r>
            <w:r w:rsidR="009D5F56" w:rsidRPr="00826E57">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DC22D"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F3F38" w14:textId="0732B0FD" w:rsidR="009D5F56" w:rsidRPr="00826E57" w:rsidRDefault="007B419D" w:rsidP="00553004">
            <w:pPr>
              <w:jc w:val="right"/>
              <w:rPr>
                <w:rFonts w:eastAsia="Calibri"/>
                <w:szCs w:val="22"/>
              </w:rPr>
            </w:pPr>
            <w:r w:rsidRPr="00826E57">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91F62" w14:textId="2C1AE26E" w:rsidR="009D5F56" w:rsidRPr="00826E57" w:rsidRDefault="007B419D" w:rsidP="00553004">
            <w:pPr>
              <w:jc w:val="right"/>
              <w:rPr>
                <w:rFonts w:eastAsia="Calibri"/>
                <w:szCs w:val="22"/>
              </w:rPr>
            </w:pPr>
            <w:r w:rsidRPr="00826E57">
              <w:rPr>
                <w:rFonts w:eastAsia="Calibri"/>
                <w:szCs w:val="22"/>
              </w:rPr>
              <w:t xml:space="preserve"> 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A5DCD9" w14:textId="1E6D69BC" w:rsidR="009D5F56" w:rsidRPr="00826E57" w:rsidRDefault="007B419D" w:rsidP="00553004">
            <w:pPr>
              <w:jc w:val="center"/>
              <w:rPr>
                <w:rFonts w:eastAsia="Calibri"/>
                <w:szCs w:val="22"/>
              </w:rPr>
            </w:pPr>
            <w:r w:rsidRPr="00826E57">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166066" w14:textId="66F4DF4A" w:rsidR="009D5F56" w:rsidRPr="00826E57" w:rsidRDefault="007B419D" w:rsidP="00553004">
            <w:pPr>
              <w:jc w:val="center"/>
              <w:rPr>
                <w:rFonts w:eastAsia="Calibri"/>
                <w:szCs w:val="22"/>
              </w:rPr>
            </w:pPr>
            <w:r w:rsidRPr="00826E57">
              <w:rPr>
                <w:rFonts w:eastAsia="Calibri"/>
                <w:szCs w:val="22"/>
              </w:rPr>
              <w:t>4400-6450-5502</w:t>
            </w:r>
          </w:p>
        </w:tc>
      </w:tr>
      <w:tr w:rsidR="00826E57" w:rsidRPr="00826E57" w14:paraId="60C2E09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08E1E36" w14:textId="77777777" w:rsidR="009D5F56" w:rsidRPr="00826E57"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729EBC3" w14:textId="77777777" w:rsidR="009D5F56" w:rsidRPr="00826E57" w:rsidRDefault="009D5F56" w:rsidP="00553004">
            <w:pPr>
              <w:rPr>
                <w:rFonts w:eastAsia="Calibri"/>
                <w:szCs w:val="22"/>
              </w:rPr>
            </w:pPr>
            <w:r w:rsidRPr="00826E57">
              <w:rPr>
                <w:rFonts w:eastAsia="Calibri"/>
                <w:szCs w:val="22"/>
              </w:rPr>
              <w:t>A319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E467221" w14:textId="77777777" w:rsidR="009D5F56" w:rsidRPr="00826E57" w:rsidRDefault="009D5F56" w:rsidP="00553004">
            <w:pPr>
              <w:rPr>
                <w:rFonts w:eastAsia="Calibri"/>
                <w:szCs w:val="22"/>
              </w:rPr>
            </w:pPr>
            <w:r w:rsidRPr="00826E57">
              <w:rPr>
                <w:rFonts w:eastAsia="Calibri"/>
                <w:szCs w:val="22"/>
              </w:rPr>
              <w:t>Privažiuojamasis kelias iki Medžiuolių k. nuo Janydžių g., Janydžių vs.</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F95311B" w14:textId="39F2A7D3" w:rsidR="009D5F56" w:rsidRPr="00826E57" w:rsidRDefault="009D5F56" w:rsidP="00553004">
            <w:pPr>
              <w:jc w:val="right"/>
              <w:rPr>
                <w:rFonts w:eastAsia="Calibri"/>
                <w:szCs w:val="22"/>
              </w:rPr>
            </w:pPr>
            <w:r w:rsidRPr="00826E57">
              <w:rPr>
                <w:rFonts w:eastAsia="Calibri"/>
                <w:szCs w:val="22"/>
              </w:rPr>
              <w:t xml:space="preserve"> 7604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9BFD5"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14537" w14:textId="2D1D09F1" w:rsidR="009D5F56" w:rsidRPr="00826E57" w:rsidRDefault="009D5F56" w:rsidP="00553004">
            <w:pPr>
              <w:jc w:val="right"/>
              <w:rPr>
                <w:rFonts w:eastAsia="Calibri"/>
                <w:szCs w:val="22"/>
              </w:rPr>
            </w:pPr>
            <w:r w:rsidRPr="00826E57">
              <w:rPr>
                <w:rFonts w:eastAsia="Calibri"/>
                <w:szCs w:val="22"/>
              </w:rPr>
              <w:t xml:space="preserve"> 5954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92C1E" w14:textId="34D3398F" w:rsidR="009D5F56" w:rsidRPr="00826E57" w:rsidRDefault="009D5F56" w:rsidP="00553004">
            <w:pPr>
              <w:jc w:val="right"/>
              <w:rPr>
                <w:rFonts w:eastAsia="Calibri"/>
                <w:szCs w:val="22"/>
              </w:rPr>
            </w:pPr>
            <w:r w:rsidRPr="00826E57">
              <w:rPr>
                <w:rFonts w:eastAsia="Calibri"/>
                <w:szCs w:val="22"/>
              </w:rPr>
              <w:t>1650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E4C46" w14:textId="77777777" w:rsidR="009D5F56" w:rsidRPr="00826E57" w:rsidRDefault="009D5F56" w:rsidP="00553004">
            <w:pPr>
              <w:jc w:val="center"/>
              <w:rPr>
                <w:rFonts w:eastAsia="Calibri"/>
                <w:szCs w:val="22"/>
              </w:rPr>
            </w:pPr>
            <w:r w:rsidRPr="00826E57">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80D6F2" w14:textId="77777777" w:rsidR="009D5F56" w:rsidRPr="00826E57" w:rsidRDefault="009D5F56" w:rsidP="00553004">
            <w:pPr>
              <w:jc w:val="center"/>
              <w:rPr>
                <w:rFonts w:eastAsia="Calibri"/>
                <w:szCs w:val="22"/>
              </w:rPr>
            </w:pPr>
            <w:r w:rsidRPr="00826E57">
              <w:rPr>
                <w:rFonts w:eastAsia="Calibri"/>
                <w:szCs w:val="22"/>
              </w:rPr>
              <w:t>4400-5955-3978</w:t>
            </w:r>
          </w:p>
        </w:tc>
      </w:tr>
      <w:tr w:rsidR="00826E57" w:rsidRPr="00826E57" w14:paraId="68C9396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F302461" w14:textId="77777777" w:rsidR="009D5F56" w:rsidRPr="00826E57"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F0774D" w14:textId="77777777" w:rsidR="009D5F56" w:rsidRPr="00826E57" w:rsidRDefault="009D5F56" w:rsidP="00553004">
            <w:pPr>
              <w:rPr>
                <w:rFonts w:eastAsia="Calibri"/>
                <w:szCs w:val="22"/>
              </w:rPr>
            </w:pPr>
            <w:r w:rsidRPr="00826E57">
              <w:rPr>
                <w:rFonts w:eastAsia="Calibri"/>
                <w:szCs w:val="22"/>
              </w:rPr>
              <w:t>A32</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81DAB8C" w14:textId="77777777" w:rsidR="009D5F56" w:rsidRPr="00826E57" w:rsidRDefault="009D5F56" w:rsidP="00553004">
            <w:pPr>
              <w:rPr>
                <w:rFonts w:eastAsia="Calibri"/>
                <w:szCs w:val="22"/>
              </w:rPr>
            </w:pPr>
            <w:r w:rsidRPr="00826E57">
              <w:rPr>
                <w:rFonts w:eastAsia="Calibri"/>
                <w:szCs w:val="22"/>
              </w:rPr>
              <w:t>Privažiuojamasis kelias prie Vajos vs., Kurklių sen. nuo kelio Nr. A30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54B0D40" w14:textId="77777777" w:rsidR="009D5F56" w:rsidRPr="00826E57" w:rsidRDefault="009D5F56" w:rsidP="00553004">
            <w:pPr>
              <w:jc w:val="right"/>
              <w:rPr>
                <w:rFonts w:eastAsia="Calibri"/>
                <w:szCs w:val="22"/>
              </w:rPr>
            </w:pPr>
            <w:r w:rsidRPr="00826E57">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81F99"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11822" w14:textId="77777777" w:rsidR="009D5F56" w:rsidRPr="00826E57" w:rsidRDefault="009D5F56" w:rsidP="00553004">
            <w:pPr>
              <w:jc w:val="right"/>
              <w:rPr>
                <w:rFonts w:eastAsia="Calibri"/>
                <w:szCs w:val="22"/>
              </w:rPr>
            </w:pPr>
            <w:r w:rsidRPr="00826E57">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7AB3D" w14:textId="77777777" w:rsidR="009D5F56" w:rsidRPr="00826E57" w:rsidRDefault="009D5F56" w:rsidP="00553004">
            <w:pPr>
              <w:jc w:val="right"/>
              <w:rPr>
                <w:rFonts w:eastAsia="Calibri"/>
                <w:szCs w:val="22"/>
              </w:rPr>
            </w:pPr>
            <w:r w:rsidRPr="00826E57">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129AA" w14:textId="77777777" w:rsidR="009D5F56" w:rsidRPr="00826E57" w:rsidRDefault="009D5F56" w:rsidP="00553004">
            <w:pPr>
              <w:jc w:val="center"/>
              <w:rPr>
                <w:rFonts w:eastAsia="Calibri"/>
                <w:szCs w:val="22"/>
              </w:rPr>
            </w:pPr>
            <w:r w:rsidRPr="00826E5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9824D0" w14:textId="77777777" w:rsidR="009D5F56" w:rsidRPr="00826E57" w:rsidRDefault="009D5F56" w:rsidP="00553004">
            <w:pPr>
              <w:jc w:val="center"/>
              <w:rPr>
                <w:rFonts w:eastAsia="Calibri"/>
                <w:szCs w:val="22"/>
              </w:rPr>
            </w:pPr>
            <w:r w:rsidRPr="00826E57">
              <w:rPr>
                <w:rFonts w:eastAsia="Calibri"/>
                <w:szCs w:val="22"/>
              </w:rPr>
              <w:t>-</w:t>
            </w:r>
          </w:p>
        </w:tc>
      </w:tr>
      <w:tr w:rsidR="00826E57" w:rsidRPr="00826E57" w14:paraId="15D549D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AABBF05" w14:textId="77777777" w:rsidR="009D5F56" w:rsidRPr="00826E57"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9CBE8CC" w14:textId="77777777" w:rsidR="009D5F56" w:rsidRPr="00826E57" w:rsidRDefault="009D5F56" w:rsidP="00553004">
            <w:pPr>
              <w:rPr>
                <w:rFonts w:eastAsia="Calibri"/>
                <w:szCs w:val="22"/>
              </w:rPr>
            </w:pPr>
            <w:r w:rsidRPr="00826E57">
              <w:rPr>
                <w:rFonts w:eastAsia="Calibri"/>
                <w:szCs w:val="22"/>
              </w:rPr>
              <w:t>A321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EAECCFA" w14:textId="77777777" w:rsidR="009D5F56" w:rsidRPr="00826E57" w:rsidRDefault="009D5F56" w:rsidP="00553004">
            <w:pPr>
              <w:rPr>
                <w:rFonts w:eastAsia="Calibri"/>
                <w:szCs w:val="22"/>
              </w:rPr>
            </w:pPr>
            <w:r w:rsidRPr="00826E57">
              <w:rPr>
                <w:rFonts w:eastAsia="Calibri"/>
                <w:szCs w:val="22"/>
              </w:rPr>
              <w:t>Pravažiuojamasis kelias nuo kelio Nr. A39 iki kelio Nr. 1245</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2FA57D5" w14:textId="77777777" w:rsidR="009D5F56" w:rsidRPr="00826E57" w:rsidRDefault="009D5F56" w:rsidP="00553004">
            <w:pPr>
              <w:jc w:val="right"/>
              <w:rPr>
                <w:rFonts w:eastAsia="Calibri"/>
                <w:szCs w:val="22"/>
              </w:rPr>
            </w:pPr>
            <w:r w:rsidRPr="00826E57">
              <w:rPr>
                <w:rFonts w:eastAsia="Calibri"/>
                <w:szCs w:val="22"/>
              </w:rPr>
              <w:t>3314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84505" w14:textId="77777777" w:rsidR="009D5F56" w:rsidRPr="00826E57" w:rsidRDefault="009D5F56" w:rsidP="00553004">
            <w:pPr>
              <w:jc w:val="right"/>
              <w:rPr>
                <w:rFonts w:eastAsia="Calibri"/>
                <w:szCs w:val="22"/>
              </w:rPr>
            </w:pPr>
            <w:r w:rsidRPr="00826E57">
              <w:rPr>
                <w:rFonts w:eastAsia="Calibri"/>
                <w:szCs w:val="22"/>
              </w:rPr>
              <w:t>3314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CA4F6" w14:textId="2653EAE2" w:rsidR="009D5F56" w:rsidRPr="00826E57" w:rsidRDefault="009D5F56" w:rsidP="00553004">
            <w:pPr>
              <w:jc w:val="right"/>
              <w:rPr>
                <w:rFonts w:eastAsia="Calibri"/>
                <w:strike/>
                <w:szCs w:val="22"/>
              </w:rPr>
            </w:pPr>
            <w:r w:rsidRPr="00826E5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14A88"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52318" w14:textId="77777777" w:rsidR="009D5F56" w:rsidRPr="00826E57" w:rsidRDefault="009D5F56" w:rsidP="00553004">
            <w:pPr>
              <w:jc w:val="center"/>
              <w:rPr>
                <w:rFonts w:eastAsia="Calibri"/>
                <w:szCs w:val="22"/>
              </w:rPr>
            </w:pPr>
            <w:r w:rsidRPr="00826E57">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D00179" w14:textId="77777777" w:rsidR="009D5F56" w:rsidRPr="00826E57" w:rsidRDefault="009D5F56" w:rsidP="00553004">
            <w:pPr>
              <w:jc w:val="center"/>
              <w:rPr>
                <w:rFonts w:eastAsia="Calibri"/>
                <w:szCs w:val="22"/>
              </w:rPr>
            </w:pPr>
            <w:r w:rsidRPr="00826E57">
              <w:rPr>
                <w:rFonts w:eastAsia="Calibri"/>
                <w:szCs w:val="22"/>
              </w:rPr>
              <w:t>-</w:t>
            </w:r>
          </w:p>
        </w:tc>
      </w:tr>
      <w:tr w:rsidR="00826E57" w:rsidRPr="00826E57" w14:paraId="4170D14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27D75A6" w14:textId="77777777" w:rsidR="009D5F56" w:rsidRPr="00826E57"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1726EB" w14:textId="77777777" w:rsidR="009D5F56" w:rsidRPr="00826E57" w:rsidRDefault="009D5F56" w:rsidP="00553004">
            <w:pPr>
              <w:rPr>
                <w:rFonts w:eastAsia="Calibri"/>
                <w:szCs w:val="22"/>
              </w:rPr>
            </w:pPr>
            <w:r w:rsidRPr="00826E57">
              <w:rPr>
                <w:rFonts w:eastAsia="Calibri"/>
                <w:szCs w:val="22"/>
              </w:rPr>
              <w:t>A322</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D3CAF09" w14:textId="77777777" w:rsidR="009D5F56" w:rsidRPr="00826E57" w:rsidRDefault="009D5F56" w:rsidP="00553004">
            <w:pPr>
              <w:rPr>
                <w:rFonts w:eastAsia="Calibri"/>
                <w:szCs w:val="22"/>
              </w:rPr>
            </w:pPr>
            <w:r w:rsidRPr="00826E57">
              <w:rPr>
                <w:rFonts w:eastAsia="Calibri"/>
                <w:szCs w:val="22"/>
              </w:rPr>
              <w:t xml:space="preserve">Privažiuojamasis kelias prie kelio Nr. A99 nuo kelio Anykščiai–Lašiniai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C139F72" w14:textId="667E079E" w:rsidR="009D5F56" w:rsidRPr="00826E57" w:rsidRDefault="00106A0D" w:rsidP="00553004">
            <w:pPr>
              <w:jc w:val="right"/>
              <w:rPr>
                <w:rFonts w:eastAsia="Calibri"/>
                <w:szCs w:val="22"/>
              </w:rPr>
            </w:pPr>
            <w:r w:rsidRPr="00826E57">
              <w:rPr>
                <w:rFonts w:eastAsia="Calibri"/>
                <w:szCs w:val="22"/>
              </w:rPr>
              <w:t>897</w:t>
            </w:r>
            <w:r w:rsidR="009D5F56" w:rsidRPr="00826E57">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8B493"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45547" w14:textId="77777777" w:rsidR="009D5F56" w:rsidRPr="00826E57" w:rsidRDefault="009D5F56" w:rsidP="00553004">
            <w:pPr>
              <w:jc w:val="right"/>
              <w:rPr>
                <w:rFonts w:eastAsia="Calibri"/>
                <w:szCs w:val="22"/>
              </w:rPr>
            </w:pPr>
            <w:r w:rsidRPr="00826E5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85184" w14:textId="7EE3EB2B" w:rsidR="009D5F56" w:rsidRPr="00826E57" w:rsidRDefault="00106A0D" w:rsidP="00553004">
            <w:pPr>
              <w:jc w:val="right"/>
              <w:rPr>
                <w:rFonts w:eastAsia="Calibri"/>
                <w:szCs w:val="22"/>
              </w:rPr>
            </w:pPr>
            <w:r w:rsidRPr="00826E57">
              <w:rPr>
                <w:rFonts w:eastAsia="Calibri"/>
                <w:szCs w:val="22"/>
              </w:rPr>
              <w:t>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7C3528" w14:textId="08C1D65F" w:rsidR="009D5F56" w:rsidRPr="00826E57" w:rsidRDefault="00106A0D" w:rsidP="00553004">
            <w:pPr>
              <w:jc w:val="center"/>
              <w:rPr>
                <w:rFonts w:eastAsia="Calibri"/>
                <w:szCs w:val="22"/>
              </w:rPr>
            </w:pPr>
            <w:r w:rsidRPr="00826E57">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101134" w14:textId="74DA35B7" w:rsidR="009D5F56" w:rsidRPr="00826E57" w:rsidRDefault="00106A0D" w:rsidP="00553004">
            <w:pPr>
              <w:jc w:val="center"/>
              <w:rPr>
                <w:rFonts w:eastAsia="Calibri"/>
                <w:szCs w:val="22"/>
              </w:rPr>
            </w:pPr>
            <w:r w:rsidRPr="00826E57">
              <w:rPr>
                <w:rFonts w:eastAsia="Calibri"/>
                <w:szCs w:val="22"/>
              </w:rPr>
              <w:t>4400-6452-1317</w:t>
            </w:r>
          </w:p>
        </w:tc>
      </w:tr>
      <w:tr w:rsidR="009D5F56" w:rsidRPr="006B5539" w14:paraId="13D1BB8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0198562" w14:textId="77777777" w:rsidR="009D5F56" w:rsidRPr="006B553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E1ECC5C" w14:textId="77777777" w:rsidR="009D5F56" w:rsidRPr="006B5539" w:rsidRDefault="009D5F56" w:rsidP="00553004">
            <w:pPr>
              <w:rPr>
                <w:rFonts w:eastAsia="Calibri"/>
                <w:szCs w:val="22"/>
              </w:rPr>
            </w:pPr>
            <w:r w:rsidRPr="006B5539">
              <w:rPr>
                <w:rFonts w:eastAsia="Calibri"/>
                <w:szCs w:val="22"/>
              </w:rPr>
              <w:t>A323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E928B09" w14:textId="77777777" w:rsidR="009D5F56" w:rsidRPr="006B5539" w:rsidRDefault="009D5F56" w:rsidP="00553004">
            <w:pPr>
              <w:rPr>
                <w:rFonts w:eastAsia="Calibri"/>
                <w:szCs w:val="22"/>
              </w:rPr>
            </w:pPr>
            <w:r w:rsidRPr="006B5539">
              <w:rPr>
                <w:rFonts w:eastAsia="Calibri"/>
                <w:szCs w:val="22"/>
              </w:rPr>
              <w:t>Privažiuojamasis kelias prie Juškonių g., Juškonių k. nuo kelio Nr. 1221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6ECB926" w14:textId="77777777" w:rsidR="009D5F56" w:rsidRPr="006B5539" w:rsidRDefault="009D5F56" w:rsidP="00553004">
            <w:pPr>
              <w:jc w:val="right"/>
              <w:rPr>
                <w:rFonts w:eastAsia="Calibri"/>
                <w:szCs w:val="22"/>
              </w:rPr>
            </w:pPr>
            <w:r w:rsidRPr="006B5539">
              <w:rPr>
                <w:rFonts w:eastAsia="Calibri"/>
                <w:szCs w:val="22"/>
              </w:rPr>
              <w:t xml:space="preserve">1833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7E1B0" w14:textId="77777777" w:rsidR="009D5F56" w:rsidRPr="006B5539" w:rsidRDefault="009D5F56" w:rsidP="00553004">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9F294" w14:textId="77777777" w:rsidR="009D5F56" w:rsidRPr="006B5539" w:rsidRDefault="009D5F56" w:rsidP="00553004">
            <w:pPr>
              <w:jc w:val="right"/>
              <w:rPr>
                <w:rFonts w:eastAsia="Calibri"/>
                <w:szCs w:val="22"/>
              </w:rPr>
            </w:pPr>
            <w:r w:rsidRPr="006B5539">
              <w:rPr>
                <w:rFonts w:eastAsia="Calibri"/>
                <w:szCs w:val="22"/>
              </w:rPr>
              <w:t>1833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C0936" w14:textId="77777777" w:rsidR="009D5F56" w:rsidRPr="006B5539" w:rsidRDefault="009D5F56" w:rsidP="00553004">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A103E" w14:textId="77777777" w:rsidR="009D5F56" w:rsidRPr="006B5539" w:rsidRDefault="009D5F56" w:rsidP="00553004">
            <w:pPr>
              <w:jc w:val="center"/>
              <w:rPr>
                <w:rFonts w:eastAsia="Calibri"/>
                <w:szCs w:val="22"/>
              </w:rPr>
            </w:pPr>
            <w:r w:rsidRPr="006B5539">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DDFA22" w14:textId="77777777" w:rsidR="009D5F56" w:rsidRPr="006B5539" w:rsidRDefault="009D5F56" w:rsidP="00553004">
            <w:pPr>
              <w:jc w:val="center"/>
              <w:rPr>
                <w:rFonts w:eastAsia="Calibri"/>
                <w:szCs w:val="22"/>
              </w:rPr>
            </w:pPr>
            <w:r w:rsidRPr="006B5539">
              <w:rPr>
                <w:rFonts w:eastAsia="Calibri"/>
                <w:szCs w:val="22"/>
              </w:rPr>
              <w:t>-</w:t>
            </w:r>
          </w:p>
        </w:tc>
      </w:tr>
      <w:tr w:rsidR="009D5F56" w:rsidRPr="006B5539" w14:paraId="26CA9E2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12EC79" w14:textId="77777777" w:rsidR="009D5F56" w:rsidRPr="006B553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106C908" w14:textId="77777777" w:rsidR="009D5F56" w:rsidRPr="006B5539" w:rsidRDefault="009D5F56" w:rsidP="00553004">
            <w:pPr>
              <w:rPr>
                <w:rFonts w:eastAsia="Calibri"/>
                <w:szCs w:val="22"/>
              </w:rPr>
            </w:pPr>
            <w:r w:rsidRPr="006B5539">
              <w:rPr>
                <w:rFonts w:eastAsia="Calibri"/>
                <w:szCs w:val="22"/>
              </w:rPr>
              <w:t>A329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C5B011D" w14:textId="77777777" w:rsidR="009D5F56" w:rsidRPr="006B5539" w:rsidRDefault="009D5F56" w:rsidP="00553004">
            <w:pPr>
              <w:rPr>
                <w:rFonts w:eastAsia="Calibri"/>
                <w:szCs w:val="22"/>
              </w:rPr>
            </w:pPr>
            <w:r w:rsidRPr="006B5539">
              <w:rPr>
                <w:rFonts w:eastAsia="Calibri"/>
                <w:szCs w:val="22"/>
              </w:rPr>
              <w:t>Privažiuojamasis kelias iki dirbamų laukų Jokūbėliškio k. nuo kelio Nr. A130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A467AC4" w14:textId="3FAC87EB" w:rsidR="009D5F56" w:rsidRPr="006B5539" w:rsidRDefault="009D5F56" w:rsidP="00553004">
            <w:pPr>
              <w:jc w:val="right"/>
              <w:rPr>
                <w:rFonts w:eastAsia="Calibri"/>
                <w:szCs w:val="22"/>
              </w:rPr>
            </w:pPr>
            <w:r w:rsidRPr="006B5539">
              <w:rPr>
                <w:rFonts w:eastAsia="Calibri"/>
                <w:szCs w:val="22"/>
              </w:rPr>
              <w:t xml:space="preserve">528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E0AB1D" w14:textId="77777777" w:rsidR="009D5F56" w:rsidRPr="006B5539" w:rsidRDefault="009D5F56" w:rsidP="00553004">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13F51" w14:textId="77777777" w:rsidR="009D5F56" w:rsidRPr="006B5539" w:rsidRDefault="009D5F56" w:rsidP="00553004">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6E0B7" w14:textId="58E719BC" w:rsidR="009D5F56" w:rsidRPr="006B5539" w:rsidRDefault="009D5F56" w:rsidP="00553004">
            <w:pPr>
              <w:jc w:val="right"/>
              <w:rPr>
                <w:rFonts w:eastAsia="Calibri"/>
                <w:szCs w:val="22"/>
              </w:rPr>
            </w:pPr>
            <w:r w:rsidRPr="006B5539">
              <w:rPr>
                <w:rFonts w:eastAsia="Calibri"/>
                <w:szCs w:val="22"/>
              </w:rPr>
              <w:t>528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7A199" w14:textId="77777777" w:rsidR="009D5F56" w:rsidRPr="006B5539" w:rsidRDefault="009D5F56" w:rsidP="00553004">
            <w:pPr>
              <w:jc w:val="center"/>
              <w:rPr>
                <w:rFonts w:eastAsia="Calibri"/>
                <w:szCs w:val="22"/>
              </w:rPr>
            </w:pPr>
            <w:r w:rsidRPr="006B55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5F519C" w14:textId="77777777" w:rsidR="009D5F56" w:rsidRPr="006B5539" w:rsidRDefault="009D5F56" w:rsidP="00553004">
            <w:pPr>
              <w:jc w:val="center"/>
              <w:rPr>
                <w:rFonts w:eastAsia="Calibri"/>
                <w:szCs w:val="22"/>
              </w:rPr>
            </w:pPr>
            <w:r w:rsidRPr="006B5539">
              <w:rPr>
                <w:rFonts w:eastAsia="Calibri"/>
                <w:szCs w:val="22"/>
              </w:rPr>
              <w:t>4400-5945-9000</w:t>
            </w:r>
          </w:p>
        </w:tc>
      </w:tr>
      <w:tr w:rsidR="00723F92" w:rsidRPr="00723F92" w14:paraId="07BF4CB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21CE6D" w14:textId="77777777" w:rsidR="009D5F56" w:rsidRPr="00723F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9F91566" w14:textId="77777777" w:rsidR="009D5F56" w:rsidRPr="00723F92" w:rsidRDefault="009D5F56" w:rsidP="00553004">
            <w:pPr>
              <w:rPr>
                <w:rFonts w:eastAsia="Calibri"/>
                <w:szCs w:val="22"/>
              </w:rPr>
            </w:pPr>
            <w:r w:rsidRPr="00723F92">
              <w:rPr>
                <w:rFonts w:eastAsia="Calibri"/>
                <w:szCs w:val="22"/>
              </w:rPr>
              <w:t>A33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3B6AFD1" w14:textId="77777777" w:rsidR="009D5F56" w:rsidRPr="00723F92" w:rsidRDefault="009D5F56" w:rsidP="00553004">
            <w:pPr>
              <w:rPr>
                <w:rFonts w:eastAsia="Calibri"/>
                <w:szCs w:val="22"/>
              </w:rPr>
            </w:pPr>
            <w:r w:rsidRPr="00723F92">
              <w:rPr>
                <w:rFonts w:eastAsia="Calibri"/>
                <w:szCs w:val="22"/>
              </w:rPr>
              <w:t>Privažiuojamasis kelias prie Užbliuvonių k. miško nuo kelio Nr. A32</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2839C87" w14:textId="77777777" w:rsidR="009D5F56" w:rsidRPr="00723F92" w:rsidRDefault="009D5F56" w:rsidP="00553004">
            <w:pPr>
              <w:jc w:val="right"/>
              <w:rPr>
                <w:rFonts w:eastAsia="Calibri"/>
                <w:szCs w:val="22"/>
              </w:rPr>
            </w:pPr>
            <w:r w:rsidRPr="00723F92">
              <w:rPr>
                <w:rFonts w:eastAsia="Calibri"/>
                <w:szCs w:val="22"/>
              </w:rPr>
              <w:t xml:space="preserve">303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1891FA"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500BB"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9E8C4" w14:textId="77777777" w:rsidR="009D5F56" w:rsidRPr="00723F92" w:rsidRDefault="009D5F56" w:rsidP="00553004">
            <w:pPr>
              <w:jc w:val="right"/>
              <w:rPr>
                <w:rFonts w:eastAsia="Calibri"/>
                <w:szCs w:val="22"/>
              </w:rPr>
            </w:pPr>
            <w:r w:rsidRPr="00723F92">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37129" w14:textId="77777777" w:rsidR="009D5F56" w:rsidRPr="00723F92" w:rsidRDefault="009D5F56" w:rsidP="00553004">
            <w:pPr>
              <w:jc w:val="center"/>
              <w:rPr>
                <w:rFonts w:eastAsia="Calibri"/>
                <w:szCs w:val="22"/>
              </w:rPr>
            </w:pPr>
            <w:r w:rsidRPr="00723F9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18F015" w14:textId="77777777" w:rsidR="009D5F56" w:rsidRPr="00723F92" w:rsidRDefault="009D5F56" w:rsidP="00553004">
            <w:pPr>
              <w:jc w:val="center"/>
              <w:rPr>
                <w:rFonts w:eastAsia="Calibri"/>
                <w:szCs w:val="22"/>
              </w:rPr>
            </w:pPr>
            <w:r w:rsidRPr="00723F92">
              <w:rPr>
                <w:rFonts w:eastAsia="Calibri"/>
                <w:szCs w:val="22"/>
              </w:rPr>
              <w:t>-</w:t>
            </w:r>
          </w:p>
        </w:tc>
      </w:tr>
      <w:tr w:rsidR="00723F92" w:rsidRPr="00723F92" w14:paraId="57720FE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EDEDE7" w14:textId="77777777" w:rsidR="009D5F56" w:rsidRPr="00723F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2CC9B52" w14:textId="77777777" w:rsidR="009D5F56" w:rsidRPr="00723F92" w:rsidRDefault="009D5F56" w:rsidP="00553004">
            <w:pPr>
              <w:rPr>
                <w:rFonts w:eastAsia="Calibri"/>
                <w:szCs w:val="22"/>
              </w:rPr>
            </w:pPr>
            <w:r w:rsidRPr="00723F92">
              <w:rPr>
                <w:rFonts w:eastAsia="Calibri"/>
                <w:szCs w:val="22"/>
              </w:rPr>
              <w:t>A330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E6F81EB" w14:textId="77777777" w:rsidR="009D5F56" w:rsidRPr="00723F92" w:rsidRDefault="009D5F56" w:rsidP="00553004">
            <w:pPr>
              <w:rPr>
                <w:rFonts w:eastAsia="Calibri"/>
                <w:szCs w:val="22"/>
              </w:rPr>
            </w:pPr>
            <w:r w:rsidRPr="00723F92">
              <w:rPr>
                <w:rFonts w:eastAsia="Calibri"/>
                <w:szCs w:val="22"/>
              </w:rPr>
              <w:t>Privažiuojamasis kelias prie Didžioji g., Rubikių k. nuo kelio Nr. A68</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6D7C1C7" w14:textId="77777777" w:rsidR="009D5F56" w:rsidRPr="00723F92" w:rsidRDefault="009D5F56" w:rsidP="00553004">
            <w:pPr>
              <w:jc w:val="right"/>
              <w:rPr>
                <w:rFonts w:eastAsia="Calibri"/>
                <w:szCs w:val="22"/>
              </w:rPr>
            </w:pPr>
            <w:r w:rsidRPr="00723F92">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31CBFA"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B2A1C" w14:textId="77777777" w:rsidR="009D5F56" w:rsidRPr="00723F92" w:rsidRDefault="009D5F56" w:rsidP="00553004">
            <w:pPr>
              <w:jc w:val="right"/>
              <w:rPr>
                <w:rFonts w:eastAsia="Calibri"/>
                <w:szCs w:val="22"/>
              </w:rPr>
            </w:pPr>
            <w:r w:rsidRPr="00723F92">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tcPr>
          <w:p w14:paraId="453B4A6A" w14:textId="686B6965"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2A0F9" w14:textId="77777777" w:rsidR="009D5F56" w:rsidRPr="00723F92" w:rsidRDefault="009D5F56" w:rsidP="00553004">
            <w:pPr>
              <w:jc w:val="center"/>
              <w:rPr>
                <w:rFonts w:eastAsia="Calibri"/>
                <w:szCs w:val="22"/>
              </w:rPr>
            </w:pPr>
            <w:r w:rsidRPr="00723F9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06297B" w14:textId="77777777" w:rsidR="009D5F56" w:rsidRPr="00723F92" w:rsidRDefault="009D5F56" w:rsidP="00553004">
            <w:pPr>
              <w:jc w:val="center"/>
              <w:rPr>
                <w:rFonts w:eastAsia="Calibri"/>
                <w:szCs w:val="22"/>
              </w:rPr>
            </w:pPr>
            <w:r w:rsidRPr="00723F92">
              <w:rPr>
                <w:rFonts w:eastAsia="Calibri"/>
                <w:szCs w:val="22"/>
              </w:rPr>
              <w:t>-</w:t>
            </w:r>
          </w:p>
        </w:tc>
      </w:tr>
      <w:tr w:rsidR="00723F92" w:rsidRPr="00723F92" w14:paraId="7955AFF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D9D26F" w14:textId="77777777" w:rsidR="009D5F56" w:rsidRPr="00723F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6AD646" w14:textId="77777777" w:rsidR="009D5F56" w:rsidRPr="00723F92" w:rsidRDefault="009D5F56" w:rsidP="00553004">
            <w:pPr>
              <w:rPr>
                <w:rFonts w:eastAsia="Calibri"/>
                <w:szCs w:val="22"/>
              </w:rPr>
            </w:pPr>
            <w:r w:rsidRPr="00723F92">
              <w:rPr>
                <w:rFonts w:eastAsia="Calibri"/>
                <w:szCs w:val="22"/>
              </w:rPr>
              <w:t>A337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5AB0F1F" w14:textId="77777777" w:rsidR="009D5F56" w:rsidRPr="00723F92" w:rsidRDefault="009D5F56" w:rsidP="00553004">
            <w:pPr>
              <w:rPr>
                <w:rFonts w:eastAsia="Calibri"/>
                <w:szCs w:val="22"/>
              </w:rPr>
            </w:pPr>
            <w:r w:rsidRPr="00723F92">
              <w:rPr>
                <w:rFonts w:eastAsia="Calibri"/>
                <w:szCs w:val="22"/>
              </w:rPr>
              <w:t xml:space="preserve">Pravažiuojamasis kelias prie A. Vienuolio g. nuo Ežero g., Ažuožerių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E701458" w14:textId="78F3D36B" w:rsidR="009D5F56" w:rsidRPr="00723F92" w:rsidRDefault="009D5F56" w:rsidP="00553004">
            <w:pPr>
              <w:jc w:val="right"/>
              <w:rPr>
                <w:rFonts w:eastAsia="Calibri"/>
                <w:szCs w:val="22"/>
              </w:rPr>
            </w:pPr>
            <w:r w:rsidRPr="00723F92">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94603" w14:textId="4E7D8720" w:rsidR="009D5F56" w:rsidRPr="00723F92" w:rsidRDefault="00106A0D" w:rsidP="00553004">
            <w:pPr>
              <w:jc w:val="right"/>
              <w:rPr>
                <w:rFonts w:eastAsia="Calibri"/>
                <w:szCs w:val="22"/>
              </w:rPr>
            </w:pPr>
            <w:r w:rsidRPr="00723F92">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FDD53" w14:textId="2BFF95E7" w:rsidR="009D5F56" w:rsidRPr="00723F92" w:rsidRDefault="00106A0D" w:rsidP="00553004">
            <w:pPr>
              <w:jc w:val="right"/>
              <w:rPr>
                <w:rFonts w:eastAsia="Calibri"/>
                <w:szCs w:val="22"/>
              </w:rPr>
            </w:pPr>
            <w:r w:rsidRPr="00723F92">
              <w:rPr>
                <w:rFonts w:eastAsia="Calibri"/>
                <w:szCs w:val="22"/>
              </w:rPr>
              <w:t>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A72EC" w14:textId="5939DC6B" w:rsidR="009D5F56" w:rsidRPr="00723F92" w:rsidRDefault="00723F92" w:rsidP="00553004">
            <w:pPr>
              <w:jc w:val="right"/>
              <w:rPr>
                <w:rFonts w:eastAsia="Calibri"/>
                <w:strike/>
                <w:szCs w:val="22"/>
              </w:rPr>
            </w:pPr>
            <w:r w:rsidRPr="00723F9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7A34C" w14:textId="77777777" w:rsidR="009D5F56" w:rsidRPr="00723F92" w:rsidRDefault="009D5F56" w:rsidP="00553004">
            <w:pPr>
              <w:jc w:val="center"/>
              <w:rPr>
                <w:rFonts w:eastAsia="Calibri"/>
                <w:szCs w:val="22"/>
              </w:rPr>
            </w:pPr>
            <w:r w:rsidRPr="00723F9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907E9A" w14:textId="74DF7FF4" w:rsidR="009D5F56" w:rsidRPr="00723F92" w:rsidRDefault="00106A0D" w:rsidP="00553004">
            <w:pPr>
              <w:jc w:val="center"/>
              <w:rPr>
                <w:rFonts w:eastAsia="Calibri"/>
                <w:szCs w:val="22"/>
              </w:rPr>
            </w:pPr>
            <w:r w:rsidRPr="00723F92">
              <w:rPr>
                <w:rFonts w:eastAsia="Calibri"/>
                <w:szCs w:val="22"/>
              </w:rPr>
              <w:t>4400-6460-5414</w:t>
            </w:r>
          </w:p>
        </w:tc>
      </w:tr>
      <w:tr w:rsidR="00723F92" w:rsidRPr="00723F92" w14:paraId="38A37D1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4C5E49" w14:textId="77777777" w:rsidR="009D5F56" w:rsidRPr="00723F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7CA0257" w14:textId="77777777" w:rsidR="009D5F56" w:rsidRPr="00723F92" w:rsidRDefault="009D5F56" w:rsidP="00553004">
            <w:pPr>
              <w:rPr>
                <w:rFonts w:eastAsia="Calibri"/>
                <w:szCs w:val="22"/>
              </w:rPr>
            </w:pPr>
            <w:r w:rsidRPr="00723F92">
              <w:rPr>
                <w:rFonts w:eastAsia="Calibri"/>
                <w:szCs w:val="22"/>
              </w:rPr>
              <w:t>A338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BC8AC0F" w14:textId="77777777" w:rsidR="009D5F56" w:rsidRPr="00723F92" w:rsidRDefault="009D5F56" w:rsidP="00553004">
            <w:pPr>
              <w:rPr>
                <w:rFonts w:eastAsia="Calibri"/>
                <w:szCs w:val="22"/>
              </w:rPr>
            </w:pPr>
            <w:r w:rsidRPr="00723F92">
              <w:rPr>
                <w:rFonts w:eastAsia="Calibri"/>
                <w:szCs w:val="22"/>
              </w:rPr>
              <w:t>Privažiuojamasis kelias prie gyvenamųjų namų Pašventupio g. nuo Ežero g., Ažuožerių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C7D7704" w14:textId="31EBEF16" w:rsidR="009D5F56" w:rsidRPr="00723F92" w:rsidRDefault="0049324B" w:rsidP="00553004">
            <w:pPr>
              <w:jc w:val="right"/>
              <w:rPr>
                <w:rFonts w:eastAsia="Calibri"/>
                <w:szCs w:val="22"/>
              </w:rPr>
            </w:pPr>
            <w:r w:rsidRPr="00723F92">
              <w:rPr>
                <w:rFonts w:eastAsia="Calibri"/>
                <w:szCs w:val="22"/>
              </w:rPr>
              <w:t xml:space="preserve"> 225</w:t>
            </w:r>
            <w:r w:rsidR="009D5F56" w:rsidRPr="00723F92">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BBDCD"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BD4A4D" w14:textId="5C008848" w:rsidR="009D5F56" w:rsidRPr="00723F92" w:rsidRDefault="0049324B" w:rsidP="00553004">
            <w:pPr>
              <w:jc w:val="right"/>
              <w:rPr>
                <w:rFonts w:eastAsia="Calibri"/>
                <w:szCs w:val="22"/>
              </w:rPr>
            </w:pPr>
            <w:r w:rsidRPr="00723F92">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823F2" w14:textId="433FE9D8" w:rsidR="009D5F56" w:rsidRPr="00723F92" w:rsidRDefault="0049324B" w:rsidP="00553004">
            <w:pPr>
              <w:jc w:val="right"/>
              <w:rPr>
                <w:rFonts w:eastAsia="Calibri"/>
                <w:szCs w:val="22"/>
              </w:rPr>
            </w:pPr>
            <w:r w:rsidRPr="00723F92">
              <w:rPr>
                <w:rFonts w:eastAsia="Calibri"/>
                <w:szCs w:val="22"/>
              </w:rPr>
              <w:t xml:space="preserve"> 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E7C8B0" w14:textId="05FAEEEB" w:rsidR="009D5F56" w:rsidRPr="00723F92" w:rsidRDefault="0049324B" w:rsidP="00553004">
            <w:pPr>
              <w:jc w:val="center"/>
              <w:rPr>
                <w:rFonts w:eastAsia="Calibri"/>
                <w:szCs w:val="22"/>
              </w:rPr>
            </w:pPr>
            <w:r w:rsidRPr="00723F92">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0AF69B" w14:textId="4CF6D76A" w:rsidR="009D5F56" w:rsidRPr="00723F92" w:rsidRDefault="0049324B" w:rsidP="00553004">
            <w:pPr>
              <w:jc w:val="center"/>
              <w:rPr>
                <w:rFonts w:eastAsia="Calibri"/>
                <w:szCs w:val="22"/>
              </w:rPr>
            </w:pPr>
            <w:r w:rsidRPr="00723F92">
              <w:rPr>
                <w:rFonts w:eastAsia="Calibri"/>
                <w:szCs w:val="22"/>
              </w:rPr>
              <w:t>4400-6460-5409</w:t>
            </w:r>
          </w:p>
        </w:tc>
      </w:tr>
      <w:tr w:rsidR="00723F92" w:rsidRPr="00723F92" w14:paraId="53F55E0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029A98" w14:textId="77777777" w:rsidR="009D5F56" w:rsidRPr="00723F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F19EBF" w14:textId="77777777" w:rsidR="009D5F56" w:rsidRPr="00723F92" w:rsidRDefault="009D5F56" w:rsidP="00553004">
            <w:pPr>
              <w:rPr>
                <w:rFonts w:eastAsia="Calibri"/>
                <w:szCs w:val="22"/>
              </w:rPr>
            </w:pPr>
            <w:r w:rsidRPr="00723F92">
              <w:rPr>
                <w:rFonts w:eastAsia="Calibri"/>
                <w:szCs w:val="22"/>
              </w:rPr>
              <w:t>A34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163E405" w14:textId="77777777" w:rsidR="009D5F56" w:rsidRPr="00723F92" w:rsidRDefault="009D5F56" w:rsidP="00553004">
            <w:pPr>
              <w:rPr>
                <w:rFonts w:eastAsia="Calibri"/>
                <w:szCs w:val="22"/>
              </w:rPr>
            </w:pPr>
            <w:r w:rsidRPr="00723F92">
              <w:rPr>
                <w:rFonts w:eastAsia="Calibri"/>
                <w:szCs w:val="22"/>
              </w:rPr>
              <w:t>Privažiuojamasis kelias iki gyvenamųjų namų Klykūnų k. nuo kelio Nr. 1221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02F7D77" w14:textId="77777777" w:rsidR="009D5F56" w:rsidRPr="00723F92" w:rsidRDefault="009D5F56" w:rsidP="00553004">
            <w:pPr>
              <w:jc w:val="right"/>
              <w:rPr>
                <w:rFonts w:eastAsia="Calibri"/>
                <w:szCs w:val="22"/>
              </w:rPr>
            </w:pPr>
            <w:r w:rsidRPr="00723F92">
              <w:rPr>
                <w:rFonts w:eastAsia="Calibri"/>
                <w:szCs w:val="22"/>
              </w:rPr>
              <w:t xml:space="preserve">111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D1C6A"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7F4B6"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3BAAA" w14:textId="77777777" w:rsidR="009D5F56" w:rsidRPr="00723F92" w:rsidRDefault="009D5F56" w:rsidP="00553004">
            <w:pPr>
              <w:jc w:val="right"/>
              <w:rPr>
                <w:rFonts w:eastAsia="Calibri"/>
                <w:szCs w:val="22"/>
              </w:rPr>
            </w:pPr>
            <w:r w:rsidRPr="00723F92">
              <w:rPr>
                <w:rFonts w:eastAsia="Calibri"/>
                <w:szCs w:val="22"/>
              </w:rPr>
              <w:t xml:space="preserve">111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CEFB6" w14:textId="77777777" w:rsidR="009D5F56" w:rsidRPr="00723F92" w:rsidRDefault="009D5F56" w:rsidP="00553004">
            <w:pPr>
              <w:jc w:val="center"/>
              <w:rPr>
                <w:rFonts w:eastAsia="Calibri"/>
                <w:szCs w:val="22"/>
              </w:rPr>
            </w:pPr>
            <w:r w:rsidRPr="00723F9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44FEF2" w14:textId="77777777" w:rsidR="009D5F56" w:rsidRPr="00723F92" w:rsidRDefault="009D5F56" w:rsidP="00553004">
            <w:pPr>
              <w:jc w:val="center"/>
              <w:rPr>
                <w:rFonts w:eastAsia="Calibri"/>
                <w:szCs w:val="22"/>
              </w:rPr>
            </w:pPr>
            <w:r w:rsidRPr="00723F92">
              <w:rPr>
                <w:rFonts w:eastAsia="Calibri"/>
                <w:szCs w:val="22"/>
              </w:rPr>
              <w:t>-</w:t>
            </w:r>
          </w:p>
        </w:tc>
      </w:tr>
      <w:tr w:rsidR="00723F92" w:rsidRPr="00723F92" w14:paraId="10B93E7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7263E9E" w14:textId="77777777" w:rsidR="009D5F56" w:rsidRPr="00723F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13CECB8" w14:textId="77777777" w:rsidR="009D5F56" w:rsidRPr="00723F92" w:rsidRDefault="009D5F56" w:rsidP="00553004">
            <w:pPr>
              <w:rPr>
                <w:rFonts w:eastAsia="Calibri"/>
                <w:szCs w:val="22"/>
              </w:rPr>
            </w:pPr>
            <w:r w:rsidRPr="00723F92">
              <w:rPr>
                <w:rFonts w:eastAsia="Calibri"/>
                <w:szCs w:val="22"/>
              </w:rPr>
              <w:t>A345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95226F5" w14:textId="77777777" w:rsidR="009D5F56" w:rsidRPr="00723F92" w:rsidRDefault="009D5F56" w:rsidP="00553004">
            <w:pPr>
              <w:rPr>
                <w:rFonts w:eastAsia="Calibri"/>
                <w:szCs w:val="22"/>
              </w:rPr>
            </w:pPr>
            <w:r w:rsidRPr="00723F92">
              <w:rPr>
                <w:rFonts w:eastAsia="Calibri"/>
                <w:szCs w:val="22"/>
              </w:rPr>
              <w:t>Privažiuojamasis kelias prie gyvenamųjų namų nuo Janydžių g., Janydžių vs.</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FAD7638" w14:textId="77777777" w:rsidR="009D5F56" w:rsidRPr="00723F92" w:rsidRDefault="009D5F56" w:rsidP="00553004">
            <w:pPr>
              <w:jc w:val="right"/>
              <w:rPr>
                <w:rFonts w:eastAsia="Calibri"/>
                <w:szCs w:val="22"/>
              </w:rPr>
            </w:pPr>
            <w:r w:rsidRPr="00723F92">
              <w:rPr>
                <w:rFonts w:eastAsia="Calibri"/>
                <w:szCs w:val="22"/>
              </w:rPr>
              <w:t xml:space="preserve">168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D2DDE"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56A39" w14:textId="4C1341F8" w:rsidR="009D5F56" w:rsidRPr="00723F92" w:rsidRDefault="0049324B" w:rsidP="00553004">
            <w:pPr>
              <w:jc w:val="right"/>
              <w:rPr>
                <w:rFonts w:eastAsia="Calibri"/>
                <w:szCs w:val="22"/>
              </w:rPr>
            </w:pPr>
            <w:r w:rsidRPr="00723F92">
              <w:rPr>
                <w:rFonts w:eastAsia="Calibri"/>
                <w:szCs w:val="22"/>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8FEF8" w14:textId="06AC72FC" w:rsidR="009D5F56" w:rsidRPr="00723F92" w:rsidRDefault="0049324B" w:rsidP="00553004">
            <w:pPr>
              <w:jc w:val="right"/>
              <w:rPr>
                <w:rFonts w:eastAsia="Calibri"/>
                <w:szCs w:val="22"/>
              </w:rPr>
            </w:pPr>
            <w:r w:rsidRPr="00723F92">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5A7060" w14:textId="20C3D736" w:rsidR="009D5F56" w:rsidRPr="00723F92" w:rsidRDefault="0049324B" w:rsidP="00553004">
            <w:pPr>
              <w:jc w:val="center"/>
              <w:rPr>
                <w:rFonts w:eastAsia="Calibri"/>
                <w:szCs w:val="22"/>
              </w:rPr>
            </w:pPr>
            <w:r w:rsidRPr="00723F92">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95C527" w14:textId="40726687" w:rsidR="009D5F56" w:rsidRPr="00723F92" w:rsidRDefault="0049324B" w:rsidP="00553004">
            <w:pPr>
              <w:jc w:val="center"/>
              <w:rPr>
                <w:rFonts w:eastAsia="Calibri"/>
                <w:szCs w:val="22"/>
              </w:rPr>
            </w:pPr>
            <w:r w:rsidRPr="00723F92">
              <w:rPr>
                <w:rFonts w:eastAsia="Calibri"/>
                <w:szCs w:val="22"/>
              </w:rPr>
              <w:t>4400-6462-3994</w:t>
            </w:r>
          </w:p>
        </w:tc>
      </w:tr>
      <w:tr w:rsidR="00723F92" w:rsidRPr="00723F92" w14:paraId="36A97A5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D9D1D4A" w14:textId="77777777" w:rsidR="009D5F56" w:rsidRPr="00723F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F79681C" w14:textId="77777777" w:rsidR="009D5F56" w:rsidRPr="00723F92" w:rsidRDefault="009D5F56" w:rsidP="00553004">
            <w:pPr>
              <w:rPr>
                <w:rFonts w:eastAsia="Calibri"/>
                <w:szCs w:val="22"/>
              </w:rPr>
            </w:pPr>
            <w:r w:rsidRPr="00723F92">
              <w:rPr>
                <w:rFonts w:eastAsia="Calibri"/>
                <w:szCs w:val="22"/>
              </w:rPr>
              <w:t>A347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F9BFE45" w14:textId="77777777" w:rsidR="009D5F56" w:rsidRPr="00723F92" w:rsidRDefault="009D5F56" w:rsidP="00553004">
            <w:pPr>
              <w:rPr>
                <w:rFonts w:eastAsia="Calibri"/>
                <w:szCs w:val="22"/>
              </w:rPr>
            </w:pPr>
            <w:r w:rsidRPr="00723F92">
              <w:rPr>
                <w:rFonts w:eastAsia="Calibri"/>
                <w:szCs w:val="22"/>
              </w:rPr>
              <w:t>Privažiuojamasis kelias prie gyvenamųjų namų nuo Liepų g., Šlavėnų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E767FE5" w14:textId="1423E5CC" w:rsidR="009D5F56" w:rsidRPr="00723F92" w:rsidRDefault="0049324B" w:rsidP="00553004">
            <w:pPr>
              <w:jc w:val="right"/>
              <w:rPr>
                <w:rFonts w:eastAsia="Calibri"/>
                <w:szCs w:val="22"/>
              </w:rPr>
            </w:pPr>
            <w:r w:rsidRPr="00723F92">
              <w:rPr>
                <w:rFonts w:eastAsia="Calibri"/>
                <w:szCs w:val="22"/>
              </w:rPr>
              <w:t>140</w:t>
            </w:r>
            <w:r w:rsidR="009D5F56" w:rsidRPr="00723F92">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156483"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DB3C7" w14:textId="403378E9" w:rsidR="009D5F56" w:rsidRPr="00723F92" w:rsidRDefault="0049324B" w:rsidP="00553004">
            <w:pPr>
              <w:jc w:val="right"/>
              <w:rPr>
                <w:rFonts w:eastAsia="Calibri"/>
                <w:szCs w:val="22"/>
              </w:rPr>
            </w:pPr>
            <w:r w:rsidRPr="00723F92">
              <w:rPr>
                <w:rFonts w:eastAsia="Calibri"/>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6D05B"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3FE97" w14:textId="1BC9E411" w:rsidR="009D5F56" w:rsidRPr="00723F92" w:rsidRDefault="0049324B" w:rsidP="00553004">
            <w:pPr>
              <w:jc w:val="center"/>
              <w:rPr>
                <w:rFonts w:eastAsia="Calibri"/>
                <w:szCs w:val="22"/>
              </w:rPr>
            </w:pPr>
            <w:r w:rsidRPr="00723F92">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9A9DEE" w14:textId="73BBEE96" w:rsidR="009D5F56" w:rsidRPr="00723F92" w:rsidRDefault="0049324B" w:rsidP="00553004">
            <w:pPr>
              <w:jc w:val="center"/>
              <w:rPr>
                <w:rFonts w:eastAsia="Calibri"/>
                <w:szCs w:val="22"/>
              </w:rPr>
            </w:pPr>
            <w:r w:rsidRPr="00723F92">
              <w:rPr>
                <w:rFonts w:eastAsia="Calibri"/>
                <w:szCs w:val="22"/>
              </w:rPr>
              <w:t>4400-6463-5774</w:t>
            </w:r>
          </w:p>
        </w:tc>
      </w:tr>
      <w:tr w:rsidR="00723F92" w:rsidRPr="00723F92" w14:paraId="72EB171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EC7555E" w14:textId="77777777" w:rsidR="009D5F56" w:rsidRPr="00723F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022B0FE" w14:textId="77777777" w:rsidR="009D5F56" w:rsidRPr="00723F92" w:rsidRDefault="009D5F56" w:rsidP="00553004">
            <w:pPr>
              <w:rPr>
                <w:rFonts w:eastAsia="Calibri"/>
                <w:szCs w:val="22"/>
              </w:rPr>
            </w:pPr>
            <w:r w:rsidRPr="00723F92">
              <w:rPr>
                <w:rFonts w:eastAsia="Calibri"/>
                <w:szCs w:val="22"/>
              </w:rPr>
              <w:t>A349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ECE2CE" w14:textId="02D4DF07" w:rsidR="009D5F56" w:rsidRPr="00723F92" w:rsidRDefault="009D5F56" w:rsidP="00553004">
            <w:pPr>
              <w:rPr>
                <w:rFonts w:eastAsia="Calibri"/>
                <w:szCs w:val="22"/>
              </w:rPr>
            </w:pPr>
            <w:r w:rsidRPr="00723F92">
              <w:rPr>
                <w:rFonts w:eastAsia="Calibri"/>
                <w:szCs w:val="22"/>
              </w:rPr>
              <w:t xml:space="preserve">Privažiuojamasis kelias prie gyvenamųjų namų Šeimyniškėlių k. nuo Elmos g.,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C5CD34" w14:textId="77777777" w:rsidR="009D5F56" w:rsidRPr="00723F92" w:rsidRDefault="009D5F56" w:rsidP="00553004">
            <w:pPr>
              <w:jc w:val="right"/>
              <w:rPr>
                <w:rFonts w:eastAsia="Calibri"/>
                <w:szCs w:val="22"/>
              </w:rPr>
            </w:pPr>
            <w:r w:rsidRPr="00723F92">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E31F7"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F7DC3" w14:textId="77777777" w:rsidR="009D5F56" w:rsidRPr="00723F92" w:rsidRDefault="009D5F56" w:rsidP="00553004">
            <w:pPr>
              <w:jc w:val="right"/>
              <w:rPr>
                <w:rFonts w:eastAsia="Calibri"/>
                <w:szCs w:val="22"/>
              </w:rPr>
            </w:pPr>
            <w:r w:rsidRPr="00723F92">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8820B"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1E8E4" w14:textId="77777777" w:rsidR="009D5F56" w:rsidRPr="00723F92" w:rsidRDefault="009D5F56" w:rsidP="00553004">
            <w:pPr>
              <w:jc w:val="center"/>
              <w:rPr>
                <w:rFonts w:eastAsia="Calibri"/>
                <w:szCs w:val="22"/>
              </w:rPr>
            </w:pPr>
            <w:r w:rsidRPr="00723F9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F04746" w14:textId="77777777" w:rsidR="009D5F56" w:rsidRPr="00723F92" w:rsidRDefault="009D5F56" w:rsidP="00553004">
            <w:pPr>
              <w:jc w:val="center"/>
              <w:rPr>
                <w:rFonts w:eastAsia="Calibri"/>
                <w:szCs w:val="22"/>
              </w:rPr>
            </w:pPr>
            <w:r w:rsidRPr="00723F92">
              <w:rPr>
                <w:rFonts w:eastAsia="Calibri"/>
                <w:szCs w:val="22"/>
              </w:rPr>
              <w:t>4400-5744-5980</w:t>
            </w:r>
          </w:p>
        </w:tc>
      </w:tr>
      <w:tr w:rsidR="00723F92" w:rsidRPr="00723F92" w14:paraId="18921E4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FE23602" w14:textId="77777777" w:rsidR="009D5F56" w:rsidRPr="00723F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3EC46A" w14:textId="77777777" w:rsidR="009D5F56" w:rsidRPr="00723F92" w:rsidRDefault="009D5F56" w:rsidP="00553004">
            <w:pPr>
              <w:rPr>
                <w:rFonts w:eastAsia="Calibri"/>
                <w:szCs w:val="22"/>
              </w:rPr>
            </w:pPr>
            <w:r w:rsidRPr="00723F92">
              <w:rPr>
                <w:rFonts w:eastAsia="Calibri"/>
                <w:szCs w:val="22"/>
              </w:rPr>
              <w:t>A35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702009B" w14:textId="77777777" w:rsidR="009D5F56" w:rsidRPr="00723F92" w:rsidRDefault="009D5F56" w:rsidP="00553004">
            <w:pPr>
              <w:rPr>
                <w:rFonts w:eastAsia="Calibri"/>
                <w:szCs w:val="22"/>
              </w:rPr>
            </w:pPr>
            <w:r w:rsidRPr="00723F92">
              <w:rPr>
                <w:rFonts w:eastAsia="Calibri"/>
                <w:szCs w:val="22"/>
              </w:rPr>
              <w:t>Pravažiuojamasis kelias nuo Dvaro g., Šlavėnų k. iki kelio Nr. 1201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2DE1BF2" w14:textId="77777777" w:rsidR="009D5F56" w:rsidRPr="00723F92" w:rsidRDefault="009D5F56" w:rsidP="00553004">
            <w:pPr>
              <w:jc w:val="right"/>
              <w:rPr>
                <w:rFonts w:eastAsia="Calibri"/>
                <w:szCs w:val="22"/>
              </w:rPr>
            </w:pPr>
            <w:r w:rsidRPr="00723F92">
              <w:rPr>
                <w:rFonts w:eastAsia="Calibri"/>
                <w:szCs w:val="22"/>
              </w:rPr>
              <w:t xml:space="preserve">1119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2BA07"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77158" w14:textId="77777777" w:rsidR="009D5F56" w:rsidRPr="00723F92" w:rsidRDefault="009D5F56" w:rsidP="00553004">
            <w:pPr>
              <w:jc w:val="right"/>
              <w:rPr>
                <w:rFonts w:eastAsia="Calibri"/>
                <w:szCs w:val="22"/>
              </w:rPr>
            </w:pPr>
            <w:r w:rsidRPr="00723F92">
              <w:rPr>
                <w:rFonts w:eastAsia="Calibri"/>
                <w:szCs w:val="22"/>
              </w:rPr>
              <w:t>1119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3FC6F"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80265" w14:textId="77777777" w:rsidR="009D5F56" w:rsidRPr="00723F92" w:rsidRDefault="009D5F56" w:rsidP="00553004">
            <w:pPr>
              <w:jc w:val="center"/>
              <w:rPr>
                <w:rFonts w:eastAsia="Calibri"/>
                <w:szCs w:val="22"/>
              </w:rPr>
            </w:pPr>
            <w:r w:rsidRPr="00723F9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90AEE4" w14:textId="77777777" w:rsidR="009D5F56" w:rsidRPr="00723F92" w:rsidRDefault="009D5F56" w:rsidP="00553004">
            <w:pPr>
              <w:jc w:val="center"/>
              <w:rPr>
                <w:rFonts w:eastAsia="Calibri"/>
                <w:szCs w:val="22"/>
              </w:rPr>
            </w:pPr>
            <w:r w:rsidRPr="00723F92">
              <w:rPr>
                <w:rFonts w:eastAsia="Calibri"/>
                <w:szCs w:val="22"/>
              </w:rPr>
              <w:t>4400-5515-3052</w:t>
            </w:r>
          </w:p>
        </w:tc>
      </w:tr>
      <w:tr w:rsidR="00723F92" w:rsidRPr="00723F92" w14:paraId="42E5A6C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A014CF" w14:textId="77777777" w:rsidR="009D5F56" w:rsidRPr="00723F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04B1792" w14:textId="77777777" w:rsidR="009D5F56" w:rsidRPr="00723F92" w:rsidRDefault="009D5F56" w:rsidP="00553004">
            <w:pPr>
              <w:rPr>
                <w:rFonts w:eastAsia="Calibri"/>
                <w:szCs w:val="22"/>
              </w:rPr>
            </w:pPr>
            <w:r w:rsidRPr="00723F92">
              <w:rPr>
                <w:rFonts w:eastAsia="Calibri"/>
                <w:szCs w:val="22"/>
              </w:rPr>
              <w:t>A350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BD43C18" w14:textId="77777777" w:rsidR="009D5F56" w:rsidRPr="00723F92" w:rsidRDefault="009D5F56" w:rsidP="00553004">
            <w:pPr>
              <w:rPr>
                <w:rFonts w:eastAsia="Calibri"/>
                <w:szCs w:val="22"/>
              </w:rPr>
            </w:pPr>
            <w:r w:rsidRPr="00723F92">
              <w:rPr>
                <w:rFonts w:eastAsia="Calibri"/>
                <w:szCs w:val="22"/>
              </w:rPr>
              <w:t>Privažiuojamasis kelias prie geležinkelio pervažos nuo kelio Nr. A26</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8122887" w14:textId="7F3A3941" w:rsidR="009D5F56" w:rsidRPr="00723F92" w:rsidRDefault="00925E30" w:rsidP="00553004">
            <w:pPr>
              <w:jc w:val="right"/>
              <w:rPr>
                <w:rFonts w:eastAsia="Calibri"/>
                <w:szCs w:val="22"/>
              </w:rPr>
            </w:pPr>
            <w:r w:rsidRPr="00723F92">
              <w:rPr>
                <w:rFonts w:eastAsia="Calibri"/>
                <w:szCs w:val="22"/>
              </w:rPr>
              <w:t>214</w:t>
            </w:r>
            <w:r w:rsidR="009D5F56" w:rsidRPr="00723F92">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A9ABA5"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AA24C" w14:textId="618FEA54" w:rsidR="009D5F56" w:rsidRPr="00723F92" w:rsidRDefault="00925E30" w:rsidP="00553004">
            <w:pPr>
              <w:jc w:val="right"/>
              <w:rPr>
                <w:rFonts w:eastAsia="Calibri"/>
                <w:szCs w:val="22"/>
              </w:rPr>
            </w:pPr>
            <w:r w:rsidRPr="00723F92">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110C8" w14:textId="77B372D0" w:rsidR="009D5F56" w:rsidRPr="00723F92" w:rsidRDefault="00925E30" w:rsidP="00553004">
            <w:pPr>
              <w:jc w:val="right"/>
              <w:rPr>
                <w:rFonts w:eastAsia="Calibri"/>
                <w:szCs w:val="22"/>
              </w:rPr>
            </w:pPr>
            <w:r w:rsidRPr="00723F92">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D93F5" w14:textId="3A488DAC" w:rsidR="009D5F56" w:rsidRPr="00723F92" w:rsidRDefault="00925E30" w:rsidP="00553004">
            <w:pPr>
              <w:jc w:val="center"/>
              <w:rPr>
                <w:rFonts w:eastAsia="Calibri"/>
                <w:szCs w:val="22"/>
              </w:rPr>
            </w:pPr>
            <w:r w:rsidRPr="00723F9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F20CE6" w14:textId="0A7815BF" w:rsidR="009D5F56" w:rsidRPr="00723F92" w:rsidRDefault="00925E30" w:rsidP="00553004">
            <w:pPr>
              <w:jc w:val="center"/>
              <w:rPr>
                <w:rFonts w:eastAsia="Calibri"/>
                <w:szCs w:val="22"/>
              </w:rPr>
            </w:pPr>
            <w:r w:rsidRPr="00723F92">
              <w:rPr>
                <w:rFonts w:eastAsia="Calibri"/>
                <w:szCs w:val="22"/>
              </w:rPr>
              <w:t>4400-6450-5524</w:t>
            </w:r>
          </w:p>
        </w:tc>
      </w:tr>
      <w:tr w:rsidR="00723F92" w:rsidRPr="00723F92" w14:paraId="0740591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3CD8BE" w14:textId="77777777" w:rsidR="009D5F56" w:rsidRPr="00723F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C53DBCB" w14:textId="77777777" w:rsidR="009D5F56" w:rsidRPr="00723F92" w:rsidRDefault="009D5F56" w:rsidP="00553004">
            <w:pPr>
              <w:rPr>
                <w:rFonts w:eastAsia="Calibri"/>
                <w:szCs w:val="22"/>
              </w:rPr>
            </w:pPr>
            <w:r w:rsidRPr="00723F92">
              <w:rPr>
                <w:rFonts w:eastAsia="Calibri"/>
                <w:szCs w:val="22"/>
              </w:rPr>
              <w:t>A36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823F4CF" w14:textId="77777777" w:rsidR="009D5F56" w:rsidRPr="00723F92" w:rsidRDefault="009D5F56" w:rsidP="00553004">
            <w:pPr>
              <w:rPr>
                <w:rFonts w:eastAsia="Calibri"/>
                <w:szCs w:val="22"/>
              </w:rPr>
            </w:pPr>
            <w:r w:rsidRPr="00723F92">
              <w:rPr>
                <w:rFonts w:eastAsia="Calibri"/>
                <w:szCs w:val="22"/>
              </w:rPr>
              <w:t>Pravažiuojamasis kelias nuo kelio Nr. 1201 iki kelio Nr. A37</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673588E" w14:textId="77777777" w:rsidR="009D5F56" w:rsidRPr="00723F92" w:rsidRDefault="009D5F56" w:rsidP="00553004">
            <w:pPr>
              <w:jc w:val="right"/>
              <w:rPr>
                <w:rFonts w:eastAsia="Calibri"/>
                <w:szCs w:val="22"/>
              </w:rPr>
            </w:pPr>
            <w:r w:rsidRPr="00723F92">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911A3"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C649B9" w14:textId="77777777" w:rsidR="009D5F56" w:rsidRPr="00723F92" w:rsidRDefault="009D5F56" w:rsidP="00553004">
            <w:pPr>
              <w:jc w:val="right"/>
              <w:rPr>
                <w:rFonts w:eastAsia="Calibri"/>
                <w:szCs w:val="22"/>
              </w:rPr>
            </w:pPr>
            <w:r w:rsidRPr="00723F92">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6F7D4"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5E64A5" w14:textId="77777777" w:rsidR="009D5F56" w:rsidRPr="00723F92" w:rsidRDefault="009D5F56" w:rsidP="00553004">
            <w:pPr>
              <w:jc w:val="center"/>
              <w:rPr>
                <w:rFonts w:eastAsia="Calibri"/>
                <w:szCs w:val="22"/>
              </w:rPr>
            </w:pPr>
            <w:r w:rsidRPr="00723F92">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47E59B" w14:textId="77777777" w:rsidR="009D5F56" w:rsidRPr="00723F92" w:rsidRDefault="009D5F56" w:rsidP="00553004">
            <w:pPr>
              <w:jc w:val="center"/>
              <w:rPr>
                <w:rFonts w:eastAsia="Calibri"/>
                <w:szCs w:val="22"/>
              </w:rPr>
            </w:pPr>
            <w:r w:rsidRPr="00723F92">
              <w:rPr>
                <w:rFonts w:eastAsia="Calibri"/>
                <w:szCs w:val="22"/>
              </w:rPr>
              <w:t>-</w:t>
            </w:r>
          </w:p>
        </w:tc>
      </w:tr>
      <w:tr w:rsidR="00723F92" w:rsidRPr="00723F92" w14:paraId="4B9014E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A63213" w14:textId="77777777" w:rsidR="009D5F56" w:rsidRPr="00723F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DBECA0" w14:textId="77777777" w:rsidR="009D5F56" w:rsidRPr="00723F92" w:rsidRDefault="009D5F56" w:rsidP="00553004">
            <w:pPr>
              <w:rPr>
                <w:rFonts w:eastAsia="Calibri"/>
                <w:szCs w:val="22"/>
              </w:rPr>
            </w:pPr>
            <w:r w:rsidRPr="00723F92">
              <w:rPr>
                <w:rFonts w:eastAsia="Calibri"/>
                <w:szCs w:val="22"/>
              </w:rPr>
              <w:t>A360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4119B47" w14:textId="77777777" w:rsidR="009D5F56" w:rsidRPr="00723F92" w:rsidRDefault="009D5F56" w:rsidP="00553004">
            <w:pPr>
              <w:rPr>
                <w:rFonts w:eastAsia="Calibri"/>
                <w:szCs w:val="22"/>
              </w:rPr>
            </w:pPr>
            <w:r w:rsidRPr="00723F92">
              <w:rPr>
                <w:rFonts w:eastAsia="Calibri"/>
                <w:szCs w:val="22"/>
              </w:rPr>
              <w:t>Pravažiuojamasis kelias nuo kelio Nr. A254 iki Nr. A17</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27ED4E1" w14:textId="0C6FDFEC" w:rsidR="009D5F56" w:rsidRPr="00723F92" w:rsidRDefault="00925E30" w:rsidP="00553004">
            <w:pPr>
              <w:jc w:val="right"/>
              <w:rPr>
                <w:rFonts w:eastAsia="Calibri"/>
                <w:szCs w:val="22"/>
              </w:rPr>
            </w:pPr>
            <w:r w:rsidRPr="00723F92">
              <w:rPr>
                <w:rFonts w:eastAsia="Calibri"/>
                <w:szCs w:val="22"/>
              </w:rPr>
              <w:t>300</w:t>
            </w:r>
            <w:r w:rsidR="009D5F56" w:rsidRPr="00723F92">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9664D"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96520B" w14:textId="0CEC2BFF" w:rsidR="009D5F56" w:rsidRPr="00723F92" w:rsidRDefault="00925E30" w:rsidP="00553004">
            <w:pPr>
              <w:jc w:val="right"/>
              <w:rPr>
                <w:rFonts w:eastAsia="Calibri"/>
                <w:szCs w:val="22"/>
              </w:rPr>
            </w:pPr>
            <w:r w:rsidRPr="00723F92">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64111" w14:textId="2B3F28EF" w:rsidR="009D5F56" w:rsidRPr="00723F92" w:rsidRDefault="00723F92" w:rsidP="00553004">
            <w:pPr>
              <w:jc w:val="right"/>
              <w:rPr>
                <w:rFonts w:eastAsia="Calibri"/>
                <w:strike/>
                <w:szCs w:val="22"/>
              </w:rPr>
            </w:pPr>
            <w:r w:rsidRPr="00723F9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B178C" w14:textId="77777777" w:rsidR="009D5F56" w:rsidRPr="00723F92" w:rsidRDefault="009D5F56" w:rsidP="00553004">
            <w:pPr>
              <w:jc w:val="center"/>
              <w:rPr>
                <w:rFonts w:eastAsia="Calibri"/>
                <w:szCs w:val="22"/>
              </w:rPr>
            </w:pPr>
            <w:r w:rsidRPr="00723F9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131EC3" w14:textId="1FBEC3F8" w:rsidR="009D5F56" w:rsidRPr="00723F92" w:rsidRDefault="00925E30" w:rsidP="00553004">
            <w:pPr>
              <w:jc w:val="center"/>
              <w:rPr>
                <w:rFonts w:eastAsia="Calibri"/>
                <w:szCs w:val="22"/>
              </w:rPr>
            </w:pPr>
            <w:r w:rsidRPr="00723F92">
              <w:rPr>
                <w:rFonts w:eastAsia="Calibri"/>
                <w:szCs w:val="22"/>
              </w:rPr>
              <w:t>4400-6450-5624</w:t>
            </w:r>
          </w:p>
        </w:tc>
      </w:tr>
      <w:tr w:rsidR="00723F92" w:rsidRPr="00723F92" w14:paraId="5DCAE15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17FAC20" w14:textId="77777777" w:rsidR="009D5F56" w:rsidRPr="00723F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9FB3445" w14:textId="77777777" w:rsidR="009D5F56" w:rsidRPr="00723F92" w:rsidRDefault="009D5F56" w:rsidP="00553004">
            <w:pPr>
              <w:rPr>
                <w:rFonts w:eastAsia="Calibri"/>
                <w:szCs w:val="22"/>
              </w:rPr>
            </w:pPr>
            <w:r w:rsidRPr="00723F92">
              <w:rPr>
                <w:rFonts w:eastAsia="Calibri"/>
                <w:szCs w:val="22"/>
              </w:rPr>
              <w:t>A361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5112397" w14:textId="77777777" w:rsidR="009D5F56" w:rsidRPr="00723F92" w:rsidRDefault="009D5F56" w:rsidP="00553004">
            <w:pPr>
              <w:rPr>
                <w:rFonts w:eastAsia="Calibri"/>
                <w:szCs w:val="22"/>
              </w:rPr>
            </w:pPr>
            <w:r w:rsidRPr="00723F92">
              <w:rPr>
                <w:rFonts w:eastAsia="Calibri"/>
                <w:szCs w:val="22"/>
              </w:rPr>
              <w:t>Privažiuojamasis kelias prie gyvenamųjų namų nuo kelio Nr. A79</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D8F409B" w14:textId="77777777" w:rsidR="009D5F56" w:rsidRPr="00723F92" w:rsidRDefault="009D5F56" w:rsidP="00553004">
            <w:pPr>
              <w:jc w:val="right"/>
              <w:rPr>
                <w:rFonts w:eastAsia="Calibri"/>
                <w:szCs w:val="22"/>
              </w:rPr>
            </w:pPr>
            <w:r w:rsidRPr="00723F92">
              <w:rPr>
                <w:rFonts w:eastAsia="Calibri"/>
                <w:szCs w:val="22"/>
              </w:rPr>
              <w:t xml:space="preserve">269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E519A"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D4BE0" w14:textId="77777777" w:rsidR="009D5F56" w:rsidRPr="00723F92" w:rsidRDefault="009D5F56" w:rsidP="00553004">
            <w:pPr>
              <w:jc w:val="right"/>
              <w:rPr>
                <w:rFonts w:eastAsia="Calibri"/>
                <w:szCs w:val="22"/>
              </w:rPr>
            </w:pPr>
            <w:r w:rsidRPr="00723F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D49C6D" w14:textId="77777777" w:rsidR="009D5F56" w:rsidRPr="00723F92" w:rsidRDefault="009D5F56" w:rsidP="00553004">
            <w:pPr>
              <w:jc w:val="right"/>
              <w:rPr>
                <w:rFonts w:eastAsia="Calibri"/>
                <w:szCs w:val="22"/>
              </w:rPr>
            </w:pPr>
            <w:r w:rsidRPr="00723F92">
              <w:rPr>
                <w:rFonts w:eastAsia="Calibri"/>
                <w:szCs w:val="22"/>
              </w:rPr>
              <w:t xml:space="preserve">269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1E972" w14:textId="77777777" w:rsidR="009D5F56" w:rsidRPr="00723F92" w:rsidRDefault="009D5F56" w:rsidP="00553004">
            <w:pPr>
              <w:jc w:val="center"/>
              <w:rPr>
                <w:rFonts w:eastAsia="Calibri"/>
                <w:szCs w:val="22"/>
              </w:rPr>
            </w:pPr>
            <w:r w:rsidRPr="00723F9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E5B12D" w14:textId="77777777" w:rsidR="009D5F56" w:rsidRPr="00723F92" w:rsidRDefault="009D5F56" w:rsidP="00553004">
            <w:pPr>
              <w:jc w:val="center"/>
              <w:rPr>
                <w:rFonts w:eastAsia="Calibri"/>
                <w:szCs w:val="22"/>
              </w:rPr>
            </w:pPr>
            <w:r w:rsidRPr="00723F92">
              <w:rPr>
                <w:rFonts w:eastAsia="Calibri"/>
                <w:szCs w:val="22"/>
              </w:rPr>
              <w:t>-</w:t>
            </w:r>
          </w:p>
        </w:tc>
      </w:tr>
      <w:tr w:rsidR="007F2D8E" w:rsidRPr="007F2D8E" w14:paraId="6FF669F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B349AB4" w14:textId="77777777" w:rsidR="009D5F56" w:rsidRPr="007F2D8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C1FD723" w14:textId="77777777" w:rsidR="009D5F56" w:rsidRPr="007F2D8E" w:rsidRDefault="009D5F56" w:rsidP="00553004">
            <w:pPr>
              <w:rPr>
                <w:rFonts w:eastAsia="Calibri"/>
                <w:szCs w:val="22"/>
              </w:rPr>
            </w:pPr>
            <w:r w:rsidRPr="007F2D8E">
              <w:rPr>
                <w:rFonts w:eastAsia="Calibri"/>
                <w:szCs w:val="22"/>
              </w:rPr>
              <w:t>A362</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C8D3B33" w14:textId="77777777" w:rsidR="009D5F56" w:rsidRPr="007F2D8E" w:rsidRDefault="009D5F56" w:rsidP="00553004">
            <w:pPr>
              <w:rPr>
                <w:rFonts w:eastAsia="Calibri"/>
                <w:szCs w:val="22"/>
              </w:rPr>
            </w:pPr>
            <w:r w:rsidRPr="007F2D8E">
              <w:rPr>
                <w:rFonts w:eastAsia="Calibri"/>
                <w:szCs w:val="22"/>
              </w:rPr>
              <w:t>Pravažiuojamasis kelias nuo kelio Nr. A302 iki Knebių vs., Debeikių sen.</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124D311" w14:textId="76821EB9" w:rsidR="009D5F56" w:rsidRPr="007F2D8E" w:rsidRDefault="00925E30" w:rsidP="00553004">
            <w:pPr>
              <w:jc w:val="right"/>
              <w:rPr>
                <w:rFonts w:eastAsia="Calibri"/>
                <w:szCs w:val="22"/>
              </w:rPr>
            </w:pPr>
            <w:r w:rsidRPr="007F2D8E">
              <w:rPr>
                <w:rFonts w:eastAsia="Calibri"/>
                <w:szCs w:val="22"/>
              </w:rPr>
              <w:t xml:space="preserve"> 1100</w:t>
            </w:r>
            <w:r w:rsidR="009D5F56" w:rsidRPr="007F2D8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20E37"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8220D" w14:textId="78E19A9C" w:rsidR="009D5F56" w:rsidRPr="007F2D8E" w:rsidRDefault="00925E30" w:rsidP="00553004">
            <w:pPr>
              <w:jc w:val="right"/>
              <w:rPr>
                <w:rFonts w:eastAsia="Calibri"/>
                <w:szCs w:val="22"/>
              </w:rPr>
            </w:pPr>
            <w:r w:rsidRPr="007F2D8E">
              <w:rPr>
                <w:rFonts w:eastAsia="Calibri"/>
                <w:szCs w:val="22"/>
              </w:rPr>
              <w:t>1100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F5743"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39FFF" w14:textId="01F5592C" w:rsidR="009D5F56" w:rsidRPr="007F2D8E" w:rsidRDefault="00925E30" w:rsidP="00553004">
            <w:pPr>
              <w:jc w:val="center"/>
              <w:rPr>
                <w:rFonts w:eastAsia="Calibri"/>
                <w:szCs w:val="22"/>
              </w:rPr>
            </w:pPr>
            <w:r w:rsidRPr="007F2D8E">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8DE0D0" w14:textId="76848597" w:rsidR="009D5F56" w:rsidRPr="007F2D8E" w:rsidRDefault="00925E30" w:rsidP="00553004">
            <w:pPr>
              <w:jc w:val="center"/>
              <w:rPr>
                <w:rFonts w:eastAsia="Calibri"/>
                <w:szCs w:val="22"/>
              </w:rPr>
            </w:pPr>
            <w:r w:rsidRPr="007F2D8E">
              <w:rPr>
                <w:rFonts w:eastAsia="Calibri"/>
                <w:szCs w:val="22"/>
              </w:rPr>
              <w:t>4400-6450-5557</w:t>
            </w:r>
          </w:p>
        </w:tc>
      </w:tr>
      <w:tr w:rsidR="007F2D8E" w:rsidRPr="007F2D8E" w14:paraId="70B7A22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4C4A33" w14:textId="77777777" w:rsidR="009D5F56" w:rsidRPr="007F2D8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8C77127" w14:textId="77777777" w:rsidR="009D5F56" w:rsidRPr="007F2D8E" w:rsidRDefault="009D5F56" w:rsidP="00553004">
            <w:pPr>
              <w:rPr>
                <w:rFonts w:eastAsia="Calibri"/>
                <w:szCs w:val="22"/>
              </w:rPr>
            </w:pPr>
            <w:r w:rsidRPr="007F2D8E">
              <w:rPr>
                <w:rFonts w:eastAsia="Calibri"/>
                <w:szCs w:val="22"/>
              </w:rPr>
              <w:t>A363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64CAADA" w14:textId="77777777" w:rsidR="009D5F56" w:rsidRPr="007F2D8E" w:rsidRDefault="009D5F56" w:rsidP="00553004">
            <w:pPr>
              <w:rPr>
                <w:rFonts w:eastAsia="Calibri"/>
                <w:szCs w:val="22"/>
              </w:rPr>
            </w:pPr>
            <w:r w:rsidRPr="007F2D8E">
              <w:rPr>
                <w:rFonts w:eastAsia="Calibri"/>
                <w:szCs w:val="22"/>
              </w:rPr>
              <w:t>Privažiuojamasis kelias prie Inkūnų k. nuo kelio Nr. A362</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6434430" w14:textId="3C6AA242" w:rsidR="009D5F56" w:rsidRPr="007F2D8E" w:rsidRDefault="0005264D" w:rsidP="00553004">
            <w:pPr>
              <w:jc w:val="right"/>
              <w:rPr>
                <w:rFonts w:eastAsia="Calibri"/>
                <w:szCs w:val="22"/>
              </w:rPr>
            </w:pPr>
            <w:r w:rsidRPr="007F2D8E">
              <w:rPr>
                <w:rFonts w:eastAsia="Calibri"/>
                <w:szCs w:val="22"/>
              </w:rPr>
              <w:t>453</w:t>
            </w:r>
            <w:r w:rsidR="009D5F56" w:rsidRPr="007F2D8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9BBADB"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C4018" w14:textId="72A70D2B" w:rsidR="009D5F56" w:rsidRPr="007F2D8E" w:rsidRDefault="0005264D" w:rsidP="00553004">
            <w:pPr>
              <w:jc w:val="right"/>
              <w:rPr>
                <w:rFonts w:eastAsia="Calibri"/>
                <w:szCs w:val="22"/>
              </w:rPr>
            </w:pPr>
            <w:r w:rsidRPr="007F2D8E">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13BF11" w14:textId="66317827" w:rsidR="009D5F56" w:rsidRPr="007F2D8E" w:rsidRDefault="00A2736A" w:rsidP="00553004">
            <w:pPr>
              <w:jc w:val="right"/>
              <w:rPr>
                <w:rFonts w:eastAsia="Calibri"/>
                <w:strike/>
                <w:szCs w:val="22"/>
              </w:rPr>
            </w:pPr>
            <w:r w:rsidRPr="007F2D8E">
              <w:rPr>
                <w:rFonts w:eastAsia="Calibri"/>
                <w:strike/>
                <w:szCs w:val="22"/>
              </w:rPr>
              <w:t>-</w:t>
            </w:r>
            <w:r w:rsidR="009D5F56" w:rsidRPr="007F2D8E">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5F406" w14:textId="5AA7ABE6" w:rsidR="009D5F56" w:rsidRPr="007F2D8E" w:rsidRDefault="0005264D" w:rsidP="00553004">
            <w:pPr>
              <w:jc w:val="center"/>
              <w:rPr>
                <w:rFonts w:eastAsia="Calibri"/>
                <w:szCs w:val="22"/>
              </w:rPr>
            </w:pPr>
            <w:r w:rsidRPr="007F2D8E">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BF65F7" w14:textId="104D9C2E" w:rsidR="009D5F56" w:rsidRPr="007F2D8E" w:rsidRDefault="0005264D" w:rsidP="00553004">
            <w:pPr>
              <w:jc w:val="center"/>
              <w:rPr>
                <w:rFonts w:eastAsia="Calibri"/>
                <w:szCs w:val="22"/>
              </w:rPr>
            </w:pPr>
            <w:r w:rsidRPr="007F2D8E">
              <w:rPr>
                <w:rFonts w:eastAsia="Calibri"/>
                <w:szCs w:val="22"/>
              </w:rPr>
              <w:t>4400-6450-5579</w:t>
            </w:r>
          </w:p>
        </w:tc>
      </w:tr>
      <w:tr w:rsidR="007F2D8E" w:rsidRPr="007F2D8E" w14:paraId="554988F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FD386F5" w14:textId="77777777" w:rsidR="009D5F56" w:rsidRPr="007F2D8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0ED3D0C" w14:textId="77777777" w:rsidR="009D5F56" w:rsidRPr="007F2D8E" w:rsidRDefault="009D5F56" w:rsidP="00553004">
            <w:pPr>
              <w:rPr>
                <w:rFonts w:eastAsia="Calibri"/>
                <w:szCs w:val="22"/>
              </w:rPr>
            </w:pPr>
            <w:r w:rsidRPr="007F2D8E">
              <w:rPr>
                <w:rFonts w:eastAsia="Calibri"/>
                <w:szCs w:val="22"/>
              </w:rPr>
              <w:t>A364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84BB93F" w14:textId="77777777" w:rsidR="009D5F56" w:rsidRPr="007F2D8E" w:rsidRDefault="009D5F56" w:rsidP="00553004">
            <w:pPr>
              <w:rPr>
                <w:rFonts w:eastAsia="Calibri"/>
                <w:szCs w:val="22"/>
              </w:rPr>
            </w:pPr>
            <w:r w:rsidRPr="007F2D8E">
              <w:rPr>
                <w:rFonts w:eastAsia="Calibri"/>
                <w:szCs w:val="22"/>
              </w:rPr>
              <w:t>Privažiuojamasis kelias iki dirbamų laukų Jokūbėliškio k. nuo kelio Nr. A130, II</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C0E6F17" w14:textId="7BB7347C" w:rsidR="009D5F56" w:rsidRPr="007F2D8E" w:rsidRDefault="009D5F56" w:rsidP="00553004">
            <w:pPr>
              <w:jc w:val="right"/>
              <w:rPr>
                <w:rFonts w:eastAsia="Calibri"/>
                <w:szCs w:val="22"/>
              </w:rPr>
            </w:pPr>
            <w:r w:rsidRPr="007F2D8E">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8BC74"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F2905F"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96B5F" w14:textId="3E656F5C" w:rsidR="009D5F56" w:rsidRPr="007F2D8E" w:rsidRDefault="009D5F56" w:rsidP="00553004">
            <w:pPr>
              <w:jc w:val="right"/>
              <w:rPr>
                <w:rFonts w:eastAsia="Calibri"/>
                <w:szCs w:val="22"/>
              </w:rPr>
            </w:pPr>
            <w:r w:rsidRPr="007F2D8E">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8F3B4" w14:textId="77777777" w:rsidR="009D5F56" w:rsidRPr="007F2D8E" w:rsidRDefault="009D5F56" w:rsidP="00553004">
            <w:pPr>
              <w:jc w:val="center"/>
              <w:rPr>
                <w:rFonts w:eastAsia="Calibri"/>
                <w:szCs w:val="22"/>
              </w:rPr>
            </w:pPr>
            <w:r w:rsidRPr="007F2D8E">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6A1236" w14:textId="77777777" w:rsidR="009D5F56" w:rsidRPr="007F2D8E" w:rsidRDefault="009D5F56" w:rsidP="00553004">
            <w:pPr>
              <w:jc w:val="center"/>
              <w:rPr>
                <w:rFonts w:eastAsia="Calibri"/>
                <w:szCs w:val="22"/>
              </w:rPr>
            </w:pPr>
            <w:r w:rsidRPr="007F2D8E">
              <w:rPr>
                <w:rFonts w:eastAsia="Calibri"/>
                <w:szCs w:val="22"/>
              </w:rPr>
              <w:t>4400-5949-3168</w:t>
            </w:r>
          </w:p>
        </w:tc>
      </w:tr>
      <w:tr w:rsidR="007F2D8E" w:rsidRPr="007F2D8E" w14:paraId="59B1D68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11771E7" w14:textId="77777777" w:rsidR="009D5F56" w:rsidRPr="007F2D8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B79510E" w14:textId="77777777" w:rsidR="009D5F56" w:rsidRPr="007F2D8E" w:rsidRDefault="009D5F56" w:rsidP="00553004">
            <w:pPr>
              <w:rPr>
                <w:rFonts w:eastAsia="Calibri"/>
                <w:szCs w:val="22"/>
              </w:rPr>
            </w:pPr>
            <w:r w:rsidRPr="007F2D8E">
              <w:rPr>
                <w:rFonts w:eastAsia="Calibri"/>
                <w:szCs w:val="22"/>
              </w:rPr>
              <w:t>A365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8277162" w14:textId="77777777" w:rsidR="009D5F56" w:rsidRPr="007F2D8E" w:rsidRDefault="009D5F56" w:rsidP="00553004">
            <w:pPr>
              <w:rPr>
                <w:rFonts w:eastAsia="Calibri"/>
                <w:szCs w:val="22"/>
              </w:rPr>
            </w:pPr>
            <w:r w:rsidRPr="007F2D8E">
              <w:rPr>
                <w:rFonts w:eastAsia="Calibri"/>
                <w:szCs w:val="22"/>
              </w:rPr>
              <w:t>Privažiuojamasis kelias prie dirbamų laukų Jokūbėliškio k. nuo kelio Nr. A130, III</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C35A62E" w14:textId="546DEF11" w:rsidR="009D5F56" w:rsidRPr="007F2D8E" w:rsidRDefault="009D5F56" w:rsidP="00553004">
            <w:pPr>
              <w:jc w:val="right"/>
              <w:rPr>
                <w:rFonts w:eastAsia="Calibri"/>
                <w:szCs w:val="22"/>
              </w:rPr>
            </w:pPr>
            <w:r w:rsidRPr="007F2D8E">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4E3A3"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DD581"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4A848" w14:textId="1879466E" w:rsidR="009D5F56" w:rsidRPr="007F2D8E" w:rsidRDefault="009D5F56" w:rsidP="00553004">
            <w:pPr>
              <w:jc w:val="right"/>
              <w:rPr>
                <w:rFonts w:eastAsia="Calibri"/>
                <w:szCs w:val="22"/>
              </w:rPr>
            </w:pPr>
            <w:r w:rsidRPr="007F2D8E">
              <w:rPr>
                <w:rFonts w:eastAsia="Calibri"/>
                <w:szCs w:val="22"/>
              </w:rPr>
              <w:t> 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893B8" w14:textId="77777777" w:rsidR="009D5F56" w:rsidRPr="007F2D8E" w:rsidRDefault="009D5F56" w:rsidP="00553004">
            <w:pPr>
              <w:jc w:val="center"/>
              <w:rPr>
                <w:rFonts w:eastAsia="Calibri"/>
                <w:szCs w:val="22"/>
              </w:rPr>
            </w:pPr>
            <w:r w:rsidRPr="007F2D8E">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C7D136" w14:textId="77777777" w:rsidR="009D5F56" w:rsidRPr="007F2D8E" w:rsidRDefault="009D5F56" w:rsidP="00553004">
            <w:pPr>
              <w:jc w:val="center"/>
              <w:rPr>
                <w:rFonts w:eastAsia="Calibri"/>
                <w:szCs w:val="22"/>
              </w:rPr>
            </w:pPr>
            <w:r w:rsidRPr="007F2D8E">
              <w:rPr>
                <w:rFonts w:eastAsia="Calibri"/>
                <w:szCs w:val="22"/>
              </w:rPr>
              <w:t>4400-5948-4325</w:t>
            </w:r>
          </w:p>
        </w:tc>
      </w:tr>
      <w:tr w:rsidR="007F2D8E" w:rsidRPr="007F2D8E" w14:paraId="7D47CD1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7F4DE3" w14:textId="77777777" w:rsidR="009D5F56" w:rsidRPr="007F2D8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CDBBF54" w14:textId="77777777" w:rsidR="009D5F56" w:rsidRPr="007F2D8E" w:rsidRDefault="009D5F56" w:rsidP="00553004">
            <w:pPr>
              <w:rPr>
                <w:rFonts w:eastAsia="Calibri"/>
                <w:szCs w:val="22"/>
              </w:rPr>
            </w:pPr>
            <w:r w:rsidRPr="007F2D8E">
              <w:rPr>
                <w:rFonts w:eastAsia="Calibri"/>
                <w:szCs w:val="22"/>
              </w:rPr>
              <w:t>A367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547C665" w14:textId="77777777" w:rsidR="009D5F56" w:rsidRPr="007F2D8E" w:rsidRDefault="009D5F56" w:rsidP="00553004">
            <w:pPr>
              <w:rPr>
                <w:rFonts w:eastAsia="Calibri"/>
                <w:szCs w:val="22"/>
              </w:rPr>
            </w:pPr>
            <w:r w:rsidRPr="007F2D8E">
              <w:rPr>
                <w:rFonts w:eastAsia="Calibri"/>
                <w:szCs w:val="22"/>
              </w:rPr>
              <w:t>Privažiuojamasis kelias prie poilsiavietės Bijeikių k. nuo kelio Nr. 1221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D92D21B" w14:textId="77777777" w:rsidR="009D5F56" w:rsidRPr="007F2D8E" w:rsidRDefault="009D5F56" w:rsidP="00553004">
            <w:pPr>
              <w:jc w:val="right"/>
              <w:rPr>
                <w:rFonts w:eastAsia="Calibri"/>
                <w:szCs w:val="22"/>
              </w:rPr>
            </w:pPr>
            <w:r w:rsidRPr="007F2D8E">
              <w:rPr>
                <w:rFonts w:eastAsia="Calibri"/>
                <w:szCs w:val="22"/>
              </w:rPr>
              <w:t xml:space="preserve">227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31F3C"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2414C" w14:textId="77777777" w:rsidR="009D5F56" w:rsidRPr="007F2D8E" w:rsidRDefault="009D5F56" w:rsidP="00553004">
            <w:pPr>
              <w:jc w:val="right"/>
              <w:rPr>
                <w:rFonts w:eastAsia="Calibri"/>
                <w:szCs w:val="22"/>
              </w:rPr>
            </w:pPr>
            <w:r w:rsidRPr="007F2D8E">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FEE3A"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31D4E" w14:textId="77777777" w:rsidR="009D5F56" w:rsidRPr="007F2D8E" w:rsidRDefault="009D5F56" w:rsidP="00553004">
            <w:pPr>
              <w:jc w:val="center"/>
              <w:rPr>
                <w:rFonts w:eastAsia="Calibri"/>
                <w:szCs w:val="22"/>
              </w:rPr>
            </w:pPr>
            <w:r w:rsidRPr="007F2D8E">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182B74" w14:textId="77777777" w:rsidR="009D5F56" w:rsidRPr="007F2D8E" w:rsidRDefault="009D5F56" w:rsidP="00553004">
            <w:pPr>
              <w:jc w:val="center"/>
              <w:rPr>
                <w:rFonts w:eastAsia="Calibri"/>
                <w:szCs w:val="22"/>
              </w:rPr>
            </w:pPr>
            <w:r w:rsidRPr="007F2D8E">
              <w:rPr>
                <w:rFonts w:eastAsia="Calibri"/>
                <w:szCs w:val="22"/>
              </w:rPr>
              <w:t>-</w:t>
            </w:r>
          </w:p>
        </w:tc>
      </w:tr>
      <w:tr w:rsidR="007F2D8E" w:rsidRPr="007F2D8E" w14:paraId="2A41F07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94D8C8" w14:textId="77777777" w:rsidR="009D5F56" w:rsidRPr="007F2D8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74D4540" w14:textId="77777777" w:rsidR="009D5F56" w:rsidRPr="007F2D8E" w:rsidRDefault="009D5F56" w:rsidP="00553004">
            <w:pPr>
              <w:rPr>
                <w:rFonts w:eastAsia="Calibri"/>
                <w:szCs w:val="22"/>
              </w:rPr>
            </w:pPr>
            <w:r w:rsidRPr="007F2D8E">
              <w:rPr>
                <w:rFonts w:eastAsia="Calibri"/>
                <w:szCs w:val="22"/>
              </w:rPr>
              <w:t>A368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A6684DC" w14:textId="77777777" w:rsidR="009D5F56" w:rsidRPr="007F2D8E" w:rsidRDefault="009D5F56" w:rsidP="00553004">
            <w:pPr>
              <w:rPr>
                <w:rFonts w:eastAsia="Calibri"/>
                <w:szCs w:val="22"/>
              </w:rPr>
            </w:pPr>
            <w:r w:rsidRPr="007F2D8E">
              <w:rPr>
                <w:rFonts w:eastAsia="Calibri"/>
                <w:szCs w:val="22"/>
              </w:rPr>
              <w:t>Privažiuojamasis kelias iki Ližų k. nuo kelio Nr. 1224</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A03D93E" w14:textId="6D7A8B11" w:rsidR="009D5F56" w:rsidRPr="007F2D8E" w:rsidRDefault="0005264D" w:rsidP="00553004">
            <w:pPr>
              <w:jc w:val="right"/>
              <w:rPr>
                <w:rFonts w:eastAsia="Calibri"/>
                <w:szCs w:val="22"/>
              </w:rPr>
            </w:pPr>
            <w:r w:rsidRPr="007F2D8E">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1F9E3"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C558E" w14:textId="558CCD5F" w:rsidR="009D5F56" w:rsidRPr="007F2D8E" w:rsidRDefault="0005264D" w:rsidP="00553004">
            <w:pPr>
              <w:jc w:val="right"/>
              <w:rPr>
                <w:rFonts w:eastAsia="Calibri"/>
                <w:szCs w:val="22"/>
              </w:rPr>
            </w:pPr>
            <w:r w:rsidRPr="007F2D8E">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AE522" w14:textId="046AA11B" w:rsidR="009D5F56" w:rsidRPr="007F2D8E" w:rsidRDefault="00A2736A" w:rsidP="00553004">
            <w:pPr>
              <w:jc w:val="right"/>
              <w:rPr>
                <w:rFonts w:eastAsia="Calibri"/>
                <w:strike/>
                <w:szCs w:val="22"/>
              </w:rPr>
            </w:pPr>
            <w:r w:rsidRPr="007F2D8E">
              <w:rPr>
                <w:rFonts w:eastAsia="Calibri"/>
                <w:strike/>
                <w:szCs w:val="22"/>
              </w:rPr>
              <w:t>-</w:t>
            </w:r>
            <w:r w:rsidR="009D5F56" w:rsidRPr="007F2D8E">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4F3D6" w14:textId="77777777" w:rsidR="009D5F56" w:rsidRPr="007F2D8E" w:rsidRDefault="009D5F56" w:rsidP="00553004">
            <w:pPr>
              <w:jc w:val="center"/>
              <w:rPr>
                <w:rFonts w:eastAsia="Calibri"/>
                <w:szCs w:val="22"/>
              </w:rPr>
            </w:pPr>
            <w:r w:rsidRPr="007F2D8E">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7B3234" w14:textId="1446029D" w:rsidR="009D5F56" w:rsidRPr="007F2D8E" w:rsidRDefault="0005264D" w:rsidP="00553004">
            <w:pPr>
              <w:jc w:val="center"/>
              <w:rPr>
                <w:rFonts w:eastAsia="Calibri"/>
                <w:szCs w:val="22"/>
              </w:rPr>
            </w:pPr>
            <w:r w:rsidRPr="007F2D8E">
              <w:rPr>
                <w:rFonts w:eastAsia="Calibri"/>
                <w:szCs w:val="22"/>
              </w:rPr>
              <w:t>4400-6450-5590</w:t>
            </w:r>
          </w:p>
        </w:tc>
      </w:tr>
      <w:tr w:rsidR="007F2D8E" w:rsidRPr="007F2D8E" w14:paraId="3B39421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EB2337C" w14:textId="77777777" w:rsidR="009D5F56" w:rsidRPr="007F2D8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56DEF5E" w14:textId="77777777" w:rsidR="009D5F56" w:rsidRPr="007F2D8E" w:rsidRDefault="009D5F56" w:rsidP="00553004">
            <w:pPr>
              <w:rPr>
                <w:rFonts w:eastAsia="Calibri"/>
                <w:szCs w:val="22"/>
              </w:rPr>
            </w:pPr>
            <w:r w:rsidRPr="007F2D8E">
              <w:rPr>
                <w:rFonts w:eastAsia="Calibri"/>
                <w:szCs w:val="22"/>
              </w:rPr>
              <w:t>A37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584C263" w14:textId="77777777" w:rsidR="009D5F56" w:rsidRPr="007F2D8E" w:rsidRDefault="009D5F56" w:rsidP="00553004">
            <w:pPr>
              <w:rPr>
                <w:rFonts w:eastAsia="Calibri"/>
                <w:szCs w:val="22"/>
              </w:rPr>
            </w:pPr>
            <w:r w:rsidRPr="007F2D8E">
              <w:rPr>
                <w:rFonts w:eastAsia="Calibri"/>
                <w:szCs w:val="22"/>
              </w:rPr>
              <w:t xml:space="preserve">Pravažiuojamasis kelias nuo Puntuko g., Šlavėnų k. iki kelio Nr. A36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122369F" w14:textId="77777777" w:rsidR="009D5F56" w:rsidRPr="007F2D8E" w:rsidRDefault="009D5F56" w:rsidP="00553004">
            <w:pPr>
              <w:jc w:val="right"/>
              <w:rPr>
                <w:rFonts w:eastAsia="Calibri"/>
                <w:szCs w:val="22"/>
              </w:rPr>
            </w:pPr>
            <w:r w:rsidRPr="007F2D8E">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61F8C"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44F0A9" w14:textId="77777777" w:rsidR="009D5F56" w:rsidRPr="007F2D8E" w:rsidRDefault="009D5F56" w:rsidP="00553004">
            <w:pPr>
              <w:jc w:val="right"/>
              <w:rPr>
                <w:rFonts w:eastAsia="Calibri"/>
                <w:szCs w:val="22"/>
              </w:rPr>
            </w:pPr>
            <w:r w:rsidRPr="007F2D8E">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16E95"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C0A92" w14:textId="77777777" w:rsidR="009D5F56" w:rsidRPr="007F2D8E" w:rsidRDefault="009D5F56" w:rsidP="00553004">
            <w:pPr>
              <w:jc w:val="center"/>
              <w:rPr>
                <w:rFonts w:eastAsia="Calibri"/>
                <w:szCs w:val="22"/>
              </w:rPr>
            </w:pPr>
            <w:r w:rsidRPr="007F2D8E">
              <w:rPr>
                <w:rFonts w:eastAsia="Calibri"/>
                <w:szCs w:val="22"/>
              </w:rPr>
              <w:t>Iv</w:t>
            </w:r>
          </w:p>
          <w:p w14:paraId="2A5BCBCD" w14:textId="690C6F76" w:rsidR="009D5F56" w:rsidRPr="007F2D8E" w:rsidRDefault="009D5F56" w:rsidP="00553004">
            <w:pPr>
              <w:jc w:val="center"/>
              <w:rPr>
                <w:rFonts w:eastAsia="Calibri"/>
                <w:szCs w:val="22"/>
              </w:rPr>
            </w:pPr>
            <w:r w:rsidRPr="007F2D8E">
              <w:rPr>
                <w:rFonts w:eastAsia="Calibri"/>
                <w:szCs w:val="22"/>
              </w:rPr>
              <w:t>Iv</w:t>
            </w:r>
          </w:p>
          <w:p w14:paraId="417E3E9B" w14:textId="6AC26F51" w:rsidR="009D5F56" w:rsidRPr="007F2D8E" w:rsidRDefault="009D5F56" w:rsidP="00553004">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hideMark/>
          </w:tcPr>
          <w:p w14:paraId="2334A9A9" w14:textId="77777777" w:rsidR="009D5F56" w:rsidRPr="007F2D8E" w:rsidRDefault="009D5F56" w:rsidP="00553004">
            <w:pPr>
              <w:jc w:val="center"/>
              <w:rPr>
                <w:rFonts w:eastAsia="Calibri"/>
                <w:szCs w:val="22"/>
              </w:rPr>
            </w:pPr>
            <w:r w:rsidRPr="007F2D8E">
              <w:rPr>
                <w:rFonts w:eastAsia="Calibri"/>
                <w:szCs w:val="22"/>
              </w:rPr>
              <w:t>4400-5425-7086</w:t>
            </w:r>
          </w:p>
          <w:p w14:paraId="365D7AB5" w14:textId="77777777" w:rsidR="009D5F56" w:rsidRPr="007F2D8E" w:rsidRDefault="009D5F56" w:rsidP="00553004">
            <w:pPr>
              <w:jc w:val="center"/>
              <w:rPr>
                <w:rFonts w:eastAsia="Calibri"/>
                <w:szCs w:val="22"/>
              </w:rPr>
            </w:pPr>
            <w:r w:rsidRPr="007F2D8E">
              <w:rPr>
                <w:rFonts w:eastAsia="Calibri"/>
                <w:szCs w:val="22"/>
              </w:rPr>
              <w:t>4400-5425-7097</w:t>
            </w:r>
          </w:p>
        </w:tc>
      </w:tr>
      <w:tr w:rsidR="007F2D8E" w:rsidRPr="007F2D8E" w14:paraId="21AB6C6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EA8C851" w14:textId="77777777" w:rsidR="009D5F56" w:rsidRPr="007F2D8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C19971A" w14:textId="77777777" w:rsidR="009D5F56" w:rsidRPr="007F2D8E" w:rsidRDefault="009D5F56" w:rsidP="00553004">
            <w:pPr>
              <w:rPr>
                <w:rFonts w:eastAsia="Calibri"/>
                <w:szCs w:val="22"/>
              </w:rPr>
            </w:pPr>
            <w:r w:rsidRPr="007F2D8E">
              <w:rPr>
                <w:rFonts w:eastAsia="Calibri"/>
                <w:szCs w:val="22"/>
              </w:rPr>
              <w:t>A38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CC6ABD2" w14:textId="77777777" w:rsidR="009D5F56" w:rsidRPr="007F2D8E" w:rsidRDefault="009D5F56" w:rsidP="00553004">
            <w:pPr>
              <w:rPr>
                <w:rFonts w:eastAsia="Calibri"/>
                <w:szCs w:val="22"/>
              </w:rPr>
            </w:pPr>
            <w:r w:rsidRPr="007F2D8E">
              <w:rPr>
                <w:rFonts w:eastAsia="Calibri"/>
                <w:szCs w:val="22"/>
              </w:rPr>
              <w:t xml:space="preserve">Pravažiuojamasis kelias nuo kelio Nr. 1201 iki kelio Nr. A37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CBA55EE" w14:textId="5E379E66" w:rsidR="009D5F56" w:rsidRPr="007F2D8E" w:rsidRDefault="007F3061" w:rsidP="00553004">
            <w:pPr>
              <w:jc w:val="right"/>
              <w:rPr>
                <w:rFonts w:eastAsia="Calibri"/>
                <w:szCs w:val="22"/>
              </w:rPr>
            </w:pPr>
            <w:r w:rsidRPr="007F2D8E">
              <w:rPr>
                <w:rFonts w:eastAsia="Calibri"/>
                <w:szCs w:val="22"/>
              </w:rPr>
              <w:t>559</w:t>
            </w:r>
            <w:r w:rsidR="009D5F56" w:rsidRPr="007F2D8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F5F9B"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39679" w14:textId="6CEFEF91" w:rsidR="009D5F56" w:rsidRPr="007F2D8E" w:rsidRDefault="007F3061" w:rsidP="00553004">
            <w:pPr>
              <w:jc w:val="right"/>
              <w:rPr>
                <w:rFonts w:eastAsia="Calibri"/>
                <w:szCs w:val="22"/>
              </w:rPr>
            </w:pPr>
            <w:r w:rsidRPr="007F2D8E">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07FA4" w14:textId="16C49D80" w:rsidR="009D5F56" w:rsidRPr="007F2D8E" w:rsidRDefault="007F3061" w:rsidP="00553004">
            <w:pPr>
              <w:jc w:val="right"/>
              <w:rPr>
                <w:rFonts w:eastAsia="Calibri"/>
                <w:szCs w:val="22"/>
              </w:rPr>
            </w:pPr>
            <w:r w:rsidRPr="007F2D8E">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D8EB2" w14:textId="55E1EA6B" w:rsidR="009D5F56" w:rsidRPr="007F2D8E" w:rsidRDefault="007F3061" w:rsidP="00553004">
            <w:pPr>
              <w:jc w:val="center"/>
              <w:rPr>
                <w:rFonts w:eastAsia="Calibri"/>
                <w:szCs w:val="22"/>
              </w:rPr>
            </w:pPr>
            <w:r w:rsidRPr="007F2D8E">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780D85" w14:textId="753575C8" w:rsidR="009D5F56" w:rsidRPr="007F2D8E" w:rsidRDefault="007F3061" w:rsidP="00553004">
            <w:pPr>
              <w:jc w:val="center"/>
              <w:rPr>
                <w:rFonts w:eastAsia="Calibri"/>
                <w:szCs w:val="22"/>
              </w:rPr>
            </w:pPr>
            <w:r w:rsidRPr="007F2D8E">
              <w:rPr>
                <w:rFonts w:eastAsia="Calibri"/>
                <w:szCs w:val="22"/>
              </w:rPr>
              <w:t>4400-6463-5841</w:t>
            </w:r>
          </w:p>
        </w:tc>
      </w:tr>
      <w:tr w:rsidR="007F2D8E" w:rsidRPr="007F2D8E" w14:paraId="5B65C4E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6A7107" w14:textId="77777777" w:rsidR="009D5F56" w:rsidRPr="007F2D8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67EE991" w14:textId="77777777" w:rsidR="009D5F56" w:rsidRPr="007F2D8E" w:rsidRDefault="009D5F56" w:rsidP="00553004">
            <w:pPr>
              <w:rPr>
                <w:rFonts w:eastAsia="Calibri"/>
                <w:szCs w:val="22"/>
              </w:rPr>
            </w:pPr>
            <w:r w:rsidRPr="007F2D8E">
              <w:rPr>
                <w:rFonts w:eastAsia="Calibri"/>
                <w:szCs w:val="22"/>
              </w:rPr>
              <w:t xml:space="preserve">A39 </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DD33937" w14:textId="77777777" w:rsidR="009D5F56" w:rsidRPr="007F2D8E" w:rsidRDefault="009D5F56" w:rsidP="00553004">
            <w:pPr>
              <w:rPr>
                <w:rFonts w:eastAsia="Calibri"/>
                <w:szCs w:val="22"/>
              </w:rPr>
            </w:pPr>
            <w:r w:rsidRPr="007F2D8E">
              <w:rPr>
                <w:rFonts w:eastAsia="Calibri"/>
                <w:szCs w:val="22"/>
              </w:rPr>
              <w:t>Pravažiuojamasis kelias nuo kelio Nr. 1201 iki kelio Nr. A321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B46CF24" w14:textId="77777777" w:rsidR="009D5F56" w:rsidRPr="007F2D8E" w:rsidRDefault="009D5F56" w:rsidP="00553004">
            <w:pPr>
              <w:jc w:val="right"/>
              <w:rPr>
                <w:rFonts w:eastAsia="Calibri"/>
                <w:szCs w:val="22"/>
              </w:rPr>
            </w:pPr>
            <w:r w:rsidRPr="007F2D8E">
              <w:rPr>
                <w:rFonts w:eastAsia="Calibri"/>
                <w:szCs w:val="22"/>
              </w:rPr>
              <w:t>1210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8581F4" w14:textId="77777777" w:rsidR="009D5F56" w:rsidRPr="007F2D8E" w:rsidRDefault="009D5F56" w:rsidP="00553004">
            <w:pPr>
              <w:jc w:val="right"/>
              <w:rPr>
                <w:rFonts w:eastAsia="Calibri"/>
                <w:szCs w:val="22"/>
              </w:rPr>
            </w:pPr>
            <w:r w:rsidRPr="007F2D8E">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73A72" w14:textId="77777777" w:rsidR="009D5F56" w:rsidRPr="007F2D8E" w:rsidRDefault="009D5F56" w:rsidP="00553004">
            <w:pPr>
              <w:jc w:val="right"/>
              <w:rPr>
                <w:rFonts w:eastAsia="Calibri"/>
                <w:szCs w:val="22"/>
              </w:rPr>
            </w:pPr>
            <w:r w:rsidRPr="007F2D8E">
              <w:rPr>
                <w:rFonts w:eastAsia="Calibri"/>
                <w:szCs w:val="22"/>
              </w:rPr>
              <w:t>663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9E1DC" w14:textId="77777777" w:rsidR="009D5F56" w:rsidRPr="007F2D8E" w:rsidRDefault="009D5F56" w:rsidP="00553004">
            <w:pPr>
              <w:jc w:val="right"/>
              <w:rPr>
                <w:rFonts w:eastAsia="Calibri"/>
                <w:szCs w:val="22"/>
              </w:rPr>
            </w:pPr>
            <w:r w:rsidRPr="007F2D8E">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A827A" w14:textId="77777777" w:rsidR="009D5F56" w:rsidRPr="007F2D8E" w:rsidRDefault="009D5F56" w:rsidP="00553004">
            <w:pPr>
              <w:jc w:val="center"/>
              <w:rPr>
                <w:rFonts w:eastAsia="Calibri"/>
                <w:szCs w:val="22"/>
              </w:rPr>
            </w:pPr>
            <w:r w:rsidRPr="007F2D8E">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BC35B8" w14:textId="77777777" w:rsidR="009D5F56" w:rsidRPr="007F2D8E" w:rsidRDefault="009D5F56" w:rsidP="00553004">
            <w:pPr>
              <w:jc w:val="center"/>
              <w:rPr>
                <w:rFonts w:eastAsia="Calibri"/>
                <w:szCs w:val="22"/>
              </w:rPr>
            </w:pPr>
            <w:r w:rsidRPr="007F2D8E">
              <w:rPr>
                <w:rFonts w:eastAsia="Calibri"/>
                <w:szCs w:val="22"/>
              </w:rPr>
              <w:t>4400-4519-9871</w:t>
            </w:r>
          </w:p>
        </w:tc>
      </w:tr>
      <w:tr w:rsidR="007F2D8E" w:rsidRPr="007F2D8E" w14:paraId="322BF8B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A3FFC3A" w14:textId="77777777" w:rsidR="009D5F56" w:rsidRPr="007F2D8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3BC3841" w14:textId="77777777" w:rsidR="009D5F56" w:rsidRPr="007F2D8E" w:rsidRDefault="009D5F56" w:rsidP="00553004">
            <w:pPr>
              <w:rPr>
                <w:rFonts w:eastAsia="Calibri"/>
                <w:szCs w:val="22"/>
              </w:rPr>
            </w:pPr>
            <w:r w:rsidRPr="007F2D8E">
              <w:rPr>
                <w:rFonts w:eastAsia="Calibri"/>
                <w:szCs w:val="22"/>
              </w:rPr>
              <w:t>A4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6C6E0C4" w14:textId="77777777" w:rsidR="009D5F56" w:rsidRPr="007F2D8E" w:rsidRDefault="009D5F56" w:rsidP="00553004">
            <w:pPr>
              <w:rPr>
                <w:rFonts w:eastAsia="Calibri"/>
                <w:szCs w:val="22"/>
              </w:rPr>
            </w:pPr>
            <w:r w:rsidRPr="007F2D8E">
              <w:rPr>
                <w:rFonts w:eastAsia="Calibri"/>
                <w:szCs w:val="22"/>
              </w:rPr>
              <w:t xml:space="preserve">Pravažiuojamasis kelias nuo Šeimyniškių g., Ažuožerių k. iki Pašventupio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6A9A02A" w14:textId="60B3D99B" w:rsidR="009D5F56" w:rsidRPr="007F2D8E" w:rsidRDefault="007F3061" w:rsidP="00553004">
            <w:pPr>
              <w:jc w:val="right"/>
              <w:rPr>
                <w:rFonts w:eastAsia="Calibri"/>
                <w:szCs w:val="22"/>
              </w:rPr>
            </w:pPr>
            <w:r w:rsidRPr="007F2D8E">
              <w:rPr>
                <w:rFonts w:eastAsia="Calibri"/>
                <w:szCs w:val="22"/>
              </w:rPr>
              <w:t>799</w:t>
            </w:r>
            <w:r w:rsidR="009D5F56" w:rsidRPr="007F2D8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22062"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12120" w14:textId="5B33A358" w:rsidR="009D5F56" w:rsidRPr="007F2D8E" w:rsidRDefault="007F3061" w:rsidP="00553004">
            <w:pPr>
              <w:jc w:val="right"/>
              <w:rPr>
                <w:rFonts w:eastAsia="Calibri"/>
                <w:szCs w:val="22"/>
              </w:rPr>
            </w:pPr>
            <w:r w:rsidRPr="007F2D8E">
              <w:rPr>
                <w:rFonts w:eastAsia="Calibri"/>
                <w:szCs w:val="22"/>
              </w:rPr>
              <w:t>799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709413" w14:textId="09B33BFD" w:rsidR="009D5F56" w:rsidRPr="007F2D8E" w:rsidRDefault="00A2736A" w:rsidP="00553004">
            <w:pPr>
              <w:jc w:val="right"/>
              <w:rPr>
                <w:rFonts w:eastAsia="Calibri"/>
                <w:strike/>
                <w:szCs w:val="22"/>
              </w:rPr>
            </w:pPr>
            <w:r w:rsidRPr="007F2D8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ED99BC" w14:textId="6FC38F20" w:rsidR="009D5F56" w:rsidRPr="007F2D8E" w:rsidRDefault="007F3061" w:rsidP="00553004">
            <w:pPr>
              <w:jc w:val="center"/>
              <w:rPr>
                <w:rFonts w:eastAsia="Calibri"/>
                <w:szCs w:val="22"/>
              </w:rPr>
            </w:pPr>
            <w:r w:rsidRPr="007F2D8E">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2F8C73" w14:textId="2B9BF080" w:rsidR="009D5F56" w:rsidRPr="007F2D8E" w:rsidRDefault="007F3061" w:rsidP="00553004">
            <w:pPr>
              <w:jc w:val="center"/>
              <w:rPr>
                <w:rFonts w:eastAsia="Calibri"/>
                <w:szCs w:val="22"/>
              </w:rPr>
            </w:pPr>
            <w:r w:rsidRPr="007F2D8E">
              <w:rPr>
                <w:rFonts w:eastAsia="Calibri"/>
                <w:szCs w:val="22"/>
              </w:rPr>
              <w:t>4400-6460-5396</w:t>
            </w:r>
          </w:p>
        </w:tc>
      </w:tr>
      <w:tr w:rsidR="007F2D8E" w:rsidRPr="007F2D8E" w14:paraId="5E5B694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F21FC8" w14:textId="77777777" w:rsidR="009D5F56" w:rsidRPr="007F2D8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2BA338A" w14:textId="77777777" w:rsidR="009D5F56" w:rsidRPr="007F2D8E" w:rsidRDefault="009D5F56" w:rsidP="00553004">
            <w:pPr>
              <w:rPr>
                <w:rFonts w:eastAsia="Calibri"/>
                <w:szCs w:val="22"/>
              </w:rPr>
            </w:pPr>
            <w:r w:rsidRPr="007F2D8E">
              <w:rPr>
                <w:rFonts w:eastAsia="Calibri"/>
                <w:szCs w:val="22"/>
              </w:rPr>
              <w:t>A40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C5826F2" w14:textId="77777777" w:rsidR="009D5F56" w:rsidRPr="007F2D8E" w:rsidRDefault="009D5F56" w:rsidP="00553004">
            <w:pPr>
              <w:rPr>
                <w:rFonts w:eastAsia="Calibri"/>
                <w:szCs w:val="22"/>
              </w:rPr>
            </w:pPr>
            <w:r w:rsidRPr="007F2D8E">
              <w:rPr>
                <w:rFonts w:eastAsia="Calibri"/>
                <w:szCs w:val="22"/>
              </w:rPr>
              <w:t>Privažiuojamasis kelias prie Ažugojų k. nuo kelio Nr. 1225</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CDB0ED3" w14:textId="3C56BC6E" w:rsidR="009D5F56" w:rsidRPr="007F2D8E" w:rsidRDefault="009D5F56" w:rsidP="00553004">
            <w:pPr>
              <w:jc w:val="right"/>
              <w:rPr>
                <w:rFonts w:eastAsia="Calibri"/>
                <w:szCs w:val="22"/>
              </w:rPr>
            </w:pPr>
            <w:r w:rsidRPr="007F2D8E">
              <w:rPr>
                <w:rFonts w:eastAsia="Calibri"/>
                <w:szCs w:val="22"/>
              </w:rPr>
              <w:t xml:space="preserve"> </w:t>
            </w:r>
            <w:r w:rsidR="007F3061" w:rsidRPr="007F2D8E">
              <w:rPr>
                <w:rFonts w:eastAsia="Calibri"/>
                <w:szCs w:val="22"/>
              </w:rPr>
              <w:t>1387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46056" w14:textId="173DCAF8" w:rsidR="009D5F56" w:rsidRPr="007F2D8E" w:rsidRDefault="007F3061" w:rsidP="00553004">
            <w:pPr>
              <w:jc w:val="right"/>
              <w:rPr>
                <w:rFonts w:eastAsia="Calibri"/>
                <w:szCs w:val="22"/>
              </w:rPr>
            </w:pPr>
            <w:r w:rsidRPr="007F2D8E">
              <w:rPr>
                <w:rFonts w:eastAsia="Calibri"/>
                <w:szCs w:val="22"/>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0991C" w14:textId="5187EA39" w:rsidR="009D5F56" w:rsidRPr="007F2D8E" w:rsidRDefault="007F3061" w:rsidP="00553004">
            <w:pPr>
              <w:jc w:val="right"/>
              <w:rPr>
                <w:rFonts w:eastAsia="Calibri"/>
                <w:szCs w:val="22"/>
              </w:rPr>
            </w:pPr>
            <w:r w:rsidRPr="007F2D8E">
              <w:rPr>
                <w:rFonts w:eastAsia="Calibri"/>
                <w:szCs w:val="22"/>
              </w:rPr>
              <w:t>1381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7EA727"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DF7728" w14:textId="77777777" w:rsidR="009D5F56" w:rsidRPr="007F2D8E" w:rsidRDefault="009D5F56" w:rsidP="00553004">
            <w:pPr>
              <w:jc w:val="center"/>
              <w:rPr>
                <w:rFonts w:eastAsia="Calibri"/>
                <w:szCs w:val="22"/>
              </w:rPr>
            </w:pPr>
            <w:r w:rsidRPr="007F2D8E">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EB1A44" w14:textId="151CDD5A" w:rsidR="009D5F56" w:rsidRPr="007F2D8E" w:rsidRDefault="007F3061" w:rsidP="00553004">
            <w:pPr>
              <w:jc w:val="center"/>
              <w:rPr>
                <w:rFonts w:eastAsia="Calibri"/>
                <w:szCs w:val="22"/>
              </w:rPr>
            </w:pPr>
            <w:r w:rsidRPr="007F2D8E">
              <w:rPr>
                <w:rFonts w:eastAsia="Calibri"/>
                <w:szCs w:val="22"/>
              </w:rPr>
              <w:t>4400-6460-1220</w:t>
            </w:r>
          </w:p>
        </w:tc>
      </w:tr>
      <w:tr w:rsidR="007F2D8E" w:rsidRPr="007F2D8E" w14:paraId="4F3F3C8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E2F367" w14:textId="77777777" w:rsidR="009D5F56" w:rsidRPr="007F2D8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A0A71C" w14:textId="77777777" w:rsidR="009D5F56" w:rsidRPr="007F2D8E" w:rsidRDefault="009D5F56" w:rsidP="00553004">
            <w:pPr>
              <w:rPr>
                <w:rFonts w:eastAsia="Calibri"/>
                <w:szCs w:val="22"/>
              </w:rPr>
            </w:pPr>
            <w:r w:rsidRPr="007F2D8E">
              <w:rPr>
                <w:rFonts w:eastAsia="Calibri"/>
                <w:szCs w:val="22"/>
              </w:rPr>
              <w:t>A41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237BE35" w14:textId="77777777" w:rsidR="009D5F56" w:rsidRPr="007F2D8E" w:rsidRDefault="009D5F56" w:rsidP="00553004">
            <w:pPr>
              <w:rPr>
                <w:rFonts w:eastAsia="Calibri"/>
                <w:szCs w:val="22"/>
              </w:rPr>
            </w:pPr>
            <w:r w:rsidRPr="007F2D8E">
              <w:rPr>
                <w:rFonts w:eastAsia="Calibri"/>
                <w:szCs w:val="22"/>
              </w:rPr>
              <w:t xml:space="preserve">Privažiuojamasis kelias prie Ažugojų k. nuo kelio Nr. A40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F88B359" w14:textId="7C3488B1" w:rsidR="009D5F56" w:rsidRPr="007F2D8E" w:rsidRDefault="007F3061" w:rsidP="00553004">
            <w:pPr>
              <w:jc w:val="right"/>
              <w:rPr>
                <w:rFonts w:eastAsia="Calibri"/>
                <w:szCs w:val="22"/>
              </w:rPr>
            </w:pPr>
            <w:r w:rsidRPr="007F2D8E">
              <w:rPr>
                <w:rFonts w:eastAsia="Calibri"/>
                <w:szCs w:val="22"/>
              </w:rPr>
              <w:t>1560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552ABD"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555121" w14:textId="7F5FCEFE" w:rsidR="009D5F56" w:rsidRPr="007F2D8E" w:rsidRDefault="007F3061" w:rsidP="00553004">
            <w:pPr>
              <w:jc w:val="right"/>
              <w:rPr>
                <w:rFonts w:eastAsia="Calibri"/>
                <w:szCs w:val="22"/>
              </w:rPr>
            </w:pPr>
            <w:r w:rsidRPr="007F2D8E">
              <w:rPr>
                <w:rFonts w:eastAsia="Calibri"/>
                <w:szCs w:val="22"/>
              </w:rPr>
              <w:t>812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628DF" w14:textId="1D9ECA40" w:rsidR="009D5F56" w:rsidRPr="007F2D8E" w:rsidRDefault="000964A8" w:rsidP="00553004">
            <w:pPr>
              <w:jc w:val="right"/>
              <w:rPr>
                <w:rFonts w:eastAsia="Calibri"/>
                <w:szCs w:val="22"/>
              </w:rPr>
            </w:pPr>
            <w:r w:rsidRPr="007F2D8E">
              <w:rPr>
                <w:rFonts w:eastAsia="Calibri"/>
                <w:szCs w:val="22"/>
              </w:rPr>
              <w:t> </w:t>
            </w:r>
            <w:r w:rsidR="007F3061" w:rsidRPr="007F2D8E">
              <w:rPr>
                <w:rFonts w:eastAsia="Calibri"/>
                <w:szCs w:val="22"/>
              </w:rPr>
              <w:t>748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2AAA3B" w14:textId="77777777" w:rsidR="009D5F56" w:rsidRPr="007F2D8E" w:rsidRDefault="009D5F56" w:rsidP="00553004">
            <w:pPr>
              <w:jc w:val="center"/>
              <w:rPr>
                <w:rFonts w:eastAsia="Calibri"/>
                <w:szCs w:val="22"/>
              </w:rPr>
            </w:pPr>
            <w:r w:rsidRPr="007F2D8E">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D1949E" w14:textId="76DC9A16" w:rsidR="009D5F56" w:rsidRPr="007F2D8E" w:rsidRDefault="000964A8" w:rsidP="00553004">
            <w:pPr>
              <w:jc w:val="center"/>
              <w:rPr>
                <w:rFonts w:eastAsia="Calibri"/>
                <w:szCs w:val="22"/>
              </w:rPr>
            </w:pPr>
            <w:r w:rsidRPr="007F2D8E">
              <w:rPr>
                <w:rFonts w:eastAsia="Calibri"/>
                <w:szCs w:val="22"/>
              </w:rPr>
              <w:t>4400-6463-5852</w:t>
            </w:r>
          </w:p>
        </w:tc>
      </w:tr>
      <w:tr w:rsidR="007F2D8E" w:rsidRPr="007F2D8E" w14:paraId="432D976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02CE2E" w14:textId="77777777" w:rsidR="009D5F56" w:rsidRPr="007F2D8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EAC9633" w14:textId="77777777" w:rsidR="009D5F56" w:rsidRPr="007F2D8E" w:rsidRDefault="009D5F56" w:rsidP="00553004">
            <w:pPr>
              <w:rPr>
                <w:rFonts w:eastAsia="Calibri"/>
                <w:szCs w:val="22"/>
              </w:rPr>
            </w:pPr>
            <w:r w:rsidRPr="007F2D8E">
              <w:rPr>
                <w:rFonts w:eastAsia="Calibri"/>
                <w:szCs w:val="22"/>
              </w:rPr>
              <w:t>A43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E0AF40D" w14:textId="77777777" w:rsidR="009D5F56" w:rsidRPr="007F2D8E" w:rsidRDefault="009D5F56" w:rsidP="00553004">
            <w:pPr>
              <w:rPr>
                <w:rFonts w:eastAsia="Calibri"/>
                <w:szCs w:val="22"/>
              </w:rPr>
            </w:pPr>
            <w:r w:rsidRPr="007F2D8E">
              <w:rPr>
                <w:rFonts w:eastAsia="Calibri"/>
                <w:szCs w:val="22"/>
              </w:rPr>
              <w:t>Privažiuojamasis kelias prie gyvenamųjų namų nuo Girelės g., Liudiškių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541622C" w14:textId="6FC1A980" w:rsidR="009D5F56" w:rsidRPr="007F2D8E" w:rsidRDefault="000964A8" w:rsidP="00553004">
            <w:pPr>
              <w:jc w:val="right"/>
              <w:rPr>
                <w:rFonts w:eastAsia="Calibri"/>
                <w:szCs w:val="22"/>
              </w:rPr>
            </w:pPr>
            <w:r w:rsidRPr="007F2D8E">
              <w:rPr>
                <w:rFonts w:eastAsia="Calibri"/>
                <w:szCs w:val="22"/>
              </w:rPr>
              <w:t>235</w:t>
            </w:r>
            <w:r w:rsidR="009D5F56" w:rsidRPr="007F2D8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02ED0" w14:textId="1ED4F619" w:rsidR="009D5F56" w:rsidRPr="007F2D8E" w:rsidRDefault="000964A8" w:rsidP="00553004">
            <w:pPr>
              <w:jc w:val="right"/>
              <w:rPr>
                <w:rFonts w:eastAsia="Calibri"/>
                <w:szCs w:val="22"/>
              </w:rPr>
            </w:pPr>
            <w:r w:rsidRPr="007F2D8E">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0D314" w14:textId="05C98E11" w:rsidR="009D5F56" w:rsidRPr="007F2D8E" w:rsidRDefault="000964A8" w:rsidP="00553004">
            <w:pPr>
              <w:jc w:val="right"/>
              <w:rPr>
                <w:rFonts w:eastAsia="Calibri"/>
                <w:szCs w:val="22"/>
              </w:rPr>
            </w:pPr>
            <w:r w:rsidRPr="007F2D8E">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E8739" w14:textId="3C110EB6" w:rsidR="009D5F56" w:rsidRPr="007F2D8E" w:rsidRDefault="00A2736A" w:rsidP="00553004">
            <w:pPr>
              <w:jc w:val="right"/>
              <w:rPr>
                <w:rFonts w:eastAsia="Calibri"/>
                <w:strike/>
                <w:szCs w:val="22"/>
              </w:rPr>
            </w:pPr>
            <w:r w:rsidRPr="007F2D8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F67131" w14:textId="0C5CB3B1" w:rsidR="009D5F56" w:rsidRPr="007F2D8E" w:rsidRDefault="000964A8" w:rsidP="00553004">
            <w:pPr>
              <w:jc w:val="center"/>
              <w:rPr>
                <w:rFonts w:eastAsia="Calibri"/>
                <w:szCs w:val="22"/>
              </w:rPr>
            </w:pPr>
            <w:r w:rsidRPr="007F2D8E">
              <w:rPr>
                <w:rFonts w:eastAsia="Calibri"/>
                <w:szCs w:val="22"/>
              </w:rPr>
              <w:t xml:space="preserve"> 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615CB0" w14:textId="36F104CF" w:rsidR="009D5F56" w:rsidRPr="007F2D8E" w:rsidRDefault="000964A8" w:rsidP="00553004">
            <w:pPr>
              <w:jc w:val="center"/>
              <w:rPr>
                <w:rFonts w:eastAsia="Calibri"/>
                <w:szCs w:val="22"/>
              </w:rPr>
            </w:pPr>
            <w:r w:rsidRPr="007F2D8E">
              <w:rPr>
                <w:rFonts w:eastAsia="Calibri"/>
                <w:szCs w:val="22"/>
              </w:rPr>
              <w:t>4400-6462-8804</w:t>
            </w:r>
          </w:p>
        </w:tc>
      </w:tr>
      <w:tr w:rsidR="007F2D8E" w:rsidRPr="007F2D8E" w14:paraId="0AA9BD7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15ADCC" w14:textId="77777777" w:rsidR="009D5F56" w:rsidRPr="007F2D8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5B9361D" w14:textId="77777777" w:rsidR="009D5F56" w:rsidRPr="007F2D8E" w:rsidRDefault="009D5F56" w:rsidP="00553004">
            <w:pPr>
              <w:rPr>
                <w:rFonts w:eastAsia="Calibri"/>
                <w:szCs w:val="22"/>
              </w:rPr>
            </w:pPr>
            <w:r w:rsidRPr="007F2D8E">
              <w:rPr>
                <w:rFonts w:eastAsia="Calibri"/>
                <w:szCs w:val="22"/>
              </w:rPr>
              <w:t>A44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D5DC98E" w14:textId="77777777" w:rsidR="009D5F56" w:rsidRPr="007F2D8E" w:rsidRDefault="009D5F56" w:rsidP="00553004">
            <w:pPr>
              <w:rPr>
                <w:rFonts w:eastAsia="Calibri"/>
                <w:szCs w:val="22"/>
              </w:rPr>
            </w:pPr>
            <w:r w:rsidRPr="007F2D8E">
              <w:rPr>
                <w:rFonts w:eastAsia="Calibri"/>
                <w:szCs w:val="22"/>
              </w:rPr>
              <w:t>Pravažiuojamasis kelias prie Liudiškių g., Liudiškių k. nuo kelio Nr. 1225</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20A3051" w14:textId="5B665275" w:rsidR="009D5F56" w:rsidRPr="007F2D8E" w:rsidRDefault="000964A8" w:rsidP="00553004">
            <w:pPr>
              <w:jc w:val="right"/>
              <w:rPr>
                <w:rFonts w:eastAsia="Calibri"/>
                <w:szCs w:val="22"/>
              </w:rPr>
            </w:pPr>
            <w:r w:rsidRPr="007F2D8E">
              <w:rPr>
                <w:rFonts w:eastAsia="Calibri"/>
                <w:szCs w:val="22"/>
              </w:rPr>
              <w:t xml:space="preserve"> 1714</w:t>
            </w:r>
            <w:r w:rsidR="009D5F56" w:rsidRPr="007F2D8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C6432" w14:textId="4BF9EAB4" w:rsidR="009D5F56" w:rsidRPr="007F2D8E" w:rsidRDefault="000964A8" w:rsidP="00553004">
            <w:pPr>
              <w:jc w:val="right"/>
              <w:rPr>
                <w:rFonts w:eastAsia="Calibri"/>
                <w:szCs w:val="22"/>
              </w:rPr>
            </w:pPr>
            <w:r w:rsidRPr="007F2D8E">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CCB06" w14:textId="7F764571" w:rsidR="009D5F56" w:rsidRPr="007F2D8E" w:rsidRDefault="009D5F56" w:rsidP="00553004">
            <w:pPr>
              <w:jc w:val="right"/>
              <w:rPr>
                <w:rFonts w:eastAsia="Calibri"/>
                <w:szCs w:val="22"/>
              </w:rPr>
            </w:pPr>
            <w:r w:rsidRPr="007F2D8E">
              <w:rPr>
                <w:rFonts w:eastAsia="Calibri"/>
                <w:szCs w:val="22"/>
              </w:rPr>
              <w:t xml:space="preserve"> </w:t>
            </w:r>
            <w:r w:rsidR="000964A8" w:rsidRPr="007F2D8E">
              <w:rPr>
                <w:rFonts w:eastAsia="Calibri"/>
                <w:szCs w:val="22"/>
              </w:rPr>
              <w:t xml:space="preserve"> 1511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57E91"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57544" w14:textId="7752F250" w:rsidR="009D5F56" w:rsidRPr="007F2D8E" w:rsidRDefault="000964A8" w:rsidP="00553004">
            <w:pPr>
              <w:jc w:val="center"/>
              <w:rPr>
                <w:rFonts w:eastAsia="Calibri"/>
                <w:szCs w:val="22"/>
              </w:rPr>
            </w:pPr>
            <w:r w:rsidRPr="007F2D8E">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107D74" w14:textId="5AD0AEF9" w:rsidR="009D5F56" w:rsidRPr="007F2D8E" w:rsidRDefault="000964A8" w:rsidP="00553004">
            <w:pPr>
              <w:jc w:val="center"/>
              <w:rPr>
                <w:rFonts w:eastAsia="Calibri"/>
                <w:szCs w:val="22"/>
              </w:rPr>
            </w:pPr>
            <w:r w:rsidRPr="007F2D8E">
              <w:rPr>
                <w:rFonts w:eastAsia="Calibri"/>
                <w:szCs w:val="22"/>
              </w:rPr>
              <w:t>4400-6462-4015</w:t>
            </w:r>
          </w:p>
        </w:tc>
      </w:tr>
      <w:tr w:rsidR="007F2D8E" w:rsidRPr="007F2D8E" w14:paraId="26B751B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D6F891" w14:textId="77777777" w:rsidR="009D5F56" w:rsidRPr="007F2D8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E0AA732" w14:textId="77777777" w:rsidR="009D5F56" w:rsidRPr="007F2D8E" w:rsidRDefault="009D5F56" w:rsidP="00553004">
            <w:pPr>
              <w:rPr>
                <w:rFonts w:eastAsia="Calibri"/>
                <w:szCs w:val="22"/>
              </w:rPr>
            </w:pPr>
            <w:r w:rsidRPr="007F2D8E">
              <w:rPr>
                <w:rFonts w:eastAsia="Calibri"/>
                <w:szCs w:val="22"/>
              </w:rPr>
              <w:t>A45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9BCFED0" w14:textId="77777777" w:rsidR="009D5F56" w:rsidRPr="007F2D8E" w:rsidRDefault="009D5F56" w:rsidP="00553004">
            <w:pPr>
              <w:rPr>
                <w:rFonts w:eastAsia="Calibri"/>
                <w:szCs w:val="22"/>
              </w:rPr>
            </w:pPr>
            <w:r w:rsidRPr="007F2D8E">
              <w:rPr>
                <w:rFonts w:eastAsia="Calibri"/>
                <w:szCs w:val="22"/>
              </w:rPr>
              <w:t xml:space="preserve">Pravažiuojamasis kelias nuo kelio Šeimyniškėlių g., Šeimyniškėlių k. iki kelio Anykščiai–Inkūnai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2881647" w14:textId="4426E76A" w:rsidR="009D5F56" w:rsidRPr="007F2D8E" w:rsidRDefault="00F95905" w:rsidP="00553004">
            <w:pPr>
              <w:jc w:val="right"/>
              <w:rPr>
                <w:rFonts w:eastAsia="Calibri"/>
                <w:szCs w:val="22"/>
              </w:rPr>
            </w:pPr>
            <w:r w:rsidRPr="007F2D8E">
              <w:rPr>
                <w:rFonts w:eastAsia="Calibri"/>
                <w:szCs w:val="22"/>
              </w:rPr>
              <w:t xml:space="preserve"> 1739</w:t>
            </w:r>
            <w:r w:rsidR="009D5F56" w:rsidRPr="007F2D8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CB7BC9" w14:textId="77777777" w:rsidR="009D5F56" w:rsidRPr="007F2D8E" w:rsidRDefault="009D5F56" w:rsidP="00553004">
            <w:pPr>
              <w:jc w:val="right"/>
              <w:rPr>
                <w:rFonts w:eastAsia="Calibri"/>
                <w:szCs w:val="22"/>
              </w:rPr>
            </w:pPr>
            <w:r w:rsidRPr="007F2D8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88743" w14:textId="2388AD31" w:rsidR="009D5F56" w:rsidRPr="007F2D8E" w:rsidRDefault="009D5F56" w:rsidP="00553004">
            <w:pPr>
              <w:jc w:val="right"/>
              <w:rPr>
                <w:rFonts w:eastAsia="Calibri"/>
                <w:szCs w:val="22"/>
              </w:rPr>
            </w:pPr>
            <w:r w:rsidRPr="007F2D8E">
              <w:rPr>
                <w:rFonts w:eastAsia="Calibri"/>
                <w:szCs w:val="22"/>
              </w:rPr>
              <w:t xml:space="preserve"> </w:t>
            </w:r>
            <w:r w:rsidR="00F95905" w:rsidRPr="007F2D8E">
              <w:rPr>
                <w:rFonts w:eastAsia="Calibri"/>
                <w:szCs w:val="22"/>
              </w:rPr>
              <w:t xml:space="preserve"> 1695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A0CDA" w14:textId="219C9E16" w:rsidR="009D5F56" w:rsidRPr="007F2D8E" w:rsidRDefault="00F95905" w:rsidP="00553004">
            <w:pPr>
              <w:jc w:val="right"/>
              <w:rPr>
                <w:rFonts w:eastAsia="Calibri"/>
                <w:szCs w:val="22"/>
              </w:rPr>
            </w:pPr>
            <w:r w:rsidRPr="007F2D8E">
              <w:rPr>
                <w:rFonts w:eastAsia="Calibri"/>
                <w:szCs w:val="22"/>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BD63F" w14:textId="4D6908EA" w:rsidR="009D5F56" w:rsidRPr="007F2D8E" w:rsidRDefault="00F95905" w:rsidP="00553004">
            <w:pPr>
              <w:jc w:val="center"/>
              <w:rPr>
                <w:rFonts w:eastAsia="Calibri"/>
                <w:szCs w:val="22"/>
              </w:rPr>
            </w:pPr>
            <w:r w:rsidRPr="007F2D8E">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B6FA91" w14:textId="29D2247E" w:rsidR="009D5F56" w:rsidRPr="007F2D8E" w:rsidRDefault="00F95905" w:rsidP="00553004">
            <w:pPr>
              <w:jc w:val="center"/>
              <w:rPr>
                <w:rFonts w:eastAsia="Calibri"/>
                <w:szCs w:val="22"/>
              </w:rPr>
            </w:pPr>
            <w:r w:rsidRPr="007F2D8E">
              <w:rPr>
                <w:rFonts w:eastAsia="Calibri"/>
                <w:szCs w:val="22"/>
              </w:rPr>
              <w:t>4400-6452-0263</w:t>
            </w:r>
          </w:p>
        </w:tc>
      </w:tr>
      <w:tr w:rsidR="00FB63C5" w:rsidRPr="00FB63C5" w14:paraId="41F71EA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C58B93" w14:textId="77777777" w:rsidR="009D5F56" w:rsidRPr="00FB63C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28880E8" w14:textId="77777777" w:rsidR="009D5F56" w:rsidRPr="00FB63C5" w:rsidRDefault="009D5F56" w:rsidP="00553004">
            <w:pPr>
              <w:rPr>
                <w:rFonts w:eastAsia="Calibri"/>
                <w:szCs w:val="22"/>
              </w:rPr>
            </w:pPr>
            <w:r w:rsidRPr="00FB63C5">
              <w:rPr>
                <w:rFonts w:eastAsia="Calibri"/>
                <w:szCs w:val="22"/>
              </w:rPr>
              <w:t>A46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9C643CE" w14:textId="77777777" w:rsidR="009D5F56" w:rsidRPr="00FB63C5" w:rsidRDefault="009D5F56" w:rsidP="00553004">
            <w:pPr>
              <w:rPr>
                <w:rFonts w:eastAsia="Calibri"/>
                <w:szCs w:val="22"/>
              </w:rPr>
            </w:pPr>
            <w:r w:rsidRPr="00FB63C5">
              <w:rPr>
                <w:rFonts w:eastAsia="Calibri"/>
                <w:szCs w:val="22"/>
              </w:rPr>
              <w:t>Privažiuojamasis kelias prie Paandrioniškio k., Andrioniškio sen. nuo Muziejaus g., Niūronių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6243C08" w14:textId="471EAD59" w:rsidR="009D5F56" w:rsidRPr="00FB63C5" w:rsidRDefault="000964A8" w:rsidP="00553004">
            <w:pPr>
              <w:jc w:val="right"/>
              <w:rPr>
                <w:rFonts w:eastAsia="Calibri"/>
                <w:szCs w:val="22"/>
              </w:rPr>
            </w:pPr>
            <w:r w:rsidRPr="00FB63C5">
              <w:rPr>
                <w:rFonts w:eastAsia="Calibri"/>
                <w:szCs w:val="22"/>
              </w:rPr>
              <w:t>840</w:t>
            </w:r>
            <w:r w:rsidR="009D5F56" w:rsidRPr="00FB63C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FE508"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253DA" w14:textId="7EECF756" w:rsidR="009D5F56" w:rsidRPr="00FB63C5" w:rsidRDefault="000964A8" w:rsidP="00553004">
            <w:pPr>
              <w:jc w:val="right"/>
              <w:rPr>
                <w:rFonts w:eastAsia="Calibri"/>
                <w:szCs w:val="22"/>
              </w:rPr>
            </w:pPr>
            <w:r w:rsidRPr="00FB63C5">
              <w:rPr>
                <w:rFonts w:eastAsia="Calibri"/>
                <w:szCs w:val="22"/>
              </w:rPr>
              <w:t>840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77940E"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7D053" w14:textId="63D98D6F" w:rsidR="009D5F56" w:rsidRPr="00FB63C5" w:rsidRDefault="000964A8" w:rsidP="00553004">
            <w:pPr>
              <w:jc w:val="center"/>
              <w:rPr>
                <w:rFonts w:eastAsia="Calibri"/>
                <w:szCs w:val="22"/>
              </w:rPr>
            </w:pPr>
            <w:r w:rsidRPr="00FB63C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7FE814" w14:textId="23924AEE" w:rsidR="009D5F56" w:rsidRPr="00FB63C5" w:rsidRDefault="000964A8" w:rsidP="00553004">
            <w:pPr>
              <w:jc w:val="center"/>
              <w:rPr>
                <w:rFonts w:eastAsia="Calibri"/>
                <w:szCs w:val="22"/>
              </w:rPr>
            </w:pPr>
            <w:r w:rsidRPr="00FB63C5">
              <w:rPr>
                <w:rFonts w:eastAsia="Calibri"/>
                <w:szCs w:val="22"/>
              </w:rPr>
              <w:t>4400-6452-1582</w:t>
            </w:r>
          </w:p>
        </w:tc>
      </w:tr>
      <w:tr w:rsidR="00FB63C5" w:rsidRPr="00FB63C5" w14:paraId="66D606B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05EFEC0" w14:textId="77777777" w:rsidR="009D5F56" w:rsidRPr="00FB63C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75FD3AF" w14:textId="77777777" w:rsidR="009D5F56" w:rsidRPr="00FB63C5" w:rsidRDefault="009D5F56" w:rsidP="00553004">
            <w:pPr>
              <w:rPr>
                <w:rFonts w:eastAsia="Calibri"/>
                <w:szCs w:val="22"/>
              </w:rPr>
            </w:pPr>
            <w:r w:rsidRPr="00FB63C5">
              <w:rPr>
                <w:rFonts w:eastAsia="Calibri"/>
                <w:szCs w:val="22"/>
              </w:rPr>
              <w:t>A47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248A26F" w14:textId="77777777" w:rsidR="009D5F56" w:rsidRPr="00FB63C5" w:rsidRDefault="009D5F56" w:rsidP="00553004">
            <w:pPr>
              <w:rPr>
                <w:rFonts w:eastAsia="Calibri"/>
                <w:szCs w:val="22"/>
              </w:rPr>
            </w:pPr>
            <w:r w:rsidRPr="00FB63C5">
              <w:rPr>
                <w:rFonts w:eastAsia="Calibri"/>
                <w:szCs w:val="22"/>
              </w:rPr>
              <w:t xml:space="preserve">Pravažiuojamasis kelias prie Paandrioniškio k., Andrioniškio sen. nuo Žirgo g. Niūronių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78C6F90" w14:textId="4FFA35BE" w:rsidR="009D5F56" w:rsidRPr="00FB63C5" w:rsidRDefault="009D5F56" w:rsidP="00553004">
            <w:pPr>
              <w:jc w:val="right"/>
              <w:rPr>
                <w:rFonts w:eastAsia="Calibri"/>
                <w:szCs w:val="22"/>
              </w:rPr>
            </w:pPr>
            <w:r w:rsidRPr="00FB63C5">
              <w:rPr>
                <w:rFonts w:eastAsia="Calibri"/>
                <w:szCs w:val="22"/>
              </w:rPr>
              <w:t xml:space="preserve">1823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0CF16"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56EC9" w14:textId="77777777" w:rsidR="009D5F56" w:rsidRPr="00FB63C5" w:rsidRDefault="009D5F56" w:rsidP="00553004">
            <w:pPr>
              <w:jc w:val="right"/>
              <w:rPr>
                <w:rFonts w:eastAsia="Calibri"/>
                <w:szCs w:val="22"/>
              </w:rPr>
            </w:pPr>
            <w:r w:rsidRPr="00FB63C5">
              <w:rPr>
                <w:rFonts w:eastAsia="Calibri"/>
                <w:szCs w:val="22"/>
              </w:rPr>
              <w:t xml:space="preserve">1823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7EF29"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EBF14" w14:textId="2C13CA72" w:rsidR="009D5F56" w:rsidRPr="00FB63C5" w:rsidRDefault="000964A8" w:rsidP="00553004">
            <w:pPr>
              <w:jc w:val="center"/>
              <w:rPr>
                <w:rFonts w:eastAsia="Calibri"/>
                <w:szCs w:val="22"/>
              </w:rPr>
            </w:pPr>
            <w:r w:rsidRPr="00FB63C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852B2C" w14:textId="24824914" w:rsidR="009D5F56" w:rsidRPr="00FB63C5" w:rsidRDefault="000964A8" w:rsidP="00553004">
            <w:pPr>
              <w:jc w:val="center"/>
              <w:rPr>
                <w:rFonts w:eastAsia="Calibri"/>
                <w:szCs w:val="22"/>
              </w:rPr>
            </w:pPr>
            <w:r w:rsidRPr="00FB63C5">
              <w:rPr>
                <w:rFonts w:eastAsia="Calibri"/>
                <w:szCs w:val="22"/>
              </w:rPr>
              <w:t>4400-6452-1593</w:t>
            </w:r>
          </w:p>
        </w:tc>
      </w:tr>
      <w:tr w:rsidR="00FB63C5" w:rsidRPr="00FB63C5" w14:paraId="572398A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CC31C9" w14:textId="77777777" w:rsidR="009D5F56" w:rsidRPr="00FB63C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39EB24E" w14:textId="77777777" w:rsidR="009D5F56" w:rsidRPr="00FB63C5" w:rsidRDefault="009D5F56" w:rsidP="00553004">
            <w:pPr>
              <w:rPr>
                <w:rFonts w:eastAsia="Calibri"/>
                <w:szCs w:val="22"/>
              </w:rPr>
            </w:pPr>
            <w:r w:rsidRPr="00FB63C5">
              <w:rPr>
                <w:rFonts w:eastAsia="Calibri"/>
                <w:szCs w:val="22"/>
              </w:rPr>
              <w:t>A48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A2B1C5A" w14:textId="77777777" w:rsidR="009D5F56" w:rsidRPr="00FB63C5" w:rsidRDefault="009D5F56" w:rsidP="00553004">
            <w:pPr>
              <w:rPr>
                <w:rFonts w:eastAsia="Calibri"/>
                <w:szCs w:val="22"/>
              </w:rPr>
            </w:pPr>
            <w:r w:rsidRPr="00FB63C5">
              <w:rPr>
                <w:rFonts w:eastAsia="Calibri"/>
                <w:szCs w:val="22"/>
              </w:rPr>
              <w:t xml:space="preserve">Pravažiuojamasis kelias nuo K. Trajecko g. iki Muziejaus g., Niūronių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2EB5D26" w14:textId="0E4A3934" w:rsidR="009D5F56" w:rsidRPr="00FB63C5" w:rsidRDefault="000964A8" w:rsidP="00553004">
            <w:pPr>
              <w:jc w:val="right"/>
              <w:rPr>
                <w:rFonts w:eastAsia="Calibri"/>
                <w:szCs w:val="22"/>
              </w:rPr>
            </w:pPr>
            <w:r w:rsidRPr="00FB63C5">
              <w:rPr>
                <w:rFonts w:eastAsia="Calibri"/>
                <w:szCs w:val="22"/>
              </w:rPr>
              <w:t xml:space="preserve"> 1280</w:t>
            </w:r>
            <w:r w:rsidR="009D5F56" w:rsidRPr="00FB63C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133FA"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3C801" w14:textId="508145CC" w:rsidR="009D5F56" w:rsidRPr="00FB63C5" w:rsidRDefault="009D5F56" w:rsidP="00553004">
            <w:pPr>
              <w:jc w:val="right"/>
              <w:rPr>
                <w:rFonts w:eastAsia="Calibri"/>
                <w:szCs w:val="22"/>
              </w:rPr>
            </w:pPr>
            <w:r w:rsidRPr="00FB63C5">
              <w:rPr>
                <w:rFonts w:eastAsia="Calibri"/>
                <w:szCs w:val="22"/>
              </w:rPr>
              <w:t xml:space="preserve"> </w:t>
            </w:r>
            <w:r w:rsidR="000964A8" w:rsidRPr="00FB63C5">
              <w:rPr>
                <w:rFonts w:eastAsia="Calibri"/>
                <w:szCs w:val="22"/>
              </w:rPr>
              <w:t xml:space="preserve"> 1280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C9218"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DAAB7" w14:textId="0A5F8F02" w:rsidR="009D5F56" w:rsidRPr="00FB63C5" w:rsidRDefault="000964A8" w:rsidP="00553004">
            <w:pPr>
              <w:jc w:val="center"/>
              <w:rPr>
                <w:rFonts w:eastAsia="Calibri"/>
                <w:szCs w:val="22"/>
              </w:rPr>
            </w:pPr>
            <w:r w:rsidRPr="00FB63C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7AFC08" w14:textId="75B5235C" w:rsidR="009D5F56" w:rsidRPr="00FB63C5" w:rsidRDefault="000964A8" w:rsidP="00553004">
            <w:pPr>
              <w:jc w:val="center"/>
              <w:rPr>
                <w:rFonts w:eastAsia="Calibri"/>
                <w:szCs w:val="22"/>
              </w:rPr>
            </w:pPr>
            <w:r w:rsidRPr="00FB63C5">
              <w:rPr>
                <w:rFonts w:eastAsia="Calibri"/>
                <w:szCs w:val="22"/>
              </w:rPr>
              <w:t>4400-6452-0274</w:t>
            </w:r>
          </w:p>
        </w:tc>
      </w:tr>
      <w:tr w:rsidR="00FB63C5" w:rsidRPr="00FB63C5" w14:paraId="7E0FBC8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A4C931" w14:textId="77777777" w:rsidR="009D5F56" w:rsidRPr="00FB63C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BC713F3" w14:textId="77777777" w:rsidR="009D5F56" w:rsidRPr="00FB63C5" w:rsidRDefault="009D5F56" w:rsidP="00553004">
            <w:pPr>
              <w:rPr>
                <w:rFonts w:eastAsia="Calibri"/>
                <w:szCs w:val="22"/>
              </w:rPr>
            </w:pPr>
            <w:r w:rsidRPr="00FB63C5">
              <w:rPr>
                <w:rFonts w:eastAsia="Calibri"/>
                <w:szCs w:val="22"/>
              </w:rPr>
              <w:t>A49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F551F21" w14:textId="77777777" w:rsidR="009D5F56" w:rsidRPr="00FB63C5" w:rsidRDefault="009D5F56" w:rsidP="00553004">
            <w:pPr>
              <w:rPr>
                <w:rFonts w:eastAsia="Calibri"/>
                <w:szCs w:val="22"/>
              </w:rPr>
            </w:pPr>
            <w:r w:rsidRPr="00FB63C5">
              <w:rPr>
                <w:rFonts w:eastAsia="Calibri"/>
                <w:szCs w:val="22"/>
              </w:rPr>
              <w:t>Pravažiuojamasis kelias nuo kelio Anykščiai–Lašiniai iki kelio Nr. A51</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F980443" w14:textId="065A0A5D" w:rsidR="009D5F56" w:rsidRPr="00FB63C5" w:rsidRDefault="009D5F56" w:rsidP="00553004">
            <w:pPr>
              <w:jc w:val="right"/>
              <w:rPr>
                <w:rFonts w:eastAsia="Calibri"/>
                <w:strike/>
                <w:szCs w:val="22"/>
              </w:rPr>
            </w:pPr>
            <w:r w:rsidRPr="00FB63C5">
              <w:rPr>
                <w:rFonts w:eastAsia="Calibri"/>
                <w:szCs w:val="22"/>
              </w:rPr>
              <w:t>3214</w:t>
            </w:r>
            <w:r w:rsidRPr="00FB63C5">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E85EEC"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E62D2" w14:textId="78903B6E" w:rsidR="009D5F56" w:rsidRPr="00FB63C5" w:rsidRDefault="009D5F56" w:rsidP="00553004">
            <w:pPr>
              <w:jc w:val="right"/>
              <w:rPr>
                <w:rFonts w:eastAsia="Calibri"/>
                <w:strike/>
                <w:szCs w:val="22"/>
              </w:rPr>
            </w:pPr>
            <w:r w:rsidRPr="00FB63C5">
              <w:rPr>
                <w:rFonts w:eastAsia="Calibri"/>
                <w:szCs w:val="22"/>
              </w:rPr>
              <w:t>3214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71D906"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F80A3" w14:textId="77777777" w:rsidR="009D5F56" w:rsidRPr="00FB63C5" w:rsidRDefault="009D5F56" w:rsidP="00553004">
            <w:pPr>
              <w:jc w:val="center"/>
              <w:rPr>
                <w:rFonts w:eastAsia="Calibri"/>
                <w:szCs w:val="22"/>
              </w:rPr>
            </w:pPr>
            <w:r w:rsidRPr="00FB63C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16D5AA" w14:textId="77777777" w:rsidR="009D5F56" w:rsidRPr="00FB63C5" w:rsidRDefault="009D5F56" w:rsidP="00553004">
            <w:pPr>
              <w:jc w:val="center"/>
              <w:rPr>
                <w:rFonts w:eastAsia="Calibri"/>
                <w:szCs w:val="22"/>
              </w:rPr>
            </w:pPr>
            <w:r w:rsidRPr="00FB63C5">
              <w:rPr>
                <w:rFonts w:eastAsia="Calibri"/>
                <w:szCs w:val="22"/>
              </w:rPr>
              <w:t>4400-5958-4664</w:t>
            </w:r>
          </w:p>
        </w:tc>
      </w:tr>
      <w:tr w:rsidR="00FB63C5" w:rsidRPr="00FB63C5" w14:paraId="0549200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CC0D58C" w14:textId="77777777" w:rsidR="009D5F56" w:rsidRPr="00FB63C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CCD266A" w14:textId="77777777" w:rsidR="009D5F56" w:rsidRPr="00FB63C5" w:rsidRDefault="009D5F56" w:rsidP="00553004">
            <w:pPr>
              <w:rPr>
                <w:rFonts w:eastAsia="Calibri"/>
                <w:szCs w:val="22"/>
              </w:rPr>
            </w:pPr>
            <w:r w:rsidRPr="00FB63C5">
              <w:rPr>
                <w:rFonts w:eastAsia="Calibri"/>
                <w:szCs w:val="22"/>
              </w:rPr>
              <w:t>A5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5478014" w14:textId="77777777" w:rsidR="009D5F56" w:rsidRPr="00FB63C5" w:rsidRDefault="009D5F56" w:rsidP="00553004">
            <w:pPr>
              <w:rPr>
                <w:rFonts w:eastAsia="Calibri"/>
                <w:szCs w:val="22"/>
              </w:rPr>
            </w:pPr>
            <w:r w:rsidRPr="00FB63C5">
              <w:rPr>
                <w:rFonts w:eastAsia="Calibri"/>
                <w:szCs w:val="22"/>
              </w:rPr>
              <w:t>Privažiuojamasis kelias prie Pūkenių k., Kavarsko sen. nuo kelio Nr. A120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3097BB8" w14:textId="0EFE08C9" w:rsidR="009D5F56" w:rsidRPr="00FB63C5" w:rsidRDefault="008B2046" w:rsidP="00553004">
            <w:pPr>
              <w:jc w:val="right"/>
              <w:rPr>
                <w:rFonts w:eastAsia="Calibri"/>
                <w:szCs w:val="22"/>
              </w:rPr>
            </w:pPr>
            <w:r w:rsidRPr="00FB63C5">
              <w:rPr>
                <w:rFonts w:eastAsia="Calibri"/>
                <w:szCs w:val="22"/>
              </w:rPr>
              <w:t xml:space="preserve"> 1735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C36CF"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F6B6D" w14:textId="42A3BE51" w:rsidR="009D5F56" w:rsidRPr="00FB63C5" w:rsidRDefault="009D5F56" w:rsidP="00553004">
            <w:pPr>
              <w:jc w:val="right"/>
              <w:rPr>
                <w:rFonts w:eastAsia="Calibri"/>
                <w:szCs w:val="22"/>
              </w:rPr>
            </w:pPr>
            <w:r w:rsidRPr="00FB63C5">
              <w:rPr>
                <w:rFonts w:eastAsia="Calibri"/>
                <w:szCs w:val="22"/>
              </w:rPr>
              <w:t xml:space="preserve"> </w:t>
            </w:r>
            <w:r w:rsidR="008B2046" w:rsidRPr="00FB63C5">
              <w:rPr>
                <w:rFonts w:eastAsia="Calibri"/>
                <w:szCs w:val="22"/>
              </w:rPr>
              <w:t xml:space="preserve"> 1735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938B2"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40E77E" w14:textId="1EC90537" w:rsidR="009D5F56" w:rsidRPr="00FB63C5" w:rsidRDefault="008B2046" w:rsidP="00553004">
            <w:pPr>
              <w:jc w:val="center"/>
              <w:rPr>
                <w:rFonts w:eastAsia="Calibri"/>
                <w:szCs w:val="22"/>
              </w:rPr>
            </w:pPr>
            <w:r w:rsidRPr="00FB63C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FDBD04" w14:textId="2C0F5048" w:rsidR="009D5F56" w:rsidRPr="00FB63C5" w:rsidRDefault="008B2046" w:rsidP="00553004">
            <w:pPr>
              <w:jc w:val="center"/>
              <w:rPr>
                <w:rFonts w:eastAsia="Calibri"/>
                <w:szCs w:val="22"/>
              </w:rPr>
            </w:pPr>
            <w:r w:rsidRPr="00FB63C5">
              <w:rPr>
                <w:rFonts w:eastAsia="Calibri"/>
                <w:szCs w:val="22"/>
              </w:rPr>
              <w:t>4400-6452-1560</w:t>
            </w:r>
          </w:p>
        </w:tc>
      </w:tr>
      <w:tr w:rsidR="00FB63C5" w:rsidRPr="00FB63C5" w14:paraId="7F0A78E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5EF473" w14:textId="77777777" w:rsidR="009D5F56" w:rsidRPr="00FB63C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D4D14C" w14:textId="77777777" w:rsidR="009D5F56" w:rsidRPr="00FB63C5" w:rsidRDefault="009D5F56" w:rsidP="00553004">
            <w:pPr>
              <w:rPr>
                <w:rFonts w:eastAsia="Calibri"/>
                <w:szCs w:val="22"/>
              </w:rPr>
            </w:pPr>
            <w:r w:rsidRPr="00FB63C5">
              <w:rPr>
                <w:rFonts w:eastAsia="Calibri"/>
                <w:szCs w:val="22"/>
              </w:rPr>
              <w:t>A51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96E0B35" w14:textId="77777777" w:rsidR="009D5F56" w:rsidRPr="00FB63C5" w:rsidRDefault="009D5F56" w:rsidP="00553004">
            <w:pPr>
              <w:rPr>
                <w:rFonts w:eastAsia="Calibri"/>
                <w:szCs w:val="22"/>
              </w:rPr>
            </w:pPr>
            <w:r w:rsidRPr="00FB63C5">
              <w:rPr>
                <w:rFonts w:eastAsia="Calibri"/>
                <w:szCs w:val="22"/>
              </w:rPr>
              <w:t>Privažiuojamasis kelias prie Pavarių I k. nuo kelio Nr. 120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DB0A560" w14:textId="72F9E9EE" w:rsidR="009D5F56" w:rsidRPr="00FB63C5" w:rsidRDefault="009D5F56" w:rsidP="00553004">
            <w:pPr>
              <w:jc w:val="right"/>
              <w:rPr>
                <w:rFonts w:eastAsia="Calibri"/>
                <w:strike/>
                <w:szCs w:val="22"/>
              </w:rPr>
            </w:pPr>
            <w:r w:rsidRPr="00FB63C5">
              <w:rPr>
                <w:rFonts w:eastAsia="Calibri"/>
                <w:szCs w:val="22"/>
              </w:rPr>
              <w:t>4390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54BC2"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8434C" w14:textId="604043F9" w:rsidR="009D5F56" w:rsidRPr="00FB63C5" w:rsidRDefault="009D5F56" w:rsidP="00553004">
            <w:pPr>
              <w:jc w:val="right"/>
              <w:rPr>
                <w:rFonts w:eastAsia="Calibri"/>
                <w:strike/>
                <w:szCs w:val="22"/>
              </w:rPr>
            </w:pPr>
            <w:r w:rsidRPr="00FB63C5">
              <w:rPr>
                <w:rFonts w:eastAsia="Calibri"/>
                <w:szCs w:val="22"/>
              </w:rPr>
              <w:t>4390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A6AB7"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CB97C" w14:textId="77777777" w:rsidR="009D5F56" w:rsidRPr="00FB63C5" w:rsidRDefault="009D5F56" w:rsidP="00553004">
            <w:pPr>
              <w:jc w:val="center"/>
              <w:rPr>
                <w:rFonts w:eastAsia="Calibri"/>
                <w:szCs w:val="22"/>
              </w:rPr>
            </w:pPr>
            <w:r w:rsidRPr="00FB63C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049D11" w14:textId="77777777" w:rsidR="009D5F56" w:rsidRPr="00FB63C5" w:rsidRDefault="009D5F56" w:rsidP="00553004">
            <w:pPr>
              <w:jc w:val="center"/>
              <w:rPr>
                <w:rFonts w:eastAsia="Calibri"/>
                <w:szCs w:val="22"/>
              </w:rPr>
            </w:pPr>
            <w:r w:rsidRPr="00FB63C5">
              <w:rPr>
                <w:rFonts w:eastAsia="Calibri"/>
                <w:szCs w:val="22"/>
              </w:rPr>
              <w:t>4400-5958-5450</w:t>
            </w:r>
          </w:p>
        </w:tc>
      </w:tr>
      <w:tr w:rsidR="00FB63C5" w:rsidRPr="00FB63C5" w14:paraId="7E7209F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FCD2D0E" w14:textId="77777777" w:rsidR="009D5F56" w:rsidRPr="00FB63C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D4644BC" w14:textId="77777777" w:rsidR="009D5F56" w:rsidRPr="00FB63C5" w:rsidRDefault="009D5F56" w:rsidP="00553004">
            <w:pPr>
              <w:rPr>
                <w:rFonts w:eastAsia="Calibri"/>
                <w:szCs w:val="22"/>
              </w:rPr>
            </w:pPr>
            <w:r w:rsidRPr="00FB63C5">
              <w:rPr>
                <w:rFonts w:eastAsia="Calibri"/>
                <w:szCs w:val="22"/>
              </w:rPr>
              <w:t>A52</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BC7A12F" w14:textId="77777777" w:rsidR="009D5F56" w:rsidRPr="00FB63C5" w:rsidRDefault="009D5F56" w:rsidP="00553004">
            <w:pPr>
              <w:rPr>
                <w:rFonts w:eastAsia="Calibri"/>
                <w:szCs w:val="22"/>
              </w:rPr>
            </w:pPr>
            <w:r w:rsidRPr="00FB63C5">
              <w:rPr>
                <w:rFonts w:eastAsia="Calibri"/>
                <w:szCs w:val="22"/>
              </w:rPr>
              <w:t>Privažiuojamasis kelias prie gyvenamųjų namų nuo Vertimų k., Andrioniškio sen.</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47F6D75" w14:textId="20D9D604" w:rsidR="009D5F56" w:rsidRPr="00FB63C5" w:rsidRDefault="008B2046" w:rsidP="00553004">
            <w:pPr>
              <w:jc w:val="right"/>
              <w:rPr>
                <w:rFonts w:eastAsia="Calibri"/>
                <w:szCs w:val="22"/>
              </w:rPr>
            </w:pPr>
            <w:r w:rsidRPr="00FB63C5">
              <w:rPr>
                <w:rFonts w:eastAsia="Calibri"/>
                <w:szCs w:val="22"/>
              </w:rPr>
              <w:t>1187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6CBC3"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3E2C3" w14:textId="6C1B02C6" w:rsidR="009D5F56" w:rsidRPr="00FB63C5" w:rsidRDefault="008B2046" w:rsidP="00553004">
            <w:pPr>
              <w:jc w:val="right"/>
              <w:rPr>
                <w:rFonts w:eastAsia="Calibri"/>
                <w:szCs w:val="22"/>
              </w:rPr>
            </w:pPr>
            <w:r w:rsidRPr="00FB63C5">
              <w:rPr>
                <w:rFonts w:eastAsia="Calibri"/>
                <w:szCs w:val="22"/>
              </w:rPr>
              <w:t>1187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F3478" w14:textId="4D73A151" w:rsidR="009D5F56" w:rsidRPr="00FB63C5" w:rsidRDefault="00FB63C5" w:rsidP="00553004">
            <w:pPr>
              <w:jc w:val="right"/>
              <w:rPr>
                <w:rFonts w:eastAsia="Calibri"/>
                <w:strike/>
                <w:szCs w:val="22"/>
              </w:rPr>
            </w:pPr>
            <w:r w:rsidRPr="00FB63C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CD382" w14:textId="31739134" w:rsidR="009D5F56" w:rsidRPr="00FB63C5" w:rsidRDefault="008B2046" w:rsidP="00553004">
            <w:pPr>
              <w:jc w:val="center"/>
              <w:rPr>
                <w:rFonts w:eastAsia="Calibri"/>
                <w:szCs w:val="22"/>
              </w:rPr>
            </w:pPr>
            <w:r w:rsidRPr="00FB63C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0AFBFD" w14:textId="7C25D4E4" w:rsidR="009D5F56" w:rsidRPr="00FB63C5" w:rsidRDefault="008B2046" w:rsidP="00553004">
            <w:pPr>
              <w:jc w:val="center"/>
              <w:rPr>
                <w:rFonts w:eastAsia="Calibri"/>
                <w:szCs w:val="22"/>
              </w:rPr>
            </w:pPr>
            <w:r w:rsidRPr="00FB63C5">
              <w:rPr>
                <w:rFonts w:eastAsia="Calibri"/>
                <w:szCs w:val="22"/>
              </w:rPr>
              <w:t>4400-6452-1556</w:t>
            </w:r>
          </w:p>
        </w:tc>
      </w:tr>
      <w:tr w:rsidR="00FB63C5" w:rsidRPr="00FB63C5" w14:paraId="11F6B81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7F59954" w14:textId="77777777" w:rsidR="009D5F56" w:rsidRPr="00FB63C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4081FBB" w14:textId="77777777" w:rsidR="009D5F56" w:rsidRPr="00FB63C5" w:rsidRDefault="009D5F56" w:rsidP="00553004">
            <w:pPr>
              <w:rPr>
                <w:rFonts w:eastAsia="Calibri"/>
                <w:szCs w:val="22"/>
              </w:rPr>
            </w:pPr>
            <w:r w:rsidRPr="00FB63C5">
              <w:rPr>
                <w:rFonts w:eastAsia="Calibri"/>
                <w:szCs w:val="22"/>
              </w:rPr>
              <w:t>A53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6B61848" w14:textId="77777777" w:rsidR="009D5F56" w:rsidRPr="00FB63C5" w:rsidRDefault="009D5F56" w:rsidP="00553004">
            <w:pPr>
              <w:rPr>
                <w:rFonts w:eastAsia="Calibri"/>
                <w:szCs w:val="22"/>
              </w:rPr>
            </w:pPr>
            <w:r w:rsidRPr="00FB63C5">
              <w:rPr>
                <w:rFonts w:eastAsia="Calibri"/>
                <w:szCs w:val="22"/>
              </w:rPr>
              <w:t>Privažiuojamasis kelias prie Lašinių k. nuo kelio Nr. A52</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2CE69B4" w14:textId="399634CF" w:rsidR="009D5F56" w:rsidRPr="00FB63C5" w:rsidRDefault="008B2046" w:rsidP="00553004">
            <w:pPr>
              <w:jc w:val="right"/>
              <w:rPr>
                <w:rFonts w:eastAsia="Calibri"/>
                <w:szCs w:val="22"/>
              </w:rPr>
            </w:pPr>
            <w:r w:rsidRPr="00FB63C5">
              <w:rPr>
                <w:rFonts w:eastAsia="Calibri"/>
                <w:szCs w:val="22"/>
              </w:rPr>
              <w:t xml:space="preserve"> 1903</w:t>
            </w:r>
            <w:r w:rsidR="009D5F56" w:rsidRPr="00FB63C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A1FA4"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5CBD28" w14:textId="5274B686" w:rsidR="009D5F56" w:rsidRPr="00FB63C5" w:rsidRDefault="009D5F56" w:rsidP="00553004">
            <w:pPr>
              <w:jc w:val="right"/>
              <w:rPr>
                <w:rFonts w:eastAsia="Calibri"/>
                <w:szCs w:val="22"/>
              </w:rPr>
            </w:pPr>
            <w:r w:rsidRPr="00FB63C5">
              <w:rPr>
                <w:rFonts w:eastAsia="Calibri"/>
                <w:szCs w:val="22"/>
              </w:rPr>
              <w:t xml:space="preserve"> </w:t>
            </w:r>
            <w:r w:rsidR="008B2046" w:rsidRPr="00FB63C5">
              <w:rPr>
                <w:rFonts w:eastAsia="Calibri"/>
                <w:szCs w:val="22"/>
              </w:rPr>
              <w:t xml:space="preserve"> 1903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174A1"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4412B" w14:textId="628B1DE6" w:rsidR="009D5F56" w:rsidRPr="00FB63C5" w:rsidRDefault="008B2046" w:rsidP="00553004">
            <w:pPr>
              <w:jc w:val="center"/>
              <w:rPr>
                <w:rFonts w:eastAsia="Calibri"/>
                <w:szCs w:val="22"/>
              </w:rPr>
            </w:pPr>
            <w:r w:rsidRPr="00FB63C5">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F4F20D" w14:textId="44C9B422" w:rsidR="009D5F56" w:rsidRPr="00FB63C5" w:rsidRDefault="008B2046" w:rsidP="00553004">
            <w:pPr>
              <w:jc w:val="center"/>
              <w:rPr>
                <w:rFonts w:eastAsia="Calibri"/>
                <w:szCs w:val="22"/>
              </w:rPr>
            </w:pPr>
            <w:r w:rsidRPr="00FB63C5">
              <w:rPr>
                <w:rFonts w:eastAsia="Calibri"/>
                <w:szCs w:val="22"/>
              </w:rPr>
              <w:t>4400-6452-1352</w:t>
            </w:r>
          </w:p>
        </w:tc>
      </w:tr>
      <w:tr w:rsidR="00FB63C5" w:rsidRPr="00FB63C5" w14:paraId="52EE203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1000166" w14:textId="77777777" w:rsidR="009D5F56" w:rsidRPr="00FB63C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4279C0" w14:textId="77777777" w:rsidR="009D5F56" w:rsidRPr="00FB63C5" w:rsidRDefault="009D5F56" w:rsidP="00553004">
            <w:pPr>
              <w:rPr>
                <w:rFonts w:eastAsia="Calibri"/>
                <w:szCs w:val="22"/>
              </w:rPr>
            </w:pPr>
            <w:r w:rsidRPr="00FB63C5">
              <w:rPr>
                <w:rFonts w:eastAsia="Calibri"/>
                <w:szCs w:val="22"/>
              </w:rPr>
              <w:t>A54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9459077" w14:textId="77777777" w:rsidR="009D5F56" w:rsidRPr="00FB63C5" w:rsidRDefault="009D5F56" w:rsidP="00553004">
            <w:pPr>
              <w:rPr>
                <w:rFonts w:eastAsia="Calibri"/>
                <w:szCs w:val="22"/>
              </w:rPr>
            </w:pPr>
            <w:r w:rsidRPr="00FB63C5">
              <w:rPr>
                <w:rFonts w:eastAsia="Calibri"/>
                <w:szCs w:val="22"/>
              </w:rPr>
              <w:t>Privažiuojamasis kelias iki dirbamų laukų nuo kelio Nr. A37</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CC41DA4" w14:textId="0E06FDFD" w:rsidR="009D5F56" w:rsidRPr="00FB63C5" w:rsidRDefault="00610617" w:rsidP="00553004">
            <w:pPr>
              <w:jc w:val="right"/>
              <w:rPr>
                <w:rFonts w:eastAsia="Calibri"/>
                <w:szCs w:val="22"/>
              </w:rPr>
            </w:pPr>
            <w:r w:rsidRPr="00FB63C5">
              <w:rPr>
                <w:rFonts w:eastAsia="Calibri"/>
                <w:szCs w:val="22"/>
              </w:rPr>
              <w:t>578</w:t>
            </w:r>
            <w:r w:rsidR="009D5F56" w:rsidRPr="00FB63C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B1F271"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EDF66" w14:textId="37A3915E" w:rsidR="009D5F56" w:rsidRPr="00FB63C5" w:rsidRDefault="00610617" w:rsidP="00553004">
            <w:pPr>
              <w:jc w:val="right"/>
              <w:rPr>
                <w:rFonts w:eastAsia="Calibri"/>
                <w:szCs w:val="22"/>
              </w:rPr>
            </w:pPr>
            <w:r w:rsidRPr="00FB63C5">
              <w:rPr>
                <w:rFonts w:eastAsia="Calibri"/>
                <w:szCs w:val="22"/>
              </w:rPr>
              <w:t>578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D19C2" w14:textId="68006F06" w:rsidR="009D5F56" w:rsidRPr="00FB63C5" w:rsidRDefault="00FB63C5" w:rsidP="00553004">
            <w:pPr>
              <w:jc w:val="right"/>
              <w:rPr>
                <w:rFonts w:eastAsia="Calibri"/>
                <w:strike/>
                <w:szCs w:val="22"/>
              </w:rPr>
            </w:pPr>
            <w:r w:rsidRPr="00FB63C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1E8D1" w14:textId="6F74113D" w:rsidR="009D5F56" w:rsidRPr="00FB63C5" w:rsidRDefault="00610617" w:rsidP="00553004">
            <w:pPr>
              <w:jc w:val="center"/>
              <w:rPr>
                <w:rFonts w:eastAsia="Calibri"/>
                <w:szCs w:val="22"/>
              </w:rPr>
            </w:pPr>
            <w:r w:rsidRPr="00FB63C5">
              <w:rPr>
                <w:rFonts w:eastAsia="Calibri"/>
                <w:szCs w:val="22"/>
              </w:rPr>
              <w:t>IV</w:t>
            </w:r>
            <w:r w:rsidR="004B32F4" w:rsidRPr="00FB63C5">
              <w:rPr>
                <w:rFonts w:eastAsia="Calibri"/>
                <w:szCs w:val="22"/>
              </w:rPr>
              <w:t>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9D5C62" w14:textId="7B32E9BF" w:rsidR="009D5F56" w:rsidRPr="00FB63C5" w:rsidRDefault="00610617" w:rsidP="00553004">
            <w:pPr>
              <w:jc w:val="center"/>
              <w:rPr>
                <w:rFonts w:eastAsia="Calibri"/>
                <w:szCs w:val="22"/>
              </w:rPr>
            </w:pPr>
            <w:r w:rsidRPr="00FB63C5">
              <w:rPr>
                <w:rFonts w:eastAsia="Calibri"/>
                <w:szCs w:val="22"/>
              </w:rPr>
              <w:t>4400-6452-1382</w:t>
            </w:r>
          </w:p>
        </w:tc>
      </w:tr>
      <w:tr w:rsidR="00FB63C5" w:rsidRPr="00FB63C5" w14:paraId="77EF68F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4571808" w14:textId="77777777" w:rsidR="009D5F56" w:rsidRPr="00FB63C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C419EE7" w14:textId="77777777" w:rsidR="009D5F56" w:rsidRPr="00FB63C5" w:rsidRDefault="009D5F56" w:rsidP="00553004">
            <w:pPr>
              <w:rPr>
                <w:rFonts w:eastAsia="Calibri"/>
                <w:szCs w:val="22"/>
              </w:rPr>
            </w:pPr>
            <w:r w:rsidRPr="00FB63C5">
              <w:rPr>
                <w:rFonts w:eastAsia="Calibri"/>
                <w:szCs w:val="22"/>
              </w:rPr>
              <w:t>A55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C7A065F" w14:textId="77777777" w:rsidR="009D5F56" w:rsidRPr="00FB63C5" w:rsidRDefault="009D5F56" w:rsidP="00553004">
            <w:pPr>
              <w:rPr>
                <w:rFonts w:eastAsia="Calibri"/>
                <w:szCs w:val="22"/>
              </w:rPr>
            </w:pPr>
            <w:r w:rsidRPr="00FB63C5">
              <w:rPr>
                <w:rFonts w:eastAsia="Calibri"/>
                <w:szCs w:val="22"/>
              </w:rPr>
              <w:t>Pravažiuojamasis kelias nuo kelio Nr. A130 iki Gojaus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0532721" w14:textId="5044E16C" w:rsidR="009D5F56" w:rsidRPr="00FB63C5" w:rsidRDefault="009D5F56" w:rsidP="00553004">
            <w:pPr>
              <w:jc w:val="right"/>
              <w:rPr>
                <w:rFonts w:eastAsia="Calibri"/>
                <w:szCs w:val="22"/>
              </w:rPr>
            </w:pPr>
            <w:r w:rsidRPr="00FB63C5">
              <w:rPr>
                <w:rFonts w:eastAsia="Calibri"/>
                <w:szCs w:val="22"/>
              </w:rPr>
              <w:t>1004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0F4CD" w14:textId="77777777" w:rsidR="009D5F56" w:rsidRPr="00FB63C5" w:rsidRDefault="009D5F56" w:rsidP="00553004">
            <w:pPr>
              <w:jc w:val="right"/>
              <w:rPr>
                <w:rFonts w:eastAsia="Calibri"/>
                <w:szCs w:val="22"/>
              </w:rPr>
            </w:pPr>
            <w:r w:rsidRPr="00FB63C5">
              <w:rPr>
                <w:rFonts w:eastAsia="Calibri"/>
                <w:szCs w:val="22"/>
              </w:rPr>
              <w:t>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C582E" w14:textId="73152438" w:rsidR="009D5F56" w:rsidRPr="00FB63C5" w:rsidRDefault="009D5F56" w:rsidP="00553004">
            <w:pPr>
              <w:jc w:val="right"/>
              <w:rPr>
                <w:rFonts w:eastAsia="Calibri"/>
                <w:szCs w:val="22"/>
              </w:rPr>
            </w:pPr>
            <w:r w:rsidRPr="00FB63C5">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FB25A" w14:textId="6E4ECE3F"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A1823" w14:textId="77777777" w:rsidR="009D5F56" w:rsidRPr="00FB63C5" w:rsidRDefault="009D5F56" w:rsidP="00553004">
            <w:pPr>
              <w:jc w:val="center"/>
              <w:rPr>
                <w:rFonts w:eastAsia="Calibri"/>
                <w:szCs w:val="22"/>
              </w:rPr>
            </w:pPr>
            <w:r w:rsidRPr="00FB63C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24CD0B5" w14:textId="77777777" w:rsidR="009D5F56" w:rsidRPr="00FB63C5" w:rsidRDefault="009D5F56" w:rsidP="00553004">
            <w:pPr>
              <w:jc w:val="center"/>
              <w:rPr>
                <w:rFonts w:eastAsia="Calibri"/>
                <w:szCs w:val="22"/>
              </w:rPr>
            </w:pPr>
            <w:r w:rsidRPr="00FB63C5">
              <w:rPr>
                <w:rFonts w:eastAsia="Calibri"/>
                <w:szCs w:val="22"/>
              </w:rPr>
              <w:t>4400-5946-9195</w:t>
            </w:r>
          </w:p>
        </w:tc>
      </w:tr>
      <w:tr w:rsidR="00FB63C5" w:rsidRPr="00FB63C5" w14:paraId="4605715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9BF626" w14:textId="77777777" w:rsidR="009D5F56" w:rsidRPr="00FB63C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83EDEDB" w14:textId="77777777" w:rsidR="009D5F56" w:rsidRPr="00FB63C5" w:rsidRDefault="009D5F56" w:rsidP="00553004">
            <w:pPr>
              <w:rPr>
                <w:rFonts w:eastAsia="Calibri"/>
                <w:szCs w:val="22"/>
              </w:rPr>
            </w:pPr>
            <w:r w:rsidRPr="00FB63C5">
              <w:rPr>
                <w:rFonts w:eastAsia="Calibri"/>
                <w:szCs w:val="22"/>
              </w:rPr>
              <w:t>A56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EF8433D" w14:textId="77777777" w:rsidR="009D5F56" w:rsidRPr="00FB63C5" w:rsidRDefault="009D5F56" w:rsidP="00553004">
            <w:pPr>
              <w:rPr>
                <w:rFonts w:eastAsia="Calibri"/>
                <w:szCs w:val="22"/>
              </w:rPr>
            </w:pPr>
            <w:r w:rsidRPr="00FB63C5">
              <w:rPr>
                <w:rFonts w:eastAsia="Calibri"/>
                <w:szCs w:val="22"/>
              </w:rPr>
              <w:t xml:space="preserve">Privažiuojamasis kelias prie Tamošiūnų k. nuo kelio Nr. A93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538402B" w14:textId="3012D0B6" w:rsidR="009D5F56" w:rsidRPr="00FB63C5" w:rsidRDefault="009D5F56" w:rsidP="00553004">
            <w:pPr>
              <w:jc w:val="right"/>
              <w:rPr>
                <w:rFonts w:eastAsia="Calibri"/>
                <w:szCs w:val="22"/>
              </w:rPr>
            </w:pPr>
            <w:r w:rsidRPr="00FB63C5">
              <w:rPr>
                <w:rFonts w:eastAsia="Calibri"/>
                <w:szCs w:val="22"/>
              </w:rPr>
              <w:t>881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02969F"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594C46" w14:textId="5CDDAA43" w:rsidR="009D5F56" w:rsidRPr="00FB63C5" w:rsidRDefault="009D5F56" w:rsidP="00553004">
            <w:pPr>
              <w:jc w:val="right"/>
              <w:rPr>
                <w:rFonts w:eastAsia="Calibri"/>
                <w:szCs w:val="22"/>
              </w:rPr>
            </w:pPr>
            <w:r w:rsidRPr="00FB63C5">
              <w:rPr>
                <w:rFonts w:eastAsia="Calibri"/>
                <w:szCs w:val="22"/>
              </w:rPr>
              <w:t>881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FCC3A"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6010D" w14:textId="77777777" w:rsidR="009D5F56" w:rsidRPr="00FB63C5" w:rsidRDefault="009D5F56" w:rsidP="00553004">
            <w:pPr>
              <w:jc w:val="center"/>
              <w:rPr>
                <w:rFonts w:eastAsia="Calibri"/>
                <w:szCs w:val="22"/>
              </w:rPr>
            </w:pPr>
            <w:r w:rsidRPr="00FB63C5">
              <w:rPr>
                <w:rFonts w:eastAsia="Calibri"/>
                <w:szCs w:val="22"/>
              </w:rPr>
              <w:t>IIIv</w:t>
            </w:r>
          </w:p>
          <w:p w14:paraId="4ADAD31E" w14:textId="4E74C19E" w:rsidR="009D5F56" w:rsidRPr="00FB63C5" w:rsidRDefault="009D5F56" w:rsidP="00553004">
            <w:pPr>
              <w:jc w:val="center"/>
              <w:rPr>
                <w:rFonts w:eastAsia="Calibri"/>
                <w:szCs w:val="22"/>
              </w:rPr>
            </w:pPr>
            <w:r w:rsidRPr="00FB63C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E20C7A" w14:textId="77777777" w:rsidR="009D5F56" w:rsidRPr="00FB63C5" w:rsidRDefault="009D5F56" w:rsidP="00553004">
            <w:pPr>
              <w:jc w:val="center"/>
              <w:rPr>
                <w:rFonts w:eastAsia="Calibri"/>
                <w:szCs w:val="22"/>
              </w:rPr>
            </w:pPr>
            <w:r w:rsidRPr="00FB63C5">
              <w:rPr>
                <w:rFonts w:eastAsia="Calibri"/>
                <w:szCs w:val="22"/>
              </w:rPr>
              <w:t>4400-5955-9529 4400-5955-9518</w:t>
            </w:r>
          </w:p>
        </w:tc>
      </w:tr>
      <w:tr w:rsidR="00FB63C5" w:rsidRPr="00FB63C5" w14:paraId="41F6EA7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9DA32AE" w14:textId="77777777" w:rsidR="009D5F56" w:rsidRPr="00FB63C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2D724C4" w14:textId="77777777" w:rsidR="009D5F56" w:rsidRPr="00FB63C5" w:rsidRDefault="009D5F56" w:rsidP="00553004">
            <w:pPr>
              <w:rPr>
                <w:rFonts w:eastAsia="Calibri"/>
                <w:szCs w:val="22"/>
              </w:rPr>
            </w:pPr>
            <w:r w:rsidRPr="00FB63C5">
              <w:rPr>
                <w:rFonts w:eastAsia="Calibri"/>
                <w:szCs w:val="22"/>
              </w:rPr>
              <w:t>A57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2AA27BB" w14:textId="77777777" w:rsidR="009D5F56" w:rsidRPr="00FB63C5" w:rsidRDefault="009D5F56" w:rsidP="00553004">
            <w:pPr>
              <w:rPr>
                <w:rFonts w:eastAsia="Calibri"/>
                <w:szCs w:val="22"/>
              </w:rPr>
            </w:pPr>
            <w:r w:rsidRPr="00FB63C5">
              <w:rPr>
                <w:rFonts w:eastAsia="Calibri"/>
                <w:szCs w:val="22"/>
              </w:rPr>
              <w:t>Pravažiuojamasis kelias nuo Janydžių g., Janydžių vs. iki Tilto g., Bikūnų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4C2F112" w14:textId="52C637E3" w:rsidR="009D5F56" w:rsidRPr="00FB63C5" w:rsidRDefault="002D7301" w:rsidP="00553004">
            <w:pPr>
              <w:jc w:val="right"/>
              <w:rPr>
                <w:rFonts w:eastAsia="Calibri"/>
                <w:szCs w:val="22"/>
              </w:rPr>
            </w:pPr>
            <w:r w:rsidRPr="00FB63C5">
              <w:rPr>
                <w:rFonts w:eastAsia="Calibri"/>
                <w:szCs w:val="22"/>
              </w:rPr>
              <w:t xml:space="preserve"> 1795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72BF7" w14:textId="3513A37C" w:rsidR="009D5F56" w:rsidRPr="00FB63C5" w:rsidRDefault="00FB63C5" w:rsidP="00553004">
            <w:pPr>
              <w:jc w:val="right"/>
              <w:rPr>
                <w:rFonts w:eastAsia="Calibri"/>
                <w:strike/>
                <w:szCs w:val="22"/>
              </w:rPr>
            </w:pPr>
            <w:r w:rsidRPr="00FB63C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E4FD6" w14:textId="195ADA81" w:rsidR="009D5F56" w:rsidRPr="00FB63C5" w:rsidRDefault="002D7301" w:rsidP="00553004">
            <w:pPr>
              <w:jc w:val="right"/>
              <w:rPr>
                <w:rFonts w:eastAsia="Calibri"/>
                <w:szCs w:val="22"/>
              </w:rPr>
            </w:pPr>
            <w:r w:rsidRPr="00FB63C5">
              <w:rPr>
                <w:rFonts w:eastAsia="Calibri"/>
                <w:szCs w:val="22"/>
              </w:rPr>
              <w:t>1795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9ABEB"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534DC" w14:textId="77777777" w:rsidR="009D5F56" w:rsidRPr="00FB63C5" w:rsidRDefault="009D5F56" w:rsidP="00553004">
            <w:pPr>
              <w:jc w:val="center"/>
              <w:rPr>
                <w:rFonts w:eastAsia="Calibri"/>
                <w:szCs w:val="22"/>
              </w:rPr>
            </w:pPr>
            <w:r w:rsidRPr="00FB63C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699145" w14:textId="77777777" w:rsidR="009D5F56" w:rsidRPr="00FB63C5" w:rsidRDefault="009D5F56" w:rsidP="00553004">
            <w:pPr>
              <w:jc w:val="center"/>
              <w:rPr>
                <w:rFonts w:eastAsia="Calibri"/>
                <w:szCs w:val="22"/>
              </w:rPr>
            </w:pPr>
            <w:r w:rsidRPr="00FB63C5">
              <w:rPr>
                <w:rFonts w:eastAsia="Calibri"/>
                <w:szCs w:val="22"/>
              </w:rPr>
              <w:t>4400-5952-5983</w:t>
            </w:r>
          </w:p>
        </w:tc>
      </w:tr>
      <w:tr w:rsidR="00FB63C5" w:rsidRPr="00FB63C5" w14:paraId="093D7DF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D349F3" w14:textId="77777777" w:rsidR="009D5F56" w:rsidRPr="00FB63C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1C8C1D9" w14:textId="77777777" w:rsidR="009D5F56" w:rsidRPr="00FB63C5" w:rsidRDefault="009D5F56" w:rsidP="00553004">
            <w:pPr>
              <w:rPr>
                <w:rFonts w:eastAsia="Calibri"/>
                <w:szCs w:val="22"/>
              </w:rPr>
            </w:pPr>
            <w:r w:rsidRPr="00FB63C5">
              <w:rPr>
                <w:rFonts w:eastAsia="Calibri"/>
                <w:szCs w:val="22"/>
              </w:rPr>
              <w:t>A58-1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DC1821D" w14:textId="77777777" w:rsidR="009D5F56" w:rsidRPr="00FB63C5" w:rsidRDefault="009D5F56" w:rsidP="00553004">
            <w:pPr>
              <w:rPr>
                <w:rFonts w:eastAsia="Calibri"/>
                <w:szCs w:val="22"/>
              </w:rPr>
            </w:pPr>
            <w:r w:rsidRPr="00FB63C5">
              <w:rPr>
                <w:rFonts w:eastAsia="Calibri"/>
                <w:szCs w:val="22"/>
              </w:rPr>
              <w:t xml:space="preserve">Pravažiuojamasis kelias nuo Šilelio g., Naujųjų Elmininkų k. iki kelio Nr. A59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3A97C0A" w14:textId="711CD944" w:rsidR="009D5F56" w:rsidRPr="00FB63C5" w:rsidRDefault="009D5F56" w:rsidP="00553004">
            <w:pPr>
              <w:jc w:val="right"/>
              <w:rPr>
                <w:rFonts w:eastAsia="Calibri"/>
                <w:szCs w:val="22"/>
              </w:rPr>
            </w:pPr>
            <w:r w:rsidRPr="00FB63C5">
              <w:rPr>
                <w:rFonts w:eastAsia="Calibri"/>
                <w:szCs w:val="22"/>
              </w:rPr>
              <w:t xml:space="preserve">265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83584"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9F766" w14:textId="77777777" w:rsidR="009D5F56" w:rsidRPr="00FB63C5" w:rsidRDefault="009D5F56" w:rsidP="00553004">
            <w:pPr>
              <w:jc w:val="right"/>
              <w:rPr>
                <w:rFonts w:eastAsia="Calibri"/>
                <w:szCs w:val="22"/>
              </w:rPr>
            </w:pPr>
            <w:r w:rsidRPr="00FB63C5">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94D3DB" w14:textId="62D47247" w:rsidR="009D5F56" w:rsidRPr="00FB63C5" w:rsidRDefault="009D5F56" w:rsidP="00553004">
            <w:pPr>
              <w:jc w:val="right"/>
              <w:rPr>
                <w:rFonts w:eastAsia="Calibri"/>
                <w:strike/>
                <w:szCs w:val="22"/>
              </w:rPr>
            </w:pPr>
            <w:r w:rsidRPr="00FB63C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903D31" w14:textId="77777777" w:rsidR="009D5F56" w:rsidRPr="00FB63C5" w:rsidRDefault="009D5F56" w:rsidP="00553004">
            <w:pPr>
              <w:jc w:val="center"/>
              <w:rPr>
                <w:rFonts w:eastAsia="Calibri"/>
                <w:szCs w:val="22"/>
              </w:rPr>
            </w:pPr>
            <w:r w:rsidRPr="00FB63C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886954" w14:textId="77777777" w:rsidR="009D5F56" w:rsidRPr="00FB63C5" w:rsidRDefault="009D5F56" w:rsidP="00553004">
            <w:pPr>
              <w:jc w:val="center"/>
              <w:rPr>
                <w:rFonts w:eastAsia="Calibri"/>
                <w:szCs w:val="22"/>
              </w:rPr>
            </w:pPr>
            <w:r w:rsidRPr="00FB63C5">
              <w:rPr>
                <w:rFonts w:eastAsia="Calibri"/>
                <w:szCs w:val="22"/>
              </w:rPr>
              <w:t>4400-5948-0969</w:t>
            </w:r>
          </w:p>
        </w:tc>
      </w:tr>
      <w:tr w:rsidR="00FB63C5" w:rsidRPr="00FB63C5" w14:paraId="5884B73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716BE15" w14:textId="77777777" w:rsidR="009D5F56" w:rsidRPr="00FB63C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E86F26F" w14:textId="77777777" w:rsidR="009D5F56" w:rsidRPr="00FB63C5" w:rsidRDefault="009D5F56" w:rsidP="00553004">
            <w:pPr>
              <w:rPr>
                <w:rFonts w:eastAsia="Calibri"/>
                <w:szCs w:val="22"/>
              </w:rPr>
            </w:pPr>
            <w:r w:rsidRPr="00FB63C5">
              <w:rPr>
                <w:rFonts w:eastAsia="Calibri"/>
                <w:szCs w:val="22"/>
              </w:rPr>
              <w:t>A59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A0F7F1C" w14:textId="77777777" w:rsidR="009D5F56" w:rsidRPr="00FB63C5" w:rsidRDefault="009D5F56" w:rsidP="00553004">
            <w:pPr>
              <w:rPr>
                <w:rFonts w:eastAsia="Calibri"/>
                <w:szCs w:val="22"/>
              </w:rPr>
            </w:pPr>
            <w:r w:rsidRPr="00FB63C5">
              <w:rPr>
                <w:rFonts w:eastAsia="Calibri"/>
                <w:szCs w:val="22"/>
              </w:rPr>
              <w:t xml:space="preserve">Pravažiuojamasis kelias nuo Dvaro g., Naujųjų Elmininkų k. iki kelio Nr. A60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F8C5FDD" w14:textId="0B30E6BD" w:rsidR="009D5F56" w:rsidRPr="00FB63C5" w:rsidRDefault="009D5F56" w:rsidP="00553004">
            <w:pPr>
              <w:jc w:val="right"/>
              <w:rPr>
                <w:rFonts w:eastAsia="Calibri"/>
                <w:szCs w:val="22"/>
              </w:rPr>
            </w:pPr>
            <w:r w:rsidRPr="00FB63C5">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68385"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03DD0" w14:textId="6E108513" w:rsidR="009D5F56" w:rsidRPr="00FB63C5" w:rsidRDefault="009D5F56" w:rsidP="00553004">
            <w:pPr>
              <w:jc w:val="right"/>
              <w:rPr>
                <w:rFonts w:eastAsia="Calibri"/>
                <w:szCs w:val="22"/>
              </w:rPr>
            </w:pPr>
            <w:r w:rsidRPr="00FB63C5">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02CC1"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1B9EF" w14:textId="77777777" w:rsidR="009D5F56" w:rsidRPr="00FB63C5" w:rsidRDefault="009D5F56" w:rsidP="00553004">
            <w:pPr>
              <w:jc w:val="center"/>
              <w:rPr>
                <w:rFonts w:eastAsia="Calibri"/>
                <w:szCs w:val="22"/>
              </w:rPr>
            </w:pPr>
            <w:r w:rsidRPr="00FB63C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C6ED26" w14:textId="77777777" w:rsidR="009D5F56" w:rsidRPr="00FB63C5" w:rsidRDefault="009D5F56" w:rsidP="00553004">
            <w:pPr>
              <w:jc w:val="center"/>
              <w:rPr>
                <w:rFonts w:eastAsia="Calibri"/>
                <w:szCs w:val="22"/>
              </w:rPr>
            </w:pPr>
            <w:r w:rsidRPr="00FB63C5">
              <w:rPr>
                <w:rFonts w:eastAsia="Calibri"/>
                <w:szCs w:val="22"/>
              </w:rPr>
              <w:t>4400-5948-1666</w:t>
            </w:r>
          </w:p>
        </w:tc>
      </w:tr>
      <w:tr w:rsidR="00FB63C5" w:rsidRPr="00FB63C5" w14:paraId="0D1957F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675FF8A" w14:textId="77777777" w:rsidR="009D5F56" w:rsidRPr="00FB63C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7D93850" w14:textId="77777777" w:rsidR="009D5F56" w:rsidRPr="00FB63C5" w:rsidRDefault="009D5F56" w:rsidP="00553004">
            <w:pPr>
              <w:rPr>
                <w:rFonts w:eastAsia="Calibri"/>
                <w:szCs w:val="22"/>
              </w:rPr>
            </w:pPr>
            <w:r w:rsidRPr="00FB63C5">
              <w:rPr>
                <w:rFonts w:eastAsia="Calibri"/>
                <w:szCs w:val="22"/>
              </w:rPr>
              <w:t>A6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3520D2F" w14:textId="77777777" w:rsidR="009D5F56" w:rsidRPr="00FB63C5" w:rsidRDefault="009D5F56" w:rsidP="00553004">
            <w:pPr>
              <w:rPr>
                <w:rFonts w:eastAsia="Calibri"/>
                <w:szCs w:val="22"/>
              </w:rPr>
            </w:pPr>
            <w:r w:rsidRPr="00FB63C5">
              <w:rPr>
                <w:rFonts w:eastAsia="Calibri"/>
                <w:szCs w:val="22"/>
              </w:rPr>
              <w:t>Privažiuojamasis kelias prie Šilelių k. nuo kelio Nr. 120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DD09FCA" w14:textId="6BBB8F47" w:rsidR="009D5F56" w:rsidRPr="00FB63C5" w:rsidRDefault="00B9565A" w:rsidP="00553004">
            <w:pPr>
              <w:jc w:val="right"/>
              <w:rPr>
                <w:rFonts w:eastAsia="Calibri"/>
                <w:szCs w:val="22"/>
              </w:rPr>
            </w:pPr>
            <w:r w:rsidRPr="00FB63C5">
              <w:rPr>
                <w:rFonts w:eastAsia="Calibri"/>
                <w:szCs w:val="22"/>
              </w:rPr>
              <w:t>1083</w:t>
            </w:r>
            <w:r w:rsidR="009D5F56" w:rsidRPr="00FB63C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EC873"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CA2DE" w14:textId="5C305F5D" w:rsidR="009D5F56" w:rsidRPr="00FB63C5" w:rsidRDefault="00B9565A" w:rsidP="00553004">
            <w:pPr>
              <w:jc w:val="right"/>
              <w:rPr>
                <w:rFonts w:eastAsia="Calibri"/>
                <w:szCs w:val="22"/>
              </w:rPr>
            </w:pPr>
            <w:r w:rsidRPr="00FB63C5">
              <w:rPr>
                <w:rFonts w:eastAsia="Calibri"/>
                <w:szCs w:val="22"/>
              </w:rPr>
              <w:t xml:space="preserve"> 1083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0F63E" w14:textId="77777777" w:rsidR="009D5F56" w:rsidRPr="00FB63C5" w:rsidRDefault="009D5F56" w:rsidP="00553004">
            <w:pPr>
              <w:jc w:val="right"/>
              <w:rPr>
                <w:rFonts w:eastAsia="Calibri"/>
                <w:szCs w:val="22"/>
              </w:rPr>
            </w:pPr>
            <w:r w:rsidRPr="00FB63C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2368F7" w14:textId="46C76D5E" w:rsidR="009D5F56" w:rsidRPr="00FB63C5" w:rsidRDefault="00B9565A" w:rsidP="00553004">
            <w:pPr>
              <w:jc w:val="center"/>
              <w:rPr>
                <w:rFonts w:eastAsia="Calibri"/>
                <w:szCs w:val="22"/>
              </w:rPr>
            </w:pPr>
            <w:r w:rsidRPr="00FB63C5">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7E874D" w14:textId="5801DE54" w:rsidR="009D5F56" w:rsidRPr="00FB63C5" w:rsidRDefault="00B9565A" w:rsidP="00553004">
            <w:pPr>
              <w:jc w:val="center"/>
              <w:rPr>
                <w:rFonts w:eastAsia="Calibri"/>
                <w:szCs w:val="22"/>
              </w:rPr>
            </w:pPr>
            <w:r w:rsidRPr="00FB63C5">
              <w:rPr>
                <w:rFonts w:eastAsia="Calibri"/>
                <w:szCs w:val="22"/>
              </w:rPr>
              <w:t>4400-6450-5484</w:t>
            </w:r>
          </w:p>
        </w:tc>
      </w:tr>
      <w:tr w:rsidR="009D5F56" w:rsidRPr="00A43345" w14:paraId="2794234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0503AAE"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0E7F589" w14:textId="77777777" w:rsidR="009D5F56" w:rsidRPr="00A43345" w:rsidRDefault="009D5F56" w:rsidP="00553004">
            <w:pPr>
              <w:rPr>
                <w:rFonts w:eastAsia="Calibri"/>
                <w:szCs w:val="22"/>
              </w:rPr>
            </w:pPr>
            <w:r w:rsidRPr="00A43345">
              <w:rPr>
                <w:rFonts w:eastAsia="Calibri"/>
                <w:szCs w:val="22"/>
              </w:rPr>
              <w:t>A60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DC357D2" w14:textId="77777777" w:rsidR="009D5F56" w:rsidRPr="00A43345" w:rsidRDefault="009D5F56" w:rsidP="00553004">
            <w:pPr>
              <w:rPr>
                <w:rFonts w:eastAsia="Calibri"/>
                <w:szCs w:val="22"/>
              </w:rPr>
            </w:pPr>
            <w:r w:rsidRPr="00A43345">
              <w:rPr>
                <w:rFonts w:eastAsia="Calibri"/>
                <w:szCs w:val="22"/>
              </w:rPr>
              <w:t xml:space="preserve">Pravažiuojamasis kelias nuo kelio Nr. A59 iki kelio Nr. A57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A0CDEF7" w14:textId="0ACE0E62" w:rsidR="009D5F56" w:rsidRPr="00A43345" w:rsidRDefault="009D5F56" w:rsidP="00553004">
            <w:pPr>
              <w:jc w:val="right"/>
              <w:rPr>
                <w:rFonts w:eastAsia="Calibri"/>
                <w:szCs w:val="22"/>
              </w:rPr>
            </w:pPr>
            <w:r w:rsidRPr="00A43345">
              <w:rPr>
                <w:rFonts w:eastAsia="Calibri"/>
                <w:szCs w:val="22"/>
              </w:rPr>
              <w:t xml:space="preserve"> 1431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2951B" w14:textId="77777777" w:rsidR="009D5F56" w:rsidRPr="00A43345" w:rsidRDefault="009D5F56" w:rsidP="00553004">
            <w:pPr>
              <w:jc w:val="right"/>
              <w:rPr>
                <w:rFonts w:eastAsia="Calibri"/>
                <w:szCs w:val="22"/>
              </w:rPr>
            </w:pPr>
            <w:r w:rsidRPr="00A43345">
              <w:rPr>
                <w:rFonts w:eastAsia="Calibri"/>
                <w:szCs w:val="22"/>
              </w:rPr>
              <w:t>38</w:t>
            </w:r>
            <w:r w:rsidRPr="00A43345">
              <w:rPr>
                <w:rFonts w:eastAsia="Calibri"/>
                <w:szCs w:val="22"/>
                <w:vertAlign w:val="superscript"/>
              </w:rPr>
              <w:footnoteReference w:id="14"/>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EEB73" w14:textId="336F992D" w:rsidR="009D5F56" w:rsidRPr="00A43345" w:rsidRDefault="009D5F56" w:rsidP="00553004">
            <w:pPr>
              <w:jc w:val="right"/>
              <w:rPr>
                <w:rFonts w:eastAsia="Calibri"/>
                <w:szCs w:val="22"/>
              </w:rPr>
            </w:pPr>
            <w:r w:rsidRPr="00A43345">
              <w:rPr>
                <w:rFonts w:eastAsia="Calibri"/>
                <w:szCs w:val="22"/>
              </w:rPr>
              <w:t xml:space="preserve">  1393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8B6EED"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B2CE6" w14:textId="77777777" w:rsidR="009D5F56" w:rsidRPr="00A43345" w:rsidRDefault="009D5F56" w:rsidP="00553004">
            <w:pPr>
              <w:jc w:val="center"/>
              <w:rPr>
                <w:rFonts w:eastAsia="Calibri"/>
                <w:szCs w:val="22"/>
              </w:rPr>
            </w:pPr>
            <w:r w:rsidRPr="00A4334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66533D" w14:textId="77777777" w:rsidR="009D5F56" w:rsidRPr="00A43345" w:rsidRDefault="009D5F56" w:rsidP="00553004">
            <w:pPr>
              <w:jc w:val="center"/>
              <w:rPr>
                <w:rFonts w:eastAsia="Calibri"/>
                <w:szCs w:val="22"/>
              </w:rPr>
            </w:pPr>
            <w:r w:rsidRPr="00A43345">
              <w:rPr>
                <w:rFonts w:eastAsia="Calibri"/>
                <w:szCs w:val="22"/>
              </w:rPr>
              <w:t>4400-5955-3967</w:t>
            </w:r>
          </w:p>
        </w:tc>
      </w:tr>
      <w:tr w:rsidR="009D5F56" w:rsidRPr="00A43345" w14:paraId="3B1C92B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91A25A5"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B231663" w14:textId="77777777" w:rsidR="009D5F56" w:rsidRPr="00A43345" w:rsidRDefault="009D5F56" w:rsidP="00553004">
            <w:pPr>
              <w:rPr>
                <w:rFonts w:eastAsia="Calibri"/>
                <w:szCs w:val="22"/>
              </w:rPr>
            </w:pPr>
            <w:r w:rsidRPr="00A43345">
              <w:rPr>
                <w:rFonts w:eastAsia="Calibri"/>
                <w:szCs w:val="22"/>
              </w:rPr>
              <w:t>A61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C1EC017" w14:textId="77777777" w:rsidR="009D5F56" w:rsidRPr="00A43345" w:rsidRDefault="009D5F56" w:rsidP="00553004">
            <w:pPr>
              <w:rPr>
                <w:rFonts w:eastAsia="Calibri"/>
                <w:szCs w:val="22"/>
              </w:rPr>
            </w:pPr>
            <w:r w:rsidRPr="00A43345">
              <w:rPr>
                <w:rFonts w:eastAsia="Calibri"/>
                <w:szCs w:val="22"/>
              </w:rPr>
              <w:t>Privažiuojamasis kelias prie Ilgabrados k. nuo kelio Nr. 1236</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2BBEA08" w14:textId="5B542C36" w:rsidR="009D5F56" w:rsidRPr="00A43345" w:rsidRDefault="009D5F56" w:rsidP="00553004">
            <w:pPr>
              <w:jc w:val="right"/>
              <w:rPr>
                <w:rFonts w:eastAsia="Calibri"/>
                <w:szCs w:val="22"/>
              </w:rPr>
            </w:pPr>
            <w:r w:rsidRPr="00A43345">
              <w:rPr>
                <w:rFonts w:eastAsia="Calibri"/>
                <w:szCs w:val="22"/>
              </w:rPr>
              <w:t xml:space="preserve">  1575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DE6CF"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C6BFE" w14:textId="4730FDCA" w:rsidR="009D5F56" w:rsidRPr="00A43345" w:rsidRDefault="009D5F56" w:rsidP="00553004">
            <w:pPr>
              <w:jc w:val="right"/>
              <w:rPr>
                <w:rFonts w:eastAsia="Calibri"/>
                <w:szCs w:val="22"/>
              </w:rPr>
            </w:pPr>
            <w:r w:rsidRPr="00A43345">
              <w:rPr>
                <w:rFonts w:eastAsia="Calibri"/>
                <w:szCs w:val="22"/>
              </w:rPr>
              <w:t xml:space="preserve"> 1152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7AC1E" w14:textId="77777777" w:rsidR="009D5F56" w:rsidRPr="00A43345" w:rsidRDefault="009D5F56" w:rsidP="00553004">
            <w:pPr>
              <w:jc w:val="right"/>
              <w:rPr>
                <w:rFonts w:eastAsia="Calibri"/>
                <w:szCs w:val="22"/>
              </w:rPr>
            </w:pPr>
            <w:r w:rsidRPr="00A43345">
              <w:rPr>
                <w:rFonts w:eastAsia="Calibri"/>
                <w:szCs w:val="22"/>
              </w:rPr>
              <w:t>423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2C142" w14:textId="77777777" w:rsidR="009D5F56" w:rsidRPr="00A43345" w:rsidRDefault="009D5F56" w:rsidP="00553004">
            <w:pPr>
              <w:jc w:val="center"/>
              <w:rPr>
                <w:rFonts w:eastAsia="Calibri"/>
                <w:szCs w:val="22"/>
              </w:rPr>
            </w:pPr>
            <w:r w:rsidRPr="00A4334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3CC9F5" w14:textId="77777777" w:rsidR="009D5F56" w:rsidRPr="00A43345" w:rsidRDefault="009D5F56" w:rsidP="00553004">
            <w:pPr>
              <w:jc w:val="center"/>
              <w:rPr>
                <w:rFonts w:eastAsia="Calibri"/>
                <w:szCs w:val="22"/>
              </w:rPr>
            </w:pPr>
            <w:r w:rsidRPr="00A43345">
              <w:rPr>
                <w:rFonts w:eastAsia="Calibri"/>
                <w:szCs w:val="22"/>
              </w:rPr>
              <w:t>4400-5947-4838</w:t>
            </w:r>
          </w:p>
        </w:tc>
      </w:tr>
      <w:tr w:rsidR="009D5F56" w:rsidRPr="00A43345" w14:paraId="0BF9021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2349692"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6814C0F" w14:textId="77777777" w:rsidR="009D5F56" w:rsidRPr="00A43345" w:rsidRDefault="009D5F56" w:rsidP="00553004">
            <w:pPr>
              <w:rPr>
                <w:rFonts w:eastAsia="Calibri"/>
                <w:szCs w:val="22"/>
              </w:rPr>
            </w:pPr>
            <w:r w:rsidRPr="00A43345">
              <w:rPr>
                <w:rFonts w:eastAsia="Calibri"/>
                <w:szCs w:val="22"/>
              </w:rPr>
              <w:t>A62</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94FC04D" w14:textId="77777777" w:rsidR="009D5F56" w:rsidRPr="00A43345" w:rsidRDefault="009D5F56" w:rsidP="00553004">
            <w:pPr>
              <w:rPr>
                <w:rFonts w:eastAsia="Calibri"/>
                <w:szCs w:val="22"/>
              </w:rPr>
            </w:pPr>
            <w:r w:rsidRPr="00A43345">
              <w:rPr>
                <w:rFonts w:eastAsia="Calibri"/>
                <w:szCs w:val="22"/>
              </w:rPr>
              <w:t>Pravažiuojamasis kelias nuo Kaštonų g., Elmininkų I k. iki kelio Nr. A319</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391368B" w14:textId="3D8516FC" w:rsidR="009D5F56" w:rsidRPr="00A43345" w:rsidRDefault="009D5F56" w:rsidP="00553004">
            <w:pPr>
              <w:jc w:val="right"/>
              <w:rPr>
                <w:rFonts w:eastAsia="Calibri"/>
                <w:szCs w:val="22"/>
              </w:rPr>
            </w:pPr>
            <w:r w:rsidRPr="00A43345">
              <w:rPr>
                <w:rFonts w:eastAsia="Calibri"/>
                <w:szCs w:val="22"/>
              </w:rPr>
              <w:t xml:space="preserve">  1595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653E7" w14:textId="77777777" w:rsidR="009D5F56" w:rsidRPr="00A43345" w:rsidRDefault="009D5F56" w:rsidP="00553004">
            <w:pPr>
              <w:jc w:val="right"/>
              <w:rPr>
                <w:rFonts w:eastAsia="Calibri"/>
                <w:szCs w:val="22"/>
              </w:rPr>
            </w:pPr>
            <w:r w:rsidRPr="00A43345">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DA3D9" w14:textId="35CF8AE7" w:rsidR="009D5F56" w:rsidRPr="00A43345" w:rsidRDefault="009D5F56" w:rsidP="00553004">
            <w:pPr>
              <w:jc w:val="right"/>
              <w:rPr>
                <w:rFonts w:eastAsia="Calibri"/>
                <w:szCs w:val="22"/>
              </w:rPr>
            </w:pPr>
            <w:r w:rsidRPr="00A43345">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3C15B"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D8DE8" w14:textId="77777777" w:rsidR="009D5F56" w:rsidRPr="00A43345" w:rsidRDefault="009D5F56" w:rsidP="00553004">
            <w:pPr>
              <w:jc w:val="center"/>
              <w:rPr>
                <w:rFonts w:eastAsia="Calibri"/>
                <w:szCs w:val="22"/>
              </w:rPr>
            </w:pPr>
            <w:r w:rsidRPr="00A4334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49F2EC" w14:textId="77777777" w:rsidR="009D5F56" w:rsidRPr="00A43345" w:rsidRDefault="009D5F56" w:rsidP="00553004">
            <w:pPr>
              <w:jc w:val="center"/>
              <w:rPr>
                <w:rFonts w:eastAsia="Calibri"/>
                <w:szCs w:val="22"/>
              </w:rPr>
            </w:pPr>
            <w:r w:rsidRPr="00A43345">
              <w:rPr>
                <w:rFonts w:eastAsia="Calibri"/>
                <w:szCs w:val="22"/>
              </w:rPr>
              <w:t>4400-5948-6522</w:t>
            </w:r>
          </w:p>
        </w:tc>
      </w:tr>
      <w:tr w:rsidR="009D5F56" w:rsidRPr="00A43345" w14:paraId="2E13895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AD28C64"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A60B637" w14:textId="77777777" w:rsidR="009D5F56" w:rsidRPr="00A43345" w:rsidRDefault="009D5F56" w:rsidP="00553004">
            <w:pPr>
              <w:rPr>
                <w:rFonts w:eastAsia="Calibri"/>
                <w:szCs w:val="22"/>
              </w:rPr>
            </w:pPr>
            <w:r w:rsidRPr="00A43345">
              <w:rPr>
                <w:rFonts w:eastAsia="Calibri"/>
                <w:szCs w:val="22"/>
              </w:rPr>
              <w:t>A63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B3B2662" w14:textId="77777777" w:rsidR="009D5F56" w:rsidRPr="00A43345" w:rsidRDefault="009D5F56" w:rsidP="00553004">
            <w:pPr>
              <w:rPr>
                <w:rFonts w:eastAsia="Calibri"/>
                <w:szCs w:val="22"/>
              </w:rPr>
            </w:pPr>
            <w:r w:rsidRPr="00A43345">
              <w:rPr>
                <w:rFonts w:eastAsia="Calibri"/>
                <w:szCs w:val="22"/>
              </w:rPr>
              <w:t>Privažiuojamasis kelias iki dirbamų laukų nuo kelio Nr. A66</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73C659B" w14:textId="76109316" w:rsidR="009D5F56" w:rsidRPr="00A43345" w:rsidRDefault="009D5F56" w:rsidP="00553004">
            <w:pPr>
              <w:jc w:val="right"/>
              <w:rPr>
                <w:rFonts w:eastAsia="Calibri"/>
                <w:szCs w:val="22"/>
              </w:rPr>
            </w:pPr>
            <w:r w:rsidRPr="00A43345">
              <w:rPr>
                <w:rFonts w:eastAsia="Calibri"/>
                <w:szCs w:val="22"/>
              </w:rPr>
              <w:t xml:space="preserve"> 1821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12A348"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ECEEE" w14:textId="74E7A4A8" w:rsidR="009D5F56" w:rsidRPr="00A43345" w:rsidRDefault="009D5F56" w:rsidP="00553004">
            <w:pPr>
              <w:jc w:val="right"/>
              <w:rPr>
                <w:rFonts w:eastAsia="Calibri"/>
                <w:szCs w:val="22"/>
              </w:rPr>
            </w:pPr>
            <w:r w:rsidRPr="00A43345">
              <w:rPr>
                <w:rFonts w:eastAsia="Calibri"/>
                <w:szCs w:val="22"/>
              </w:rPr>
              <w:t xml:space="preserve">  1500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256F21" w14:textId="77777777" w:rsidR="009D5F56" w:rsidRPr="00A43345" w:rsidRDefault="009D5F56" w:rsidP="00553004">
            <w:pPr>
              <w:jc w:val="right"/>
              <w:rPr>
                <w:rFonts w:eastAsia="Calibri"/>
                <w:szCs w:val="22"/>
              </w:rPr>
            </w:pPr>
            <w:r w:rsidRPr="00A43345">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3FC1D1" w14:textId="77777777" w:rsidR="009D5F56" w:rsidRDefault="009D5F56" w:rsidP="00553004">
            <w:pPr>
              <w:jc w:val="center"/>
              <w:rPr>
                <w:rFonts w:eastAsia="Calibri"/>
                <w:szCs w:val="22"/>
              </w:rPr>
            </w:pPr>
            <w:r w:rsidRPr="00A43345">
              <w:rPr>
                <w:rFonts w:eastAsia="Calibri"/>
                <w:szCs w:val="22"/>
              </w:rPr>
              <w:t>Iv</w:t>
            </w:r>
          </w:p>
          <w:p w14:paraId="0DEF01AE" w14:textId="77777777" w:rsidR="009D5F56" w:rsidRDefault="009D5F56" w:rsidP="00553004">
            <w:pPr>
              <w:jc w:val="center"/>
              <w:rPr>
                <w:rFonts w:eastAsia="Calibri"/>
                <w:szCs w:val="22"/>
              </w:rPr>
            </w:pPr>
            <w:r>
              <w:rPr>
                <w:rFonts w:eastAsia="Calibri"/>
                <w:szCs w:val="22"/>
              </w:rPr>
              <w:t>Iv</w:t>
            </w:r>
          </w:p>
          <w:p w14:paraId="732529C4" w14:textId="39F143F0" w:rsidR="009D5F56" w:rsidRPr="00A43345" w:rsidRDefault="009D5F56" w:rsidP="00553004">
            <w:pPr>
              <w:jc w:val="center"/>
              <w:rPr>
                <w:rFonts w:eastAsia="Calibri"/>
                <w:szCs w:val="22"/>
              </w:rPr>
            </w:pPr>
            <w:r>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C029E1" w14:textId="77777777" w:rsidR="009D5F56" w:rsidRPr="00A43345" w:rsidRDefault="009D5F56" w:rsidP="00553004">
            <w:pPr>
              <w:jc w:val="center"/>
              <w:rPr>
                <w:rFonts w:eastAsia="Calibri"/>
                <w:szCs w:val="22"/>
              </w:rPr>
            </w:pPr>
            <w:r w:rsidRPr="00A43345">
              <w:rPr>
                <w:rFonts w:eastAsia="Calibri"/>
                <w:szCs w:val="22"/>
              </w:rPr>
              <w:t>4400-5959-0260 4400-5959-2677 4400-5960-0289</w:t>
            </w:r>
          </w:p>
        </w:tc>
      </w:tr>
      <w:tr w:rsidR="009D5F56" w:rsidRPr="00A43345" w14:paraId="5725C19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E877D2E"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EDA339C" w14:textId="77777777" w:rsidR="009D5F56" w:rsidRPr="00A43345" w:rsidRDefault="009D5F56" w:rsidP="00553004">
            <w:pPr>
              <w:rPr>
                <w:rFonts w:eastAsia="Calibri"/>
                <w:szCs w:val="22"/>
              </w:rPr>
            </w:pPr>
            <w:r w:rsidRPr="00A43345">
              <w:rPr>
                <w:rFonts w:eastAsia="Calibri"/>
                <w:szCs w:val="22"/>
              </w:rPr>
              <w:t>A64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3FAE913" w14:textId="77777777" w:rsidR="009D5F56" w:rsidRPr="00A43345" w:rsidRDefault="009D5F56" w:rsidP="00553004">
            <w:pPr>
              <w:rPr>
                <w:rFonts w:eastAsia="Calibri"/>
                <w:szCs w:val="22"/>
              </w:rPr>
            </w:pPr>
            <w:r w:rsidRPr="00A43345">
              <w:rPr>
                <w:rFonts w:eastAsia="Calibri"/>
                <w:szCs w:val="22"/>
              </w:rPr>
              <w:t xml:space="preserve">Pravažiuojamasis kelias nuo kelio Nr. A63 iki Vajėšių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BCC4C0E" w14:textId="75A4AFFF" w:rsidR="009D5F56" w:rsidRPr="00A43345" w:rsidRDefault="009D5F56" w:rsidP="00553004">
            <w:pPr>
              <w:jc w:val="right"/>
              <w:rPr>
                <w:rFonts w:eastAsia="Calibri"/>
                <w:szCs w:val="22"/>
              </w:rPr>
            </w:pPr>
            <w:r w:rsidRPr="00A43345">
              <w:rPr>
                <w:rFonts w:eastAsia="Calibri"/>
                <w:szCs w:val="22"/>
              </w:rPr>
              <w:t xml:space="preserve">  3248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8E79DF"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6301C" w14:textId="77777777" w:rsidR="009D5F56" w:rsidRPr="00A43345" w:rsidRDefault="009D5F56" w:rsidP="00553004">
            <w:pPr>
              <w:jc w:val="right"/>
              <w:rPr>
                <w:rFonts w:eastAsia="Calibri"/>
                <w:szCs w:val="22"/>
              </w:rPr>
            </w:pPr>
            <w:r w:rsidRPr="00A43345">
              <w:rPr>
                <w:rFonts w:eastAsia="Calibri"/>
                <w:szCs w:val="22"/>
              </w:rPr>
              <w:t>1215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082AD" w14:textId="4A00CA4A" w:rsidR="009D5F56" w:rsidRPr="00A43345" w:rsidRDefault="009D5F56" w:rsidP="00553004">
            <w:pPr>
              <w:jc w:val="right"/>
              <w:rPr>
                <w:rFonts w:eastAsia="Calibri"/>
                <w:szCs w:val="22"/>
              </w:rPr>
            </w:pPr>
            <w:r w:rsidRPr="00A43345">
              <w:rPr>
                <w:rFonts w:eastAsia="Calibri"/>
                <w:szCs w:val="22"/>
              </w:rPr>
              <w:t xml:space="preserve"> 2033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22541" w14:textId="77777777" w:rsidR="009D5F56" w:rsidRPr="00A43345" w:rsidRDefault="009D5F56" w:rsidP="00553004">
            <w:pPr>
              <w:jc w:val="center"/>
              <w:rPr>
                <w:rFonts w:eastAsia="Calibri"/>
                <w:szCs w:val="22"/>
              </w:rPr>
            </w:pPr>
            <w:r w:rsidRPr="00A4334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CBF293" w14:textId="77777777" w:rsidR="009D5F56" w:rsidRPr="00A43345" w:rsidRDefault="009D5F56" w:rsidP="00553004">
            <w:pPr>
              <w:jc w:val="center"/>
              <w:rPr>
                <w:rFonts w:eastAsia="Calibri"/>
                <w:szCs w:val="22"/>
              </w:rPr>
            </w:pPr>
            <w:r w:rsidRPr="00A43345">
              <w:rPr>
                <w:rFonts w:eastAsia="Calibri"/>
                <w:szCs w:val="22"/>
              </w:rPr>
              <w:t>4400-5958-6080</w:t>
            </w:r>
          </w:p>
        </w:tc>
      </w:tr>
      <w:tr w:rsidR="009D5F56" w:rsidRPr="00A43345" w14:paraId="4156165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E800BE0"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1548AA8" w14:textId="77777777" w:rsidR="009D5F56" w:rsidRPr="00A43345" w:rsidRDefault="009D5F56" w:rsidP="00553004">
            <w:pPr>
              <w:rPr>
                <w:rFonts w:eastAsia="Calibri"/>
                <w:szCs w:val="22"/>
              </w:rPr>
            </w:pPr>
            <w:r w:rsidRPr="00A43345">
              <w:rPr>
                <w:rFonts w:eastAsia="Calibri"/>
                <w:szCs w:val="22"/>
              </w:rPr>
              <w:t>A65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35839A7" w14:textId="77777777" w:rsidR="009D5F56" w:rsidRPr="00A43345" w:rsidRDefault="009D5F56" w:rsidP="00553004">
            <w:pPr>
              <w:rPr>
                <w:rFonts w:eastAsia="Calibri"/>
                <w:szCs w:val="22"/>
              </w:rPr>
            </w:pPr>
            <w:r w:rsidRPr="00A43345">
              <w:rPr>
                <w:rFonts w:eastAsia="Calibri"/>
                <w:szCs w:val="22"/>
              </w:rPr>
              <w:t xml:space="preserve">Pravažiuojamasis kelias nuo kelio Nr. A319 iki Rubikių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AA8A7C9" w14:textId="1B5D4E14" w:rsidR="009D5F56" w:rsidRPr="00A43345" w:rsidRDefault="009D5F56" w:rsidP="00553004">
            <w:pPr>
              <w:jc w:val="right"/>
              <w:rPr>
                <w:rFonts w:eastAsia="Calibri"/>
                <w:szCs w:val="22"/>
              </w:rPr>
            </w:pPr>
            <w:r w:rsidRPr="00A43345">
              <w:rPr>
                <w:rFonts w:eastAsia="Calibri"/>
                <w:szCs w:val="22"/>
              </w:rPr>
              <w:t xml:space="preserve"> 1515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9CE58"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DD76A" w14:textId="65891CE5" w:rsidR="009D5F56" w:rsidRPr="00A43345" w:rsidRDefault="009D5F56" w:rsidP="00553004">
            <w:pPr>
              <w:jc w:val="right"/>
              <w:rPr>
                <w:rFonts w:eastAsia="Calibri"/>
                <w:szCs w:val="22"/>
              </w:rPr>
            </w:pPr>
            <w:r w:rsidRPr="00A43345">
              <w:rPr>
                <w:rFonts w:eastAsia="Calibri"/>
                <w:szCs w:val="22"/>
              </w:rPr>
              <w:t>1515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DE85A" w14:textId="34D32C5A" w:rsidR="009D5F56" w:rsidRPr="00A43345" w:rsidRDefault="009D5F56" w:rsidP="00553004">
            <w:pPr>
              <w:jc w:val="right"/>
              <w:rPr>
                <w:rFonts w:eastAsia="Calibri"/>
                <w:strike/>
                <w:szCs w:val="22"/>
              </w:rPr>
            </w:pPr>
            <w:r w:rsidRPr="00A4334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37C5A5" w14:textId="77777777" w:rsidR="009D5F56" w:rsidRPr="00A43345" w:rsidRDefault="009D5F56" w:rsidP="00553004">
            <w:pPr>
              <w:jc w:val="center"/>
              <w:rPr>
                <w:rFonts w:eastAsia="Calibri"/>
                <w:szCs w:val="22"/>
              </w:rPr>
            </w:pPr>
            <w:r w:rsidRPr="00A4334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A63BEE" w14:textId="77777777" w:rsidR="009D5F56" w:rsidRPr="00A43345" w:rsidRDefault="009D5F56" w:rsidP="00553004">
            <w:pPr>
              <w:jc w:val="center"/>
              <w:rPr>
                <w:rFonts w:eastAsia="Calibri"/>
                <w:szCs w:val="22"/>
              </w:rPr>
            </w:pPr>
            <w:r w:rsidRPr="00A43345">
              <w:rPr>
                <w:rFonts w:eastAsia="Calibri"/>
                <w:szCs w:val="22"/>
              </w:rPr>
              <w:t>4400-5946-8954</w:t>
            </w:r>
          </w:p>
        </w:tc>
      </w:tr>
      <w:tr w:rsidR="009D5F56" w:rsidRPr="00A43345" w14:paraId="3873FD9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EA4E61F"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71D0229" w14:textId="77777777" w:rsidR="009D5F56" w:rsidRPr="00A43345" w:rsidRDefault="009D5F56" w:rsidP="00553004">
            <w:pPr>
              <w:rPr>
                <w:rFonts w:eastAsia="Calibri"/>
                <w:szCs w:val="22"/>
              </w:rPr>
            </w:pPr>
            <w:r w:rsidRPr="00A43345">
              <w:rPr>
                <w:rFonts w:eastAsia="Calibri"/>
                <w:szCs w:val="22"/>
              </w:rPr>
              <w:t>A66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EE8C2FF" w14:textId="77777777" w:rsidR="009D5F56" w:rsidRPr="00A43345" w:rsidRDefault="009D5F56" w:rsidP="00553004">
            <w:pPr>
              <w:rPr>
                <w:rFonts w:eastAsia="Calibri"/>
                <w:szCs w:val="22"/>
              </w:rPr>
            </w:pPr>
            <w:r w:rsidRPr="00A43345">
              <w:rPr>
                <w:rFonts w:eastAsia="Calibri"/>
                <w:szCs w:val="22"/>
              </w:rPr>
              <w:t>Pravažiuojamasis kelias nuo kelio Nr. A63 iki kelio Nr. A319</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28DA440" w14:textId="559FF4A4" w:rsidR="009D5F56" w:rsidRPr="00A43345" w:rsidRDefault="009D5F56" w:rsidP="00553004">
            <w:pPr>
              <w:jc w:val="right"/>
              <w:rPr>
                <w:rFonts w:eastAsia="Calibri"/>
                <w:szCs w:val="22"/>
              </w:rPr>
            </w:pPr>
            <w:r w:rsidRPr="00A43345">
              <w:rPr>
                <w:rFonts w:eastAsia="Calibri"/>
                <w:szCs w:val="22"/>
              </w:rPr>
              <w:t xml:space="preserve">  1711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30F94"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98300" w14:textId="74791DDA" w:rsidR="009D5F56" w:rsidRPr="00A43345" w:rsidRDefault="009D5F56" w:rsidP="00553004">
            <w:pPr>
              <w:jc w:val="right"/>
              <w:rPr>
                <w:rFonts w:eastAsia="Calibri"/>
                <w:szCs w:val="22"/>
              </w:rPr>
            </w:pPr>
            <w:r w:rsidRPr="00A43345">
              <w:rPr>
                <w:rFonts w:eastAsia="Calibri"/>
                <w:szCs w:val="22"/>
              </w:rPr>
              <w:t xml:space="preserve"> 1711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34F7F"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8D9353" w14:textId="77777777" w:rsidR="009D5F56" w:rsidRPr="00A43345" w:rsidRDefault="009D5F56" w:rsidP="00553004">
            <w:pPr>
              <w:jc w:val="center"/>
              <w:rPr>
                <w:rFonts w:eastAsia="Calibri"/>
                <w:szCs w:val="22"/>
              </w:rPr>
            </w:pPr>
            <w:r w:rsidRPr="00A4334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59CF56" w14:textId="77777777" w:rsidR="009D5F56" w:rsidRPr="00A43345" w:rsidRDefault="009D5F56" w:rsidP="00553004">
            <w:pPr>
              <w:jc w:val="center"/>
              <w:rPr>
                <w:rFonts w:eastAsia="Calibri"/>
                <w:szCs w:val="22"/>
              </w:rPr>
            </w:pPr>
            <w:r w:rsidRPr="00A43345">
              <w:rPr>
                <w:rFonts w:eastAsia="Calibri"/>
                <w:szCs w:val="22"/>
              </w:rPr>
              <w:t>4400-5946-8598</w:t>
            </w:r>
          </w:p>
        </w:tc>
      </w:tr>
      <w:tr w:rsidR="009D5F56" w:rsidRPr="00A43345" w14:paraId="30AA276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4D39005"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34902AE" w14:textId="77777777" w:rsidR="009D5F56" w:rsidRPr="00A43345" w:rsidRDefault="009D5F56" w:rsidP="00553004">
            <w:pPr>
              <w:rPr>
                <w:rFonts w:eastAsia="Calibri"/>
                <w:szCs w:val="22"/>
              </w:rPr>
            </w:pPr>
            <w:r w:rsidRPr="00A43345">
              <w:rPr>
                <w:rFonts w:eastAsia="Calibri"/>
                <w:szCs w:val="22"/>
              </w:rPr>
              <w:t>A67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2F8B882" w14:textId="77777777" w:rsidR="009D5F56" w:rsidRPr="00A43345" w:rsidRDefault="009D5F56" w:rsidP="00553004">
            <w:pPr>
              <w:rPr>
                <w:rFonts w:eastAsia="Calibri"/>
                <w:szCs w:val="22"/>
              </w:rPr>
            </w:pPr>
            <w:r w:rsidRPr="00A43345">
              <w:rPr>
                <w:rFonts w:eastAsia="Calibri"/>
                <w:szCs w:val="22"/>
              </w:rPr>
              <w:t>Privažiuojamasis kelias prie dirbamų laukų nuo kelio Nr. A66</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ACB3144" w14:textId="657B3213" w:rsidR="009D5F56" w:rsidRPr="00A43345" w:rsidRDefault="009D5F56" w:rsidP="00553004">
            <w:pPr>
              <w:jc w:val="right"/>
              <w:rPr>
                <w:rFonts w:eastAsia="Calibri"/>
                <w:szCs w:val="22"/>
              </w:rPr>
            </w:pPr>
            <w:r w:rsidRPr="00A43345">
              <w:rPr>
                <w:rFonts w:eastAsia="Calibri"/>
                <w:szCs w:val="22"/>
              </w:rPr>
              <w:t xml:space="preserve">255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DAF9B"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6A619"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EF049" w14:textId="423CE2BC" w:rsidR="009D5F56" w:rsidRPr="00A43345" w:rsidRDefault="009D5F56" w:rsidP="00553004">
            <w:pPr>
              <w:jc w:val="right"/>
              <w:rPr>
                <w:rFonts w:eastAsia="Calibri"/>
                <w:szCs w:val="22"/>
              </w:rPr>
            </w:pPr>
            <w:r w:rsidRPr="00A43345">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50D3D" w14:textId="77777777" w:rsidR="009D5F56" w:rsidRPr="00A43345" w:rsidRDefault="009D5F56" w:rsidP="00553004">
            <w:pPr>
              <w:jc w:val="center"/>
              <w:rPr>
                <w:rFonts w:eastAsia="Calibri"/>
                <w:szCs w:val="22"/>
              </w:rPr>
            </w:pPr>
            <w:r w:rsidRPr="00A4334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79CC94" w14:textId="77777777" w:rsidR="009D5F56" w:rsidRPr="00A43345" w:rsidRDefault="009D5F56" w:rsidP="00553004">
            <w:pPr>
              <w:jc w:val="center"/>
              <w:rPr>
                <w:rFonts w:eastAsia="Calibri"/>
                <w:szCs w:val="22"/>
              </w:rPr>
            </w:pPr>
            <w:r w:rsidRPr="00A43345">
              <w:rPr>
                <w:rFonts w:eastAsia="Calibri"/>
                <w:szCs w:val="22"/>
              </w:rPr>
              <w:t>4400-5948-8114</w:t>
            </w:r>
          </w:p>
        </w:tc>
      </w:tr>
      <w:tr w:rsidR="009D5F56" w:rsidRPr="00A43345" w14:paraId="2347478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AB75C63"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76008FF" w14:textId="77777777" w:rsidR="009D5F56" w:rsidRPr="00A43345" w:rsidRDefault="009D5F56" w:rsidP="00553004">
            <w:pPr>
              <w:rPr>
                <w:rFonts w:eastAsia="Calibri"/>
                <w:szCs w:val="22"/>
              </w:rPr>
            </w:pPr>
            <w:r w:rsidRPr="00A43345">
              <w:rPr>
                <w:rFonts w:eastAsia="Calibri"/>
                <w:szCs w:val="22"/>
              </w:rPr>
              <w:t>A68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A45FFF7" w14:textId="77777777" w:rsidR="009D5F56" w:rsidRPr="00A43345" w:rsidRDefault="009D5F56" w:rsidP="00553004">
            <w:pPr>
              <w:rPr>
                <w:rFonts w:eastAsia="Calibri"/>
                <w:szCs w:val="22"/>
              </w:rPr>
            </w:pPr>
            <w:r w:rsidRPr="00A43345">
              <w:rPr>
                <w:rFonts w:eastAsia="Calibri"/>
                <w:szCs w:val="22"/>
              </w:rPr>
              <w:t>Pravažiuojamasis kelias nuo Pagrubio g., Bičionių k. iki kelio Nr. 1207</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A79A50F" w14:textId="77777777" w:rsidR="009D5F56" w:rsidRPr="00A43345" w:rsidRDefault="009D5F56" w:rsidP="00553004">
            <w:pPr>
              <w:jc w:val="right"/>
              <w:rPr>
                <w:rFonts w:eastAsia="Calibri"/>
                <w:szCs w:val="22"/>
              </w:rPr>
            </w:pPr>
            <w:r w:rsidRPr="00A43345">
              <w:rPr>
                <w:rFonts w:eastAsia="Calibri"/>
                <w:szCs w:val="22"/>
              </w:rPr>
              <w:t xml:space="preserve">4618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BE13E1"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D7A01" w14:textId="77777777" w:rsidR="009D5F56" w:rsidRPr="00A43345" w:rsidRDefault="009D5F56" w:rsidP="00553004">
            <w:pPr>
              <w:jc w:val="right"/>
              <w:rPr>
                <w:rFonts w:eastAsia="Calibri"/>
                <w:szCs w:val="22"/>
              </w:rPr>
            </w:pPr>
            <w:r w:rsidRPr="00A43345">
              <w:rPr>
                <w:rFonts w:eastAsia="Calibri"/>
                <w:szCs w:val="22"/>
              </w:rPr>
              <w:t>4618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E34FB"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35900" w14:textId="77777777" w:rsidR="009D5F56" w:rsidRPr="00A43345" w:rsidRDefault="009D5F56" w:rsidP="00553004">
            <w:pPr>
              <w:jc w:val="center"/>
              <w:rPr>
                <w:rFonts w:eastAsia="Calibri"/>
                <w:szCs w:val="22"/>
              </w:rPr>
            </w:pPr>
            <w:r w:rsidRPr="00A43345">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4A2A57" w14:textId="77777777" w:rsidR="009D5F56" w:rsidRPr="00A43345" w:rsidRDefault="009D5F56" w:rsidP="00553004">
            <w:pPr>
              <w:jc w:val="center"/>
              <w:rPr>
                <w:rFonts w:eastAsia="Calibri"/>
                <w:szCs w:val="22"/>
              </w:rPr>
            </w:pPr>
            <w:r w:rsidRPr="00A43345">
              <w:rPr>
                <w:rFonts w:eastAsia="Calibri"/>
                <w:szCs w:val="22"/>
              </w:rPr>
              <w:t>-</w:t>
            </w:r>
          </w:p>
        </w:tc>
      </w:tr>
      <w:tr w:rsidR="009D5F56" w:rsidRPr="004B1509" w14:paraId="5FF894C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903D3F"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8A51A2" w14:textId="77777777" w:rsidR="009D5F56" w:rsidRPr="004B1509" w:rsidRDefault="009D5F56" w:rsidP="00553004">
            <w:pPr>
              <w:rPr>
                <w:rFonts w:eastAsia="Calibri"/>
                <w:szCs w:val="22"/>
              </w:rPr>
            </w:pPr>
            <w:r w:rsidRPr="004B1509">
              <w:rPr>
                <w:rFonts w:eastAsia="Calibri"/>
                <w:szCs w:val="22"/>
              </w:rPr>
              <w:t>A69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D6A9317" w14:textId="77777777" w:rsidR="009D5F56" w:rsidRPr="004B1509" w:rsidRDefault="009D5F56" w:rsidP="00553004">
            <w:pPr>
              <w:rPr>
                <w:rFonts w:eastAsia="Calibri"/>
                <w:szCs w:val="22"/>
              </w:rPr>
            </w:pPr>
            <w:r w:rsidRPr="004B1509">
              <w:rPr>
                <w:rFonts w:eastAsia="Calibri"/>
                <w:szCs w:val="22"/>
              </w:rPr>
              <w:t>Privažiuojamasis kelias prie Elmiškio k. nuo Didžioji g., Rubikių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C99931F" w14:textId="77777777" w:rsidR="009D5F56" w:rsidRPr="004B1509" w:rsidRDefault="009D5F56" w:rsidP="00553004">
            <w:pPr>
              <w:jc w:val="right"/>
              <w:rPr>
                <w:rFonts w:eastAsia="Calibri"/>
                <w:szCs w:val="22"/>
              </w:rPr>
            </w:pPr>
            <w:r w:rsidRPr="004B1509">
              <w:rPr>
                <w:rFonts w:eastAsia="Calibri"/>
                <w:szCs w:val="22"/>
              </w:rPr>
              <w:t xml:space="preserve">1252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E0E30"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32013" w14:textId="77777777" w:rsidR="009D5F56" w:rsidRPr="004B1509" w:rsidRDefault="009D5F56" w:rsidP="00553004">
            <w:pPr>
              <w:jc w:val="right"/>
              <w:rPr>
                <w:rFonts w:eastAsia="Calibri"/>
                <w:bCs/>
                <w:szCs w:val="22"/>
              </w:rPr>
            </w:pPr>
            <w:r w:rsidRPr="004B1509">
              <w:rPr>
                <w:rFonts w:eastAsia="Calibri"/>
                <w:bCs/>
                <w:szCs w:val="22"/>
              </w:rPr>
              <w:t>1252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D2748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D7A5F"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DC56BE" w14:textId="77777777" w:rsidR="009D5F56" w:rsidRPr="004B1509" w:rsidRDefault="009D5F56" w:rsidP="00553004">
            <w:pPr>
              <w:jc w:val="center"/>
              <w:rPr>
                <w:rFonts w:eastAsia="Calibri"/>
                <w:bCs/>
                <w:szCs w:val="22"/>
              </w:rPr>
            </w:pPr>
            <w:r w:rsidRPr="004B1509">
              <w:rPr>
                <w:rFonts w:eastAsia="Calibri"/>
                <w:bCs/>
                <w:szCs w:val="22"/>
              </w:rPr>
              <w:t>-</w:t>
            </w:r>
          </w:p>
        </w:tc>
      </w:tr>
      <w:tr w:rsidR="00387DB4" w:rsidRPr="00387DB4" w14:paraId="1FBE9C4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E6FB93B" w14:textId="77777777" w:rsidR="009D5F56" w:rsidRPr="00387DB4"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F21F5B4" w14:textId="77777777" w:rsidR="009D5F56" w:rsidRPr="001A5E1C" w:rsidRDefault="009D5F56" w:rsidP="00553004">
            <w:pPr>
              <w:rPr>
                <w:rFonts w:eastAsia="Calibri"/>
                <w:szCs w:val="22"/>
              </w:rPr>
            </w:pPr>
            <w:r w:rsidRPr="001A5E1C">
              <w:rPr>
                <w:rFonts w:eastAsia="Calibri"/>
                <w:szCs w:val="22"/>
              </w:rPr>
              <w:t>A7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4DC0276" w14:textId="77777777" w:rsidR="009D5F56" w:rsidRPr="001A5E1C" w:rsidRDefault="009D5F56" w:rsidP="00553004">
            <w:pPr>
              <w:rPr>
                <w:rFonts w:eastAsia="Calibri"/>
                <w:szCs w:val="22"/>
              </w:rPr>
            </w:pPr>
            <w:r w:rsidRPr="001A5E1C">
              <w:rPr>
                <w:rFonts w:eastAsia="Calibri"/>
                <w:szCs w:val="22"/>
              </w:rPr>
              <w:t>Pravažiuojamasis kelias nuo kelio Nr. 120 iki kelio Nr. 1220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7573D50" w14:textId="341E6324" w:rsidR="009D5F56" w:rsidRPr="001A5E1C" w:rsidRDefault="00387DB4" w:rsidP="00553004">
            <w:pPr>
              <w:jc w:val="right"/>
              <w:rPr>
                <w:rFonts w:eastAsia="Calibri"/>
                <w:szCs w:val="22"/>
              </w:rPr>
            </w:pPr>
            <w:r w:rsidRPr="001A5E1C">
              <w:rPr>
                <w:rFonts w:eastAsia="Calibri"/>
                <w:szCs w:val="22"/>
              </w:rPr>
              <w:t xml:space="preserve"> 3499</w:t>
            </w:r>
            <w:r w:rsidR="009D5F56" w:rsidRPr="001A5E1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7F4BE" w14:textId="77777777" w:rsidR="009D5F56" w:rsidRPr="001A5E1C" w:rsidRDefault="009D5F56" w:rsidP="00553004">
            <w:pPr>
              <w:jc w:val="right"/>
              <w:rPr>
                <w:rFonts w:eastAsia="Calibri"/>
                <w:szCs w:val="22"/>
              </w:rPr>
            </w:pPr>
            <w:r w:rsidRPr="001A5E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4C5DC" w14:textId="48647726" w:rsidR="009D5F56" w:rsidRPr="001A5E1C" w:rsidRDefault="00387DB4" w:rsidP="00553004">
            <w:pPr>
              <w:jc w:val="right"/>
              <w:rPr>
                <w:rFonts w:eastAsia="Calibri"/>
                <w:szCs w:val="22"/>
              </w:rPr>
            </w:pPr>
            <w:r w:rsidRPr="001A5E1C">
              <w:rPr>
                <w:rFonts w:eastAsia="Calibri"/>
                <w:szCs w:val="22"/>
              </w:rPr>
              <w:t>3499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7628A" w14:textId="3EC92ABE" w:rsidR="009D5F56" w:rsidRPr="001A5E1C" w:rsidRDefault="00DD1689"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C04E7" w14:textId="5EE01F91" w:rsidR="009D5F56" w:rsidRPr="001A5E1C" w:rsidRDefault="00387DB4" w:rsidP="00553004">
            <w:pPr>
              <w:jc w:val="center"/>
              <w:rPr>
                <w:rFonts w:eastAsia="Calibri"/>
                <w:szCs w:val="22"/>
              </w:rPr>
            </w:pPr>
            <w:r w:rsidRPr="001A5E1C">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64D14E" w14:textId="1F2945EC" w:rsidR="009D5F56" w:rsidRPr="001A5E1C" w:rsidRDefault="00387DB4" w:rsidP="00553004">
            <w:pPr>
              <w:jc w:val="center"/>
              <w:rPr>
                <w:rFonts w:eastAsia="Calibri"/>
                <w:szCs w:val="22"/>
              </w:rPr>
            </w:pPr>
            <w:r w:rsidRPr="001A5E1C">
              <w:rPr>
                <w:rFonts w:eastAsia="Calibri"/>
                <w:szCs w:val="22"/>
              </w:rPr>
              <w:t>4400-6452-1328</w:t>
            </w:r>
          </w:p>
        </w:tc>
      </w:tr>
      <w:tr w:rsidR="009D5F56" w:rsidRPr="004B1509" w14:paraId="76E733E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E7F1B0C"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D3D9CD7" w14:textId="77777777" w:rsidR="009D5F56" w:rsidRPr="001A5E1C" w:rsidRDefault="009D5F56" w:rsidP="00553004">
            <w:pPr>
              <w:rPr>
                <w:rFonts w:eastAsia="Calibri"/>
                <w:szCs w:val="22"/>
              </w:rPr>
            </w:pPr>
            <w:r w:rsidRPr="001A5E1C">
              <w:rPr>
                <w:rFonts w:eastAsia="Calibri"/>
                <w:szCs w:val="22"/>
              </w:rPr>
              <w:t>A70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FB692C9" w14:textId="77777777" w:rsidR="009D5F56" w:rsidRPr="001A5E1C" w:rsidRDefault="009D5F56" w:rsidP="00553004">
            <w:pPr>
              <w:rPr>
                <w:rFonts w:eastAsia="Calibri"/>
                <w:szCs w:val="22"/>
              </w:rPr>
            </w:pPr>
            <w:r w:rsidRPr="001A5E1C">
              <w:rPr>
                <w:rFonts w:eastAsia="Calibri"/>
                <w:szCs w:val="22"/>
              </w:rPr>
              <w:t xml:space="preserve">Pravažiuojamasis kelias nuo kelio Nr. 1207 iki kelio Nr. A68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A2A0913" w14:textId="77777777" w:rsidR="009D5F56" w:rsidRPr="001A5E1C" w:rsidRDefault="009D5F56" w:rsidP="00553004">
            <w:pPr>
              <w:jc w:val="right"/>
              <w:rPr>
                <w:rFonts w:eastAsia="Calibri"/>
                <w:szCs w:val="22"/>
              </w:rPr>
            </w:pPr>
            <w:r w:rsidRPr="001A5E1C">
              <w:rPr>
                <w:rFonts w:eastAsia="Calibri"/>
                <w:szCs w:val="22"/>
              </w:rPr>
              <w:t xml:space="preserve">2036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B18DC" w14:textId="77777777" w:rsidR="009D5F56" w:rsidRPr="001A5E1C" w:rsidRDefault="009D5F56" w:rsidP="00553004">
            <w:pPr>
              <w:jc w:val="right"/>
              <w:rPr>
                <w:rFonts w:eastAsia="Calibri"/>
                <w:szCs w:val="22"/>
              </w:rPr>
            </w:pPr>
            <w:r w:rsidRPr="001A5E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E58C9B" w14:textId="77777777" w:rsidR="009D5F56" w:rsidRPr="001A5E1C" w:rsidRDefault="009D5F56" w:rsidP="00553004">
            <w:pPr>
              <w:jc w:val="right"/>
              <w:rPr>
                <w:rFonts w:eastAsia="Calibri"/>
                <w:szCs w:val="22"/>
              </w:rPr>
            </w:pPr>
            <w:r w:rsidRPr="001A5E1C">
              <w:rPr>
                <w:rFonts w:eastAsia="Calibri"/>
                <w:szCs w:val="22"/>
              </w:rPr>
              <w:t>2036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00A99" w14:textId="77777777" w:rsidR="009D5F56" w:rsidRPr="001A5E1C" w:rsidRDefault="009D5F56" w:rsidP="00553004">
            <w:pPr>
              <w:jc w:val="right"/>
              <w:rPr>
                <w:rFonts w:eastAsia="Calibri"/>
                <w:szCs w:val="22"/>
              </w:rPr>
            </w:pPr>
            <w:r w:rsidRPr="001A5E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365D3" w14:textId="77777777" w:rsidR="009D5F56" w:rsidRPr="001A5E1C" w:rsidRDefault="009D5F56" w:rsidP="00553004">
            <w:pPr>
              <w:jc w:val="center"/>
              <w:rPr>
                <w:rFonts w:eastAsia="Calibri"/>
                <w:szCs w:val="22"/>
              </w:rPr>
            </w:pPr>
            <w:r w:rsidRPr="001A5E1C">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562C1E" w14:textId="77777777" w:rsidR="009D5F56" w:rsidRPr="001A5E1C" w:rsidRDefault="009D5F56" w:rsidP="00553004">
            <w:pPr>
              <w:jc w:val="center"/>
              <w:rPr>
                <w:rFonts w:eastAsia="Calibri"/>
                <w:szCs w:val="22"/>
              </w:rPr>
            </w:pPr>
            <w:r w:rsidRPr="001A5E1C">
              <w:rPr>
                <w:rFonts w:eastAsia="Calibri"/>
                <w:szCs w:val="22"/>
              </w:rPr>
              <w:t>-</w:t>
            </w:r>
          </w:p>
        </w:tc>
      </w:tr>
      <w:tr w:rsidR="009D5F56" w:rsidRPr="004B1509" w14:paraId="58B86D9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EBFA0FB"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8F7229" w14:textId="77777777" w:rsidR="009D5F56" w:rsidRPr="001A5E1C" w:rsidRDefault="009D5F56" w:rsidP="00553004">
            <w:pPr>
              <w:rPr>
                <w:rFonts w:eastAsia="Calibri"/>
                <w:szCs w:val="22"/>
              </w:rPr>
            </w:pPr>
            <w:r w:rsidRPr="001A5E1C">
              <w:rPr>
                <w:rFonts w:eastAsia="Calibri"/>
                <w:szCs w:val="22"/>
              </w:rPr>
              <w:t>A71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21B527A" w14:textId="77777777" w:rsidR="009D5F56" w:rsidRPr="001A5E1C" w:rsidRDefault="009D5F56" w:rsidP="00553004">
            <w:pPr>
              <w:rPr>
                <w:rFonts w:eastAsia="Calibri"/>
                <w:szCs w:val="22"/>
              </w:rPr>
            </w:pPr>
            <w:r w:rsidRPr="001A5E1C">
              <w:rPr>
                <w:rFonts w:eastAsia="Calibri"/>
                <w:szCs w:val="22"/>
              </w:rPr>
              <w:t xml:space="preserve">Pravažiuojamasis kelias nuo kelio Nr. 1207 iki kelio Nr. A73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D380C62" w14:textId="77777777" w:rsidR="009D5F56" w:rsidRPr="001A5E1C" w:rsidRDefault="009D5F56" w:rsidP="00553004">
            <w:pPr>
              <w:jc w:val="right"/>
              <w:rPr>
                <w:rFonts w:eastAsia="Calibri"/>
                <w:szCs w:val="22"/>
              </w:rPr>
            </w:pPr>
            <w:r w:rsidRPr="001A5E1C">
              <w:rPr>
                <w:rFonts w:eastAsia="Calibri"/>
                <w:szCs w:val="22"/>
              </w:rPr>
              <w:t xml:space="preserve">1102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FBB09" w14:textId="77777777" w:rsidR="009D5F56" w:rsidRPr="001A5E1C" w:rsidRDefault="009D5F56" w:rsidP="00553004">
            <w:pPr>
              <w:jc w:val="right"/>
              <w:rPr>
                <w:rFonts w:eastAsia="Calibri"/>
                <w:szCs w:val="22"/>
              </w:rPr>
            </w:pPr>
            <w:r w:rsidRPr="001A5E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F6FAEC" w14:textId="77777777" w:rsidR="009D5F56" w:rsidRPr="001A5E1C" w:rsidRDefault="009D5F56" w:rsidP="00553004">
            <w:pPr>
              <w:jc w:val="right"/>
              <w:rPr>
                <w:rFonts w:eastAsia="Calibri"/>
                <w:szCs w:val="22"/>
              </w:rPr>
            </w:pPr>
            <w:r w:rsidRPr="001A5E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05017C" w14:textId="77777777" w:rsidR="009D5F56" w:rsidRPr="001A5E1C" w:rsidRDefault="009D5F56" w:rsidP="00553004">
            <w:pPr>
              <w:jc w:val="right"/>
              <w:rPr>
                <w:rFonts w:eastAsia="Calibri"/>
                <w:szCs w:val="22"/>
              </w:rPr>
            </w:pPr>
            <w:r w:rsidRPr="001A5E1C">
              <w:rPr>
                <w:rFonts w:eastAsia="Calibri"/>
                <w:szCs w:val="22"/>
              </w:rPr>
              <w:t>1102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16AC0B" w14:textId="77777777" w:rsidR="009D5F56" w:rsidRPr="001A5E1C" w:rsidRDefault="009D5F56" w:rsidP="00553004">
            <w:pPr>
              <w:jc w:val="center"/>
              <w:rPr>
                <w:rFonts w:eastAsia="Calibri"/>
                <w:szCs w:val="22"/>
              </w:rPr>
            </w:pPr>
            <w:r w:rsidRPr="001A5E1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D2EC1B" w14:textId="77777777" w:rsidR="009D5F56" w:rsidRPr="001A5E1C" w:rsidRDefault="009D5F56" w:rsidP="00553004">
            <w:pPr>
              <w:jc w:val="center"/>
              <w:rPr>
                <w:rFonts w:eastAsia="Calibri"/>
                <w:szCs w:val="22"/>
              </w:rPr>
            </w:pPr>
            <w:r w:rsidRPr="001A5E1C">
              <w:rPr>
                <w:rFonts w:eastAsia="Calibri"/>
                <w:szCs w:val="22"/>
              </w:rPr>
              <w:t>-</w:t>
            </w:r>
          </w:p>
        </w:tc>
      </w:tr>
      <w:tr w:rsidR="00387DB4" w:rsidRPr="00387DB4" w14:paraId="1D2531C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5068DC" w14:textId="77777777" w:rsidR="009D5F56" w:rsidRPr="00387DB4"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D38C33" w14:textId="77777777" w:rsidR="009D5F56" w:rsidRPr="001A5E1C" w:rsidRDefault="009D5F56" w:rsidP="00553004">
            <w:pPr>
              <w:rPr>
                <w:rFonts w:eastAsia="Calibri"/>
                <w:szCs w:val="22"/>
              </w:rPr>
            </w:pPr>
            <w:r w:rsidRPr="001A5E1C">
              <w:rPr>
                <w:rFonts w:eastAsia="Calibri"/>
                <w:szCs w:val="22"/>
              </w:rPr>
              <w:t>A72</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FB656EB" w14:textId="77777777" w:rsidR="009D5F56" w:rsidRPr="001A5E1C" w:rsidRDefault="009D5F56" w:rsidP="00553004">
            <w:pPr>
              <w:rPr>
                <w:rFonts w:eastAsia="Calibri"/>
                <w:szCs w:val="22"/>
              </w:rPr>
            </w:pPr>
            <w:r w:rsidRPr="001A5E1C">
              <w:rPr>
                <w:rFonts w:eastAsia="Calibri"/>
                <w:szCs w:val="22"/>
              </w:rPr>
              <w:t>Privažiuojamasis kelias prie gyvenamųjų namų nuo Dvaro g., Šlavėnų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1315FC4" w14:textId="5727E287" w:rsidR="009D5F56" w:rsidRPr="001A5E1C" w:rsidRDefault="00387DB4" w:rsidP="00553004">
            <w:pPr>
              <w:jc w:val="right"/>
              <w:rPr>
                <w:rFonts w:eastAsia="Calibri"/>
                <w:szCs w:val="22"/>
              </w:rPr>
            </w:pPr>
            <w:r w:rsidRPr="001A5E1C">
              <w:rPr>
                <w:rFonts w:eastAsia="Calibri"/>
                <w:szCs w:val="22"/>
              </w:rPr>
              <w:t>134</w:t>
            </w:r>
            <w:r w:rsidR="009D5F56" w:rsidRPr="001A5E1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3DFB6" w14:textId="77777777" w:rsidR="009D5F56" w:rsidRPr="001A5E1C" w:rsidRDefault="009D5F56" w:rsidP="00553004">
            <w:pPr>
              <w:jc w:val="right"/>
              <w:rPr>
                <w:rFonts w:eastAsia="Calibri"/>
                <w:szCs w:val="22"/>
              </w:rPr>
            </w:pPr>
            <w:r w:rsidRPr="001A5E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A062E" w14:textId="3D666C3C" w:rsidR="009D5F56" w:rsidRPr="001A5E1C" w:rsidRDefault="00387DB4" w:rsidP="00553004">
            <w:pPr>
              <w:jc w:val="right"/>
              <w:rPr>
                <w:rFonts w:eastAsia="Calibri"/>
                <w:szCs w:val="22"/>
              </w:rPr>
            </w:pPr>
            <w:r w:rsidRPr="001A5E1C">
              <w:rPr>
                <w:rFonts w:eastAsia="Calibri"/>
                <w:szCs w:val="22"/>
              </w:rPr>
              <w:t>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6C1456" w14:textId="467996F6" w:rsidR="009D5F56" w:rsidRPr="001A5E1C" w:rsidRDefault="00DD1689"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550A60" w14:textId="60240571" w:rsidR="009D5F56" w:rsidRPr="001A5E1C" w:rsidRDefault="00387DB4" w:rsidP="00553004">
            <w:pPr>
              <w:jc w:val="center"/>
              <w:rPr>
                <w:rFonts w:eastAsia="Calibri"/>
                <w:szCs w:val="22"/>
              </w:rPr>
            </w:pPr>
            <w:r w:rsidRPr="001A5E1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7BC443" w14:textId="78BE687B" w:rsidR="009D5F56" w:rsidRPr="001A5E1C" w:rsidRDefault="00387DB4" w:rsidP="00553004">
            <w:pPr>
              <w:jc w:val="center"/>
              <w:rPr>
                <w:rFonts w:eastAsia="Calibri"/>
                <w:szCs w:val="22"/>
              </w:rPr>
            </w:pPr>
            <w:r w:rsidRPr="001A5E1C">
              <w:rPr>
                <w:rFonts w:eastAsia="Calibri"/>
                <w:szCs w:val="22"/>
              </w:rPr>
              <w:t>4400-6463-5763</w:t>
            </w:r>
          </w:p>
        </w:tc>
      </w:tr>
      <w:tr w:rsidR="009D5F56" w:rsidRPr="004B1509" w14:paraId="4692944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F4823B"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D34D578" w14:textId="77777777" w:rsidR="009D5F56" w:rsidRPr="004B1509" w:rsidRDefault="009D5F56" w:rsidP="00553004">
            <w:pPr>
              <w:rPr>
                <w:rFonts w:eastAsia="Calibri"/>
                <w:szCs w:val="22"/>
              </w:rPr>
            </w:pPr>
            <w:r w:rsidRPr="004B1509">
              <w:rPr>
                <w:rFonts w:eastAsia="Calibri"/>
                <w:szCs w:val="22"/>
              </w:rPr>
              <w:t>A73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EEE33BC" w14:textId="77777777" w:rsidR="009D5F56" w:rsidRPr="004B1509" w:rsidRDefault="009D5F56" w:rsidP="00553004">
            <w:pPr>
              <w:rPr>
                <w:rFonts w:eastAsia="Calibri"/>
                <w:szCs w:val="22"/>
              </w:rPr>
            </w:pPr>
            <w:r w:rsidRPr="004B1509">
              <w:rPr>
                <w:rFonts w:eastAsia="Calibri"/>
                <w:szCs w:val="22"/>
              </w:rPr>
              <w:t>Privažiuojamasis kelias prie dirbamų laukų nuo Rubikių g., Burbiškio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34396A7" w14:textId="77777777" w:rsidR="009D5F56" w:rsidRPr="004B1509" w:rsidRDefault="009D5F56" w:rsidP="00553004">
            <w:pPr>
              <w:jc w:val="right"/>
              <w:rPr>
                <w:rFonts w:eastAsia="Calibri"/>
                <w:szCs w:val="22"/>
              </w:rPr>
            </w:pPr>
            <w:r w:rsidRPr="004B1509">
              <w:rPr>
                <w:rFonts w:eastAsia="Calibri"/>
                <w:szCs w:val="22"/>
              </w:rPr>
              <w:t>1009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758F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CBC79" w14:textId="77777777" w:rsidR="009D5F56" w:rsidRPr="004B1509" w:rsidRDefault="009D5F56" w:rsidP="00553004">
            <w:pPr>
              <w:jc w:val="right"/>
              <w:rPr>
                <w:rFonts w:eastAsia="Calibri"/>
                <w:bCs/>
                <w:szCs w:val="22"/>
              </w:rPr>
            </w:pPr>
            <w:r w:rsidRPr="004B1509">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771F08" w14:textId="77777777" w:rsidR="009D5F56" w:rsidRPr="004B1509" w:rsidRDefault="009D5F56" w:rsidP="00553004">
            <w:pPr>
              <w:jc w:val="right"/>
              <w:rPr>
                <w:rFonts w:eastAsia="Calibri"/>
                <w:bCs/>
                <w:szCs w:val="22"/>
              </w:rPr>
            </w:pPr>
            <w:r w:rsidRPr="004B1509">
              <w:rPr>
                <w:rFonts w:eastAsia="Calibri"/>
                <w:bCs/>
                <w:szCs w:val="22"/>
              </w:rPr>
              <w:t>789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E7522"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108386"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57BEFC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4F5784"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EDD0FC2" w14:textId="77777777" w:rsidR="009D5F56" w:rsidRPr="004B1509" w:rsidRDefault="009D5F56" w:rsidP="00553004">
            <w:pPr>
              <w:rPr>
                <w:rFonts w:eastAsia="Calibri"/>
                <w:szCs w:val="22"/>
              </w:rPr>
            </w:pPr>
            <w:r w:rsidRPr="004B1509">
              <w:rPr>
                <w:rFonts w:eastAsia="Calibri"/>
                <w:szCs w:val="22"/>
              </w:rPr>
              <w:t>A74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1B27726" w14:textId="77777777" w:rsidR="009D5F56" w:rsidRPr="004B1509" w:rsidRDefault="009D5F56" w:rsidP="00553004">
            <w:pPr>
              <w:rPr>
                <w:rFonts w:eastAsia="Calibri"/>
                <w:szCs w:val="22"/>
              </w:rPr>
            </w:pPr>
            <w:r w:rsidRPr="004B1509">
              <w:rPr>
                <w:rFonts w:eastAsia="Calibri"/>
                <w:szCs w:val="22"/>
              </w:rPr>
              <w:t>Pravažiuojamasis kelias nuo kelio Nr. 1207 iki  Juškonių g., Juškonių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6919D6F" w14:textId="77777777" w:rsidR="009D5F56" w:rsidRPr="004B1509" w:rsidRDefault="009D5F56" w:rsidP="00553004">
            <w:pPr>
              <w:jc w:val="right"/>
              <w:rPr>
                <w:rFonts w:eastAsia="Calibri"/>
                <w:szCs w:val="22"/>
              </w:rPr>
            </w:pPr>
            <w:r w:rsidRPr="004B1509">
              <w:rPr>
                <w:rFonts w:eastAsia="Calibri"/>
                <w:szCs w:val="22"/>
              </w:rPr>
              <w:t xml:space="preserve">9851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180C0"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4EC90" w14:textId="77777777" w:rsidR="009D5F56" w:rsidRPr="004B1509" w:rsidRDefault="009D5F56" w:rsidP="00553004">
            <w:pPr>
              <w:jc w:val="right"/>
              <w:rPr>
                <w:rFonts w:eastAsia="Calibri"/>
                <w:bCs/>
                <w:szCs w:val="22"/>
              </w:rPr>
            </w:pPr>
            <w:r w:rsidRPr="004B1509">
              <w:rPr>
                <w:rFonts w:eastAsia="Calibri"/>
                <w:bCs/>
                <w:szCs w:val="22"/>
              </w:rPr>
              <w:t>9851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B42D9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625E3" w14:textId="77777777" w:rsidR="009D5F56" w:rsidRPr="004B1509" w:rsidRDefault="009D5F56"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28777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DC4E98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55CCABA"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3DA0083" w14:textId="036F55A8" w:rsidR="009D5F56" w:rsidRPr="004B1509" w:rsidRDefault="009D5F56" w:rsidP="00553004">
            <w:pPr>
              <w:rPr>
                <w:rFonts w:eastAsia="Calibri"/>
                <w:szCs w:val="22"/>
              </w:rPr>
            </w:pPr>
            <w:r>
              <w:rPr>
                <w:rFonts w:eastAsia="Calibri"/>
                <w:szCs w:val="22"/>
              </w:rPr>
              <w:t>A75</w:t>
            </w:r>
          </w:p>
        </w:tc>
        <w:tc>
          <w:tcPr>
            <w:tcW w:w="4412" w:type="dxa"/>
            <w:tcBorders>
              <w:top w:val="single" w:sz="4" w:space="0" w:color="000000"/>
              <w:left w:val="single" w:sz="4" w:space="0" w:color="000000"/>
              <w:bottom w:val="single" w:sz="4" w:space="0" w:color="000000"/>
              <w:right w:val="single" w:sz="4" w:space="0" w:color="000000"/>
            </w:tcBorders>
            <w:vAlign w:val="center"/>
          </w:tcPr>
          <w:p w14:paraId="1D526B3F" w14:textId="21AC7D92" w:rsidR="009D5F56" w:rsidRPr="004B1509" w:rsidRDefault="009D5F56" w:rsidP="00553004">
            <w:pPr>
              <w:rPr>
                <w:rFonts w:eastAsia="Calibri"/>
                <w:szCs w:val="22"/>
              </w:rPr>
            </w:pPr>
            <w:r w:rsidRPr="004B1509">
              <w:rPr>
                <w:rFonts w:eastAsia="Calibri"/>
                <w:szCs w:val="22"/>
              </w:rPr>
              <w:t xml:space="preserve">Privažiuojamasis kelias prie gyvenamųjų namų nuo kelio Nr. </w:t>
            </w:r>
            <w:r>
              <w:rPr>
                <w:rFonts w:eastAsia="Calibri"/>
                <w:szCs w:val="22"/>
              </w:rPr>
              <w:t>A207 (Bičionių k.)</w:t>
            </w:r>
          </w:p>
        </w:tc>
        <w:tc>
          <w:tcPr>
            <w:tcW w:w="1147" w:type="dxa"/>
            <w:tcBorders>
              <w:top w:val="single" w:sz="4" w:space="0" w:color="000000"/>
              <w:left w:val="single" w:sz="4" w:space="0" w:color="000000"/>
              <w:bottom w:val="single" w:sz="4" w:space="0" w:color="000000"/>
              <w:right w:val="single" w:sz="4" w:space="0" w:color="000000"/>
            </w:tcBorders>
            <w:vAlign w:val="center"/>
          </w:tcPr>
          <w:p w14:paraId="7DE91890" w14:textId="7749430B" w:rsidR="009D5F56" w:rsidRPr="004B1509" w:rsidRDefault="009D5F56" w:rsidP="00553004">
            <w:pPr>
              <w:jc w:val="right"/>
              <w:rPr>
                <w:rFonts w:eastAsia="Calibri"/>
                <w:szCs w:val="22"/>
              </w:rPr>
            </w:pPr>
            <w:r>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tcPr>
          <w:p w14:paraId="726053DB" w14:textId="509DEC57" w:rsidR="009D5F56" w:rsidRPr="004B1509" w:rsidRDefault="009D5F56" w:rsidP="00553004">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747DE906" w14:textId="55809C72" w:rsidR="009D5F56" w:rsidRPr="004B1509" w:rsidRDefault="009D5F56" w:rsidP="00553004">
            <w:pPr>
              <w:jc w:val="right"/>
              <w:rPr>
                <w:rFonts w:eastAsia="Calibri"/>
                <w:bCs/>
                <w:szCs w:val="22"/>
              </w:rPr>
            </w:pPr>
            <w:r>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D617DBF" w14:textId="3D4AE0B7" w:rsidR="009D5F56" w:rsidRPr="004B1509" w:rsidRDefault="009D5F56" w:rsidP="00553004">
            <w:pPr>
              <w:jc w:val="right"/>
              <w:rPr>
                <w:rFonts w:eastAsia="Calibri"/>
                <w:bCs/>
                <w:szCs w:val="22"/>
              </w:rPr>
            </w:pPr>
            <w:r>
              <w:rPr>
                <w:rFonts w:eastAsia="Calibri"/>
                <w:bCs/>
                <w:szCs w:val="22"/>
              </w:rPr>
              <w:t>430</w:t>
            </w:r>
          </w:p>
        </w:tc>
        <w:tc>
          <w:tcPr>
            <w:tcW w:w="1133" w:type="dxa"/>
            <w:tcBorders>
              <w:top w:val="single" w:sz="4" w:space="0" w:color="auto"/>
              <w:left w:val="single" w:sz="4" w:space="0" w:color="auto"/>
              <w:bottom w:val="single" w:sz="4" w:space="0" w:color="auto"/>
              <w:right w:val="single" w:sz="4" w:space="0" w:color="auto"/>
            </w:tcBorders>
            <w:vAlign w:val="center"/>
          </w:tcPr>
          <w:p w14:paraId="4021D7E3" w14:textId="4F442AA6" w:rsidR="009D5F56" w:rsidRPr="004B1509" w:rsidRDefault="009D5F56" w:rsidP="00553004">
            <w:pPr>
              <w:jc w:val="center"/>
              <w:rPr>
                <w:rFonts w:eastAsia="Calibri"/>
                <w:bCs/>
                <w:szCs w:val="22"/>
              </w:rPr>
            </w:pPr>
            <w:r>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6D63EE96" w14:textId="6902973A" w:rsidR="009D5F56" w:rsidRPr="004B1509" w:rsidRDefault="009D5F56" w:rsidP="00553004">
            <w:pPr>
              <w:jc w:val="center"/>
              <w:rPr>
                <w:rFonts w:eastAsia="Calibri"/>
                <w:bCs/>
                <w:szCs w:val="22"/>
              </w:rPr>
            </w:pPr>
            <w:r>
              <w:rPr>
                <w:rFonts w:eastAsia="Calibri"/>
                <w:bCs/>
                <w:szCs w:val="22"/>
              </w:rPr>
              <w:t>-</w:t>
            </w:r>
          </w:p>
        </w:tc>
      </w:tr>
      <w:tr w:rsidR="007E685B" w:rsidRPr="007E685B" w14:paraId="594B9AE6" w14:textId="77777777" w:rsidTr="009765B0">
        <w:trPr>
          <w:trHeight w:val="848"/>
        </w:trPr>
        <w:tc>
          <w:tcPr>
            <w:tcW w:w="960" w:type="dxa"/>
            <w:tcBorders>
              <w:top w:val="single" w:sz="4" w:space="0" w:color="auto"/>
              <w:left w:val="single" w:sz="12" w:space="0" w:color="auto"/>
              <w:right w:val="single" w:sz="4" w:space="0" w:color="auto"/>
            </w:tcBorders>
            <w:vAlign w:val="center"/>
          </w:tcPr>
          <w:p w14:paraId="1EA9FC62" w14:textId="77777777" w:rsidR="00125EF7" w:rsidRPr="007E685B" w:rsidRDefault="00125EF7"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right w:val="single" w:sz="4" w:space="0" w:color="000000"/>
            </w:tcBorders>
            <w:vAlign w:val="center"/>
            <w:hideMark/>
          </w:tcPr>
          <w:p w14:paraId="7A440EB2" w14:textId="77777777" w:rsidR="00125EF7" w:rsidRPr="007E685B" w:rsidRDefault="00125EF7" w:rsidP="00553004">
            <w:pPr>
              <w:rPr>
                <w:rFonts w:eastAsia="Calibri"/>
                <w:szCs w:val="22"/>
              </w:rPr>
            </w:pPr>
            <w:r w:rsidRPr="007E685B">
              <w:rPr>
                <w:rFonts w:eastAsia="Calibri"/>
                <w:szCs w:val="22"/>
              </w:rPr>
              <w:t>A76</w:t>
            </w:r>
          </w:p>
        </w:tc>
        <w:tc>
          <w:tcPr>
            <w:tcW w:w="4412" w:type="dxa"/>
            <w:tcBorders>
              <w:top w:val="single" w:sz="4" w:space="0" w:color="000000"/>
              <w:left w:val="single" w:sz="4" w:space="0" w:color="000000"/>
              <w:right w:val="single" w:sz="4" w:space="0" w:color="000000"/>
            </w:tcBorders>
            <w:vAlign w:val="center"/>
            <w:hideMark/>
          </w:tcPr>
          <w:p w14:paraId="1FF4AD5D" w14:textId="77777777" w:rsidR="00125EF7" w:rsidRPr="007E685B" w:rsidRDefault="00125EF7" w:rsidP="00553004">
            <w:pPr>
              <w:rPr>
                <w:rFonts w:eastAsia="Calibri"/>
                <w:szCs w:val="22"/>
              </w:rPr>
            </w:pPr>
            <w:r w:rsidRPr="007E685B">
              <w:rPr>
                <w:rFonts w:eastAsia="Calibri"/>
                <w:szCs w:val="22"/>
              </w:rPr>
              <w:t>Pravažiuojamasis kelias nuo kelio Nr. A133 iki kelio Nr. A108</w:t>
            </w:r>
          </w:p>
        </w:tc>
        <w:tc>
          <w:tcPr>
            <w:tcW w:w="1147" w:type="dxa"/>
            <w:tcBorders>
              <w:top w:val="single" w:sz="4" w:space="0" w:color="000000"/>
              <w:left w:val="single" w:sz="4" w:space="0" w:color="000000"/>
              <w:right w:val="single" w:sz="4" w:space="0" w:color="000000"/>
            </w:tcBorders>
            <w:vAlign w:val="center"/>
            <w:hideMark/>
          </w:tcPr>
          <w:p w14:paraId="08AB9571" w14:textId="3B039F9D" w:rsidR="00125EF7" w:rsidRPr="007E685B" w:rsidRDefault="00125EF7" w:rsidP="00553004">
            <w:pPr>
              <w:jc w:val="right"/>
              <w:rPr>
                <w:rFonts w:eastAsia="Calibri"/>
                <w:szCs w:val="22"/>
              </w:rPr>
            </w:pPr>
            <w:r w:rsidRPr="007E685B">
              <w:rPr>
                <w:rFonts w:eastAsia="Calibri"/>
                <w:szCs w:val="22"/>
              </w:rPr>
              <w:t xml:space="preserve">3271 </w:t>
            </w:r>
          </w:p>
        </w:tc>
        <w:tc>
          <w:tcPr>
            <w:tcW w:w="1133" w:type="dxa"/>
            <w:tcBorders>
              <w:top w:val="single" w:sz="4" w:space="0" w:color="auto"/>
              <w:left w:val="single" w:sz="4" w:space="0" w:color="auto"/>
              <w:right w:val="single" w:sz="4" w:space="0" w:color="auto"/>
            </w:tcBorders>
            <w:vAlign w:val="center"/>
          </w:tcPr>
          <w:p w14:paraId="3990BC8F" w14:textId="5F1CA3B6" w:rsidR="00125EF7" w:rsidRPr="007E685B" w:rsidRDefault="00125EF7"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right w:val="single" w:sz="4" w:space="0" w:color="auto"/>
            </w:tcBorders>
            <w:vAlign w:val="center"/>
          </w:tcPr>
          <w:p w14:paraId="009E8FBF" w14:textId="11670475" w:rsidR="00125EF7" w:rsidRPr="007E685B" w:rsidRDefault="00125EF7" w:rsidP="00553004">
            <w:pPr>
              <w:jc w:val="right"/>
              <w:rPr>
                <w:rFonts w:eastAsia="Calibri"/>
                <w:szCs w:val="22"/>
              </w:rPr>
            </w:pPr>
            <w:r w:rsidRPr="007E685B">
              <w:rPr>
                <w:rFonts w:eastAsia="Calibri"/>
                <w:szCs w:val="22"/>
              </w:rPr>
              <w:t>2693</w:t>
            </w:r>
          </w:p>
        </w:tc>
        <w:tc>
          <w:tcPr>
            <w:tcW w:w="1133" w:type="dxa"/>
            <w:tcBorders>
              <w:top w:val="single" w:sz="4" w:space="0" w:color="auto"/>
              <w:left w:val="single" w:sz="4" w:space="0" w:color="auto"/>
              <w:right w:val="single" w:sz="4" w:space="0" w:color="auto"/>
            </w:tcBorders>
            <w:vAlign w:val="center"/>
          </w:tcPr>
          <w:p w14:paraId="5DFD4509" w14:textId="0EBE5544" w:rsidR="00125EF7" w:rsidRPr="007E685B" w:rsidRDefault="00125EF7" w:rsidP="00553004">
            <w:pPr>
              <w:jc w:val="right"/>
              <w:rPr>
                <w:rFonts w:eastAsia="Calibri"/>
                <w:szCs w:val="22"/>
              </w:rPr>
            </w:pPr>
            <w:r w:rsidRPr="007E685B">
              <w:rPr>
                <w:rFonts w:eastAsia="Calibri"/>
                <w:szCs w:val="22"/>
              </w:rPr>
              <w:t>578</w:t>
            </w:r>
          </w:p>
        </w:tc>
        <w:tc>
          <w:tcPr>
            <w:tcW w:w="1133" w:type="dxa"/>
            <w:tcBorders>
              <w:top w:val="single" w:sz="4" w:space="0" w:color="auto"/>
              <w:left w:val="single" w:sz="4" w:space="0" w:color="auto"/>
              <w:right w:val="single" w:sz="4" w:space="0" w:color="auto"/>
            </w:tcBorders>
            <w:vAlign w:val="center"/>
            <w:hideMark/>
          </w:tcPr>
          <w:p w14:paraId="35856FCC" w14:textId="77777777" w:rsidR="00125EF7" w:rsidRPr="007E685B" w:rsidRDefault="00125EF7" w:rsidP="00553004">
            <w:pPr>
              <w:jc w:val="center"/>
              <w:rPr>
                <w:rFonts w:eastAsia="Calibri"/>
                <w:szCs w:val="22"/>
              </w:rPr>
            </w:pPr>
            <w:r w:rsidRPr="007E685B">
              <w:rPr>
                <w:rFonts w:eastAsia="Calibri"/>
                <w:szCs w:val="22"/>
              </w:rPr>
              <w:t>IVv</w:t>
            </w:r>
          </w:p>
          <w:p w14:paraId="5B1EC5D7" w14:textId="77777777" w:rsidR="00125EF7" w:rsidRPr="007E685B" w:rsidRDefault="00125EF7" w:rsidP="00553004">
            <w:pPr>
              <w:jc w:val="center"/>
              <w:rPr>
                <w:rFonts w:eastAsia="Calibri"/>
                <w:szCs w:val="22"/>
              </w:rPr>
            </w:pPr>
            <w:r w:rsidRPr="007E685B">
              <w:rPr>
                <w:rFonts w:eastAsia="Calibri"/>
                <w:szCs w:val="22"/>
              </w:rPr>
              <w:t>IIIv</w:t>
            </w:r>
          </w:p>
          <w:p w14:paraId="584E6261" w14:textId="4698B60D" w:rsidR="00125EF7" w:rsidRPr="007E685B" w:rsidRDefault="00125EF7" w:rsidP="00A50314">
            <w:pPr>
              <w:jc w:val="center"/>
              <w:rPr>
                <w:rFonts w:eastAsia="Calibri"/>
                <w:szCs w:val="22"/>
              </w:rPr>
            </w:pPr>
            <w:r w:rsidRPr="007E685B">
              <w:rPr>
                <w:rFonts w:eastAsia="Calibri"/>
                <w:szCs w:val="22"/>
              </w:rPr>
              <w:t>IVv</w:t>
            </w:r>
          </w:p>
        </w:tc>
        <w:tc>
          <w:tcPr>
            <w:tcW w:w="1983" w:type="dxa"/>
            <w:tcBorders>
              <w:top w:val="single" w:sz="4" w:space="0" w:color="auto"/>
              <w:left w:val="single" w:sz="4" w:space="0" w:color="auto"/>
              <w:right w:val="single" w:sz="12" w:space="0" w:color="auto"/>
            </w:tcBorders>
            <w:vAlign w:val="center"/>
            <w:hideMark/>
          </w:tcPr>
          <w:p w14:paraId="476FFDA5" w14:textId="77777777" w:rsidR="00125EF7" w:rsidRPr="007E685B" w:rsidRDefault="00125EF7" w:rsidP="00553004">
            <w:pPr>
              <w:jc w:val="center"/>
              <w:rPr>
                <w:rFonts w:eastAsia="Calibri"/>
                <w:szCs w:val="22"/>
              </w:rPr>
            </w:pPr>
            <w:r w:rsidRPr="007E685B">
              <w:rPr>
                <w:rFonts w:eastAsia="Calibri"/>
                <w:szCs w:val="22"/>
              </w:rPr>
              <w:t>4400-6455-4416</w:t>
            </w:r>
          </w:p>
          <w:p w14:paraId="2E627F2E" w14:textId="77777777" w:rsidR="00125EF7" w:rsidRPr="007E685B" w:rsidRDefault="00125EF7" w:rsidP="00553004">
            <w:pPr>
              <w:jc w:val="center"/>
              <w:rPr>
                <w:rFonts w:eastAsia="Calibri"/>
                <w:szCs w:val="22"/>
              </w:rPr>
            </w:pPr>
            <w:r w:rsidRPr="007E685B">
              <w:rPr>
                <w:rFonts w:eastAsia="Calibri"/>
                <w:szCs w:val="22"/>
              </w:rPr>
              <w:t>4400-6483-5432</w:t>
            </w:r>
          </w:p>
          <w:p w14:paraId="52210F0F" w14:textId="13B5D231" w:rsidR="00125EF7" w:rsidRPr="007E685B" w:rsidRDefault="00125EF7" w:rsidP="00AC2E84">
            <w:pPr>
              <w:jc w:val="center"/>
              <w:rPr>
                <w:rFonts w:eastAsia="Calibri"/>
                <w:szCs w:val="22"/>
              </w:rPr>
            </w:pPr>
            <w:r w:rsidRPr="007E685B">
              <w:rPr>
                <w:rFonts w:eastAsia="Calibri"/>
                <w:szCs w:val="22"/>
              </w:rPr>
              <w:t>4400-6463-5926</w:t>
            </w:r>
          </w:p>
        </w:tc>
      </w:tr>
      <w:tr w:rsidR="007E685B" w:rsidRPr="007E685B" w14:paraId="40D6DF6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824B56" w14:textId="77777777" w:rsidR="009D5F56" w:rsidRPr="007E685B"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590FDA7" w14:textId="77777777" w:rsidR="009D5F56" w:rsidRPr="007E685B" w:rsidRDefault="009D5F56" w:rsidP="00553004">
            <w:pPr>
              <w:rPr>
                <w:rFonts w:eastAsia="Calibri"/>
                <w:szCs w:val="22"/>
              </w:rPr>
            </w:pPr>
            <w:r w:rsidRPr="007E685B">
              <w:rPr>
                <w:rFonts w:eastAsia="Calibri"/>
                <w:szCs w:val="22"/>
              </w:rPr>
              <w:t>A77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65FE096" w14:textId="77777777" w:rsidR="009D5F56" w:rsidRPr="007E685B" w:rsidRDefault="009D5F56" w:rsidP="00553004">
            <w:pPr>
              <w:rPr>
                <w:rFonts w:eastAsia="Calibri"/>
                <w:szCs w:val="22"/>
              </w:rPr>
            </w:pPr>
            <w:r w:rsidRPr="007E685B">
              <w:rPr>
                <w:rFonts w:eastAsia="Calibri"/>
                <w:szCs w:val="22"/>
              </w:rPr>
              <w:t>Privažiuojamasis kelias prie dirbamų laukų nuo kelio Nr. A74</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737AA12" w14:textId="77777777" w:rsidR="009D5F56" w:rsidRPr="007E685B" w:rsidRDefault="009D5F56" w:rsidP="00553004">
            <w:pPr>
              <w:jc w:val="right"/>
              <w:rPr>
                <w:rFonts w:eastAsia="Calibri"/>
                <w:szCs w:val="22"/>
              </w:rPr>
            </w:pPr>
            <w:r w:rsidRPr="007E685B">
              <w:rPr>
                <w:rFonts w:eastAsia="Calibri"/>
                <w:szCs w:val="22"/>
              </w:rPr>
              <w:t>2602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42445"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03997" w14:textId="77777777" w:rsidR="009D5F56" w:rsidRPr="007E685B" w:rsidRDefault="009D5F56" w:rsidP="00553004">
            <w:pPr>
              <w:jc w:val="right"/>
              <w:rPr>
                <w:rFonts w:eastAsia="Calibri"/>
                <w:szCs w:val="22"/>
              </w:rPr>
            </w:pPr>
            <w:r w:rsidRPr="007E685B">
              <w:rPr>
                <w:rFonts w:eastAsia="Calibri"/>
                <w:szCs w:val="22"/>
              </w:rPr>
              <w:t>1902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5E3D7C" w14:textId="77777777" w:rsidR="009D5F56" w:rsidRPr="007E685B" w:rsidRDefault="009D5F56" w:rsidP="00553004">
            <w:pPr>
              <w:jc w:val="right"/>
              <w:rPr>
                <w:rFonts w:eastAsia="Calibri"/>
                <w:szCs w:val="22"/>
              </w:rPr>
            </w:pPr>
            <w:r w:rsidRPr="007E685B">
              <w:rPr>
                <w:rFonts w:eastAsia="Calibri"/>
                <w:szCs w:val="22"/>
              </w:rPr>
              <w:t>700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69798B" w14:textId="77777777" w:rsidR="009D5F56" w:rsidRPr="007E685B" w:rsidRDefault="009D5F56" w:rsidP="00553004">
            <w:pPr>
              <w:jc w:val="center"/>
              <w:rPr>
                <w:rFonts w:eastAsia="Calibri"/>
                <w:szCs w:val="22"/>
              </w:rPr>
            </w:pPr>
            <w:r w:rsidRPr="007E685B">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688584" w14:textId="77777777" w:rsidR="009D5F56" w:rsidRPr="007E685B" w:rsidRDefault="009D5F56" w:rsidP="00553004">
            <w:pPr>
              <w:jc w:val="center"/>
              <w:rPr>
                <w:rFonts w:eastAsia="Calibri"/>
                <w:szCs w:val="22"/>
              </w:rPr>
            </w:pPr>
            <w:r w:rsidRPr="007E685B">
              <w:rPr>
                <w:rFonts w:eastAsia="Calibri"/>
                <w:szCs w:val="22"/>
              </w:rPr>
              <w:t>-</w:t>
            </w:r>
          </w:p>
        </w:tc>
      </w:tr>
      <w:tr w:rsidR="007E685B" w:rsidRPr="007E685B" w14:paraId="717CF86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E44A8EB" w14:textId="77777777" w:rsidR="009D5F56" w:rsidRPr="007E685B"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B10EB93" w14:textId="77777777" w:rsidR="009D5F56" w:rsidRPr="007E685B" w:rsidRDefault="009D5F56" w:rsidP="00553004">
            <w:pPr>
              <w:rPr>
                <w:rFonts w:eastAsia="Calibri"/>
                <w:szCs w:val="22"/>
              </w:rPr>
            </w:pPr>
            <w:r w:rsidRPr="007E685B">
              <w:rPr>
                <w:rFonts w:eastAsia="Calibri"/>
                <w:szCs w:val="22"/>
              </w:rPr>
              <w:t>A78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32A6D0C" w14:textId="77777777" w:rsidR="009D5F56" w:rsidRPr="007E685B" w:rsidRDefault="009D5F56" w:rsidP="00553004">
            <w:pPr>
              <w:rPr>
                <w:rFonts w:eastAsia="Calibri"/>
                <w:szCs w:val="22"/>
              </w:rPr>
            </w:pPr>
            <w:r w:rsidRPr="007E685B">
              <w:rPr>
                <w:rFonts w:eastAsia="Calibri"/>
                <w:szCs w:val="22"/>
              </w:rPr>
              <w:t xml:space="preserve">Privažiuojamasis kelias prie  Meliaušiškio tvenkinio nuo kelio Nr. A79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DA64EF0" w14:textId="77777777" w:rsidR="009D5F56" w:rsidRPr="007E685B" w:rsidRDefault="009D5F56" w:rsidP="00553004">
            <w:pPr>
              <w:jc w:val="right"/>
              <w:rPr>
                <w:rFonts w:eastAsia="Calibri"/>
                <w:szCs w:val="22"/>
              </w:rPr>
            </w:pPr>
            <w:r w:rsidRPr="007E685B">
              <w:rPr>
                <w:rFonts w:eastAsia="Calibri"/>
                <w:szCs w:val="22"/>
              </w:rPr>
              <w:t>945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2EFE0B"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4AFF4"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F1A2D" w14:textId="77777777" w:rsidR="009D5F56" w:rsidRPr="007E685B" w:rsidRDefault="009D5F56" w:rsidP="00553004">
            <w:pPr>
              <w:jc w:val="right"/>
              <w:rPr>
                <w:rFonts w:eastAsia="Calibri"/>
                <w:szCs w:val="22"/>
              </w:rPr>
            </w:pPr>
            <w:r w:rsidRPr="007E685B">
              <w:rPr>
                <w:rFonts w:eastAsia="Calibri"/>
                <w:szCs w:val="22"/>
              </w:rPr>
              <w:t>945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C17F9" w14:textId="77777777" w:rsidR="009D5F56" w:rsidRPr="007E685B" w:rsidRDefault="009D5F56" w:rsidP="00553004">
            <w:pPr>
              <w:jc w:val="center"/>
              <w:rPr>
                <w:rFonts w:eastAsia="Calibri"/>
                <w:szCs w:val="22"/>
              </w:rPr>
            </w:pPr>
            <w:r w:rsidRPr="007E685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408D64" w14:textId="77777777" w:rsidR="009D5F56" w:rsidRPr="007E685B" w:rsidRDefault="009D5F56" w:rsidP="00553004">
            <w:pPr>
              <w:jc w:val="center"/>
              <w:rPr>
                <w:rFonts w:eastAsia="Calibri"/>
                <w:szCs w:val="22"/>
              </w:rPr>
            </w:pPr>
            <w:r w:rsidRPr="007E685B">
              <w:rPr>
                <w:rFonts w:eastAsia="Calibri"/>
                <w:szCs w:val="22"/>
              </w:rPr>
              <w:t>-</w:t>
            </w:r>
          </w:p>
        </w:tc>
      </w:tr>
      <w:tr w:rsidR="007E685B" w:rsidRPr="007E685B" w14:paraId="76C5EE8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51DD9B" w14:textId="77777777" w:rsidR="009D5F56" w:rsidRPr="007E685B"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9AF7605" w14:textId="77777777" w:rsidR="009D5F56" w:rsidRPr="007E685B" w:rsidRDefault="009D5F56" w:rsidP="00553004">
            <w:pPr>
              <w:rPr>
                <w:rFonts w:eastAsia="Calibri"/>
                <w:szCs w:val="22"/>
              </w:rPr>
            </w:pPr>
            <w:r w:rsidRPr="007E685B">
              <w:rPr>
                <w:rFonts w:eastAsia="Calibri"/>
                <w:szCs w:val="22"/>
              </w:rPr>
              <w:t>A79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5B4FA18A" w14:textId="77777777" w:rsidR="009D5F56" w:rsidRPr="007E685B" w:rsidRDefault="009D5F56" w:rsidP="00553004">
            <w:pPr>
              <w:rPr>
                <w:rFonts w:eastAsia="Calibri"/>
                <w:szCs w:val="22"/>
              </w:rPr>
            </w:pPr>
            <w:r w:rsidRPr="007E685B">
              <w:rPr>
                <w:rFonts w:eastAsia="Calibri"/>
                <w:szCs w:val="22"/>
              </w:rPr>
              <w:t>Pravažiuojamasis kelias nuo kelio Nr. A108 iki kelio Nr. A223</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8F51190" w14:textId="77777777" w:rsidR="009D5F56" w:rsidRPr="007E685B" w:rsidRDefault="009D5F56" w:rsidP="00553004">
            <w:pPr>
              <w:jc w:val="right"/>
              <w:rPr>
                <w:rFonts w:eastAsia="Calibri"/>
                <w:szCs w:val="22"/>
              </w:rPr>
            </w:pPr>
            <w:r w:rsidRPr="007E685B">
              <w:rPr>
                <w:rFonts w:eastAsia="Calibri"/>
                <w:szCs w:val="22"/>
              </w:rPr>
              <w:t xml:space="preserve">3283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AF8068"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DC702" w14:textId="77777777" w:rsidR="009D5F56" w:rsidRPr="007E685B" w:rsidRDefault="009D5F56" w:rsidP="00553004">
            <w:pPr>
              <w:jc w:val="right"/>
              <w:rPr>
                <w:rFonts w:eastAsia="Calibri"/>
                <w:szCs w:val="22"/>
              </w:rPr>
            </w:pPr>
            <w:r w:rsidRPr="007E685B">
              <w:rPr>
                <w:rFonts w:eastAsia="Calibri"/>
                <w:szCs w:val="22"/>
              </w:rPr>
              <w:t>3283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87E88"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AE2F9" w14:textId="77777777" w:rsidR="009D5F56" w:rsidRPr="007E685B" w:rsidRDefault="009D5F56" w:rsidP="00553004">
            <w:pPr>
              <w:jc w:val="center"/>
              <w:rPr>
                <w:rFonts w:eastAsia="Calibri"/>
                <w:szCs w:val="22"/>
              </w:rPr>
            </w:pPr>
            <w:r w:rsidRPr="007E685B">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3253CF" w14:textId="77777777" w:rsidR="009D5F56" w:rsidRPr="007E685B" w:rsidRDefault="009D5F56" w:rsidP="00553004">
            <w:pPr>
              <w:jc w:val="center"/>
              <w:rPr>
                <w:rFonts w:eastAsia="Calibri"/>
                <w:szCs w:val="22"/>
              </w:rPr>
            </w:pPr>
            <w:r w:rsidRPr="007E685B">
              <w:rPr>
                <w:rFonts w:eastAsia="Calibri"/>
                <w:szCs w:val="22"/>
              </w:rPr>
              <w:t>-</w:t>
            </w:r>
          </w:p>
        </w:tc>
      </w:tr>
      <w:tr w:rsidR="007E685B" w:rsidRPr="007E685B" w14:paraId="328C170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25BE7EA" w14:textId="77777777" w:rsidR="009D5F56" w:rsidRPr="007E685B"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ADCCB0F" w14:textId="77777777" w:rsidR="009D5F56" w:rsidRPr="007E685B" w:rsidRDefault="009D5F56" w:rsidP="00553004">
            <w:pPr>
              <w:rPr>
                <w:rFonts w:eastAsia="Calibri"/>
                <w:szCs w:val="22"/>
              </w:rPr>
            </w:pPr>
            <w:r w:rsidRPr="007E685B">
              <w:rPr>
                <w:rFonts w:eastAsia="Calibri"/>
                <w:szCs w:val="22"/>
              </w:rPr>
              <w:t>A8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366CA20" w14:textId="77777777" w:rsidR="009D5F56" w:rsidRPr="007E685B" w:rsidRDefault="009D5F56" w:rsidP="00553004">
            <w:pPr>
              <w:rPr>
                <w:rFonts w:eastAsia="Calibri"/>
                <w:szCs w:val="22"/>
              </w:rPr>
            </w:pPr>
            <w:r w:rsidRPr="007E685B">
              <w:rPr>
                <w:rFonts w:eastAsia="Calibri"/>
                <w:szCs w:val="22"/>
              </w:rPr>
              <w:t>Privažiuojamasis kelias prie Aleininkų k. nuo kelio Nr. A47</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96518FF" w14:textId="150F21DB" w:rsidR="009D5F56" w:rsidRPr="007E685B" w:rsidRDefault="00634FBE" w:rsidP="00553004">
            <w:pPr>
              <w:jc w:val="right"/>
              <w:rPr>
                <w:rFonts w:eastAsia="Calibri"/>
                <w:szCs w:val="22"/>
              </w:rPr>
            </w:pPr>
            <w:r w:rsidRPr="007E685B">
              <w:rPr>
                <w:rFonts w:eastAsia="Calibri"/>
                <w:szCs w:val="22"/>
              </w:rPr>
              <w:t xml:space="preserve"> 371</w:t>
            </w:r>
            <w:r w:rsidR="009D5F56" w:rsidRPr="007E685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CD3A5"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00EB9"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D1A85F" w14:textId="00927D8B" w:rsidR="009D5F56" w:rsidRPr="007E685B" w:rsidRDefault="00634FBE" w:rsidP="00553004">
            <w:pPr>
              <w:jc w:val="right"/>
              <w:rPr>
                <w:rFonts w:eastAsia="Calibri"/>
                <w:szCs w:val="22"/>
              </w:rPr>
            </w:pPr>
            <w:r w:rsidRPr="007E685B">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352432" w14:textId="0EE6ECB4" w:rsidR="009D5F56" w:rsidRPr="007E685B" w:rsidRDefault="00634FBE" w:rsidP="00553004">
            <w:pPr>
              <w:jc w:val="center"/>
              <w:rPr>
                <w:rFonts w:eastAsia="Calibri"/>
                <w:szCs w:val="22"/>
              </w:rPr>
            </w:pPr>
            <w:r w:rsidRPr="007E685B">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BA6A48" w14:textId="20B8352D" w:rsidR="009D5F56" w:rsidRPr="007E685B" w:rsidRDefault="00634FBE" w:rsidP="00553004">
            <w:pPr>
              <w:jc w:val="center"/>
              <w:rPr>
                <w:rFonts w:eastAsia="Calibri"/>
                <w:szCs w:val="22"/>
              </w:rPr>
            </w:pPr>
            <w:r w:rsidRPr="007E685B">
              <w:rPr>
                <w:rFonts w:eastAsia="Calibri"/>
                <w:szCs w:val="22"/>
              </w:rPr>
              <w:t>4400-6452-1506</w:t>
            </w:r>
          </w:p>
        </w:tc>
      </w:tr>
      <w:tr w:rsidR="007E685B" w:rsidRPr="007E685B" w14:paraId="4B626A3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35B932D" w14:textId="77777777" w:rsidR="009D5F56" w:rsidRPr="007E685B"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B29EAF5" w14:textId="77777777" w:rsidR="009D5F56" w:rsidRPr="007E685B" w:rsidRDefault="009D5F56" w:rsidP="00553004">
            <w:pPr>
              <w:rPr>
                <w:rFonts w:eastAsia="Calibri"/>
                <w:szCs w:val="22"/>
              </w:rPr>
            </w:pPr>
            <w:r w:rsidRPr="007E685B">
              <w:rPr>
                <w:rFonts w:eastAsia="Calibri"/>
                <w:szCs w:val="22"/>
              </w:rPr>
              <w:t>A80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2278908" w14:textId="77777777" w:rsidR="009D5F56" w:rsidRPr="007E685B" w:rsidRDefault="009D5F56" w:rsidP="00553004">
            <w:pPr>
              <w:rPr>
                <w:rFonts w:eastAsia="Calibri"/>
                <w:szCs w:val="22"/>
              </w:rPr>
            </w:pPr>
            <w:r w:rsidRPr="007E685B">
              <w:rPr>
                <w:rFonts w:eastAsia="Calibri"/>
                <w:szCs w:val="22"/>
              </w:rPr>
              <w:t xml:space="preserve">Pravažiuojamasis kelias nuo kelio Nr. A79 iki Bičionių g., Bičionių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1C0AB15" w14:textId="77777777" w:rsidR="009D5F56" w:rsidRPr="007E685B" w:rsidRDefault="009D5F56" w:rsidP="00553004">
            <w:pPr>
              <w:jc w:val="right"/>
              <w:rPr>
                <w:rFonts w:eastAsia="Calibri"/>
                <w:szCs w:val="22"/>
              </w:rPr>
            </w:pPr>
            <w:r w:rsidRPr="007E685B">
              <w:rPr>
                <w:rFonts w:eastAsia="Calibri"/>
                <w:szCs w:val="22"/>
              </w:rPr>
              <w:t xml:space="preserve">1752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020CC"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6E642" w14:textId="77777777" w:rsidR="009D5F56" w:rsidRPr="007E685B" w:rsidRDefault="009D5F56" w:rsidP="00553004">
            <w:pPr>
              <w:jc w:val="right"/>
              <w:rPr>
                <w:rFonts w:eastAsia="Calibri"/>
                <w:szCs w:val="22"/>
              </w:rPr>
            </w:pPr>
            <w:r w:rsidRPr="007E685B">
              <w:rPr>
                <w:rFonts w:eastAsia="Calibri"/>
                <w:szCs w:val="22"/>
              </w:rPr>
              <w:t>1752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C5BFF"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246AA" w14:textId="77777777" w:rsidR="009D5F56" w:rsidRPr="007E685B" w:rsidRDefault="009D5F56" w:rsidP="00553004">
            <w:pPr>
              <w:jc w:val="center"/>
              <w:rPr>
                <w:rFonts w:eastAsia="Calibri"/>
                <w:szCs w:val="22"/>
              </w:rPr>
            </w:pPr>
            <w:r w:rsidRPr="007E685B">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1DB981" w14:textId="77777777" w:rsidR="009D5F56" w:rsidRPr="007E685B" w:rsidRDefault="009D5F56" w:rsidP="00553004">
            <w:pPr>
              <w:jc w:val="center"/>
              <w:rPr>
                <w:rFonts w:eastAsia="Calibri"/>
                <w:szCs w:val="22"/>
              </w:rPr>
            </w:pPr>
            <w:r w:rsidRPr="007E685B">
              <w:rPr>
                <w:rFonts w:eastAsia="Calibri"/>
                <w:szCs w:val="22"/>
              </w:rPr>
              <w:t>-</w:t>
            </w:r>
          </w:p>
        </w:tc>
      </w:tr>
      <w:tr w:rsidR="007E685B" w:rsidRPr="007E685B" w14:paraId="25ACE42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991D6F7" w14:textId="77777777" w:rsidR="009D5F56" w:rsidRPr="007E685B"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AF0756F" w14:textId="77777777" w:rsidR="009D5F56" w:rsidRPr="007E685B" w:rsidRDefault="009D5F56" w:rsidP="00553004">
            <w:pPr>
              <w:rPr>
                <w:rFonts w:eastAsia="Calibri"/>
                <w:szCs w:val="22"/>
              </w:rPr>
            </w:pPr>
            <w:r w:rsidRPr="007E685B">
              <w:rPr>
                <w:rFonts w:eastAsia="Calibri"/>
                <w:szCs w:val="22"/>
              </w:rPr>
              <w:t>A81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5D5E38A" w14:textId="374C462B" w:rsidR="009D5F56" w:rsidRPr="007E685B" w:rsidRDefault="009D5F56" w:rsidP="00553004">
            <w:pPr>
              <w:rPr>
                <w:rFonts w:eastAsia="Calibri"/>
                <w:szCs w:val="22"/>
              </w:rPr>
            </w:pPr>
            <w:r w:rsidRPr="007E685B">
              <w:rPr>
                <w:rFonts w:eastAsia="Calibri"/>
                <w:szCs w:val="22"/>
              </w:rPr>
              <w:t>Privažiuojamasis kelias prie gyvenamųjų namų nuo kelio Nr. A206</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986F229" w14:textId="77777777" w:rsidR="009D5F56" w:rsidRPr="007E685B" w:rsidRDefault="009D5F56" w:rsidP="00553004">
            <w:pPr>
              <w:jc w:val="right"/>
              <w:rPr>
                <w:rFonts w:eastAsia="Calibri"/>
                <w:szCs w:val="22"/>
              </w:rPr>
            </w:pPr>
            <w:r w:rsidRPr="007E685B">
              <w:rPr>
                <w:rFonts w:eastAsia="Calibri"/>
                <w:szCs w:val="22"/>
              </w:rPr>
              <w:t xml:space="preserve">291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4DE3F"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ED814"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42BCB" w14:textId="77777777" w:rsidR="009D5F56" w:rsidRPr="007E685B" w:rsidRDefault="009D5F56" w:rsidP="00553004">
            <w:pPr>
              <w:jc w:val="right"/>
              <w:rPr>
                <w:rFonts w:eastAsia="Calibri"/>
                <w:szCs w:val="22"/>
              </w:rPr>
            </w:pPr>
            <w:r w:rsidRPr="007E685B">
              <w:rPr>
                <w:rFonts w:eastAsia="Calibri"/>
                <w:szCs w:val="22"/>
              </w:rPr>
              <w:t>291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0CAE3" w14:textId="77777777" w:rsidR="009D5F56" w:rsidRPr="007E685B" w:rsidRDefault="009D5F56" w:rsidP="00553004">
            <w:pPr>
              <w:jc w:val="center"/>
              <w:rPr>
                <w:rFonts w:eastAsia="Calibri"/>
                <w:szCs w:val="22"/>
              </w:rPr>
            </w:pPr>
            <w:r w:rsidRPr="007E685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842C85" w14:textId="77777777" w:rsidR="009D5F56" w:rsidRPr="007E685B" w:rsidRDefault="009D5F56" w:rsidP="00553004">
            <w:pPr>
              <w:jc w:val="center"/>
              <w:rPr>
                <w:rFonts w:eastAsia="Calibri"/>
                <w:szCs w:val="22"/>
              </w:rPr>
            </w:pPr>
            <w:r w:rsidRPr="007E685B">
              <w:rPr>
                <w:rFonts w:eastAsia="Calibri"/>
                <w:szCs w:val="22"/>
              </w:rPr>
              <w:t>-</w:t>
            </w:r>
          </w:p>
        </w:tc>
      </w:tr>
      <w:tr w:rsidR="007E685B" w:rsidRPr="007E685B" w14:paraId="2FBAA57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4B96D21" w14:textId="77777777" w:rsidR="009D5F56" w:rsidRPr="007E685B"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89C7757" w14:textId="77777777" w:rsidR="009D5F56" w:rsidRPr="007E685B" w:rsidRDefault="009D5F56" w:rsidP="00553004">
            <w:pPr>
              <w:rPr>
                <w:rFonts w:eastAsia="Calibri"/>
                <w:szCs w:val="22"/>
              </w:rPr>
            </w:pPr>
            <w:r w:rsidRPr="007E685B">
              <w:rPr>
                <w:rFonts w:eastAsia="Calibri"/>
                <w:szCs w:val="22"/>
              </w:rPr>
              <w:t>A81-1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59AEAE4" w14:textId="77777777" w:rsidR="009D5F56" w:rsidRPr="007E685B" w:rsidRDefault="009D5F56" w:rsidP="00553004">
            <w:pPr>
              <w:rPr>
                <w:rFonts w:eastAsia="Calibri"/>
                <w:szCs w:val="22"/>
              </w:rPr>
            </w:pPr>
            <w:r w:rsidRPr="007E685B">
              <w:rPr>
                <w:rFonts w:eastAsia="Calibri"/>
                <w:szCs w:val="22"/>
              </w:rPr>
              <w:t>Privažiuojamasis kelias prie Žilvičių k. nuo kelio Nr. A74</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3322610" w14:textId="77777777" w:rsidR="009D5F56" w:rsidRPr="007E685B" w:rsidRDefault="009D5F56" w:rsidP="00553004">
            <w:pPr>
              <w:jc w:val="right"/>
              <w:rPr>
                <w:rFonts w:eastAsia="Calibri"/>
                <w:szCs w:val="22"/>
              </w:rPr>
            </w:pPr>
            <w:r w:rsidRPr="007E685B">
              <w:rPr>
                <w:rFonts w:eastAsia="Calibri"/>
                <w:szCs w:val="22"/>
              </w:rPr>
              <w:t xml:space="preserve">961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B09C1"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21810" w14:textId="77777777" w:rsidR="009D5F56" w:rsidRPr="007E685B" w:rsidRDefault="009D5F56" w:rsidP="00553004">
            <w:pPr>
              <w:jc w:val="right"/>
              <w:rPr>
                <w:rFonts w:eastAsia="Calibri"/>
                <w:szCs w:val="22"/>
              </w:rPr>
            </w:pPr>
            <w:r w:rsidRPr="007E685B">
              <w:rPr>
                <w:rFonts w:eastAsia="Calibri"/>
                <w:szCs w:val="22"/>
              </w:rPr>
              <w:t>961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20DAE"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3AD51" w14:textId="77777777" w:rsidR="009D5F56" w:rsidRPr="007E685B" w:rsidRDefault="009D5F56" w:rsidP="00553004">
            <w:pPr>
              <w:jc w:val="center"/>
              <w:rPr>
                <w:rFonts w:eastAsia="Calibri"/>
                <w:szCs w:val="22"/>
              </w:rPr>
            </w:pPr>
            <w:r w:rsidRPr="007E685B">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6CE5DA" w14:textId="77777777" w:rsidR="009D5F56" w:rsidRPr="007E685B" w:rsidRDefault="009D5F56" w:rsidP="00553004">
            <w:pPr>
              <w:jc w:val="center"/>
              <w:rPr>
                <w:rFonts w:eastAsia="Calibri"/>
                <w:szCs w:val="22"/>
              </w:rPr>
            </w:pPr>
            <w:r w:rsidRPr="007E685B">
              <w:rPr>
                <w:rFonts w:eastAsia="Calibri"/>
                <w:szCs w:val="22"/>
              </w:rPr>
              <w:t>-</w:t>
            </w:r>
          </w:p>
        </w:tc>
      </w:tr>
      <w:tr w:rsidR="007E685B" w:rsidRPr="007E685B" w14:paraId="531B695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6B0586" w14:textId="77777777" w:rsidR="009D5F56" w:rsidRPr="007E685B"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2BFB51A" w14:textId="77777777" w:rsidR="009D5F56" w:rsidRPr="007E685B" w:rsidRDefault="009D5F56" w:rsidP="00553004">
            <w:pPr>
              <w:rPr>
                <w:rFonts w:eastAsia="Calibri"/>
                <w:szCs w:val="22"/>
              </w:rPr>
            </w:pPr>
            <w:r w:rsidRPr="007E685B">
              <w:rPr>
                <w:rFonts w:eastAsia="Calibri"/>
                <w:szCs w:val="22"/>
              </w:rPr>
              <w:t>A83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F9394F7" w14:textId="77777777" w:rsidR="009D5F56" w:rsidRPr="007E685B" w:rsidRDefault="009D5F56" w:rsidP="00553004">
            <w:pPr>
              <w:rPr>
                <w:rFonts w:eastAsia="Calibri"/>
                <w:szCs w:val="22"/>
              </w:rPr>
            </w:pPr>
            <w:r w:rsidRPr="007E685B">
              <w:rPr>
                <w:rFonts w:eastAsia="Calibri"/>
                <w:szCs w:val="22"/>
              </w:rPr>
              <w:t xml:space="preserve">Privažiuojamasis kelias prie gamybinių pastatų nuo Sturtupio g., Ažuožerių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1BC69E93" w14:textId="4C137980" w:rsidR="009D5F56" w:rsidRPr="007E685B" w:rsidRDefault="00634FBE" w:rsidP="00553004">
            <w:pPr>
              <w:jc w:val="right"/>
              <w:rPr>
                <w:rFonts w:eastAsia="Calibri"/>
                <w:szCs w:val="22"/>
              </w:rPr>
            </w:pPr>
            <w:r w:rsidRPr="007E685B">
              <w:rPr>
                <w:rFonts w:eastAsia="Calibri"/>
                <w:szCs w:val="22"/>
              </w:rPr>
              <w:t>83</w:t>
            </w:r>
            <w:r w:rsidR="009D5F56" w:rsidRPr="007E685B">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BE34E3"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FA6E1" w14:textId="1CC2DBE6" w:rsidR="009D5F56" w:rsidRPr="007E685B" w:rsidRDefault="00634FBE" w:rsidP="00553004">
            <w:pPr>
              <w:jc w:val="right"/>
              <w:rPr>
                <w:rFonts w:eastAsia="Calibri"/>
                <w:szCs w:val="22"/>
              </w:rPr>
            </w:pPr>
            <w:r w:rsidRPr="007E685B">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1EB58" w14:textId="31B412CC" w:rsidR="009D5F56" w:rsidRPr="007E685B" w:rsidRDefault="007E685B" w:rsidP="00553004">
            <w:pPr>
              <w:jc w:val="right"/>
              <w:rPr>
                <w:rFonts w:eastAsia="Calibri"/>
                <w:strike/>
                <w:szCs w:val="22"/>
              </w:rPr>
            </w:pPr>
            <w:r w:rsidRPr="007E685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E4E22" w14:textId="77777777" w:rsidR="009D5F56" w:rsidRPr="007E685B" w:rsidRDefault="009D5F56" w:rsidP="00553004">
            <w:pPr>
              <w:jc w:val="center"/>
              <w:rPr>
                <w:rFonts w:eastAsia="Calibri"/>
                <w:szCs w:val="22"/>
              </w:rPr>
            </w:pPr>
            <w:r w:rsidRPr="007E685B">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284CEA" w14:textId="181828B8" w:rsidR="009D5F56" w:rsidRPr="007E685B" w:rsidRDefault="00634FBE" w:rsidP="00553004">
            <w:pPr>
              <w:jc w:val="center"/>
              <w:rPr>
                <w:rFonts w:eastAsia="Calibri"/>
                <w:szCs w:val="22"/>
              </w:rPr>
            </w:pPr>
            <w:r w:rsidRPr="007E685B">
              <w:rPr>
                <w:rFonts w:eastAsia="Calibri"/>
                <w:szCs w:val="22"/>
              </w:rPr>
              <w:t>4400-6460-5385</w:t>
            </w:r>
          </w:p>
        </w:tc>
      </w:tr>
      <w:tr w:rsidR="007E685B" w:rsidRPr="007E685B" w14:paraId="6EBE986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DA47775" w14:textId="77777777" w:rsidR="009D5F56" w:rsidRPr="007E685B"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987A956" w14:textId="77777777" w:rsidR="009D5F56" w:rsidRPr="007E685B" w:rsidRDefault="009D5F56" w:rsidP="00553004">
            <w:pPr>
              <w:rPr>
                <w:rFonts w:eastAsia="Calibri"/>
                <w:szCs w:val="22"/>
              </w:rPr>
            </w:pPr>
            <w:r w:rsidRPr="007E685B">
              <w:rPr>
                <w:rFonts w:eastAsia="Calibri"/>
                <w:szCs w:val="22"/>
              </w:rPr>
              <w:t>A84</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477F5F3" w14:textId="77777777" w:rsidR="009D5F56" w:rsidRPr="007E685B" w:rsidRDefault="009D5F56" w:rsidP="00553004">
            <w:pPr>
              <w:rPr>
                <w:rFonts w:eastAsia="Calibri"/>
                <w:szCs w:val="22"/>
              </w:rPr>
            </w:pPr>
            <w:r w:rsidRPr="007E685B">
              <w:rPr>
                <w:rFonts w:eastAsia="Calibri"/>
                <w:szCs w:val="22"/>
              </w:rPr>
              <w:t xml:space="preserve">Pravažiuojamasis kelias nuo kelio Nr. 1221 iki Mūšiejaus g., Juškonių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79233D78" w14:textId="77777777" w:rsidR="009D5F56" w:rsidRPr="007E685B" w:rsidRDefault="009D5F56" w:rsidP="00553004">
            <w:pPr>
              <w:jc w:val="right"/>
              <w:rPr>
                <w:rFonts w:eastAsia="Calibri"/>
                <w:szCs w:val="22"/>
              </w:rPr>
            </w:pPr>
            <w:r w:rsidRPr="007E685B">
              <w:rPr>
                <w:rFonts w:eastAsia="Calibri"/>
                <w:szCs w:val="22"/>
              </w:rPr>
              <w:t xml:space="preserve">610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A2EC3"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0C695" w14:textId="77777777" w:rsidR="009D5F56" w:rsidRPr="007E685B" w:rsidRDefault="009D5F56" w:rsidP="00553004">
            <w:pPr>
              <w:jc w:val="right"/>
              <w:rPr>
                <w:rFonts w:eastAsia="Calibri"/>
                <w:szCs w:val="22"/>
              </w:rPr>
            </w:pPr>
            <w:r w:rsidRPr="007E685B">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2F1081"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98FE8E" w14:textId="77777777" w:rsidR="009D5F56" w:rsidRPr="007E685B" w:rsidRDefault="009D5F56" w:rsidP="00553004">
            <w:pPr>
              <w:jc w:val="center"/>
              <w:rPr>
                <w:rFonts w:eastAsia="Calibri"/>
                <w:szCs w:val="22"/>
              </w:rPr>
            </w:pPr>
            <w:r w:rsidRPr="007E685B">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6A5153" w14:textId="77777777" w:rsidR="009D5F56" w:rsidRPr="007E685B" w:rsidRDefault="009D5F56" w:rsidP="00553004">
            <w:pPr>
              <w:jc w:val="center"/>
              <w:rPr>
                <w:rFonts w:eastAsia="Calibri"/>
                <w:szCs w:val="22"/>
              </w:rPr>
            </w:pPr>
            <w:r w:rsidRPr="007E685B">
              <w:rPr>
                <w:rFonts w:eastAsia="Calibri"/>
                <w:szCs w:val="22"/>
              </w:rPr>
              <w:t>-</w:t>
            </w:r>
          </w:p>
        </w:tc>
      </w:tr>
      <w:tr w:rsidR="007E685B" w:rsidRPr="007E685B" w14:paraId="08A9A70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0EA34B6" w14:textId="77777777" w:rsidR="009D5F56" w:rsidRPr="007E685B"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3F4FD10" w14:textId="77777777" w:rsidR="009D5F56" w:rsidRPr="007E685B" w:rsidRDefault="009D5F56" w:rsidP="00553004">
            <w:pPr>
              <w:rPr>
                <w:rFonts w:eastAsia="Calibri"/>
                <w:szCs w:val="22"/>
              </w:rPr>
            </w:pPr>
            <w:r w:rsidRPr="007E685B">
              <w:rPr>
                <w:rFonts w:eastAsia="Calibri"/>
                <w:szCs w:val="22"/>
              </w:rPr>
              <w:t>A85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89D2B92" w14:textId="77777777" w:rsidR="009D5F56" w:rsidRPr="007E685B" w:rsidRDefault="009D5F56" w:rsidP="00553004">
            <w:pPr>
              <w:rPr>
                <w:rFonts w:eastAsia="Calibri"/>
                <w:szCs w:val="22"/>
              </w:rPr>
            </w:pPr>
            <w:r w:rsidRPr="007E685B">
              <w:rPr>
                <w:rFonts w:eastAsia="Calibri"/>
                <w:szCs w:val="22"/>
              </w:rPr>
              <w:t>Privažiuojamasis kelias prie gyvenamųjų namų nuo kelio Nr. 112</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09D7B4C" w14:textId="1BE8D905" w:rsidR="009D5F56" w:rsidRPr="007E685B" w:rsidRDefault="00ED040B" w:rsidP="00553004">
            <w:pPr>
              <w:jc w:val="right"/>
              <w:rPr>
                <w:rFonts w:eastAsia="Calibri"/>
                <w:szCs w:val="22"/>
              </w:rPr>
            </w:pPr>
            <w:r w:rsidRPr="007E685B">
              <w:rPr>
                <w:rFonts w:eastAsia="Calibri"/>
                <w:szCs w:val="22"/>
              </w:rPr>
              <w:t> 365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8FE4CE"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996A4" w14:textId="1D468341" w:rsidR="009D5F56" w:rsidRPr="007E685B" w:rsidRDefault="00ED040B" w:rsidP="00553004">
            <w:pPr>
              <w:jc w:val="right"/>
              <w:rPr>
                <w:rFonts w:eastAsia="Calibri"/>
                <w:szCs w:val="22"/>
              </w:rPr>
            </w:pPr>
            <w:r w:rsidRPr="007E685B">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24E951" w14:textId="4EDA533B" w:rsidR="009D5F56" w:rsidRPr="007E685B" w:rsidRDefault="00ED040B" w:rsidP="00553004">
            <w:pPr>
              <w:jc w:val="right"/>
              <w:rPr>
                <w:rFonts w:eastAsia="Calibri"/>
                <w:szCs w:val="22"/>
              </w:rPr>
            </w:pPr>
            <w:r w:rsidRPr="007E685B">
              <w:rPr>
                <w:rFonts w:eastAsia="Calibri"/>
                <w:szCs w:val="22"/>
              </w:rPr>
              <w:t xml:space="preserve"> 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7BD2B" w14:textId="28B7E40A" w:rsidR="009D5F56" w:rsidRPr="007E685B" w:rsidRDefault="00ED040B" w:rsidP="00553004">
            <w:pPr>
              <w:jc w:val="center"/>
              <w:rPr>
                <w:rFonts w:eastAsia="Calibri"/>
                <w:szCs w:val="22"/>
              </w:rPr>
            </w:pPr>
            <w:r w:rsidRPr="007E685B">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C0CDF3" w14:textId="2B320AEE" w:rsidR="009D5F56" w:rsidRPr="007E685B" w:rsidRDefault="00ED040B" w:rsidP="00553004">
            <w:pPr>
              <w:jc w:val="center"/>
              <w:rPr>
                <w:rFonts w:eastAsia="Calibri"/>
                <w:szCs w:val="22"/>
              </w:rPr>
            </w:pPr>
            <w:r w:rsidRPr="007E685B">
              <w:rPr>
                <w:rFonts w:eastAsia="Calibri"/>
                <w:szCs w:val="22"/>
              </w:rPr>
              <w:t>4400-6452-1539</w:t>
            </w:r>
          </w:p>
        </w:tc>
      </w:tr>
      <w:tr w:rsidR="007E685B" w:rsidRPr="007E685B" w14:paraId="2E891F4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F78FFB8" w14:textId="77777777" w:rsidR="009D5F56" w:rsidRPr="007E685B"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F729B0" w14:textId="77777777" w:rsidR="009D5F56" w:rsidRPr="007E685B" w:rsidRDefault="009D5F56" w:rsidP="00553004">
            <w:pPr>
              <w:rPr>
                <w:rFonts w:eastAsia="Calibri"/>
                <w:szCs w:val="22"/>
              </w:rPr>
            </w:pPr>
            <w:r w:rsidRPr="007E685B">
              <w:rPr>
                <w:rFonts w:eastAsia="Calibri"/>
                <w:szCs w:val="22"/>
              </w:rPr>
              <w:t>A86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806F186" w14:textId="77777777" w:rsidR="009D5F56" w:rsidRPr="007E685B" w:rsidRDefault="009D5F56" w:rsidP="00553004">
            <w:pPr>
              <w:rPr>
                <w:rFonts w:eastAsia="Calibri"/>
                <w:szCs w:val="22"/>
              </w:rPr>
            </w:pPr>
            <w:r w:rsidRPr="007E685B">
              <w:rPr>
                <w:rFonts w:eastAsia="Calibri"/>
                <w:szCs w:val="22"/>
              </w:rPr>
              <w:t>Privažiuojamasis kelias prie gyvenamųjų namų nuo Mūšiejaus g., Juškonių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D6C5813" w14:textId="77777777" w:rsidR="009D5F56" w:rsidRPr="007E685B" w:rsidRDefault="009D5F56" w:rsidP="00553004">
            <w:pPr>
              <w:jc w:val="right"/>
              <w:rPr>
                <w:rFonts w:eastAsia="Calibri"/>
                <w:szCs w:val="22"/>
              </w:rPr>
            </w:pPr>
            <w:r w:rsidRPr="007E685B">
              <w:rPr>
                <w:rFonts w:eastAsia="Calibri"/>
                <w:szCs w:val="22"/>
              </w:rPr>
              <w:t xml:space="preserve">218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BCC29"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41304" w14:textId="77777777" w:rsidR="009D5F56" w:rsidRPr="007E685B" w:rsidRDefault="009D5F56" w:rsidP="00553004">
            <w:pPr>
              <w:jc w:val="right"/>
              <w:rPr>
                <w:rFonts w:eastAsia="Calibri"/>
                <w:szCs w:val="22"/>
              </w:rPr>
            </w:pPr>
            <w:r w:rsidRPr="007E685B">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A5D4A" w14:textId="77777777" w:rsidR="009D5F56" w:rsidRPr="007E685B" w:rsidRDefault="009D5F56" w:rsidP="00553004">
            <w:pPr>
              <w:jc w:val="right"/>
              <w:rPr>
                <w:rFonts w:eastAsia="Calibri"/>
                <w:szCs w:val="22"/>
              </w:rPr>
            </w:pPr>
            <w:r w:rsidRPr="007E68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9BBBE" w14:textId="77777777" w:rsidR="009D5F56" w:rsidRPr="007E685B" w:rsidRDefault="009D5F56" w:rsidP="00553004">
            <w:pPr>
              <w:jc w:val="center"/>
              <w:rPr>
                <w:rFonts w:eastAsia="Calibri"/>
                <w:szCs w:val="22"/>
              </w:rPr>
            </w:pPr>
            <w:r w:rsidRPr="007E685B">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F45C62" w14:textId="77777777" w:rsidR="009D5F56" w:rsidRPr="007E685B" w:rsidRDefault="009D5F56" w:rsidP="00553004">
            <w:pPr>
              <w:jc w:val="center"/>
              <w:rPr>
                <w:rFonts w:eastAsia="Calibri"/>
                <w:szCs w:val="22"/>
              </w:rPr>
            </w:pPr>
            <w:r w:rsidRPr="007E685B">
              <w:rPr>
                <w:rFonts w:eastAsia="Calibri"/>
                <w:szCs w:val="22"/>
              </w:rPr>
              <w:t>-</w:t>
            </w:r>
          </w:p>
        </w:tc>
      </w:tr>
      <w:tr w:rsidR="009D5F56" w:rsidRPr="004B1509" w14:paraId="1C768CE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D80B9A2"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E5E5E75" w14:textId="77777777" w:rsidR="009D5F56" w:rsidRPr="004B1509" w:rsidRDefault="009D5F56" w:rsidP="00553004">
            <w:pPr>
              <w:rPr>
                <w:rFonts w:eastAsia="Calibri"/>
                <w:szCs w:val="22"/>
              </w:rPr>
            </w:pPr>
            <w:r w:rsidRPr="004B1509">
              <w:rPr>
                <w:rFonts w:eastAsia="Calibri"/>
                <w:szCs w:val="22"/>
              </w:rPr>
              <w:t>A87</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755A89D7" w14:textId="77777777" w:rsidR="009D5F56" w:rsidRPr="004B1509" w:rsidRDefault="009D5F56" w:rsidP="00553004">
            <w:pPr>
              <w:rPr>
                <w:rFonts w:eastAsia="Calibri"/>
                <w:szCs w:val="22"/>
              </w:rPr>
            </w:pPr>
            <w:r w:rsidRPr="004B1509">
              <w:rPr>
                <w:rFonts w:eastAsia="Calibri"/>
                <w:szCs w:val="22"/>
              </w:rPr>
              <w:t>Privažiuojamasis kelias prie dirbamų laukų nuo kelio Nr. 1230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D66E70E" w14:textId="77777777" w:rsidR="009D5F56" w:rsidRPr="004B1509" w:rsidRDefault="009D5F56" w:rsidP="00553004">
            <w:pPr>
              <w:jc w:val="right"/>
              <w:rPr>
                <w:rFonts w:eastAsia="Calibri"/>
                <w:szCs w:val="22"/>
              </w:rPr>
            </w:pPr>
            <w:r w:rsidRPr="004B1509">
              <w:rPr>
                <w:rFonts w:eastAsia="Calibri"/>
                <w:szCs w:val="22"/>
              </w:rPr>
              <w:t xml:space="preserve">483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AD7E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AA91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6ADB4" w14:textId="77777777" w:rsidR="009D5F56" w:rsidRPr="004B1509" w:rsidRDefault="009D5F56" w:rsidP="00553004">
            <w:pPr>
              <w:jc w:val="right"/>
              <w:rPr>
                <w:rFonts w:eastAsia="Calibri"/>
                <w:bCs/>
                <w:szCs w:val="22"/>
              </w:rPr>
            </w:pPr>
            <w:r w:rsidRPr="004B1509">
              <w:rPr>
                <w:rFonts w:eastAsia="Calibri"/>
                <w:bCs/>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2A902"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0A8AA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6000A1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083809"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55A7AFF" w14:textId="77777777" w:rsidR="009D5F56" w:rsidRPr="004B1509" w:rsidRDefault="009D5F56" w:rsidP="00553004">
            <w:pPr>
              <w:rPr>
                <w:rFonts w:eastAsia="Calibri"/>
                <w:szCs w:val="22"/>
              </w:rPr>
            </w:pPr>
            <w:r w:rsidRPr="004B1509">
              <w:rPr>
                <w:rFonts w:eastAsia="Calibri"/>
                <w:szCs w:val="22"/>
              </w:rPr>
              <w:t>A88</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B2D7EA7" w14:textId="77777777" w:rsidR="009D5F56" w:rsidRPr="004B1509" w:rsidRDefault="009D5F56" w:rsidP="00553004">
            <w:pPr>
              <w:rPr>
                <w:rFonts w:eastAsia="Calibri"/>
                <w:szCs w:val="22"/>
              </w:rPr>
            </w:pPr>
            <w:r w:rsidRPr="004B1509">
              <w:rPr>
                <w:rFonts w:eastAsia="Calibri"/>
                <w:szCs w:val="22"/>
              </w:rPr>
              <w:t>Pravažiuojamasis kelias nuo Juškonių g., Juškonių k. iki kelio Nr. A74</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B60835D" w14:textId="77777777" w:rsidR="009D5F56" w:rsidRPr="004B1509" w:rsidRDefault="009D5F56" w:rsidP="00553004">
            <w:pPr>
              <w:jc w:val="right"/>
              <w:rPr>
                <w:rFonts w:eastAsia="Calibri"/>
                <w:szCs w:val="22"/>
              </w:rPr>
            </w:pPr>
            <w:r w:rsidRPr="004B1509">
              <w:rPr>
                <w:rFonts w:eastAsia="Calibri"/>
                <w:szCs w:val="22"/>
              </w:rPr>
              <w:t xml:space="preserve">2077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C778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3444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7FFCFD" w14:textId="77777777" w:rsidR="009D5F56" w:rsidRPr="004B1509" w:rsidRDefault="009D5F56" w:rsidP="00553004">
            <w:pPr>
              <w:jc w:val="right"/>
              <w:rPr>
                <w:rFonts w:eastAsia="Calibri"/>
                <w:bCs/>
                <w:szCs w:val="22"/>
              </w:rPr>
            </w:pPr>
            <w:r w:rsidRPr="004B1509">
              <w:rPr>
                <w:rFonts w:eastAsia="Calibri"/>
                <w:bCs/>
                <w:szCs w:val="22"/>
              </w:rPr>
              <w:t>2077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94689"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B3BA54"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215A10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A8F4169"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4CD3010" w14:textId="77777777" w:rsidR="009D5F56" w:rsidRPr="004B1509" w:rsidRDefault="009D5F56" w:rsidP="00553004">
            <w:pPr>
              <w:rPr>
                <w:rFonts w:eastAsia="Calibri"/>
                <w:szCs w:val="22"/>
              </w:rPr>
            </w:pPr>
            <w:r w:rsidRPr="004B1509">
              <w:rPr>
                <w:rFonts w:eastAsia="Calibri"/>
                <w:szCs w:val="22"/>
              </w:rPr>
              <w:t>A89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EB9A444" w14:textId="77777777" w:rsidR="009D5F56" w:rsidRPr="004B1509" w:rsidRDefault="009D5F56" w:rsidP="00553004">
            <w:pPr>
              <w:rPr>
                <w:rFonts w:eastAsia="Calibri"/>
                <w:szCs w:val="22"/>
              </w:rPr>
            </w:pPr>
            <w:r w:rsidRPr="004B1509">
              <w:rPr>
                <w:rFonts w:eastAsia="Calibri"/>
                <w:szCs w:val="22"/>
              </w:rPr>
              <w:t>Privažiuojamasis kelias prie Burbiškio miško nuo kelio Nr. A90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02DF7F00" w14:textId="77777777" w:rsidR="009D5F56" w:rsidRPr="004B1509" w:rsidRDefault="009D5F56" w:rsidP="00553004">
            <w:pPr>
              <w:jc w:val="right"/>
              <w:rPr>
                <w:rFonts w:eastAsia="Calibri"/>
                <w:szCs w:val="22"/>
              </w:rPr>
            </w:pPr>
            <w:r w:rsidRPr="004B1509">
              <w:rPr>
                <w:rFonts w:eastAsia="Calibri"/>
                <w:szCs w:val="22"/>
              </w:rPr>
              <w:t xml:space="preserve">1015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17E29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D830B" w14:textId="77777777" w:rsidR="009D5F56" w:rsidRPr="004B1509" w:rsidRDefault="009D5F56" w:rsidP="00553004">
            <w:pPr>
              <w:jc w:val="right"/>
              <w:rPr>
                <w:rFonts w:eastAsia="Calibri"/>
                <w:bCs/>
                <w:szCs w:val="22"/>
              </w:rPr>
            </w:pPr>
            <w:r w:rsidRPr="004B1509">
              <w:rPr>
                <w:rFonts w:eastAsia="Calibri"/>
                <w:bCs/>
                <w:szCs w:val="22"/>
              </w:rPr>
              <w:t>1015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91DF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EF521"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8EC482" w14:textId="77777777" w:rsidR="009D5F56" w:rsidRPr="004B1509" w:rsidRDefault="009D5F56" w:rsidP="00553004">
            <w:pPr>
              <w:jc w:val="center"/>
              <w:rPr>
                <w:rFonts w:eastAsia="Calibri"/>
                <w:bCs/>
                <w:szCs w:val="22"/>
              </w:rPr>
            </w:pPr>
            <w:r w:rsidRPr="004B1509">
              <w:rPr>
                <w:rFonts w:eastAsia="Calibri"/>
                <w:bCs/>
                <w:szCs w:val="22"/>
              </w:rPr>
              <w:t>-</w:t>
            </w:r>
          </w:p>
        </w:tc>
      </w:tr>
      <w:tr w:rsidR="00ED040B" w:rsidRPr="00ED040B" w14:paraId="25B6B44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2CFF98A" w14:textId="77777777" w:rsidR="009D5F56" w:rsidRPr="00ED040B"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FA4F51B" w14:textId="77777777" w:rsidR="009D5F56" w:rsidRPr="000D34F3" w:rsidRDefault="009D5F56" w:rsidP="00553004">
            <w:pPr>
              <w:rPr>
                <w:rFonts w:eastAsia="Calibri"/>
                <w:szCs w:val="22"/>
              </w:rPr>
            </w:pPr>
            <w:r w:rsidRPr="000D34F3">
              <w:rPr>
                <w:rFonts w:eastAsia="Calibri"/>
                <w:szCs w:val="22"/>
              </w:rPr>
              <w:t>A9</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165BDBB6" w14:textId="77777777" w:rsidR="009D5F56" w:rsidRPr="000D34F3" w:rsidRDefault="009D5F56" w:rsidP="00553004">
            <w:pPr>
              <w:rPr>
                <w:rFonts w:eastAsia="Calibri"/>
                <w:szCs w:val="22"/>
              </w:rPr>
            </w:pPr>
            <w:r w:rsidRPr="000D34F3">
              <w:rPr>
                <w:rFonts w:eastAsia="Calibri"/>
                <w:szCs w:val="22"/>
              </w:rPr>
              <w:t>Privažiuojamasis kelias iki Aleininkų k. nuo kelio Nr. 1220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5D0892DB" w14:textId="1930F2DD" w:rsidR="009D5F56" w:rsidRPr="000D34F3" w:rsidRDefault="00ED040B" w:rsidP="00553004">
            <w:pPr>
              <w:jc w:val="right"/>
              <w:rPr>
                <w:rFonts w:eastAsia="Calibri"/>
                <w:szCs w:val="22"/>
              </w:rPr>
            </w:pPr>
            <w:r w:rsidRPr="000D34F3">
              <w:rPr>
                <w:rFonts w:eastAsia="Calibri"/>
                <w:szCs w:val="22"/>
              </w:rPr>
              <w:t>283</w:t>
            </w:r>
            <w:r w:rsidR="009D5F56" w:rsidRPr="000D34F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6CF2D" w14:textId="77777777" w:rsidR="009D5F56" w:rsidRPr="000D34F3" w:rsidRDefault="009D5F56" w:rsidP="00553004">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6AF3E" w14:textId="77777777" w:rsidR="009D5F56" w:rsidRPr="000D34F3" w:rsidRDefault="009D5F56" w:rsidP="00553004">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D9259" w14:textId="05E1D4B7" w:rsidR="009D5F56" w:rsidRPr="000D34F3" w:rsidRDefault="00ED040B" w:rsidP="00553004">
            <w:pPr>
              <w:jc w:val="right"/>
              <w:rPr>
                <w:rFonts w:eastAsia="Calibri"/>
                <w:szCs w:val="22"/>
              </w:rPr>
            </w:pPr>
            <w:r w:rsidRPr="000D34F3">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43C58" w14:textId="43AA2E72" w:rsidR="009D5F56" w:rsidRPr="000D34F3" w:rsidRDefault="00ED040B" w:rsidP="00553004">
            <w:pPr>
              <w:jc w:val="center"/>
              <w:rPr>
                <w:rFonts w:eastAsia="Calibri"/>
                <w:szCs w:val="22"/>
              </w:rPr>
            </w:pPr>
            <w:r w:rsidRPr="000D34F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9BD7E7" w14:textId="0479FA88" w:rsidR="009D5F56" w:rsidRPr="000D34F3" w:rsidRDefault="00ED040B" w:rsidP="00553004">
            <w:pPr>
              <w:jc w:val="center"/>
              <w:rPr>
                <w:rFonts w:eastAsia="Calibri"/>
                <w:szCs w:val="22"/>
              </w:rPr>
            </w:pPr>
            <w:r w:rsidRPr="000D34F3">
              <w:rPr>
                <w:rFonts w:eastAsia="Calibri"/>
                <w:szCs w:val="22"/>
              </w:rPr>
              <w:t>4400-6452-1517</w:t>
            </w:r>
          </w:p>
        </w:tc>
      </w:tr>
      <w:tr w:rsidR="009D5F56" w:rsidRPr="00807F56" w14:paraId="4382FEF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2DD47D" w14:textId="77777777" w:rsidR="009D5F56" w:rsidRPr="00807F5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3DA611" w14:textId="77777777" w:rsidR="009D5F56" w:rsidRPr="000D34F3" w:rsidRDefault="009D5F56" w:rsidP="00553004">
            <w:pPr>
              <w:rPr>
                <w:rFonts w:eastAsia="Calibri"/>
                <w:szCs w:val="22"/>
              </w:rPr>
            </w:pPr>
            <w:r w:rsidRPr="000D34F3">
              <w:rPr>
                <w:rFonts w:eastAsia="Calibri"/>
                <w:szCs w:val="22"/>
              </w:rPr>
              <w:t>A90</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621887F5" w14:textId="77777777" w:rsidR="009D5F56" w:rsidRPr="000D34F3" w:rsidRDefault="009D5F56" w:rsidP="00553004">
            <w:pPr>
              <w:rPr>
                <w:rFonts w:eastAsia="Calibri"/>
                <w:szCs w:val="22"/>
              </w:rPr>
            </w:pPr>
            <w:r w:rsidRPr="000D34F3">
              <w:rPr>
                <w:rFonts w:eastAsia="Calibri"/>
                <w:szCs w:val="22"/>
              </w:rPr>
              <w:t>Pravažiuojamasis kelias nuo Pagraužių g., Burbiškio k. iki Pečiulių k., Skiemonių sen.</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2249B2B" w14:textId="77777777" w:rsidR="009D5F56" w:rsidRPr="000D34F3" w:rsidRDefault="009D5F56" w:rsidP="00553004">
            <w:pPr>
              <w:jc w:val="right"/>
              <w:rPr>
                <w:rFonts w:eastAsia="Calibri"/>
                <w:szCs w:val="22"/>
              </w:rPr>
            </w:pPr>
            <w:r w:rsidRPr="000D34F3">
              <w:rPr>
                <w:rFonts w:eastAsia="Calibri"/>
                <w:szCs w:val="22"/>
              </w:rPr>
              <w:t>735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61A04E" w14:textId="77777777" w:rsidR="009D5F56" w:rsidRPr="000D34F3" w:rsidRDefault="009D5F56" w:rsidP="00553004">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FA875" w14:textId="77777777" w:rsidR="009D5F56" w:rsidRPr="000D34F3" w:rsidRDefault="009D5F56" w:rsidP="00553004">
            <w:pPr>
              <w:jc w:val="right"/>
              <w:rPr>
                <w:rFonts w:eastAsia="Calibri"/>
                <w:szCs w:val="22"/>
              </w:rPr>
            </w:pPr>
            <w:r w:rsidRPr="000D34F3">
              <w:rPr>
                <w:rFonts w:eastAsia="Calibri"/>
                <w:szCs w:val="22"/>
              </w:rPr>
              <w:t>735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FE34FE" w14:textId="77777777" w:rsidR="009D5F56" w:rsidRPr="000D34F3" w:rsidRDefault="009D5F56" w:rsidP="00553004">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3DFB8" w14:textId="77777777" w:rsidR="009D5F56" w:rsidRPr="000D34F3" w:rsidRDefault="009D5F56" w:rsidP="00553004">
            <w:pPr>
              <w:jc w:val="center"/>
              <w:rPr>
                <w:rFonts w:eastAsia="Calibri"/>
                <w:szCs w:val="22"/>
              </w:rPr>
            </w:pPr>
            <w:r w:rsidRPr="000D34F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EA81D1" w14:textId="77777777" w:rsidR="009D5F56" w:rsidRPr="000D34F3" w:rsidRDefault="009D5F56" w:rsidP="00553004">
            <w:pPr>
              <w:jc w:val="center"/>
              <w:rPr>
                <w:rFonts w:eastAsia="Calibri"/>
                <w:szCs w:val="22"/>
              </w:rPr>
            </w:pPr>
            <w:r w:rsidRPr="000D34F3">
              <w:rPr>
                <w:rFonts w:eastAsia="Calibri"/>
                <w:szCs w:val="22"/>
              </w:rPr>
              <w:t>-</w:t>
            </w:r>
          </w:p>
        </w:tc>
      </w:tr>
      <w:tr w:rsidR="009D5F56" w:rsidRPr="00807F56" w14:paraId="12FB0E9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37B89D2" w14:textId="77777777" w:rsidR="009D5F56" w:rsidRPr="00807F5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562F317" w14:textId="77777777" w:rsidR="009D5F56" w:rsidRPr="000D34F3" w:rsidRDefault="009D5F56" w:rsidP="00553004">
            <w:pPr>
              <w:rPr>
                <w:rFonts w:eastAsia="Calibri"/>
                <w:szCs w:val="22"/>
              </w:rPr>
            </w:pPr>
            <w:r w:rsidRPr="000D34F3">
              <w:rPr>
                <w:rFonts w:eastAsia="Calibri"/>
                <w:szCs w:val="22"/>
              </w:rPr>
              <w:t>A91</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40147CDE" w14:textId="77777777" w:rsidR="009D5F56" w:rsidRPr="000D34F3" w:rsidRDefault="009D5F56" w:rsidP="00553004">
            <w:pPr>
              <w:rPr>
                <w:rFonts w:eastAsia="Calibri"/>
                <w:szCs w:val="22"/>
              </w:rPr>
            </w:pPr>
            <w:r w:rsidRPr="000D34F3">
              <w:rPr>
                <w:rFonts w:eastAsia="Calibri"/>
                <w:szCs w:val="22"/>
              </w:rPr>
              <w:t xml:space="preserve">Pravažiuojamasis kelias prie dirbamų laukų Bikūnų k. nuo kelio Nr. A130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D071D5F" w14:textId="683F2550" w:rsidR="009D5F56" w:rsidRPr="000D34F3" w:rsidRDefault="009D5F56" w:rsidP="00553004">
            <w:pPr>
              <w:jc w:val="right"/>
              <w:rPr>
                <w:rFonts w:eastAsia="Calibri"/>
                <w:szCs w:val="22"/>
              </w:rPr>
            </w:pPr>
            <w:r w:rsidRPr="000D34F3">
              <w:rPr>
                <w:rFonts w:eastAsia="Calibri"/>
                <w:szCs w:val="22"/>
              </w:rPr>
              <w:t xml:space="preserve">1661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EC5B7" w14:textId="77777777" w:rsidR="009D5F56" w:rsidRPr="000D34F3" w:rsidRDefault="009D5F56" w:rsidP="00553004">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3CF39" w14:textId="77777777" w:rsidR="009D5F56" w:rsidRPr="000D34F3" w:rsidRDefault="009D5F56" w:rsidP="00553004">
            <w:pPr>
              <w:jc w:val="right"/>
              <w:rPr>
                <w:rFonts w:eastAsia="Calibri"/>
                <w:szCs w:val="22"/>
              </w:rPr>
            </w:pPr>
            <w:r w:rsidRPr="000D34F3">
              <w:rPr>
                <w:rFonts w:eastAsia="Calibri"/>
                <w:szCs w:val="22"/>
              </w:rPr>
              <w:t>1143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1C46E" w14:textId="598761FA" w:rsidR="009D5F56" w:rsidRPr="000D34F3" w:rsidRDefault="009D5F56" w:rsidP="00553004">
            <w:pPr>
              <w:jc w:val="right"/>
              <w:rPr>
                <w:rFonts w:eastAsia="Calibri"/>
                <w:szCs w:val="22"/>
              </w:rPr>
            </w:pPr>
            <w:r w:rsidRPr="000D34F3">
              <w:rPr>
                <w:rFonts w:eastAsia="Calibri"/>
                <w:szCs w:val="22"/>
              </w:rPr>
              <w:t>518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B97A37" w14:textId="77777777" w:rsidR="009D5F56" w:rsidRPr="000D34F3" w:rsidRDefault="009D5F56" w:rsidP="00553004">
            <w:pPr>
              <w:jc w:val="center"/>
              <w:rPr>
                <w:rFonts w:eastAsia="Calibri"/>
                <w:szCs w:val="22"/>
              </w:rPr>
            </w:pPr>
            <w:r w:rsidRPr="000D34F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926A0C" w14:textId="77777777" w:rsidR="009D5F56" w:rsidRPr="000D34F3" w:rsidRDefault="009D5F56" w:rsidP="00553004">
            <w:pPr>
              <w:jc w:val="center"/>
              <w:rPr>
                <w:rFonts w:eastAsia="Calibri"/>
                <w:szCs w:val="22"/>
              </w:rPr>
            </w:pPr>
            <w:r w:rsidRPr="000D34F3">
              <w:rPr>
                <w:rFonts w:eastAsia="Calibri"/>
                <w:szCs w:val="22"/>
              </w:rPr>
              <w:t>4400-5952-5550</w:t>
            </w:r>
          </w:p>
        </w:tc>
      </w:tr>
      <w:tr w:rsidR="009D5F56" w:rsidRPr="00807F56" w14:paraId="04CA98D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6AEA6E" w14:textId="77777777" w:rsidR="009D5F56" w:rsidRPr="00807F5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4B04D4F" w14:textId="77777777" w:rsidR="009D5F56" w:rsidRPr="000D34F3" w:rsidRDefault="009D5F56" w:rsidP="00553004">
            <w:pPr>
              <w:rPr>
                <w:rFonts w:eastAsia="Calibri"/>
                <w:szCs w:val="22"/>
              </w:rPr>
            </w:pPr>
            <w:r w:rsidRPr="000D34F3">
              <w:rPr>
                <w:rFonts w:eastAsia="Calibri"/>
                <w:szCs w:val="22"/>
              </w:rPr>
              <w:t>A93</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0A92B741" w14:textId="39C68D96" w:rsidR="009D5F56" w:rsidRPr="000D34F3" w:rsidRDefault="009D5F56" w:rsidP="00553004">
            <w:pPr>
              <w:rPr>
                <w:rFonts w:eastAsia="Calibri"/>
                <w:szCs w:val="22"/>
              </w:rPr>
            </w:pPr>
            <w:r w:rsidRPr="000D34F3">
              <w:rPr>
                <w:rFonts w:eastAsia="Calibri"/>
                <w:szCs w:val="22"/>
              </w:rPr>
              <w:t>Pravažiuojamasis kelias nuo kelio Nr. A59 iki Bikūnų g., Bikūnų k.</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398CED24" w14:textId="11327E33" w:rsidR="009D5F56" w:rsidRPr="000D34F3" w:rsidRDefault="009D5F56" w:rsidP="00553004">
            <w:pPr>
              <w:jc w:val="right"/>
              <w:rPr>
                <w:rFonts w:eastAsia="Calibri"/>
                <w:szCs w:val="22"/>
              </w:rPr>
            </w:pPr>
            <w:r w:rsidRPr="000D34F3">
              <w:rPr>
                <w:rFonts w:eastAsia="Calibri"/>
                <w:szCs w:val="22"/>
              </w:rPr>
              <w:t xml:space="preserve"> 1278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23E37" w14:textId="77777777" w:rsidR="009D5F56" w:rsidRPr="000D34F3" w:rsidRDefault="009D5F56" w:rsidP="00553004">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C9B067" w14:textId="592021AC" w:rsidR="009D5F56" w:rsidRPr="000D34F3" w:rsidRDefault="009D5F56" w:rsidP="00553004">
            <w:pPr>
              <w:jc w:val="right"/>
              <w:rPr>
                <w:rFonts w:eastAsia="Calibri"/>
                <w:szCs w:val="22"/>
              </w:rPr>
            </w:pPr>
            <w:r w:rsidRPr="000D34F3">
              <w:rPr>
                <w:rFonts w:eastAsia="Calibri"/>
                <w:szCs w:val="22"/>
              </w:rPr>
              <w:t>1278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8132F6" w14:textId="77777777" w:rsidR="009D5F56" w:rsidRPr="000D34F3" w:rsidRDefault="009D5F56" w:rsidP="00553004">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CF583" w14:textId="77777777" w:rsidR="009D5F56" w:rsidRPr="000D34F3" w:rsidRDefault="009D5F56" w:rsidP="00553004">
            <w:pPr>
              <w:jc w:val="center"/>
              <w:rPr>
                <w:rFonts w:eastAsia="Calibri"/>
                <w:szCs w:val="22"/>
              </w:rPr>
            </w:pPr>
            <w:r w:rsidRPr="000D34F3">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B37CE1" w14:textId="77777777" w:rsidR="009D5F56" w:rsidRPr="000D34F3" w:rsidRDefault="009D5F56" w:rsidP="00553004">
            <w:pPr>
              <w:jc w:val="center"/>
              <w:rPr>
                <w:rFonts w:eastAsia="Calibri"/>
                <w:szCs w:val="22"/>
              </w:rPr>
            </w:pPr>
            <w:r w:rsidRPr="000D34F3">
              <w:rPr>
                <w:rFonts w:eastAsia="Calibri"/>
                <w:szCs w:val="22"/>
              </w:rPr>
              <w:t>4400-5947-0438</w:t>
            </w:r>
          </w:p>
        </w:tc>
      </w:tr>
      <w:tr w:rsidR="009D5F56" w:rsidRPr="00807F56" w14:paraId="38CBD7A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B56F095" w14:textId="77777777" w:rsidR="009D5F56" w:rsidRPr="00807F5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1587AF8" w14:textId="77777777" w:rsidR="009D5F56" w:rsidRPr="000D34F3" w:rsidRDefault="009D5F56" w:rsidP="00553004">
            <w:pPr>
              <w:rPr>
                <w:rFonts w:eastAsia="Calibri"/>
                <w:szCs w:val="22"/>
              </w:rPr>
            </w:pPr>
            <w:r w:rsidRPr="000D34F3">
              <w:rPr>
                <w:rFonts w:eastAsia="Calibri"/>
                <w:szCs w:val="22"/>
              </w:rPr>
              <w:t>A95</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3A7232DE" w14:textId="77777777" w:rsidR="009D5F56" w:rsidRPr="000D34F3" w:rsidRDefault="009D5F56" w:rsidP="00553004">
            <w:pPr>
              <w:rPr>
                <w:rFonts w:eastAsia="Calibri"/>
                <w:szCs w:val="22"/>
              </w:rPr>
            </w:pPr>
            <w:r w:rsidRPr="000D34F3">
              <w:rPr>
                <w:rFonts w:eastAsia="Calibri"/>
                <w:szCs w:val="22"/>
              </w:rPr>
              <w:t>Privažiuojamasis kelias prie Paelmio k. nuo kelio Nr. A130</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4A164005" w14:textId="77777777" w:rsidR="009D5F56" w:rsidRPr="000D34F3" w:rsidRDefault="009D5F56" w:rsidP="00553004">
            <w:pPr>
              <w:jc w:val="right"/>
              <w:rPr>
                <w:rFonts w:eastAsia="Calibri"/>
                <w:szCs w:val="22"/>
              </w:rPr>
            </w:pPr>
            <w:r w:rsidRPr="000D34F3">
              <w:rPr>
                <w:rFonts w:eastAsia="Calibri"/>
                <w:szCs w:val="22"/>
              </w:rPr>
              <w:t xml:space="preserve">655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2EF29" w14:textId="77777777" w:rsidR="009D5F56" w:rsidRPr="000D34F3" w:rsidRDefault="009D5F56" w:rsidP="00553004">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DCE96" w14:textId="77777777" w:rsidR="009D5F56" w:rsidRPr="000D34F3" w:rsidRDefault="009D5F56" w:rsidP="00553004">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B3067" w14:textId="77777777" w:rsidR="009D5F56" w:rsidRPr="000D34F3" w:rsidRDefault="009D5F56" w:rsidP="00553004">
            <w:pPr>
              <w:jc w:val="right"/>
              <w:rPr>
                <w:rFonts w:eastAsia="Calibri"/>
                <w:szCs w:val="22"/>
              </w:rPr>
            </w:pPr>
            <w:r w:rsidRPr="000D34F3">
              <w:rPr>
                <w:rFonts w:eastAsia="Calibri"/>
                <w:szCs w:val="22"/>
              </w:rPr>
              <w:t>655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CA614" w14:textId="77777777" w:rsidR="009D5F56" w:rsidRPr="000D34F3" w:rsidRDefault="009D5F56" w:rsidP="00553004">
            <w:pPr>
              <w:jc w:val="center"/>
              <w:rPr>
                <w:rFonts w:eastAsia="Calibri"/>
                <w:szCs w:val="22"/>
              </w:rPr>
            </w:pPr>
            <w:r w:rsidRPr="000D34F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2C0BC1" w14:textId="77777777" w:rsidR="009D5F56" w:rsidRPr="000D34F3" w:rsidRDefault="009D5F56" w:rsidP="00553004">
            <w:pPr>
              <w:jc w:val="center"/>
              <w:rPr>
                <w:rFonts w:eastAsia="Calibri"/>
                <w:szCs w:val="22"/>
              </w:rPr>
            </w:pPr>
            <w:r w:rsidRPr="000D34F3">
              <w:rPr>
                <w:rFonts w:eastAsia="Calibri"/>
                <w:szCs w:val="22"/>
              </w:rPr>
              <w:t>-</w:t>
            </w:r>
          </w:p>
        </w:tc>
      </w:tr>
      <w:tr w:rsidR="009D5F56" w:rsidRPr="00807F56" w14:paraId="0AE01EB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1E35FA" w14:textId="77777777" w:rsidR="009D5F56" w:rsidRPr="00807F5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09BD1E" w14:textId="77777777" w:rsidR="009D5F56" w:rsidRPr="000D34F3" w:rsidRDefault="009D5F56" w:rsidP="00553004">
            <w:pPr>
              <w:rPr>
                <w:rFonts w:eastAsia="Calibri"/>
                <w:szCs w:val="22"/>
              </w:rPr>
            </w:pPr>
            <w:r w:rsidRPr="000D34F3">
              <w:rPr>
                <w:rFonts w:eastAsia="Calibri"/>
                <w:szCs w:val="22"/>
              </w:rPr>
              <w:t>A96</w:t>
            </w:r>
          </w:p>
        </w:tc>
        <w:tc>
          <w:tcPr>
            <w:tcW w:w="4412" w:type="dxa"/>
            <w:tcBorders>
              <w:top w:val="single" w:sz="4" w:space="0" w:color="000000"/>
              <w:left w:val="single" w:sz="4" w:space="0" w:color="000000"/>
              <w:bottom w:val="single" w:sz="4" w:space="0" w:color="000000"/>
              <w:right w:val="single" w:sz="4" w:space="0" w:color="000000"/>
            </w:tcBorders>
            <w:vAlign w:val="center"/>
            <w:hideMark/>
          </w:tcPr>
          <w:p w14:paraId="21A90722" w14:textId="77777777" w:rsidR="009D5F56" w:rsidRPr="000D34F3" w:rsidRDefault="009D5F56" w:rsidP="00553004">
            <w:pPr>
              <w:rPr>
                <w:rFonts w:eastAsia="Calibri"/>
                <w:szCs w:val="22"/>
              </w:rPr>
            </w:pPr>
            <w:r w:rsidRPr="000D34F3">
              <w:rPr>
                <w:rFonts w:eastAsia="Calibri"/>
                <w:szCs w:val="22"/>
              </w:rPr>
              <w:t xml:space="preserve">Pravažiuojamasis kelias nuo Volupio g. iki Šilelio g., Naujųjų Elmininkų k. </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6C837805" w14:textId="77614658" w:rsidR="009D5F56" w:rsidRPr="000D34F3" w:rsidRDefault="009D5F56" w:rsidP="00553004">
            <w:pPr>
              <w:jc w:val="right"/>
              <w:rPr>
                <w:rFonts w:eastAsia="Calibri"/>
                <w:szCs w:val="22"/>
              </w:rPr>
            </w:pPr>
            <w:r w:rsidRPr="000D34F3">
              <w:rPr>
                <w:rFonts w:eastAsia="Calibri"/>
                <w:szCs w:val="22"/>
              </w:rPr>
              <w:t>968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A03B66" w14:textId="77777777" w:rsidR="009D5F56" w:rsidRPr="000D34F3" w:rsidRDefault="009D5F56" w:rsidP="00553004">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37AF7" w14:textId="77777777" w:rsidR="009D5F56" w:rsidRPr="000D34F3" w:rsidRDefault="009D5F56" w:rsidP="00553004">
            <w:pPr>
              <w:jc w:val="right"/>
              <w:rPr>
                <w:rFonts w:eastAsia="Calibri"/>
                <w:szCs w:val="22"/>
              </w:rPr>
            </w:pPr>
            <w:r w:rsidRPr="000D34F3">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13770" w14:textId="79A3BD1E" w:rsidR="009D5F56" w:rsidRPr="000D34F3" w:rsidRDefault="009D5F56" w:rsidP="00553004">
            <w:pPr>
              <w:jc w:val="right"/>
              <w:rPr>
                <w:rFonts w:eastAsia="Calibri"/>
                <w:szCs w:val="22"/>
              </w:rPr>
            </w:pPr>
            <w:r w:rsidRPr="000D34F3">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989822" w14:textId="77777777" w:rsidR="009D5F56" w:rsidRPr="000D34F3" w:rsidRDefault="009D5F56" w:rsidP="00553004">
            <w:pPr>
              <w:jc w:val="center"/>
              <w:rPr>
                <w:rFonts w:eastAsia="Calibri"/>
                <w:szCs w:val="22"/>
              </w:rPr>
            </w:pPr>
            <w:r w:rsidRPr="000D34F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111F06" w14:textId="77777777" w:rsidR="009D5F56" w:rsidRPr="000D34F3" w:rsidRDefault="009D5F56" w:rsidP="00553004">
            <w:pPr>
              <w:jc w:val="center"/>
              <w:rPr>
                <w:rFonts w:eastAsia="Calibri"/>
                <w:szCs w:val="22"/>
              </w:rPr>
            </w:pPr>
            <w:r w:rsidRPr="000D34F3">
              <w:rPr>
                <w:rFonts w:eastAsia="Calibri"/>
                <w:szCs w:val="22"/>
              </w:rPr>
              <w:t>4400-5947-9915</w:t>
            </w:r>
          </w:p>
        </w:tc>
      </w:tr>
      <w:tr w:rsidR="009D5F56" w:rsidRPr="00807F56" w14:paraId="7A7C9800" w14:textId="77777777" w:rsidTr="009765B0">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530838B6" w14:textId="77777777" w:rsidR="009D5F56" w:rsidRPr="000D34F3" w:rsidRDefault="009D5F56" w:rsidP="00553004">
            <w:pPr>
              <w:rPr>
                <w:rFonts w:eastAsia="Calibri"/>
                <w:i/>
                <w:iCs/>
                <w:szCs w:val="22"/>
              </w:rPr>
            </w:pPr>
            <w:r w:rsidRPr="000D34F3">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7D748836" w14:textId="77777777" w:rsidR="009D5F56" w:rsidRPr="000D34F3"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9A879C" w14:textId="77777777" w:rsidR="009D5F56" w:rsidRPr="000D34F3"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5515F97" w14:textId="77777777" w:rsidR="009D5F56" w:rsidRPr="000D34F3"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DCCD754" w14:textId="77777777" w:rsidR="009D5F56" w:rsidRPr="000D34F3"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66DA98C" w14:textId="77777777" w:rsidR="009D5F56" w:rsidRPr="000D34F3" w:rsidRDefault="009D5F56" w:rsidP="00553004">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80E5FC4" w14:textId="77777777" w:rsidR="009D5F56" w:rsidRPr="000D34F3" w:rsidRDefault="009D5F56" w:rsidP="00553004">
            <w:pPr>
              <w:jc w:val="center"/>
              <w:rPr>
                <w:rFonts w:eastAsia="Calibri"/>
                <w:szCs w:val="22"/>
              </w:rPr>
            </w:pPr>
          </w:p>
        </w:tc>
      </w:tr>
      <w:tr w:rsidR="009D5F56" w:rsidRPr="004B1509" w14:paraId="43B4698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8E021E0"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805B2D" w14:textId="77777777" w:rsidR="009D5F56" w:rsidRPr="000D34F3" w:rsidRDefault="009D5F56" w:rsidP="00553004">
            <w:pPr>
              <w:rPr>
                <w:rFonts w:eastAsia="Calibri"/>
                <w:szCs w:val="22"/>
              </w:rPr>
            </w:pPr>
            <w:r w:rsidRPr="000D34F3">
              <w:rPr>
                <w:rFonts w:eastAsia="Calibri"/>
                <w:szCs w:val="22"/>
              </w:rPr>
              <w:t>ASV26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36AE27" w14:textId="77777777" w:rsidR="009D5F56" w:rsidRPr="000D34F3" w:rsidRDefault="009D5F56" w:rsidP="00553004">
            <w:pPr>
              <w:rPr>
                <w:rFonts w:eastAsia="Calibri"/>
                <w:szCs w:val="22"/>
              </w:rPr>
            </w:pPr>
            <w:r w:rsidRPr="000D34F3">
              <w:rPr>
                <w:rFonts w:eastAsia="Calibri"/>
                <w:szCs w:val="22"/>
              </w:rPr>
              <w:t>Privažiuojamasis kelias prie gyvenamųjų namų Pienionių k. nuo kelio Nr. A314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8C40215" w14:textId="72C4AD91" w:rsidR="009D5F56" w:rsidRPr="000D34F3" w:rsidRDefault="00551ABA" w:rsidP="00553004">
            <w:pPr>
              <w:jc w:val="right"/>
              <w:rPr>
                <w:rFonts w:eastAsia="Calibri"/>
                <w:szCs w:val="22"/>
              </w:rPr>
            </w:pPr>
            <w:r w:rsidRPr="000D34F3">
              <w:rPr>
                <w:rFonts w:eastAsia="Calibri"/>
                <w:szCs w:val="22"/>
              </w:rPr>
              <w:t>427</w:t>
            </w:r>
            <w:r w:rsidR="009D5F56" w:rsidRPr="000D34F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0B977" w14:textId="77777777" w:rsidR="009D5F56" w:rsidRPr="000D34F3" w:rsidRDefault="009D5F56" w:rsidP="00553004">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80244" w14:textId="77777777" w:rsidR="009D5F56" w:rsidRPr="000D34F3" w:rsidRDefault="009D5F56" w:rsidP="00553004">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BC43E" w14:textId="7E4391ED" w:rsidR="009D5F56" w:rsidRPr="000D34F3" w:rsidRDefault="00551ABA" w:rsidP="00553004">
            <w:pPr>
              <w:jc w:val="right"/>
              <w:rPr>
                <w:rFonts w:eastAsia="Calibri"/>
                <w:szCs w:val="22"/>
              </w:rPr>
            </w:pPr>
            <w:r w:rsidRPr="000D34F3">
              <w:rPr>
                <w:rFonts w:eastAsia="Calibri"/>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45AB0" w14:textId="77777777" w:rsidR="009D5F56" w:rsidRPr="000D34F3" w:rsidRDefault="009D5F56" w:rsidP="00553004">
            <w:pPr>
              <w:jc w:val="center"/>
              <w:rPr>
                <w:rFonts w:eastAsia="Calibri"/>
                <w:szCs w:val="22"/>
              </w:rPr>
            </w:pPr>
            <w:r w:rsidRPr="000D34F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A7D572" w14:textId="5987ED63" w:rsidR="009D5F56" w:rsidRPr="000D34F3" w:rsidRDefault="00551ABA" w:rsidP="00553004">
            <w:pPr>
              <w:jc w:val="center"/>
              <w:rPr>
                <w:rFonts w:eastAsia="Calibri"/>
                <w:szCs w:val="22"/>
              </w:rPr>
            </w:pPr>
            <w:r w:rsidRPr="000D34F3">
              <w:rPr>
                <w:rFonts w:eastAsia="Calibri"/>
                <w:szCs w:val="22"/>
              </w:rPr>
              <w:t>4400-6453-7062</w:t>
            </w:r>
          </w:p>
        </w:tc>
      </w:tr>
      <w:tr w:rsidR="009D5F56" w:rsidRPr="004B1509" w14:paraId="206EBC4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B4053B3"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D7F20F" w14:textId="77777777" w:rsidR="009D5F56" w:rsidRPr="000D34F3" w:rsidRDefault="009D5F56" w:rsidP="00553004">
            <w:pPr>
              <w:rPr>
                <w:rFonts w:eastAsia="Calibri"/>
                <w:szCs w:val="22"/>
              </w:rPr>
            </w:pPr>
            <w:r w:rsidRPr="000D34F3">
              <w:rPr>
                <w:rFonts w:eastAsia="Calibri"/>
                <w:szCs w:val="22"/>
              </w:rPr>
              <w:t>ASV34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6E295B" w14:textId="77777777" w:rsidR="009D5F56" w:rsidRPr="000D34F3" w:rsidRDefault="009D5F56" w:rsidP="00553004">
            <w:pPr>
              <w:rPr>
                <w:rFonts w:eastAsia="Calibri"/>
                <w:szCs w:val="22"/>
              </w:rPr>
            </w:pPr>
            <w:r w:rsidRPr="000D34F3">
              <w:rPr>
                <w:rFonts w:eastAsia="Calibri"/>
                <w:szCs w:val="22"/>
              </w:rPr>
              <w:t>Privažiuojamasis kelias prie dirbamų laukų Kiaušų k. nuo kelio Nr. A154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353DEE" w14:textId="77777777" w:rsidR="009D5F56" w:rsidRPr="000D34F3" w:rsidRDefault="009D5F56" w:rsidP="00553004">
            <w:pPr>
              <w:jc w:val="right"/>
              <w:rPr>
                <w:rFonts w:eastAsia="Calibri"/>
                <w:szCs w:val="22"/>
              </w:rPr>
            </w:pPr>
            <w:r w:rsidRPr="000D34F3">
              <w:rPr>
                <w:rFonts w:eastAsia="Calibri"/>
                <w:szCs w:val="22"/>
              </w:rPr>
              <w:t xml:space="preserve">292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5C44E" w14:textId="77777777" w:rsidR="009D5F56" w:rsidRPr="000D34F3" w:rsidRDefault="009D5F56" w:rsidP="00553004">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8AD17" w14:textId="77777777" w:rsidR="009D5F56" w:rsidRPr="000D34F3" w:rsidRDefault="009D5F56" w:rsidP="00553004">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53381" w14:textId="77777777" w:rsidR="009D5F56" w:rsidRPr="000D34F3" w:rsidRDefault="009D5F56" w:rsidP="00553004">
            <w:pPr>
              <w:jc w:val="right"/>
              <w:rPr>
                <w:rFonts w:eastAsia="Calibri"/>
                <w:szCs w:val="22"/>
              </w:rPr>
            </w:pPr>
            <w:r w:rsidRPr="000D34F3">
              <w:rPr>
                <w:rFonts w:eastAsia="Calibri"/>
                <w:szCs w:val="22"/>
              </w:rPr>
              <w:t xml:space="preserve">292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5C822" w14:textId="77777777" w:rsidR="009D5F56" w:rsidRPr="000D34F3" w:rsidRDefault="009D5F56" w:rsidP="00553004">
            <w:pPr>
              <w:jc w:val="center"/>
              <w:rPr>
                <w:rFonts w:eastAsia="Calibri"/>
                <w:szCs w:val="22"/>
              </w:rPr>
            </w:pPr>
            <w:r w:rsidRPr="000D34F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DBAC52" w14:textId="77777777" w:rsidR="009D5F56" w:rsidRPr="000D34F3" w:rsidRDefault="009D5F56" w:rsidP="00553004">
            <w:pPr>
              <w:jc w:val="center"/>
              <w:rPr>
                <w:rFonts w:eastAsia="Calibri"/>
                <w:szCs w:val="22"/>
              </w:rPr>
            </w:pPr>
            <w:r w:rsidRPr="000D34F3">
              <w:rPr>
                <w:rFonts w:eastAsia="Calibri"/>
                <w:szCs w:val="22"/>
              </w:rPr>
              <w:t>-</w:t>
            </w:r>
          </w:p>
        </w:tc>
      </w:tr>
      <w:tr w:rsidR="009D5F56" w:rsidRPr="004B1509" w14:paraId="5125AA2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338C3C2"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BAC184" w14:textId="77777777" w:rsidR="009D5F56" w:rsidRPr="000D34F3" w:rsidRDefault="009D5F56" w:rsidP="00553004">
            <w:pPr>
              <w:rPr>
                <w:rFonts w:eastAsia="Calibri"/>
                <w:szCs w:val="22"/>
              </w:rPr>
            </w:pPr>
            <w:r w:rsidRPr="000D34F3">
              <w:rPr>
                <w:rFonts w:eastAsia="Calibri"/>
                <w:szCs w:val="22"/>
              </w:rPr>
              <w:t>ASV37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9ECF33" w14:textId="77777777" w:rsidR="009D5F56" w:rsidRPr="000D34F3" w:rsidRDefault="009D5F56" w:rsidP="00553004">
            <w:pPr>
              <w:rPr>
                <w:rFonts w:eastAsia="Calibri"/>
                <w:szCs w:val="22"/>
              </w:rPr>
            </w:pPr>
            <w:r w:rsidRPr="000D34F3">
              <w:rPr>
                <w:rFonts w:eastAsia="Calibri"/>
                <w:szCs w:val="22"/>
              </w:rPr>
              <w:t>Privažiuojamasis kelias prie Pavarių II k. gyvenamųjų namų nuo kelio Nr. A106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7FC718" w14:textId="77777777" w:rsidR="009D5F56" w:rsidRPr="000D34F3" w:rsidRDefault="009D5F56" w:rsidP="00553004">
            <w:pPr>
              <w:jc w:val="right"/>
              <w:rPr>
                <w:rFonts w:eastAsia="Calibri"/>
                <w:szCs w:val="22"/>
              </w:rPr>
            </w:pPr>
            <w:r w:rsidRPr="000D34F3">
              <w:rPr>
                <w:rFonts w:eastAsia="Calibri"/>
                <w:szCs w:val="22"/>
              </w:rPr>
              <w:t xml:space="preserve">400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5CF65" w14:textId="77777777" w:rsidR="009D5F56" w:rsidRPr="000D34F3" w:rsidRDefault="009D5F56" w:rsidP="00553004">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F209D8" w14:textId="77777777" w:rsidR="009D5F56" w:rsidRPr="000D34F3" w:rsidRDefault="009D5F56" w:rsidP="00553004">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06721" w14:textId="77777777" w:rsidR="009D5F56" w:rsidRPr="000D34F3" w:rsidRDefault="009D5F56" w:rsidP="00553004">
            <w:pPr>
              <w:jc w:val="right"/>
              <w:rPr>
                <w:rFonts w:eastAsia="Calibri"/>
                <w:szCs w:val="22"/>
              </w:rPr>
            </w:pPr>
            <w:r w:rsidRPr="000D34F3">
              <w:rPr>
                <w:rFonts w:eastAsia="Calibri"/>
                <w:szCs w:val="22"/>
              </w:rPr>
              <w:t xml:space="preserve">400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3137A8" w14:textId="77777777" w:rsidR="009D5F56" w:rsidRPr="000D34F3" w:rsidRDefault="009D5F56" w:rsidP="00553004">
            <w:pPr>
              <w:jc w:val="center"/>
              <w:rPr>
                <w:rFonts w:eastAsia="Calibri"/>
                <w:szCs w:val="22"/>
              </w:rPr>
            </w:pPr>
            <w:r w:rsidRPr="000D34F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30D344" w14:textId="77777777" w:rsidR="009D5F56" w:rsidRPr="000D34F3" w:rsidRDefault="009D5F56" w:rsidP="00553004">
            <w:pPr>
              <w:jc w:val="center"/>
              <w:rPr>
                <w:rFonts w:eastAsia="Calibri"/>
                <w:szCs w:val="22"/>
              </w:rPr>
            </w:pPr>
            <w:r w:rsidRPr="000D34F3">
              <w:rPr>
                <w:rFonts w:eastAsia="Calibri"/>
                <w:szCs w:val="22"/>
              </w:rPr>
              <w:t>-</w:t>
            </w:r>
          </w:p>
        </w:tc>
      </w:tr>
      <w:tr w:rsidR="009D5F56" w:rsidRPr="004B1509" w14:paraId="11ED799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FC5FF9"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FA9ED5" w14:textId="77777777" w:rsidR="009D5F56" w:rsidRPr="000D34F3" w:rsidRDefault="009D5F56" w:rsidP="00553004">
            <w:pPr>
              <w:rPr>
                <w:rFonts w:eastAsia="Calibri"/>
                <w:szCs w:val="22"/>
              </w:rPr>
            </w:pPr>
            <w:r w:rsidRPr="000D34F3">
              <w:rPr>
                <w:rFonts w:eastAsia="Calibri"/>
                <w:szCs w:val="22"/>
              </w:rPr>
              <w:t>ASV38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AC473D" w14:textId="77777777" w:rsidR="009D5F56" w:rsidRPr="000D34F3" w:rsidRDefault="009D5F56" w:rsidP="00553004">
            <w:pPr>
              <w:rPr>
                <w:rFonts w:eastAsia="Calibri"/>
                <w:szCs w:val="22"/>
              </w:rPr>
            </w:pPr>
            <w:r w:rsidRPr="000D34F3">
              <w:rPr>
                <w:rFonts w:eastAsia="Calibri"/>
                <w:szCs w:val="22"/>
              </w:rPr>
              <w:t>Privažiuojamasis kelias prie gyvenamųjų namų Lašinių k. nuo kelio Nr. A52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35E4A5" w14:textId="63CBE452" w:rsidR="009D5F56" w:rsidRPr="000D34F3" w:rsidRDefault="00551ABA" w:rsidP="00553004">
            <w:pPr>
              <w:jc w:val="right"/>
              <w:rPr>
                <w:rFonts w:eastAsia="Calibri"/>
                <w:szCs w:val="22"/>
              </w:rPr>
            </w:pPr>
            <w:r w:rsidRPr="000D34F3">
              <w:rPr>
                <w:rFonts w:eastAsia="Calibri"/>
                <w:szCs w:val="22"/>
              </w:rPr>
              <w:t>489</w:t>
            </w:r>
            <w:r w:rsidR="009D5F56" w:rsidRPr="000D34F3">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186F4" w14:textId="77777777" w:rsidR="009D5F56" w:rsidRPr="000D34F3" w:rsidRDefault="009D5F56" w:rsidP="00553004">
            <w:pPr>
              <w:jc w:val="right"/>
              <w:rPr>
                <w:rFonts w:eastAsia="Calibri"/>
                <w:szCs w:val="22"/>
              </w:rPr>
            </w:pPr>
            <w:r w:rsidRPr="000D34F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2FF9B" w14:textId="7286A005" w:rsidR="009D5F56" w:rsidRPr="000D34F3" w:rsidRDefault="00551ABA" w:rsidP="00553004">
            <w:pPr>
              <w:jc w:val="right"/>
              <w:rPr>
                <w:rFonts w:eastAsia="Calibri"/>
                <w:szCs w:val="22"/>
              </w:rPr>
            </w:pPr>
            <w:r w:rsidRPr="000D34F3">
              <w:rPr>
                <w:rFonts w:eastAsia="Calibri"/>
                <w:szCs w:val="22"/>
              </w:rPr>
              <w:t>489</w:t>
            </w:r>
          </w:p>
        </w:tc>
        <w:tc>
          <w:tcPr>
            <w:tcW w:w="1133" w:type="dxa"/>
            <w:tcBorders>
              <w:top w:val="single" w:sz="4" w:space="0" w:color="auto"/>
              <w:left w:val="single" w:sz="4" w:space="0" w:color="auto"/>
              <w:bottom w:val="single" w:sz="4" w:space="0" w:color="auto"/>
              <w:right w:val="single" w:sz="4" w:space="0" w:color="auto"/>
            </w:tcBorders>
            <w:vAlign w:val="center"/>
          </w:tcPr>
          <w:p w14:paraId="2544A34B" w14:textId="3F7928C0" w:rsidR="009D5F56" w:rsidRPr="000D34F3" w:rsidRDefault="000D34F3" w:rsidP="00553004">
            <w:pPr>
              <w:jc w:val="right"/>
              <w:rPr>
                <w:rFonts w:eastAsia="Calibri"/>
                <w:strike/>
                <w:szCs w:val="22"/>
              </w:rPr>
            </w:pPr>
            <w:r w:rsidRPr="000D34F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3940BF" w14:textId="77777777" w:rsidR="009D5F56" w:rsidRPr="000D34F3" w:rsidRDefault="009D5F56" w:rsidP="00553004">
            <w:pPr>
              <w:jc w:val="center"/>
              <w:rPr>
                <w:rFonts w:eastAsia="Calibri"/>
                <w:szCs w:val="22"/>
              </w:rPr>
            </w:pPr>
            <w:r w:rsidRPr="000D34F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75CAB0" w14:textId="2036DE53" w:rsidR="009D5F56" w:rsidRPr="000D34F3" w:rsidRDefault="00551ABA" w:rsidP="00553004">
            <w:pPr>
              <w:jc w:val="center"/>
              <w:rPr>
                <w:rFonts w:eastAsia="Calibri"/>
                <w:szCs w:val="22"/>
              </w:rPr>
            </w:pPr>
            <w:r w:rsidRPr="000D34F3">
              <w:rPr>
                <w:rFonts w:eastAsia="Calibri"/>
                <w:szCs w:val="22"/>
              </w:rPr>
              <w:t>4400-6452-1371</w:t>
            </w:r>
          </w:p>
        </w:tc>
      </w:tr>
      <w:tr w:rsidR="005276CD" w:rsidRPr="005276CD" w14:paraId="2DA789A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E5F2DF0" w14:textId="77777777" w:rsidR="009D5F56" w:rsidRPr="005276CD"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7228FB" w14:textId="77777777" w:rsidR="009D5F56" w:rsidRPr="000D34F3" w:rsidRDefault="009D5F56" w:rsidP="00553004">
            <w:pPr>
              <w:rPr>
                <w:rFonts w:eastAsia="Calibri"/>
                <w:szCs w:val="22"/>
              </w:rPr>
            </w:pPr>
            <w:r w:rsidRPr="000D34F3">
              <w:rPr>
                <w:rFonts w:eastAsia="Calibri"/>
                <w:szCs w:val="22"/>
              </w:rPr>
              <w:t>ASV52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9AE207" w14:textId="77777777" w:rsidR="009D5F56" w:rsidRPr="000D34F3" w:rsidRDefault="009D5F56" w:rsidP="00553004">
            <w:pPr>
              <w:rPr>
                <w:rFonts w:eastAsia="Calibri"/>
                <w:szCs w:val="22"/>
              </w:rPr>
            </w:pPr>
            <w:r w:rsidRPr="000D34F3">
              <w:rPr>
                <w:rFonts w:eastAsia="Calibri"/>
                <w:szCs w:val="22"/>
              </w:rPr>
              <w:t>Privažiuojamasis kelias prie gyvenamųjų namų nuo kelio Nr. A26 (Šepetiškių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DDECE7" w14:textId="20030B7D" w:rsidR="009D5F56" w:rsidRPr="000D34F3" w:rsidRDefault="005276CD" w:rsidP="00553004">
            <w:pPr>
              <w:jc w:val="right"/>
              <w:rPr>
                <w:rFonts w:eastAsia="Calibri"/>
                <w:szCs w:val="22"/>
              </w:rPr>
            </w:pPr>
            <w:r w:rsidRPr="000D34F3">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622E5" w14:textId="38EBD6CE" w:rsidR="009D5F56" w:rsidRPr="000D34F3" w:rsidRDefault="005276CD" w:rsidP="00553004">
            <w:pPr>
              <w:jc w:val="right"/>
              <w:rPr>
                <w:rFonts w:eastAsia="Calibri"/>
                <w:szCs w:val="22"/>
              </w:rPr>
            </w:pPr>
            <w:r w:rsidRPr="000D34F3">
              <w:rPr>
                <w:rFonts w:eastAsia="Calibri"/>
                <w:szCs w:val="22"/>
              </w:rPr>
              <w:t>84</w:t>
            </w:r>
            <w:r w:rsidR="00FE07BE" w:rsidRPr="000D34F3">
              <w:rPr>
                <w:rStyle w:val="Puslapioinaosnuoroda"/>
                <w:rFonts w:eastAsia="Calibri"/>
                <w:szCs w:val="22"/>
              </w:rPr>
              <w:footnoteReference w:id="15"/>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5A83F" w14:textId="7995CD62" w:rsidR="009D5F56" w:rsidRPr="000D34F3" w:rsidRDefault="005276CD" w:rsidP="00553004">
            <w:pPr>
              <w:jc w:val="right"/>
              <w:rPr>
                <w:rFonts w:eastAsia="Calibri"/>
                <w:szCs w:val="22"/>
              </w:rPr>
            </w:pPr>
            <w:r w:rsidRPr="000D34F3">
              <w:rPr>
                <w:rFonts w:eastAsia="Calibri"/>
                <w:szCs w:val="22"/>
              </w:rPr>
              <w:t>123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458CC" w14:textId="261D1FF3" w:rsidR="009D5F56" w:rsidRPr="000D34F3" w:rsidRDefault="000D34F3" w:rsidP="00553004">
            <w:pPr>
              <w:jc w:val="right"/>
              <w:rPr>
                <w:rFonts w:eastAsia="Calibri"/>
                <w:strike/>
                <w:szCs w:val="22"/>
              </w:rPr>
            </w:pPr>
            <w:r w:rsidRPr="000D34F3">
              <w:rPr>
                <w:rFonts w:eastAsia="Calibri"/>
                <w:strike/>
                <w:szCs w:val="22"/>
              </w:rPr>
              <w:t>-</w:t>
            </w:r>
            <w:r w:rsidR="009D5F56" w:rsidRPr="000D34F3">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F50C5" w14:textId="37B54086" w:rsidR="009D5F56" w:rsidRPr="000D34F3" w:rsidRDefault="005276CD" w:rsidP="00553004">
            <w:pPr>
              <w:jc w:val="center"/>
              <w:rPr>
                <w:rFonts w:eastAsia="Calibri"/>
                <w:szCs w:val="22"/>
              </w:rPr>
            </w:pPr>
            <w:r w:rsidRPr="000D34F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EA540E" w14:textId="5B540CDE" w:rsidR="009D5F56" w:rsidRPr="000D34F3" w:rsidRDefault="005276CD" w:rsidP="00553004">
            <w:pPr>
              <w:jc w:val="center"/>
              <w:rPr>
                <w:rFonts w:eastAsia="Calibri"/>
                <w:szCs w:val="22"/>
              </w:rPr>
            </w:pPr>
            <w:r w:rsidRPr="000D34F3">
              <w:rPr>
                <w:rFonts w:eastAsia="Calibri"/>
                <w:szCs w:val="22"/>
              </w:rPr>
              <w:t>4400-6450-5535</w:t>
            </w:r>
          </w:p>
        </w:tc>
      </w:tr>
      <w:tr w:rsidR="009D5F56" w:rsidRPr="004B1509" w14:paraId="7FF480C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F58D384"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B72E7E" w14:textId="77777777" w:rsidR="009D5F56" w:rsidRPr="00396916" w:rsidRDefault="009D5F56" w:rsidP="00553004">
            <w:pPr>
              <w:rPr>
                <w:rFonts w:eastAsia="Calibri"/>
                <w:szCs w:val="22"/>
              </w:rPr>
            </w:pPr>
            <w:r w:rsidRPr="00396916">
              <w:rPr>
                <w:rFonts w:eastAsia="Calibri"/>
                <w:szCs w:val="22"/>
              </w:rPr>
              <w:t>ASV54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7F72CF" w14:textId="0A80D7D0" w:rsidR="009D5F56" w:rsidRPr="00396916" w:rsidRDefault="009D5F56" w:rsidP="00553004">
            <w:pPr>
              <w:rPr>
                <w:rFonts w:eastAsia="Calibri"/>
                <w:szCs w:val="22"/>
              </w:rPr>
            </w:pPr>
            <w:r w:rsidRPr="00396916">
              <w:rPr>
                <w:rFonts w:eastAsia="Calibri"/>
                <w:szCs w:val="22"/>
              </w:rPr>
              <w:t>Pravažiuojamasis kelias nuo kelio Nr. A91 iki Bikūnų g., Bikūnų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6463A3" w14:textId="77777777" w:rsidR="009D5F56" w:rsidRPr="004B1509" w:rsidRDefault="009D5F56" w:rsidP="00553004">
            <w:pPr>
              <w:jc w:val="right"/>
              <w:rPr>
                <w:rFonts w:eastAsia="Calibri"/>
                <w:szCs w:val="22"/>
              </w:rPr>
            </w:pPr>
            <w:r w:rsidRPr="004B1509">
              <w:rPr>
                <w:rFonts w:eastAsia="Calibri"/>
                <w:szCs w:val="22"/>
              </w:rPr>
              <w:t xml:space="preserve">346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F486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91EE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3B0C6" w14:textId="77777777" w:rsidR="009D5F56" w:rsidRPr="004B1509" w:rsidRDefault="009D5F56" w:rsidP="00553004">
            <w:pPr>
              <w:jc w:val="right"/>
              <w:rPr>
                <w:rFonts w:eastAsia="Calibri"/>
                <w:bCs/>
                <w:szCs w:val="22"/>
              </w:rPr>
            </w:pPr>
            <w:r w:rsidRPr="004B1509">
              <w:rPr>
                <w:rFonts w:eastAsia="Calibri"/>
                <w:bCs/>
                <w:szCs w:val="22"/>
              </w:rPr>
              <w:t xml:space="preserve">346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E19DD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71B334" w14:textId="77777777" w:rsidR="009D5F56" w:rsidRPr="004B1509" w:rsidRDefault="009D5F56" w:rsidP="00553004">
            <w:pPr>
              <w:jc w:val="center"/>
              <w:rPr>
                <w:rFonts w:eastAsia="Calibri"/>
                <w:szCs w:val="22"/>
              </w:rPr>
            </w:pPr>
            <w:r w:rsidRPr="004B1509">
              <w:rPr>
                <w:rFonts w:eastAsia="Calibri"/>
                <w:szCs w:val="22"/>
              </w:rPr>
              <w:t>-</w:t>
            </w:r>
          </w:p>
        </w:tc>
      </w:tr>
      <w:tr w:rsidR="006B3096" w:rsidRPr="006B3096" w14:paraId="22BB776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FDE0B5" w14:textId="77777777" w:rsidR="009D5F56" w:rsidRPr="006B309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A26E6C" w14:textId="77777777" w:rsidR="009D5F56" w:rsidRPr="006B3096" w:rsidRDefault="009D5F56" w:rsidP="00553004">
            <w:pPr>
              <w:rPr>
                <w:rFonts w:eastAsia="Calibri"/>
                <w:szCs w:val="22"/>
              </w:rPr>
            </w:pPr>
            <w:r w:rsidRPr="006B3096">
              <w:rPr>
                <w:rFonts w:eastAsia="Calibri"/>
                <w:szCs w:val="22"/>
              </w:rPr>
              <w:t>ASV79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7309F0" w14:textId="77777777" w:rsidR="009D5F56" w:rsidRPr="006B3096" w:rsidRDefault="009D5F56" w:rsidP="00553004">
            <w:pPr>
              <w:rPr>
                <w:rFonts w:eastAsia="Calibri"/>
                <w:szCs w:val="22"/>
              </w:rPr>
            </w:pPr>
            <w:r w:rsidRPr="006B3096">
              <w:rPr>
                <w:rFonts w:eastAsia="Calibri"/>
                <w:szCs w:val="22"/>
              </w:rPr>
              <w:t>Privažiuojamasis kelias prie dirbamų laukų Elmininkų II k. nuo kelio Nr. A115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511AD2" w14:textId="77777777" w:rsidR="009D5F56" w:rsidRPr="006B3096" w:rsidRDefault="009D5F56" w:rsidP="00553004">
            <w:pPr>
              <w:jc w:val="right"/>
              <w:rPr>
                <w:rFonts w:eastAsia="Calibri"/>
                <w:szCs w:val="22"/>
              </w:rPr>
            </w:pPr>
            <w:r w:rsidRPr="006B3096">
              <w:rPr>
                <w:rFonts w:eastAsia="Calibri"/>
                <w:szCs w:val="22"/>
              </w:rPr>
              <w:t xml:space="preserve">477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ED3F1"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57C86"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6EE74" w14:textId="77777777" w:rsidR="009D5F56" w:rsidRPr="006B3096" w:rsidRDefault="009D5F56" w:rsidP="00553004">
            <w:pPr>
              <w:jc w:val="right"/>
              <w:rPr>
                <w:rFonts w:eastAsia="Calibri"/>
                <w:szCs w:val="22"/>
              </w:rPr>
            </w:pPr>
            <w:r w:rsidRPr="006B3096">
              <w:rPr>
                <w:rFonts w:eastAsia="Calibri"/>
                <w:szCs w:val="22"/>
              </w:rPr>
              <w:t xml:space="preserve">477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6C6D0" w14:textId="77777777" w:rsidR="009D5F56" w:rsidRPr="006B3096" w:rsidRDefault="009D5F56" w:rsidP="00553004">
            <w:pPr>
              <w:jc w:val="center"/>
              <w:rPr>
                <w:rFonts w:eastAsia="Calibri"/>
                <w:szCs w:val="22"/>
              </w:rPr>
            </w:pPr>
            <w:r w:rsidRPr="006B309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85D7FA" w14:textId="77777777" w:rsidR="009D5F56" w:rsidRPr="006B3096" w:rsidRDefault="009D5F56" w:rsidP="00553004">
            <w:pPr>
              <w:jc w:val="center"/>
              <w:rPr>
                <w:rFonts w:eastAsia="Calibri"/>
                <w:szCs w:val="22"/>
              </w:rPr>
            </w:pPr>
            <w:r w:rsidRPr="006B3096">
              <w:rPr>
                <w:rFonts w:eastAsia="Calibri"/>
                <w:szCs w:val="22"/>
              </w:rPr>
              <w:t>-</w:t>
            </w:r>
          </w:p>
        </w:tc>
      </w:tr>
      <w:tr w:rsidR="006B3096" w:rsidRPr="006B3096" w14:paraId="36E6A8D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CE15B3B" w14:textId="77777777" w:rsidR="009D5F56" w:rsidRPr="006B309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75969D" w14:textId="77777777" w:rsidR="009D5F56" w:rsidRPr="006B3096" w:rsidRDefault="009D5F56" w:rsidP="00553004">
            <w:pPr>
              <w:rPr>
                <w:rFonts w:eastAsia="Calibri"/>
                <w:szCs w:val="22"/>
              </w:rPr>
            </w:pPr>
            <w:r w:rsidRPr="006B3096">
              <w:rPr>
                <w:rFonts w:eastAsia="Calibri"/>
                <w:szCs w:val="22"/>
              </w:rPr>
              <w:t>ASV84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61FD703" w14:textId="77777777" w:rsidR="009D5F56" w:rsidRPr="006B3096" w:rsidRDefault="009D5F56" w:rsidP="00553004">
            <w:pPr>
              <w:rPr>
                <w:rFonts w:eastAsia="Calibri"/>
                <w:szCs w:val="22"/>
              </w:rPr>
            </w:pPr>
            <w:r w:rsidRPr="006B3096">
              <w:rPr>
                <w:rFonts w:eastAsia="Calibri"/>
                <w:szCs w:val="22"/>
              </w:rPr>
              <w:t>Privažiuojamasis kelias prie gyvenamųjų namų Šepetiškių k. nuo kelio Nr. A190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8836A1" w14:textId="2AF2A313" w:rsidR="009D5F56" w:rsidRPr="006B3096" w:rsidRDefault="003D2E10" w:rsidP="00553004">
            <w:pPr>
              <w:jc w:val="right"/>
              <w:rPr>
                <w:rFonts w:eastAsia="Calibri"/>
                <w:szCs w:val="22"/>
              </w:rPr>
            </w:pPr>
            <w:r w:rsidRPr="006B3096">
              <w:rPr>
                <w:rFonts w:eastAsia="Calibri"/>
                <w:szCs w:val="22"/>
              </w:rPr>
              <w:t>80</w:t>
            </w:r>
            <w:r w:rsidR="009D5F56" w:rsidRPr="006B309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47C3B"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EB0B0" w14:textId="157968D2" w:rsidR="009D5F56" w:rsidRPr="006B3096" w:rsidRDefault="003D2E10" w:rsidP="00553004">
            <w:pPr>
              <w:jc w:val="right"/>
              <w:rPr>
                <w:rFonts w:eastAsia="Calibri"/>
                <w:szCs w:val="22"/>
              </w:rPr>
            </w:pPr>
            <w:r w:rsidRPr="006B3096">
              <w:rPr>
                <w:rFonts w:eastAsia="Calibri"/>
                <w:szCs w:val="22"/>
              </w:rPr>
              <w:t>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D0DD5" w14:textId="3966DBBB" w:rsidR="009D5F56" w:rsidRPr="006B3096" w:rsidRDefault="003D2E10" w:rsidP="00553004">
            <w:pPr>
              <w:jc w:val="right"/>
              <w:rPr>
                <w:rFonts w:eastAsia="Calibri"/>
                <w:szCs w:val="22"/>
              </w:rPr>
            </w:pPr>
            <w:r w:rsidRPr="006B3096">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85935" w14:textId="77777777" w:rsidR="009D5F56" w:rsidRPr="006B3096" w:rsidRDefault="009D5F56" w:rsidP="00553004">
            <w:pPr>
              <w:jc w:val="center"/>
              <w:rPr>
                <w:rFonts w:eastAsia="Calibri"/>
                <w:szCs w:val="22"/>
              </w:rPr>
            </w:pPr>
            <w:r w:rsidRPr="006B309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E2FBE6" w14:textId="1BC1B9F7" w:rsidR="009D5F56" w:rsidRPr="006B3096" w:rsidRDefault="003D2E10" w:rsidP="00553004">
            <w:pPr>
              <w:jc w:val="center"/>
              <w:rPr>
                <w:rFonts w:eastAsia="Calibri"/>
                <w:szCs w:val="22"/>
              </w:rPr>
            </w:pPr>
            <w:r w:rsidRPr="006B3096">
              <w:rPr>
                <w:rFonts w:eastAsia="Calibri"/>
                <w:szCs w:val="22"/>
              </w:rPr>
              <w:t>4400-6450-5546</w:t>
            </w:r>
          </w:p>
        </w:tc>
      </w:tr>
      <w:tr w:rsidR="006B3096" w:rsidRPr="006B3096" w14:paraId="33AC621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9E8AE9A" w14:textId="77777777" w:rsidR="009D5F56" w:rsidRPr="006B309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7F2A00" w14:textId="77777777" w:rsidR="009D5F56" w:rsidRPr="006B3096" w:rsidRDefault="009D5F56" w:rsidP="00553004">
            <w:pPr>
              <w:rPr>
                <w:rFonts w:eastAsia="Calibri"/>
                <w:szCs w:val="22"/>
              </w:rPr>
            </w:pPr>
            <w:r w:rsidRPr="006B3096">
              <w:rPr>
                <w:rFonts w:eastAsia="Calibri"/>
                <w:szCs w:val="22"/>
              </w:rPr>
              <w:t>ASV97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7B3CF4" w14:textId="77777777" w:rsidR="009D5F56" w:rsidRPr="006B3096" w:rsidRDefault="009D5F56" w:rsidP="00553004">
            <w:pPr>
              <w:rPr>
                <w:rFonts w:eastAsia="Calibri"/>
                <w:szCs w:val="22"/>
              </w:rPr>
            </w:pPr>
            <w:r w:rsidRPr="006B3096">
              <w:rPr>
                <w:rFonts w:eastAsia="Calibri"/>
                <w:szCs w:val="22"/>
              </w:rPr>
              <w:t>Privažiuojamasis kelias prie kultūros paveldo objekto nuo Trajecko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DE5FB0" w14:textId="3A0867E1" w:rsidR="009D5F56" w:rsidRPr="006B3096" w:rsidRDefault="00551ABA" w:rsidP="00553004">
            <w:pPr>
              <w:jc w:val="right"/>
              <w:rPr>
                <w:rFonts w:eastAsia="Calibri"/>
                <w:szCs w:val="22"/>
              </w:rPr>
            </w:pPr>
            <w:r w:rsidRPr="006B3096">
              <w:rPr>
                <w:rFonts w:eastAsia="Calibri"/>
                <w:szCs w:val="22"/>
              </w:rPr>
              <w:t>253</w:t>
            </w:r>
            <w:r w:rsidR="009D5F56" w:rsidRPr="006B309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9D74E" w14:textId="5DCD3F4B" w:rsidR="009D5F56" w:rsidRPr="006B3096" w:rsidRDefault="00551ABA" w:rsidP="00553004">
            <w:pPr>
              <w:jc w:val="right"/>
              <w:rPr>
                <w:rFonts w:eastAsia="Calibri"/>
                <w:szCs w:val="22"/>
              </w:rPr>
            </w:pPr>
            <w:r w:rsidRPr="006B3096">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5822F" w14:textId="4C1BD562" w:rsidR="009D5F56" w:rsidRPr="006B3096" w:rsidRDefault="00551ABA" w:rsidP="00553004">
            <w:pPr>
              <w:jc w:val="right"/>
              <w:rPr>
                <w:rFonts w:eastAsia="Calibri"/>
                <w:szCs w:val="22"/>
              </w:rPr>
            </w:pPr>
            <w:r w:rsidRPr="006B3096">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01D6B" w14:textId="7B785496" w:rsidR="009D5F56" w:rsidRPr="006B3096" w:rsidRDefault="006B3096" w:rsidP="00553004">
            <w:pPr>
              <w:jc w:val="right"/>
              <w:rPr>
                <w:rFonts w:eastAsia="Calibri"/>
                <w:strike/>
                <w:szCs w:val="22"/>
              </w:rPr>
            </w:pPr>
            <w:r w:rsidRPr="006B3096">
              <w:rPr>
                <w:rFonts w:eastAsia="Calibri"/>
                <w:strike/>
                <w:szCs w:val="22"/>
              </w:rPr>
              <w:t>-</w:t>
            </w:r>
            <w:r w:rsidR="009D5F56" w:rsidRPr="006B3096">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54B45" w14:textId="02A7A666" w:rsidR="009D5F56" w:rsidRPr="006B3096" w:rsidRDefault="00551ABA" w:rsidP="00553004">
            <w:pPr>
              <w:jc w:val="center"/>
              <w:rPr>
                <w:rFonts w:eastAsia="Calibri"/>
                <w:szCs w:val="22"/>
              </w:rPr>
            </w:pPr>
            <w:r w:rsidRPr="006B3096">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054ECA" w14:textId="6D65E752" w:rsidR="009D5F56" w:rsidRPr="006B3096" w:rsidRDefault="00551ABA" w:rsidP="00553004">
            <w:pPr>
              <w:jc w:val="center"/>
              <w:rPr>
                <w:rFonts w:eastAsia="Calibri"/>
                <w:szCs w:val="22"/>
              </w:rPr>
            </w:pPr>
            <w:r w:rsidRPr="006B3096">
              <w:rPr>
                <w:rFonts w:eastAsia="Calibri"/>
                <w:szCs w:val="22"/>
              </w:rPr>
              <w:t>4400-6452-0285</w:t>
            </w:r>
          </w:p>
        </w:tc>
      </w:tr>
      <w:tr w:rsidR="006B3096" w:rsidRPr="006B3096" w14:paraId="1F8AEBC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73CDE5B" w14:textId="77777777" w:rsidR="009D5F56" w:rsidRPr="006B309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2B3181" w14:textId="77777777" w:rsidR="009D5F56" w:rsidRPr="006B3096" w:rsidRDefault="009D5F56" w:rsidP="00553004">
            <w:pPr>
              <w:rPr>
                <w:rFonts w:eastAsia="Calibri"/>
                <w:szCs w:val="22"/>
              </w:rPr>
            </w:pPr>
            <w:r w:rsidRPr="006B3096">
              <w:rPr>
                <w:rFonts w:eastAsia="Calibri"/>
                <w:szCs w:val="22"/>
              </w:rPr>
              <w:t>ASV99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5172A29" w14:textId="77777777" w:rsidR="009D5F56" w:rsidRPr="006B3096" w:rsidRDefault="009D5F56" w:rsidP="00553004">
            <w:pPr>
              <w:rPr>
                <w:rFonts w:eastAsia="Calibri"/>
                <w:szCs w:val="22"/>
              </w:rPr>
            </w:pPr>
            <w:r w:rsidRPr="006B3096">
              <w:rPr>
                <w:rFonts w:eastAsia="Calibri"/>
                <w:szCs w:val="22"/>
              </w:rPr>
              <w:t>Privažiuojamasis kelias prie gyvenamųjų namų nuo Klevų g., Naujonių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B929F5" w14:textId="74A742E3" w:rsidR="009D5F56" w:rsidRPr="006B3096" w:rsidRDefault="00551ABA" w:rsidP="00553004">
            <w:pPr>
              <w:jc w:val="right"/>
              <w:rPr>
                <w:rFonts w:eastAsia="Calibri"/>
                <w:szCs w:val="22"/>
              </w:rPr>
            </w:pPr>
            <w:r w:rsidRPr="006B3096">
              <w:rPr>
                <w:rFonts w:eastAsia="Calibri"/>
                <w:szCs w:val="22"/>
              </w:rPr>
              <w:t>157</w:t>
            </w:r>
            <w:r w:rsidR="009D5F56" w:rsidRPr="006B309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8B6549"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96DBA"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B321A1" w14:textId="4FBDE245" w:rsidR="009D5F56" w:rsidRPr="006B3096" w:rsidRDefault="00551ABA" w:rsidP="00553004">
            <w:pPr>
              <w:jc w:val="right"/>
              <w:rPr>
                <w:rFonts w:eastAsia="Calibri"/>
                <w:szCs w:val="22"/>
              </w:rPr>
            </w:pPr>
            <w:r w:rsidRPr="006B3096">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E0C01" w14:textId="77777777" w:rsidR="009D5F56" w:rsidRPr="006B3096" w:rsidRDefault="009D5F56" w:rsidP="00553004">
            <w:pPr>
              <w:jc w:val="center"/>
              <w:rPr>
                <w:rFonts w:eastAsia="Calibri"/>
                <w:szCs w:val="22"/>
              </w:rPr>
            </w:pPr>
            <w:r w:rsidRPr="006B309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BF7F7E" w14:textId="20DB8648" w:rsidR="009D5F56" w:rsidRPr="006B3096" w:rsidRDefault="00551ABA" w:rsidP="00553004">
            <w:pPr>
              <w:jc w:val="center"/>
              <w:rPr>
                <w:rFonts w:eastAsia="Calibri"/>
                <w:szCs w:val="22"/>
              </w:rPr>
            </w:pPr>
            <w:r w:rsidRPr="006B3096">
              <w:rPr>
                <w:rFonts w:eastAsia="Calibri"/>
                <w:szCs w:val="22"/>
              </w:rPr>
              <w:t>4400-6452-1571</w:t>
            </w:r>
          </w:p>
        </w:tc>
      </w:tr>
      <w:tr w:rsidR="006B3096" w:rsidRPr="006B3096" w14:paraId="1D489DC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F84E806" w14:textId="77777777" w:rsidR="009D5F56" w:rsidRPr="006B309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C5EBC6" w14:textId="77777777" w:rsidR="009D5F56" w:rsidRPr="006B3096" w:rsidRDefault="009D5F56" w:rsidP="00553004">
            <w:pPr>
              <w:rPr>
                <w:rFonts w:eastAsia="Calibri"/>
                <w:szCs w:val="22"/>
              </w:rPr>
            </w:pPr>
            <w:r w:rsidRPr="006B3096">
              <w:rPr>
                <w:rFonts w:eastAsia="Calibri"/>
                <w:szCs w:val="22"/>
              </w:rPr>
              <w:t>ASV111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F2CA3E" w14:textId="77777777" w:rsidR="009D5F56" w:rsidRPr="006B3096" w:rsidRDefault="009D5F56" w:rsidP="00553004">
            <w:pPr>
              <w:rPr>
                <w:rFonts w:eastAsia="Calibri"/>
                <w:szCs w:val="22"/>
              </w:rPr>
            </w:pPr>
            <w:r w:rsidRPr="006B3096">
              <w:rPr>
                <w:rFonts w:eastAsia="Calibri"/>
                <w:szCs w:val="22"/>
              </w:rPr>
              <w:t>Pravažiuojamasis kelias nuo kelio Nr. A99 (Šienraisčio k.) iki kelio Nr. A320 (Dubiškių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459905" w14:textId="77777777" w:rsidR="009D5F56" w:rsidRPr="006B3096" w:rsidRDefault="009D5F56" w:rsidP="00553004">
            <w:pPr>
              <w:jc w:val="right"/>
              <w:rPr>
                <w:rFonts w:eastAsia="Calibri"/>
                <w:szCs w:val="22"/>
              </w:rPr>
            </w:pPr>
            <w:r w:rsidRPr="006B3096">
              <w:rPr>
                <w:rFonts w:eastAsia="Calibri"/>
                <w:szCs w:val="22"/>
              </w:rPr>
              <w:t xml:space="preserve">1198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C2F42"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DB3AB"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285E8" w14:textId="77777777" w:rsidR="009D5F56" w:rsidRPr="006B3096" w:rsidRDefault="009D5F56" w:rsidP="00553004">
            <w:pPr>
              <w:jc w:val="right"/>
              <w:rPr>
                <w:rFonts w:eastAsia="Calibri"/>
                <w:szCs w:val="22"/>
              </w:rPr>
            </w:pPr>
            <w:r w:rsidRPr="006B3096">
              <w:rPr>
                <w:rFonts w:eastAsia="Calibri"/>
                <w:szCs w:val="22"/>
              </w:rPr>
              <w:t xml:space="preserve">1198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B7E680" w14:textId="77777777" w:rsidR="009D5F56" w:rsidRPr="006B3096" w:rsidRDefault="009D5F56" w:rsidP="00553004">
            <w:pPr>
              <w:jc w:val="center"/>
              <w:rPr>
                <w:rFonts w:eastAsia="Calibri"/>
                <w:szCs w:val="22"/>
              </w:rPr>
            </w:pPr>
            <w:r w:rsidRPr="006B309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12B8CE" w14:textId="77777777" w:rsidR="009D5F56" w:rsidRPr="006B3096" w:rsidRDefault="009D5F56" w:rsidP="00553004">
            <w:pPr>
              <w:jc w:val="center"/>
              <w:rPr>
                <w:rFonts w:eastAsia="Calibri"/>
                <w:szCs w:val="22"/>
              </w:rPr>
            </w:pPr>
            <w:r w:rsidRPr="006B3096">
              <w:rPr>
                <w:rFonts w:eastAsia="Calibri"/>
                <w:szCs w:val="22"/>
              </w:rPr>
              <w:t>-</w:t>
            </w:r>
          </w:p>
        </w:tc>
      </w:tr>
      <w:tr w:rsidR="006B3096" w:rsidRPr="006B3096" w14:paraId="1E8CBC7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DA17E4" w14:textId="77777777" w:rsidR="009D5F56" w:rsidRPr="006B309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D34093" w14:textId="77777777" w:rsidR="009D5F56" w:rsidRPr="006B3096" w:rsidRDefault="009D5F56" w:rsidP="00553004">
            <w:pPr>
              <w:rPr>
                <w:rFonts w:eastAsia="Calibri"/>
                <w:szCs w:val="22"/>
              </w:rPr>
            </w:pPr>
            <w:r w:rsidRPr="006B3096">
              <w:rPr>
                <w:rFonts w:eastAsia="Calibri"/>
                <w:szCs w:val="22"/>
              </w:rPr>
              <w:t>ASV128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610A77" w14:textId="77777777" w:rsidR="009D5F56" w:rsidRPr="006B3096" w:rsidRDefault="009D5F56" w:rsidP="00553004">
            <w:pPr>
              <w:rPr>
                <w:rFonts w:eastAsia="Calibri"/>
                <w:szCs w:val="22"/>
              </w:rPr>
            </w:pPr>
            <w:r w:rsidRPr="006B3096">
              <w:rPr>
                <w:rFonts w:eastAsia="Calibri"/>
                <w:szCs w:val="22"/>
              </w:rPr>
              <w:t>Privažiuojamasis kelias prie gyvenamųjų namų Burbiškio k. nuo kelio Nr. A179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DB4082" w14:textId="77777777" w:rsidR="009D5F56" w:rsidRPr="006B3096" w:rsidRDefault="009D5F56" w:rsidP="00553004">
            <w:pPr>
              <w:jc w:val="right"/>
              <w:rPr>
                <w:rFonts w:eastAsia="Calibri"/>
                <w:szCs w:val="22"/>
              </w:rPr>
            </w:pPr>
            <w:r w:rsidRPr="006B3096">
              <w:rPr>
                <w:rFonts w:eastAsia="Calibri"/>
                <w:szCs w:val="22"/>
              </w:rPr>
              <w:t xml:space="preserve">200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6ADCC"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6142C"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0A425" w14:textId="77777777" w:rsidR="009D5F56" w:rsidRPr="006B3096" w:rsidRDefault="009D5F56" w:rsidP="00553004">
            <w:pPr>
              <w:jc w:val="right"/>
              <w:rPr>
                <w:rFonts w:eastAsia="Calibri"/>
                <w:szCs w:val="22"/>
              </w:rPr>
            </w:pPr>
            <w:r w:rsidRPr="006B3096">
              <w:rPr>
                <w:rFonts w:eastAsia="Calibri"/>
                <w:szCs w:val="22"/>
              </w:rPr>
              <w:t xml:space="preserve">200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65CFD8" w14:textId="77777777" w:rsidR="009D5F56" w:rsidRPr="006B3096" w:rsidRDefault="009D5F56" w:rsidP="00553004">
            <w:pPr>
              <w:jc w:val="center"/>
              <w:rPr>
                <w:rFonts w:eastAsia="Calibri"/>
                <w:szCs w:val="22"/>
              </w:rPr>
            </w:pPr>
            <w:r w:rsidRPr="006B309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E37859" w14:textId="77777777" w:rsidR="009D5F56" w:rsidRPr="006B3096" w:rsidRDefault="009D5F56" w:rsidP="00553004">
            <w:pPr>
              <w:jc w:val="center"/>
              <w:rPr>
                <w:rFonts w:eastAsia="Calibri"/>
                <w:szCs w:val="22"/>
              </w:rPr>
            </w:pPr>
            <w:r w:rsidRPr="006B3096">
              <w:rPr>
                <w:rFonts w:eastAsia="Calibri"/>
                <w:szCs w:val="22"/>
              </w:rPr>
              <w:t>-</w:t>
            </w:r>
          </w:p>
        </w:tc>
      </w:tr>
      <w:tr w:rsidR="006B3096" w:rsidRPr="006B3096" w14:paraId="399F2ED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827A5D5" w14:textId="77777777" w:rsidR="009D5F56" w:rsidRPr="006B309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11AC7A" w14:textId="77777777" w:rsidR="009D5F56" w:rsidRPr="006B3096" w:rsidRDefault="009D5F56" w:rsidP="00553004">
            <w:pPr>
              <w:rPr>
                <w:rFonts w:eastAsia="Calibri"/>
                <w:szCs w:val="22"/>
              </w:rPr>
            </w:pPr>
            <w:r w:rsidRPr="006B3096">
              <w:rPr>
                <w:rFonts w:eastAsia="Calibri"/>
                <w:szCs w:val="22"/>
              </w:rPr>
              <w:t>ASV132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512A4D3" w14:textId="77777777" w:rsidR="009D5F56" w:rsidRPr="006B3096" w:rsidRDefault="009D5F56" w:rsidP="00553004">
            <w:pPr>
              <w:rPr>
                <w:rFonts w:eastAsia="Calibri"/>
                <w:szCs w:val="22"/>
              </w:rPr>
            </w:pPr>
            <w:r w:rsidRPr="006B3096">
              <w:rPr>
                <w:rFonts w:eastAsia="Calibri"/>
                <w:szCs w:val="22"/>
              </w:rPr>
              <w:t>Privažiuojamasis kelias prie gamybinių pastatų Pagirių k. nuo kelio Nr. A241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4A310E" w14:textId="429E5FE3" w:rsidR="009D5F56" w:rsidRPr="006B3096" w:rsidRDefault="003B12E6" w:rsidP="00553004">
            <w:pPr>
              <w:jc w:val="right"/>
              <w:rPr>
                <w:rFonts w:eastAsia="Calibri"/>
                <w:szCs w:val="22"/>
              </w:rPr>
            </w:pPr>
            <w:r w:rsidRPr="006B3096">
              <w:rPr>
                <w:rFonts w:eastAsia="Calibri"/>
                <w:szCs w:val="22"/>
              </w:rPr>
              <w:t>661</w:t>
            </w:r>
            <w:r w:rsidR="009D5F56" w:rsidRPr="006B309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8D069"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01C52" w14:textId="1FE18D72" w:rsidR="009D5F56" w:rsidRPr="006B3096" w:rsidRDefault="003B12E6" w:rsidP="00553004">
            <w:pPr>
              <w:jc w:val="right"/>
              <w:rPr>
                <w:rFonts w:eastAsia="Calibri"/>
                <w:szCs w:val="22"/>
              </w:rPr>
            </w:pPr>
            <w:r w:rsidRPr="006B3096">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B36E7" w14:textId="50D153BE" w:rsidR="009D5F56" w:rsidRPr="006B3096" w:rsidRDefault="003B12E6" w:rsidP="00553004">
            <w:pPr>
              <w:jc w:val="right"/>
              <w:rPr>
                <w:rFonts w:eastAsia="Calibri"/>
                <w:szCs w:val="22"/>
              </w:rPr>
            </w:pPr>
            <w:r w:rsidRPr="006B3096">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60FD7" w14:textId="77777777" w:rsidR="009D5F56" w:rsidRPr="006B3096" w:rsidRDefault="009D5F56" w:rsidP="00553004">
            <w:pPr>
              <w:jc w:val="center"/>
              <w:rPr>
                <w:rFonts w:eastAsia="Calibri"/>
                <w:szCs w:val="22"/>
              </w:rPr>
            </w:pPr>
            <w:r w:rsidRPr="006B309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4A6F5D" w14:textId="18A9A84B" w:rsidR="009D5F56" w:rsidRPr="006B3096" w:rsidRDefault="003B12E6" w:rsidP="00553004">
            <w:pPr>
              <w:jc w:val="center"/>
              <w:rPr>
                <w:rFonts w:eastAsia="Calibri"/>
                <w:szCs w:val="22"/>
              </w:rPr>
            </w:pPr>
            <w:r w:rsidRPr="006B3096">
              <w:rPr>
                <w:rFonts w:eastAsia="Calibri"/>
                <w:szCs w:val="22"/>
              </w:rPr>
              <w:t>4400-6460-1196</w:t>
            </w:r>
          </w:p>
        </w:tc>
      </w:tr>
      <w:tr w:rsidR="006B3096" w:rsidRPr="006B3096" w14:paraId="2C9BEAC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D4785F" w14:textId="77777777" w:rsidR="009D5F56" w:rsidRPr="006B309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1AA9EE" w14:textId="77777777" w:rsidR="009D5F56" w:rsidRPr="006B3096" w:rsidRDefault="009D5F56" w:rsidP="00553004">
            <w:pPr>
              <w:rPr>
                <w:rFonts w:eastAsia="Calibri"/>
                <w:szCs w:val="22"/>
              </w:rPr>
            </w:pPr>
            <w:r w:rsidRPr="006B3096">
              <w:rPr>
                <w:rFonts w:eastAsia="Calibri"/>
                <w:szCs w:val="22"/>
              </w:rPr>
              <w:t>ASV150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F5EBFE" w14:textId="77777777" w:rsidR="009D5F56" w:rsidRPr="006B3096" w:rsidRDefault="009D5F56" w:rsidP="00553004">
            <w:pPr>
              <w:rPr>
                <w:rFonts w:eastAsia="Calibri"/>
                <w:szCs w:val="22"/>
              </w:rPr>
            </w:pPr>
            <w:r w:rsidRPr="006B3096">
              <w:rPr>
                <w:rFonts w:eastAsia="Calibri"/>
                <w:szCs w:val="22"/>
              </w:rPr>
              <w:t>Pravažiuojamasis kelias nuo A187 iki A223 (Burbiškio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6B7BFD" w14:textId="77777777" w:rsidR="009D5F56" w:rsidRPr="006B3096" w:rsidRDefault="009D5F56" w:rsidP="00553004">
            <w:pPr>
              <w:jc w:val="right"/>
              <w:rPr>
                <w:rFonts w:eastAsia="Calibri"/>
                <w:szCs w:val="22"/>
              </w:rPr>
            </w:pPr>
            <w:r w:rsidRPr="006B3096">
              <w:rPr>
                <w:rFonts w:eastAsia="Calibri"/>
                <w:szCs w:val="22"/>
              </w:rPr>
              <w:t xml:space="preserve">154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0778B"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6F925"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0DEA0" w14:textId="77777777" w:rsidR="009D5F56" w:rsidRPr="006B3096" w:rsidRDefault="009D5F56" w:rsidP="00553004">
            <w:pPr>
              <w:jc w:val="right"/>
              <w:rPr>
                <w:rFonts w:eastAsia="Calibri"/>
                <w:szCs w:val="22"/>
              </w:rPr>
            </w:pPr>
            <w:r w:rsidRPr="006B3096">
              <w:rPr>
                <w:rFonts w:eastAsia="Calibri"/>
                <w:szCs w:val="22"/>
              </w:rPr>
              <w:t xml:space="preserve">154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A98653" w14:textId="77777777" w:rsidR="009D5F56" w:rsidRPr="006B3096" w:rsidRDefault="009D5F56" w:rsidP="00553004">
            <w:pPr>
              <w:jc w:val="center"/>
              <w:rPr>
                <w:rFonts w:eastAsia="Calibri"/>
                <w:szCs w:val="22"/>
              </w:rPr>
            </w:pPr>
            <w:r w:rsidRPr="006B309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931511" w14:textId="77777777" w:rsidR="009D5F56" w:rsidRPr="006B3096" w:rsidRDefault="009D5F56" w:rsidP="00553004">
            <w:pPr>
              <w:jc w:val="center"/>
              <w:rPr>
                <w:rFonts w:eastAsia="Calibri"/>
                <w:szCs w:val="22"/>
              </w:rPr>
            </w:pPr>
            <w:r w:rsidRPr="006B3096">
              <w:rPr>
                <w:rFonts w:eastAsia="Calibri"/>
                <w:szCs w:val="22"/>
              </w:rPr>
              <w:t>-</w:t>
            </w:r>
          </w:p>
        </w:tc>
      </w:tr>
      <w:tr w:rsidR="006B3096" w:rsidRPr="006B3096" w14:paraId="0A21A45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48A46E1" w14:textId="77777777" w:rsidR="009D5F56" w:rsidRPr="006B309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CE123B" w14:textId="77777777" w:rsidR="009D5F56" w:rsidRPr="006B3096" w:rsidRDefault="009D5F56" w:rsidP="00553004">
            <w:pPr>
              <w:rPr>
                <w:rFonts w:eastAsia="Calibri"/>
                <w:szCs w:val="22"/>
              </w:rPr>
            </w:pPr>
            <w:r w:rsidRPr="006B3096">
              <w:rPr>
                <w:rFonts w:eastAsia="Calibri"/>
                <w:szCs w:val="22"/>
              </w:rPr>
              <w:t>ASV164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9E623C" w14:textId="77777777" w:rsidR="009D5F56" w:rsidRPr="006B3096" w:rsidRDefault="009D5F56" w:rsidP="00553004">
            <w:pPr>
              <w:rPr>
                <w:rFonts w:eastAsia="Calibri"/>
                <w:szCs w:val="22"/>
              </w:rPr>
            </w:pPr>
            <w:r w:rsidRPr="006B3096">
              <w:rPr>
                <w:rFonts w:eastAsia="Calibri"/>
                <w:szCs w:val="22"/>
              </w:rPr>
              <w:t>Privažiuojamasis kelias prie gyvenamųjų namų Peniankų k. nuo kelio Nr. A1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2B7AED" w14:textId="77777777" w:rsidR="009D5F56" w:rsidRPr="006B3096" w:rsidRDefault="009D5F56" w:rsidP="00553004">
            <w:pPr>
              <w:jc w:val="right"/>
              <w:rPr>
                <w:rFonts w:eastAsia="Calibri"/>
                <w:szCs w:val="22"/>
              </w:rPr>
            </w:pPr>
            <w:r w:rsidRPr="006B3096">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7BBD9"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E674C"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DA4ED" w14:textId="77777777" w:rsidR="009D5F56" w:rsidRPr="006B3096" w:rsidRDefault="009D5F56" w:rsidP="00553004">
            <w:pPr>
              <w:jc w:val="right"/>
              <w:rPr>
                <w:rFonts w:eastAsia="Calibri"/>
                <w:szCs w:val="22"/>
              </w:rPr>
            </w:pPr>
            <w:r w:rsidRPr="006B3096">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CFB87" w14:textId="77777777" w:rsidR="009D5F56" w:rsidRPr="006B3096" w:rsidRDefault="009D5F56" w:rsidP="00553004">
            <w:pPr>
              <w:jc w:val="center"/>
              <w:rPr>
                <w:rFonts w:eastAsia="Calibri"/>
                <w:szCs w:val="22"/>
              </w:rPr>
            </w:pPr>
            <w:r w:rsidRPr="006B309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5A454F" w14:textId="77777777" w:rsidR="009D5F56" w:rsidRPr="006B3096" w:rsidRDefault="009D5F56" w:rsidP="00553004">
            <w:pPr>
              <w:jc w:val="center"/>
              <w:rPr>
                <w:rFonts w:eastAsia="Calibri"/>
                <w:szCs w:val="22"/>
              </w:rPr>
            </w:pPr>
            <w:r w:rsidRPr="006B3096">
              <w:rPr>
                <w:rFonts w:eastAsia="Calibri"/>
                <w:szCs w:val="22"/>
              </w:rPr>
              <w:t>-</w:t>
            </w:r>
          </w:p>
        </w:tc>
      </w:tr>
      <w:tr w:rsidR="006B3096" w:rsidRPr="006B3096" w14:paraId="66E8120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A98F3E" w14:textId="77777777" w:rsidR="009D5F56" w:rsidRPr="006B309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E912DE" w14:textId="77777777" w:rsidR="009D5F56" w:rsidRPr="006B3096" w:rsidRDefault="009D5F56" w:rsidP="00553004">
            <w:pPr>
              <w:rPr>
                <w:rFonts w:eastAsia="Calibri"/>
                <w:szCs w:val="22"/>
              </w:rPr>
            </w:pPr>
            <w:r w:rsidRPr="006B3096">
              <w:rPr>
                <w:rFonts w:eastAsia="Calibri"/>
                <w:szCs w:val="22"/>
              </w:rPr>
              <w:t>ASV169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85A437" w14:textId="77777777" w:rsidR="009D5F56" w:rsidRPr="006B3096" w:rsidRDefault="009D5F56" w:rsidP="00553004">
            <w:pPr>
              <w:rPr>
                <w:rFonts w:eastAsia="Calibri"/>
                <w:szCs w:val="22"/>
              </w:rPr>
            </w:pPr>
            <w:r w:rsidRPr="006B3096">
              <w:rPr>
                <w:rFonts w:eastAsia="Calibri"/>
                <w:szCs w:val="22"/>
              </w:rPr>
              <w:t>Privažiuojamasis kelias prie gyvenamųjų namų Šlavėnų k. nuo kelio Nr. 1225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F9BC74" w14:textId="0986766B" w:rsidR="009D5F56" w:rsidRPr="006B3096" w:rsidRDefault="003B12E6" w:rsidP="00553004">
            <w:pPr>
              <w:jc w:val="right"/>
              <w:rPr>
                <w:rFonts w:eastAsia="Calibri"/>
                <w:szCs w:val="22"/>
              </w:rPr>
            </w:pPr>
            <w:r w:rsidRPr="006B3096">
              <w:rPr>
                <w:rFonts w:eastAsia="Calibri"/>
                <w:szCs w:val="22"/>
              </w:rPr>
              <w:t>69</w:t>
            </w:r>
            <w:r w:rsidR="009D5F56" w:rsidRPr="006B309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F8C40" w14:textId="2A9B128E" w:rsidR="009D5F56" w:rsidRPr="006B3096" w:rsidRDefault="003B12E6" w:rsidP="00553004">
            <w:pPr>
              <w:jc w:val="right"/>
              <w:rPr>
                <w:rFonts w:eastAsia="Calibri"/>
                <w:szCs w:val="22"/>
              </w:rPr>
            </w:pPr>
            <w:r w:rsidRPr="006B3096">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4527D"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D33B8" w14:textId="0679AAE9" w:rsidR="009D5F56" w:rsidRPr="006B3096" w:rsidRDefault="003B12E6" w:rsidP="00553004">
            <w:pPr>
              <w:jc w:val="right"/>
              <w:rPr>
                <w:rFonts w:eastAsia="Calibri"/>
                <w:szCs w:val="22"/>
              </w:rPr>
            </w:pPr>
            <w:r w:rsidRPr="006B3096">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5D710" w14:textId="32ADE289" w:rsidR="009D5F56" w:rsidRPr="006B3096" w:rsidRDefault="003B12E6" w:rsidP="00553004">
            <w:pPr>
              <w:jc w:val="center"/>
              <w:rPr>
                <w:rFonts w:eastAsia="Calibri"/>
                <w:szCs w:val="22"/>
              </w:rPr>
            </w:pPr>
            <w:r w:rsidRPr="006B309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1843A6" w14:textId="6C266298" w:rsidR="009D5F56" w:rsidRPr="006B3096" w:rsidRDefault="003B12E6" w:rsidP="00553004">
            <w:pPr>
              <w:jc w:val="center"/>
              <w:rPr>
                <w:rFonts w:eastAsia="Calibri"/>
                <w:szCs w:val="22"/>
              </w:rPr>
            </w:pPr>
            <w:r w:rsidRPr="006B3096">
              <w:rPr>
                <w:rFonts w:eastAsia="Calibri"/>
                <w:szCs w:val="22"/>
              </w:rPr>
              <w:t>4400-6463-5730</w:t>
            </w:r>
          </w:p>
        </w:tc>
      </w:tr>
      <w:tr w:rsidR="006B3096" w:rsidRPr="006B3096" w14:paraId="06B9D40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09088F" w14:textId="77777777" w:rsidR="009D5F56" w:rsidRPr="006B309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9A4A9D" w14:textId="77777777" w:rsidR="009D5F56" w:rsidRPr="006B3096" w:rsidRDefault="009D5F56" w:rsidP="00553004">
            <w:pPr>
              <w:rPr>
                <w:rFonts w:eastAsia="Calibri"/>
                <w:szCs w:val="22"/>
              </w:rPr>
            </w:pPr>
            <w:r w:rsidRPr="006B3096">
              <w:rPr>
                <w:rFonts w:eastAsia="Calibri"/>
                <w:szCs w:val="22"/>
              </w:rPr>
              <w:t>ASV174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2D3BD5" w14:textId="77777777" w:rsidR="009D5F56" w:rsidRPr="006B3096" w:rsidRDefault="009D5F56" w:rsidP="00553004">
            <w:pPr>
              <w:rPr>
                <w:rFonts w:eastAsia="Calibri"/>
                <w:szCs w:val="22"/>
              </w:rPr>
            </w:pPr>
            <w:r w:rsidRPr="006B3096">
              <w:rPr>
                <w:rFonts w:eastAsia="Calibri"/>
                <w:szCs w:val="22"/>
              </w:rPr>
              <w:t>Pravažiuojamasis kelias nuo kelio Nr. A90 iki kelio Nr. A89 (Burbiškio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5D2935" w14:textId="77777777" w:rsidR="009D5F56" w:rsidRPr="006B3096" w:rsidRDefault="009D5F56" w:rsidP="00553004">
            <w:pPr>
              <w:jc w:val="right"/>
              <w:rPr>
                <w:rFonts w:eastAsia="Calibri"/>
                <w:szCs w:val="22"/>
              </w:rPr>
            </w:pPr>
            <w:r w:rsidRPr="006B3096">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28D06"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916EA"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0FE6C" w14:textId="77777777" w:rsidR="009D5F56" w:rsidRPr="006B3096" w:rsidRDefault="009D5F56" w:rsidP="00553004">
            <w:pPr>
              <w:jc w:val="right"/>
              <w:rPr>
                <w:rFonts w:eastAsia="Calibri"/>
                <w:szCs w:val="22"/>
              </w:rPr>
            </w:pPr>
            <w:r w:rsidRPr="006B3096">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D7955" w14:textId="77777777" w:rsidR="009D5F56" w:rsidRPr="006B3096" w:rsidRDefault="009D5F56" w:rsidP="00553004">
            <w:pPr>
              <w:jc w:val="center"/>
              <w:rPr>
                <w:rFonts w:eastAsia="Calibri"/>
                <w:szCs w:val="22"/>
              </w:rPr>
            </w:pPr>
            <w:r w:rsidRPr="006B309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B494B6" w14:textId="77777777" w:rsidR="009D5F56" w:rsidRPr="006B3096" w:rsidRDefault="009D5F56" w:rsidP="00553004">
            <w:pPr>
              <w:jc w:val="center"/>
              <w:rPr>
                <w:rFonts w:eastAsia="Calibri"/>
                <w:szCs w:val="22"/>
              </w:rPr>
            </w:pPr>
            <w:r w:rsidRPr="006B3096">
              <w:rPr>
                <w:rFonts w:eastAsia="Calibri"/>
                <w:szCs w:val="22"/>
              </w:rPr>
              <w:t>-</w:t>
            </w:r>
          </w:p>
        </w:tc>
      </w:tr>
      <w:tr w:rsidR="006B3096" w:rsidRPr="006B3096" w14:paraId="2A88079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206BB39" w14:textId="77777777" w:rsidR="009D5F56" w:rsidRPr="006B309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494E86" w14:textId="77777777" w:rsidR="009D5F56" w:rsidRPr="006B3096" w:rsidRDefault="009D5F56" w:rsidP="00553004">
            <w:pPr>
              <w:rPr>
                <w:rFonts w:eastAsia="Calibri"/>
                <w:szCs w:val="22"/>
              </w:rPr>
            </w:pPr>
            <w:r w:rsidRPr="006B3096">
              <w:rPr>
                <w:rFonts w:eastAsia="Calibri"/>
                <w:szCs w:val="22"/>
              </w:rPr>
              <w:t>ASV240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565C32" w14:textId="77777777" w:rsidR="009D5F56" w:rsidRPr="006B3096" w:rsidRDefault="009D5F56" w:rsidP="00553004">
            <w:pPr>
              <w:rPr>
                <w:rFonts w:eastAsia="Calibri"/>
                <w:szCs w:val="22"/>
              </w:rPr>
            </w:pPr>
            <w:r w:rsidRPr="006B3096">
              <w:rPr>
                <w:rFonts w:eastAsia="Calibri"/>
                <w:szCs w:val="22"/>
              </w:rPr>
              <w:t>Privažiuojamasis kelias prie gyvenamųjų namų nuo Muziejaus g., Niūronių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1BCB32" w14:textId="049E5D6D" w:rsidR="009D5F56" w:rsidRPr="006B3096" w:rsidRDefault="00866538" w:rsidP="00553004">
            <w:pPr>
              <w:jc w:val="right"/>
              <w:rPr>
                <w:rFonts w:eastAsia="Calibri"/>
                <w:szCs w:val="22"/>
              </w:rPr>
            </w:pPr>
            <w:r w:rsidRPr="006B3096">
              <w:rPr>
                <w:rFonts w:eastAsia="Calibri"/>
                <w:szCs w:val="22"/>
              </w:rPr>
              <w:t>99</w:t>
            </w:r>
            <w:r w:rsidR="009D5F56" w:rsidRPr="006B309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F1FA0" w14:textId="0B52B128" w:rsidR="009D5F56" w:rsidRPr="006B3096" w:rsidRDefault="00866538" w:rsidP="00553004">
            <w:pPr>
              <w:jc w:val="right"/>
              <w:rPr>
                <w:rFonts w:eastAsia="Calibri"/>
                <w:szCs w:val="22"/>
              </w:rPr>
            </w:pPr>
            <w:r w:rsidRPr="006B3096">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CE42B" w14:textId="7C2B09E9" w:rsidR="009D5F56" w:rsidRPr="006B3096" w:rsidRDefault="00866538" w:rsidP="00553004">
            <w:pPr>
              <w:jc w:val="right"/>
              <w:rPr>
                <w:rFonts w:eastAsia="Calibri"/>
                <w:szCs w:val="22"/>
              </w:rPr>
            </w:pPr>
            <w:r w:rsidRPr="006B3096">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9EB17" w14:textId="53D87BAF" w:rsidR="009D5F56" w:rsidRPr="006B3096" w:rsidRDefault="006B3096" w:rsidP="00553004">
            <w:pPr>
              <w:jc w:val="right"/>
              <w:rPr>
                <w:rFonts w:eastAsia="Calibri"/>
                <w:strike/>
                <w:szCs w:val="22"/>
              </w:rPr>
            </w:pPr>
            <w:r w:rsidRPr="006B309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C94F1" w14:textId="77777777" w:rsidR="009D5F56" w:rsidRPr="006B3096" w:rsidRDefault="009D5F56" w:rsidP="00553004">
            <w:pPr>
              <w:jc w:val="center"/>
              <w:rPr>
                <w:rFonts w:eastAsia="Calibri"/>
                <w:szCs w:val="22"/>
              </w:rPr>
            </w:pPr>
            <w:r w:rsidRPr="006B309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7AB540" w14:textId="0811089E" w:rsidR="009D5F56" w:rsidRPr="006B3096" w:rsidRDefault="00866538" w:rsidP="00553004">
            <w:pPr>
              <w:jc w:val="center"/>
              <w:rPr>
                <w:rFonts w:eastAsia="Calibri"/>
                <w:szCs w:val="22"/>
              </w:rPr>
            </w:pPr>
            <w:r w:rsidRPr="006B3096">
              <w:rPr>
                <w:rFonts w:eastAsia="Calibri"/>
                <w:szCs w:val="22"/>
              </w:rPr>
              <w:t>4400-6452-0296</w:t>
            </w:r>
          </w:p>
        </w:tc>
      </w:tr>
      <w:tr w:rsidR="006B3096" w:rsidRPr="006B3096" w14:paraId="789A602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F98975B" w14:textId="77777777" w:rsidR="009D5F56" w:rsidRPr="006B309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F353ED" w14:textId="77777777" w:rsidR="009D5F56" w:rsidRPr="006B3096" w:rsidRDefault="009D5F56" w:rsidP="00553004">
            <w:pPr>
              <w:rPr>
                <w:rFonts w:eastAsia="Calibri"/>
                <w:szCs w:val="22"/>
              </w:rPr>
            </w:pPr>
            <w:r w:rsidRPr="006B3096">
              <w:rPr>
                <w:rFonts w:eastAsia="Calibri"/>
                <w:szCs w:val="22"/>
              </w:rPr>
              <w:t>ASV244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E78B15" w14:textId="77777777" w:rsidR="009D5F56" w:rsidRPr="006B3096" w:rsidRDefault="009D5F56" w:rsidP="00553004">
            <w:pPr>
              <w:rPr>
                <w:rFonts w:eastAsia="Calibri"/>
                <w:szCs w:val="22"/>
              </w:rPr>
            </w:pPr>
            <w:r w:rsidRPr="006B3096">
              <w:rPr>
                <w:rFonts w:eastAsia="Calibri"/>
                <w:szCs w:val="22"/>
              </w:rPr>
              <w:t>Pravažiuojamasis kelias nuo Parko g., Kuniškių k. iki kelio Nr. A256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CF7241" w14:textId="335F0427" w:rsidR="009D5F56" w:rsidRPr="006B3096" w:rsidRDefault="00866538" w:rsidP="00553004">
            <w:pPr>
              <w:jc w:val="right"/>
              <w:rPr>
                <w:rFonts w:eastAsia="Calibri"/>
                <w:szCs w:val="22"/>
              </w:rPr>
            </w:pPr>
            <w:r w:rsidRPr="006B3096">
              <w:rPr>
                <w:rFonts w:eastAsia="Calibri"/>
                <w:szCs w:val="22"/>
              </w:rPr>
              <w:t>457</w:t>
            </w:r>
            <w:r w:rsidR="009D5F56" w:rsidRPr="006B309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F0858"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004FD" w14:textId="697542FD" w:rsidR="009D5F56" w:rsidRPr="006B3096" w:rsidRDefault="00866538" w:rsidP="00553004">
            <w:pPr>
              <w:jc w:val="right"/>
              <w:rPr>
                <w:rFonts w:eastAsia="Calibri"/>
                <w:szCs w:val="22"/>
              </w:rPr>
            </w:pPr>
            <w:r w:rsidRPr="006B3096">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C42C3" w14:textId="5F2F0CE8" w:rsidR="009D5F56" w:rsidRPr="006B3096" w:rsidRDefault="00866538" w:rsidP="00553004">
            <w:pPr>
              <w:jc w:val="right"/>
              <w:rPr>
                <w:rFonts w:eastAsia="Calibri"/>
                <w:szCs w:val="22"/>
              </w:rPr>
            </w:pPr>
            <w:r w:rsidRPr="006B3096">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A1F69" w14:textId="77777777" w:rsidR="009D5F56" w:rsidRPr="006B3096" w:rsidRDefault="009D5F56" w:rsidP="00553004">
            <w:pPr>
              <w:jc w:val="center"/>
              <w:rPr>
                <w:rFonts w:eastAsia="Calibri"/>
                <w:szCs w:val="22"/>
              </w:rPr>
            </w:pPr>
            <w:r w:rsidRPr="006B309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13E08D" w14:textId="600AF672" w:rsidR="009D5F56" w:rsidRPr="006B3096" w:rsidRDefault="00866538" w:rsidP="00553004">
            <w:pPr>
              <w:jc w:val="center"/>
              <w:rPr>
                <w:rFonts w:eastAsia="Calibri"/>
                <w:szCs w:val="22"/>
              </w:rPr>
            </w:pPr>
            <w:r w:rsidRPr="006B3096">
              <w:rPr>
                <w:rFonts w:eastAsia="Calibri"/>
                <w:szCs w:val="22"/>
              </w:rPr>
              <w:t>4400-6452-1339</w:t>
            </w:r>
          </w:p>
        </w:tc>
      </w:tr>
      <w:tr w:rsidR="006B3096" w:rsidRPr="006B3096" w14:paraId="3CA6875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67BDB0" w14:textId="77777777" w:rsidR="009D5F56" w:rsidRPr="006B309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E4FD28" w14:textId="77777777" w:rsidR="009D5F56" w:rsidRPr="006B3096" w:rsidRDefault="009D5F56" w:rsidP="00553004">
            <w:pPr>
              <w:rPr>
                <w:rFonts w:eastAsia="Calibri"/>
                <w:szCs w:val="22"/>
              </w:rPr>
            </w:pPr>
            <w:r w:rsidRPr="006B3096">
              <w:rPr>
                <w:rFonts w:eastAsia="Calibri"/>
                <w:szCs w:val="22"/>
              </w:rPr>
              <w:t>ASV 247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D09070" w14:textId="77777777" w:rsidR="009D5F56" w:rsidRPr="006B3096" w:rsidRDefault="009D5F56" w:rsidP="00553004">
            <w:pPr>
              <w:rPr>
                <w:rFonts w:eastAsia="Calibri"/>
                <w:szCs w:val="22"/>
              </w:rPr>
            </w:pPr>
            <w:r w:rsidRPr="006B3096">
              <w:rPr>
                <w:rFonts w:eastAsia="Calibri"/>
                <w:szCs w:val="22"/>
              </w:rPr>
              <w:t>Pravažiuojamasis kelias nuo kelio Nr. 120 iki Vienuolio g., Ažuožerių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421FA2" w14:textId="2B0EF7B9" w:rsidR="009D5F56" w:rsidRPr="006B3096" w:rsidRDefault="00866538" w:rsidP="00553004">
            <w:pPr>
              <w:jc w:val="right"/>
              <w:rPr>
                <w:rFonts w:eastAsia="Calibri"/>
                <w:szCs w:val="22"/>
              </w:rPr>
            </w:pPr>
            <w:r w:rsidRPr="006B3096">
              <w:rPr>
                <w:rFonts w:eastAsia="Calibri"/>
                <w:szCs w:val="22"/>
              </w:rPr>
              <w:t>180</w:t>
            </w:r>
            <w:r w:rsidR="009D5F56" w:rsidRPr="006B309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468F0" w14:textId="77777777" w:rsidR="009D5F56" w:rsidRPr="006B3096" w:rsidRDefault="009D5F56" w:rsidP="00553004">
            <w:pPr>
              <w:jc w:val="right"/>
              <w:rPr>
                <w:rFonts w:eastAsia="Calibri"/>
                <w:szCs w:val="22"/>
              </w:rPr>
            </w:pPr>
            <w:r w:rsidRPr="006B30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FA85EC" w14:textId="4087C1B6" w:rsidR="009D5F56" w:rsidRPr="006B3096" w:rsidRDefault="00866538" w:rsidP="00553004">
            <w:pPr>
              <w:jc w:val="right"/>
              <w:rPr>
                <w:rFonts w:eastAsia="Calibri"/>
                <w:szCs w:val="22"/>
              </w:rPr>
            </w:pPr>
            <w:r w:rsidRPr="006B3096">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07431" w14:textId="3578EF12" w:rsidR="009D5F56" w:rsidRPr="006B3096" w:rsidRDefault="00866538" w:rsidP="00553004">
            <w:pPr>
              <w:jc w:val="right"/>
              <w:rPr>
                <w:rFonts w:eastAsia="Calibri"/>
                <w:szCs w:val="22"/>
              </w:rPr>
            </w:pPr>
            <w:r w:rsidRPr="006B3096">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66441" w14:textId="229395B7" w:rsidR="009D5F56" w:rsidRPr="006B3096" w:rsidRDefault="00866538" w:rsidP="00553004">
            <w:pPr>
              <w:jc w:val="center"/>
              <w:rPr>
                <w:rFonts w:eastAsia="Calibri"/>
                <w:szCs w:val="22"/>
              </w:rPr>
            </w:pPr>
            <w:r w:rsidRPr="006B3096">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60CD09" w14:textId="19DFF889" w:rsidR="009D5F56" w:rsidRPr="006B3096" w:rsidRDefault="00866538" w:rsidP="00553004">
            <w:pPr>
              <w:jc w:val="center"/>
              <w:rPr>
                <w:rFonts w:eastAsia="Calibri"/>
                <w:szCs w:val="22"/>
              </w:rPr>
            </w:pPr>
            <w:r w:rsidRPr="006B3096">
              <w:rPr>
                <w:rFonts w:eastAsia="Calibri"/>
                <w:szCs w:val="22"/>
              </w:rPr>
              <w:t>4400-6460-5374</w:t>
            </w:r>
          </w:p>
        </w:tc>
      </w:tr>
      <w:tr w:rsidR="004C18C0" w:rsidRPr="004C18C0" w14:paraId="7297807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A21F57" w14:textId="77777777" w:rsidR="009D5F56" w:rsidRPr="004C18C0"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99428A" w14:textId="77777777" w:rsidR="009D5F56" w:rsidRPr="004C18C0" w:rsidRDefault="009D5F56" w:rsidP="00553004">
            <w:pPr>
              <w:rPr>
                <w:rFonts w:eastAsia="Calibri"/>
                <w:szCs w:val="22"/>
              </w:rPr>
            </w:pPr>
            <w:r w:rsidRPr="004C18C0">
              <w:rPr>
                <w:rFonts w:eastAsia="Calibri"/>
                <w:szCs w:val="22"/>
              </w:rPr>
              <w:t>ASV249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9AA497" w14:textId="77777777" w:rsidR="009D5F56" w:rsidRPr="004C18C0" w:rsidRDefault="009D5F56" w:rsidP="00553004">
            <w:pPr>
              <w:rPr>
                <w:rFonts w:eastAsia="Calibri"/>
                <w:szCs w:val="22"/>
              </w:rPr>
            </w:pPr>
            <w:r w:rsidRPr="004C18C0">
              <w:rPr>
                <w:rFonts w:eastAsia="Calibri"/>
                <w:szCs w:val="22"/>
              </w:rPr>
              <w:t>Privažiuojamasis kelias prie gyvenamųjų namų nuo Draugystės g., Pagirių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A90375" w14:textId="20926E31" w:rsidR="009D5F56" w:rsidRPr="004C18C0" w:rsidRDefault="00866538" w:rsidP="00553004">
            <w:pPr>
              <w:jc w:val="right"/>
              <w:rPr>
                <w:rFonts w:eastAsia="Calibri"/>
                <w:szCs w:val="22"/>
              </w:rPr>
            </w:pPr>
            <w:r w:rsidRPr="004C18C0">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667BD" w14:textId="77777777" w:rsidR="009D5F56" w:rsidRPr="004C18C0" w:rsidRDefault="009D5F56" w:rsidP="00553004">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F67509" w14:textId="5735C0C7" w:rsidR="009D5F56" w:rsidRPr="004C18C0" w:rsidRDefault="00866538" w:rsidP="00553004">
            <w:pPr>
              <w:jc w:val="right"/>
              <w:rPr>
                <w:rFonts w:eastAsia="Calibri"/>
                <w:szCs w:val="22"/>
              </w:rPr>
            </w:pPr>
            <w:r w:rsidRPr="004C18C0">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496A9" w14:textId="66ED172E" w:rsidR="009D5F56" w:rsidRPr="004C18C0" w:rsidRDefault="00BC6149" w:rsidP="00553004">
            <w:pPr>
              <w:jc w:val="right"/>
              <w:rPr>
                <w:rFonts w:eastAsia="Calibri"/>
                <w:strike/>
                <w:szCs w:val="22"/>
              </w:rPr>
            </w:pPr>
            <w:r>
              <w:rPr>
                <w:rFonts w:eastAsia="Calibri"/>
                <w:strike/>
                <w:szCs w:val="22"/>
              </w:rPr>
              <w:t>-</w:t>
            </w:r>
            <w:r w:rsidR="009D5F56" w:rsidRPr="004C18C0">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4BAAB" w14:textId="2F6B81B6" w:rsidR="009D5F56" w:rsidRPr="004C18C0" w:rsidRDefault="00866538" w:rsidP="00553004">
            <w:pPr>
              <w:jc w:val="center"/>
              <w:rPr>
                <w:rFonts w:eastAsia="Calibri"/>
                <w:szCs w:val="22"/>
              </w:rPr>
            </w:pPr>
            <w:r w:rsidRPr="004C18C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BA13D3" w14:textId="53C9D2E1" w:rsidR="009D5F56" w:rsidRPr="004C18C0" w:rsidRDefault="00866538" w:rsidP="00553004">
            <w:pPr>
              <w:jc w:val="center"/>
              <w:rPr>
                <w:rFonts w:eastAsia="Calibri"/>
                <w:szCs w:val="22"/>
              </w:rPr>
            </w:pPr>
            <w:r w:rsidRPr="004C18C0">
              <w:rPr>
                <w:rFonts w:eastAsia="Calibri"/>
                <w:szCs w:val="22"/>
              </w:rPr>
              <w:t>4400-6462-8791</w:t>
            </w:r>
          </w:p>
        </w:tc>
      </w:tr>
      <w:tr w:rsidR="004C18C0" w:rsidRPr="004C18C0" w14:paraId="70F40CB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927FD9E" w14:textId="77777777" w:rsidR="009D5F56" w:rsidRPr="004C18C0"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396CA4" w14:textId="77777777" w:rsidR="009D5F56" w:rsidRPr="004C18C0" w:rsidRDefault="009D5F56" w:rsidP="00553004">
            <w:pPr>
              <w:rPr>
                <w:rFonts w:eastAsia="Calibri"/>
                <w:szCs w:val="22"/>
              </w:rPr>
            </w:pPr>
            <w:r w:rsidRPr="004C18C0">
              <w:rPr>
                <w:rFonts w:eastAsia="Calibri"/>
                <w:szCs w:val="22"/>
              </w:rPr>
              <w:t>ASV302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09AC0B" w14:textId="77777777" w:rsidR="009D5F56" w:rsidRPr="004C18C0" w:rsidRDefault="009D5F56" w:rsidP="00553004">
            <w:pPr>
              <w:rPr>
                <w:rFonts w:eastAsia="Calibri"/>
                <w:szCs w:val="22"/>
              </w:rPr>
            </w:pPr>
            <w:r w:rsidRPr="004C18C0">
              <w:rPr>
                <w:rFonts w:eastAsia="Calibri"/>
                <w:szCs w:val="22"/>
              </w:rPr>
              <w:t>Privažiuojamasis kelias prie gyvenamųjų namų Burbiškio k. nuo kelio Nr. A77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19DB04" w14:textId="77777777" w:rsidR="009D5F56" w:rsidRPr="004C18C0" w:rsidRDefault="009D5F56" w:rsidP="00553004">
            <w:pPr>
              <w:jc w:val="right"/>
              <w:rPr>
                <w:rFonts w:eastAsia="Calibri"/>
                <w:szCs w:val="22"/>
              </w:rPr>
            </w:pPr>
            <w:r w:rsidRPr="004C18C0">
              <w:rPr>
                <w:rFonts w:eastAsia="Calibri"/>
                <w:szCs w:val="22"/>
              </w:rPr>
              <w:t xml:space="preserve">110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40B0E" w14:textId="77777777" w:rsidR="009D5F56" w:rsidRPr="004C18C0" w:rsidRDefault="009D5F56" w:rsidP="00553004">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919CA" w14:textId="77777777" w:rsidR="009D5F56" w:rsidRPr="004C18C0" w:rsidRDefault="009D5F56" w:rsidP="00553004">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F1E0B" w14:textId="77777777" w:rsidR="009D5F56" w:rsidRPr="004C18C0" w:rsidRDefault="009D5F56" w:rsidP="00553004">
            <w:pPr>
              <w:jc w:val="right"/>
              <w:rPr>
                <w:rFonts w:eastAsia="Calibri"/>
                <w:szCs w:val="22"/>
              </w:rPr>
            </w:pPr>
            <w:r w:rsidRPr="004C18C0">
              <w:rPr>
                <w:rFonts w:eastAsia="Calibri"/>
                <w:szCs w:val="22"/>
              </w:rPr>
              <w:t xml:space="preserve">110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066A9" w14:textId="77777777" w:rsidR="009D5F56" w:rsidRPr="004C18C0" w:rsidRDefault="009D5F56" w:rsidP="00553004">
            <w:pPr>
              <w:jc w:val="center"/>
              <w:rPr>
                <w:rFonts w:eastAsia="Calibri"/>
                <w:szCs w:val="22"/>
              </w:rPr>
            </w:pPr>
            <w:r w:rsidRPr="004C18C0">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1F32FE" w14:textId="77777777" w:rsidR="009D5F56" w:rsidRPr="004C18C0" w:rsidRDefault="009D5F56" w:rsidP="00553004">
            <w:pPr>
              <w:jc w:val="center"/>
              <w:rPr>
                <w:rFonts w:eastAsia="Calibri"/>
                <w:szCs w:val="22"/>
              </w:rPr>
            </w:pPr>
            <w:r w:rsidRPr="004C18C0">
              <w:rPr>
                <w:rFonts w:eastAsia="Calibri"/>
                <w:szCs w:val="22"/>
              </w:rPr>
              <w:t>-</w:t>
            </w:r>
          </w:p>
        </w:tc>
      </w:tr>
      <w:tr w:rsidR="004C18C0" w:rsidRPr="004C18C0" w14:paraId="7D48583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D97DB02" w14:textId="77777777" w:rsidR="009D5F56" w:rsidRPr="004C18C0"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B9CD8B" w14:textId="77777777" w:rsidR="009D5F56" w:rsidRPr="004C18C0" w:rsidRDefault="009D5F56" w:rsidP="00553004">
            <w:pPr>
              <w:rPr>
                <w:rFonts w:eastAsia="Calibri"/>
                <w:szCs w:val="22"/>
              </w:rPr>
            </w:pPr>
            <w:r w:rsidRPr="004C18C0">
              <w:rPr>
                <w:rFonts w:eastAsia="Calibri"/>
                <w:szCs w:val="22"/>
              </w:rPr>
              <w:t>ASV352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0F23F6" w14:textId="77777777" w:rsidR="009D5F56" w:rsidRPr="004C18C0" w:rsidRDefault="009D5F56" w:rsidP="00553004">
            <w:pPr>
              <w:rPr>
                <w:rFonts w:eastAsia="Calibri"/>
                <w:szCs w:val="22"/>
              </w:rPr>
            </w:pPr>
            <w:r w:rsidRPr="004C18C0">
              <w:rPr>
                <w:rFonts w:eastAsia="Calibri"/>
                <w:szCs w:val="22"/>
              </w:rPr>
              <w:t>Privažiuojamasis kelias prie dirbamų laukų Ažugojų k. nuo kelio Nr. A40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E385BC" w14:textId="77777777" w:rsidR="009D5F56" w:rsidRPr="004C18C0" w:rsidRDefault="009D5F56" w:rsidP="00553004">
            <w:pPr>
              <w:jc w:val="right"/>
              <w:rPr>
                <w:rFonts w:eastAsia="Calibri"/>
                <w:szCs w:val="22"/>
              </w:rPr>
            </w:pPr>
            <w:r w:rsidRPr="004C18C0">
              <w:rPr>
                <w:rFonts w:eastAsia="Calibri"/>
                <w:szCs w:val="22"/>
              </w:rPr>
              <w:t xml:space="preserve">120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E5051" w14:textId="77777777" w:rsidR="009D5F56" w:rsidRPr="004C18C0" w:rsidRDefault="009D5F56" w:rsidP="00553004">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AC1729" w14:textId="77777777" w:rsidR="009D5F56" w:rsidRPr="004C18C0" w:rsidRDefault="009D5F56" w:rsidP="00553004">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012A4D" w14:textId="77777777" w:rsidR="009D5F56" w:rsidRPr="004C18C0" w:rsidRDefault="009D5F56" w:rsidP="00553004">
            <w:pPr>
              <w:jc w:val="right"/>
              <w:rPr>
                <w:rFonts w:eastAsia="Calibri"/>
                <w:szCs w:val="22"/>
              </w:rPr>
            </w:pPr>
            <w:r w:rsidRPr="004C18C0">
              <w:rPr>
                <w:rFonts w:eastAsia="Calibri"/>
                <w:szCs w:val="22"/>
              </w:rPr>
              <w:t xml:space="preserve">120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0C4D4" w14:textId="77777777" w:rsidR="009D5F56" w:rsidRPr="004C18C0" w:rsidRDefault="009D5F56" w:rsidP="00553004">
            <w:pPr>
              <w:jc w:val="center"/>
              <w:rPr>
                <w:rFonts w:eastAsia="Calibri"/>
                <w:szCs w:val="22"/>
              </w:rPr>
            </w:pPr>
            <w:r w:rsidRPr="004C18C0">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4C0429" w14:textId="77777777" w:rsidR="009D5F56" w:rsidRPr="004C18C0" w:rsidRDefault="009D5F56" w:rsidP="00553004">
            <w:pPr>
              <w:jc w:val="center"/>
              <w:rPr>
                <w:rFonts w:eastAsia="Calibri"/>
                <w:szCs w:val="22"/>
              </w:rPr>
            </w:pPr>
            <w:r w:rsidRPr="004C18C0">
              <w:rPr>
                <w:rFonts w:eastAsia="Calibri"/>
                <w:szCs w:val="22"/>
              </w:rPr>
              <w:t>-</w:t>
            </w:r>
          </w:p>
        </w:tc>
      </w:tr>
      <w:tr w:rsidR="004C18C0" w:rsidRPr="004C18C0" w14:paraId="490B3A1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6CD5C0" w14:textId="77777777" w:rsidR="009D5F56" w:rsidRPr="004C18C0"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51012F" w14:textId="77777777" w:rsidR="009D5F56" w:rsidRPr="004C18C0" w:rsidRDefault="009D5F56" w:rsidP="00553004">
            <w:pPr>
              <w:rPr>
                <w:rFonts w:eastAsia="Calibri"/>
                <w:szCs w:val="22"/>
              </w:rPr>
            </w:pPr>
            <w:r w:rsidRPr="004C18C0">
              <w:rPr>
                <w:rFonts w:eastAsia="Calibri"/>
                <w:szCs w:val="22"/>
              </w:rPr>
              <w:t>ASV365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A7717E" w14:textId="77777777" w:rsidR="009D5F56" w:rsidRPr="004C18C0" w:rsidRDefault="009D5F56" w:rsidP="00553004">
            <w:pPr>
              <w:rPr>
                <w:rFonts w:eastAsia="Calibri"/>
                <w:szCs w:val="22"/>
              </w:rPr>
            </w:pPr>
            <w:r w:rsidRPr="004C18C0">
              <w:rPr>
                <w:rFonts w:eastAsia="Calibri"/>
                <w:szCs w:val="22"/>
              </w:rPr>
              <w:t>Privažiuojamasis kelias prie gyvenamųjų namų Kirkiliškių k. nuo kelio Nr. A228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B9CDB5" w14:textId="77777777" w:rsidR="009D5F56" w:rsidRPr="004C18C0" w:rsidRDefault="009D5F56" w:rsidP="00553004">
            <w:pPr>
              <w:jc w:val="right"/>
              <w:rPr>
                <w:rFonts w:eastAsia="Calibri"/>
                <w:szCs w:val="22"/>
              </w:rPr>
            </w:pPr>
            <w:r w:rsidRPr="004C18C0">
              <w:rPr>
                <w:rFonts w:eastAsia="Calibri"/>
                <w:szCs w:val="22"/>
              </w:rPr>
              <w:t xml:space="preserve">153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577EA" w14:textId="77777777" w:rsidR="009D5F56" w:rsidRPr="004C18C0" w:rsidRDefault="009D5F56" w:rsidP="00553004">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619B5" w14:textId="77777777" w:rsidR="009D5F56" w:rsidRPr="004C18C0" w:rsidRDefault="009D5F56" w:rsidP="00553004">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351C75" w14:textId="77777777" w:rsidR="009D5F56" w:rsidRPr="004C18C0" w:rsidRDefault="009D5F56" w:rsidP="00553004">
            <w:pPr>
              <w:jc w:val="right"/>
              <w:rPr>
                <w:rFonts w:eastAsia="Calibri"/>
                <w:szCs w:val="22"/>
              </w:rPr>
            </w:pPr>
            <w:r w:rsidRPr="004C18C0">
              <w:rPr>
                <w:rFonts w:eastAsia="Calibri"/>
                <w:szCs w:val="22"/>
              </w:rPr>
              <w:t xml:space="preserve">153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176F7" w14:textId="77777777" w:rsidR="009D5F56" w:rsidRPr="004C18C0" w:rsidRDefault="009D5F56" w:rsidP="00553004">
            <w:pPr>
              <w:jc w:val="center"/>
              <w:rPr>
                <w:rFonts w:eastAsia="Calibri"/>
                <w:szCs w:val="22"/>
              </w:rPr>
            </w:pPr>
            <w:r w:rsidRPr="004C18C0">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8DBFFE" w14:textId="77777777" w:rsidR="009D5F56" w:rsidRPr="004C18C0" w:rsidRDefault="009D5F56" w:rsidP="00553004">
            <w:pPr>
              <w:jc w:val="center"/>
              <w:rPr>
                <w:rFonts w:eastAsia="Calibri"/>
                <w:szCs w:val="22"/>
              </w:rPr>
            </w:pPr>
            <w:r w:rsidRPr="004C18C0">
              <w:rPr>
                <w:rFonts w:eastAsia="Calibri"/>
                <w:szCs w:val="22"/>
              </w:rPr>
              <w:t>-</w:t>
            </w:r>
          </w:p>
        </w:tc>
      </w:tr>
      <w:tr w:rsidR="004C18C0" w:rsidRPr="004C18C0" w14:paraId="2BBE232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EC0040E" w14:textId="77777777" w:rsidR="009D5F56" w:rsidRPr="004C18C0"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68716A" w14:textId="77777777" w:rsidR="009D5F56" w:rsidRPr="004C18C0" w:rsidRDefault="009D5F56" w:rsidP="00553004">
            <w:pPr>
              <w:rPr>
                <w:rFonts w:eastAsia="Calibri"/>
                <w:szCs w:val="22"/>
              </w:rPr>
            </w:pPr>
            <w:r w:rsidRPr="004C18C0">
              <w:rPr>
                <w:rFonts w:eastAsia="Calibri"/>
                <w:szCs w:val="22"/>
              </w:rPr>
              <w:t>ASV385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D3D1AA" w14:textId="77777777" w:rsidR="009D5F56" w:rsidRPr="004C18C0" w:rsidRDefault="009D5F56" w:rsidP="00553004">
            <w:pPr>
              <w:rPr>
                <w:rFonts w:eastAsia="Calibri"/>
                <w:szCs w:val="22"/>
              </w:rPr>
            </w:pPr>
            <w:r w:rsidRPr="004C18C0">
              <w:rPr>
                <w:rFonts w:eastAsia="Calibri"/>
                <w:szCs w:val="22"/>
              </w:rPr>
              <w:t>Privažiuojamasis kelias prie gyvenamųjų namų Jurzdiko k. nuo kelio Nr. A39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1F3EA7" w14:textId="77777777" w:rsidR="009D5F56" w:rsidRPr="004C18C0" w:rsidRDefault="009D5F56" w:rsidP="00553004">
            <w:pPr>
              <w:jc w:val="right"/>
              <w:rPr>
                <w:rFonts w:eastAsia="Calibri"/>
                <w:szCs w:val="22"/>
              </w:rPr>
            </w:pPr>
            <w:r w:rsidRPr="004C18C0">
              <w:rPr>
                <w:rFonts w:eastAsia="Calibri"/>
                <w:szCs w:val="22"/>
              </w:rPr>
              <w:t xml:space="preserve">317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3429E" w14:textId="77777777" w:rsidR="009D5F56" w:rsidRPr="004C18C0" w:rsidRDefault="009D5F56" w:rsidP="00553004">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F78D9" w14:textId="77777777" w:rsidR="009D5F56" w:rsidRPr="004C18C0" w:rsidRDefault="009D5F56" w:rsidP="00553004">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BE152" w14:textId="77777777" w:rsidR="009D5F56" w:rsidRPr="004C18C0" w:rsidRDefault="009D5F56" w:rsidP="00553004">
            <w:pPr>
              <w:jc w:val="right"/>
              <w:rPr>
                <w:rFonts w:eastAsia="Calibri"/>
                <w:szCs w:val="22"/>
              </w:rPr>
            </w:pPr>
            <w:r w:rsidRPr="004C18C0">
              <w:rPr>
                <w:rFonts w:eastAsia="Calibri"/>
                <w:szCs w:val="22"/>
              </w:rPr>
              <w:t xml:space="preserve">317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1FBB04" w14:textId="77777777" w:rsidR="009D5F56" w:rsidRPr="004C18C0" w:rsidRDefault="009D5F56" w:rsidP="00553004">
            <w:pPr>
              <w:jc w:val="center"/>
              <w:rPr>
                <w:rFonts w:eastAsia="Calibri"/>
                <w:szCs w:val="22"/>
              </w:rPr>
            </w:pPr>
            <w:r w:rsidRPr="004C18C0">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565316" w14:textId="77777777" w:rsidR="009D5F56" w:rsidRPr="004C18C0" w:rsidRDefault="009D5F56" w:rsidP="00553004">
            <w:pPr>
              <w:jc w:val="center"/>
              <w:rPr>
                <w:rFonts w:eastAsia="Calibri"/>
                <w:szCs w:val="22"/>
              </w:rPr>
            </w:pPr>
            <w:r w:rsidRPr="004C18C0">
              <w:rPr>
                <w:rFonts w:eastAsia="Calibri"/>
                <w:szCs w:val="22"/>
              </w:rPr>
              <w:t>-</w:t>
            </w:r>
          </w:p>
        </w:tc>
      </w:tr>
      <w:tr w:rsidR="004C18C0" w:rsidRPr="004C18C0" w14:paraId="2814CB7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5820F5" w14:textId="77777777" w:rsidR="009D5F56" w:rsidRPr="004C18C0"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F525E8" w14:textId="77777777" w:rsidR="009D5F56" w:rsidRPr="004C18C0" w:rsidRDefault="009D5F56" w:rsidP="00553004">
            <w:pPr>
              <w:rPr>
                <w:rFonts w:eastAsia="Calibri"/>
                <w:szCs w:val="22"/>
              </w:rPr>
            </w:pPr>
            <w:r w:rsidRPr="004C18C0">
              <w:rPr>
                <w:rFonts w:eastAsia="Calibri"/>
                <w:szCs w:val="22"/>
              </w:rPr>
              <w:t>ASV400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BBF307" w14:textId="77777777" w:rsidR="009D5F56" w:rsidRPr="004C18C0" w:rsidRDefault="009D5F56" w:rsidP="00553004">
            <w:pPr>
              <w:rPr>
                <w:rFonts w:eastAsia="Calibri"/>
                <w:szCs w:val="22"/>
              </w:rPr>
            </w:pPr>
            <w:r w:rsidRPr="004C18C0">
              <w:rPr>
                <w:rFonts w:eastAsia="Calibri"/>
                <w:szCs w:val="22"/>
              </w:rPr>
              <w:t>Privažiuojamasis kelias prie gyvenamųjų namų Katlėrių k. nuo kelio Nr. A36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66FA6D" w14:textId="77777777" w:rsidR="009D5F56" w:rsidRPr="004C18C0" w:rsidRDefault="009D5F56" w:rsidP="00553004">
            <w:pPr>
              <w:jc w:val="right"/>
              <w:rPr>
                <w:rFonts w:eastAsia="Calibri"/>
                <w:szCs w:val="22"/>
              </w:rPr>
            </w:pPr>
            <w:r w:rsidRPr="004C18C0">
              <w:rPr>
                <w:rFonts w:eastAsia="Calibri"/>
                <w:szCs w:val="22"/>
              </w:rPr>
              <w:t xml:space="preserve">387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23238" w14:textId="77777777" w:rsidR="009D5F56" w:rsidRPr="004C18C0" w:rsidRDefault="009D5F56" w:rsidP="00553004">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6D5A3F" w14:textId="77777777" w:rsidR="009D5F56" w:rsidRPr="004C18C0" w:rsidRDefault="009D5F56" w:rsidP="00553004">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BFCCD" w14:textId="77777777" w:rsidR="009D5F56" w:rsidRPr="004C18C0" w:rsidRDefault="009D5F56" w:rsidP="00553004">
            <w:pPr>
              <w:jc w:val="right"/>
              <w:rPr>
                <w:rFonts w:eastAsia="Calibri"/>
                <w:szCs w:val="22"/>
              </w:rPr>
            </w:pPr>
            <w:r w:rsidRPr="004C18C0">
              <w:rPr>
                <w:rFonts w:eastAsia="Calibri"/>
                <w:szCs w:val="22"/>
              </w:rPr>
              <w:t xml:space="preserve">387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E1D1D" w14:textId="77777777" w:rsidR="009D5F56" w:rsidRPr="004C18C0" w:rsidRDefault="009D5F56" w:rsidP="00553004">
            <w:pPr>
              <w:jc w:val="center"/>
              <w:rPr>
                <w:rFonts w:eastAsia="Calibri"/>
                <w:szCs w:val="22"/>
              </w:rPr>
            </w:pPr>
            <w:r w:rsidRPr="004C18C0">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FFB6CD" w14:textId="77777777" w:rsidR="009D5F56" w:rsidRPr="004C18C0" w:rsidRDefault="009D5F56" w:rsidP="00553004">
            <w:pPr>
              <w:jc w:val="center"/>
              <w:rPr>
                <w:rFonts w:eastAsia="Calibri"/>
                <w:szCs w:val="22"/>
              </w:rPr>
            </w:pPr>
            <w:r w:rsidRPr="004C18C0">
              <w:rPr>
                <w:rFonts w:eastAsia="Calibri"/>
                <w:szCs w:val="22"/>
              </w:rPr>
              <w:t>-</w:t>
            </w:r>
          </w:p>
        </w:tc>
      </w:tr>
      <w:tr w:rsidR="004C18C0" w:rsidRPr="004C18C0" w14:paraId="733FBA2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0CD4FFE" w14:textId="77777777" w:rsidR="009D5F56" w:rsidRPr="004C18C0"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82A7FB" w14:textId="77777777" w:rsidR="009D5F56" w:rsidRPr="004C18C0" w:rsidRDefault="009D5F56" w:rsidP="00553004">
            <w:pPr>
              <w:rPr>
                <w:rFonts w:eastAsia="Calibri"/>
                <w:szCs w:val="22"/>
              </w:rPr>
            </w:pPr>
            <w:r w:rsidRPr="004C18C0">
              <w:rPr>
                <w:rFonts w:eastAsia="Calibri"/>
                <w:szCs w:val="22"/>
              </w:rPr>
              <w:t>ASV414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730074" w14:textId="77777777" w:rsidR="009D5F56" w:rsidRPr="004C18C0" w:rsidRDefault="009D5F56" w:rsidP="00553004">
            <w:pPr>
              <w:rPr>
                <w:rFonts w:eastAsia="Calibri"/>
                <w:szCs w:val="22"/>
              </w:rPr>
            </w:pPr>
            <w:r w:rsidRPr="004C18C0">
              <w:rPr>
                <w:rFonts w:eastAsia="Calibri"/>
                <w:szCs w:val="22"/>
              </w:rPr>
              <w:t>Pravažiuojamasis kelias nuo kelio Nr. A35 iki A272 (Šlavėnų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E54BCA" w14:textId="4A5BE966" w:rsidR="009D5F56" w:rsidRPr="004C18C0" w:rsidRDefault="00C94916" w:rsidP="00553004">
            <w:pPr>
              <w:jc w:val="right"/>
              <w:rPr>
                <w:rFonts w:eastAsia="Calibri"/>
                <w:szCs w:val="22"/>
              </w:rPr>
            </w:pPr>
            <w:r w:rsidRPr="004C18C0">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962B8" w14:textId="77777777" w:rsidR="009D5F56" w:rsidRPr="004C18C0" w:rsidRDefault="009D5F56" w:rsidP="00553004">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CFA9F" w14:textId="127C6122" w:rsidR="009D5F56" w:rsidRPr="004C18C0" w:rsidRDefault="00C94916" w:rsidP="00553004">
            <w:pPr>
              <w:jc w:val="right"/>
              <w:rPr>
                <w:rFonts w:eastAsia="Calibri"/>
                <w:szCs w:val="22"/>
              </w:rPr>
            </w:pPr>
            <w:r w:rsidRPr="004C18C0">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76E10" w14:textId="4315D66E" w:rsidR="009D5F56" w:rsidRPr="004C18C0" w:rsidRDefault="00C94916" w:rsidP="00553004">
            <w:pPr>
              <w:jc w:val="right"/>
              <w:rPr>
                <w:rFonts w:eastAsia="Calibri"/>
                <w:szCs w:val="22"/>
              </w:rPr>
            </w:pPr>
            <w:r w:rsidRPr="004C18C0">
              <w:rPr>
                <w:rFonts w:eastAsia="Calibri"/>
                <w:szCs w:val="22"/>
              </w:rPr>
              <w:t>431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A666E1" w14:textId="77777777" w:rsidR="009D5F56" w:rsidRPr="004C18C0" w:rsidRDefault="009D5F56" w:rsidP="00553004">
            <w:pPr>
              <w:jc w:val="center"/>
              <w:rPr>
                <w:rFonts w:eastAsia="Calibri"/>
                <w:szCs w:val="22"/>
              </w:rPr>
            </w:pPr>
            <w:r w:rsidRPr="004C18C0">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C5A460" w14:textId="53B50105" w:rsidR="009D5F56" w:rsidRPr="004C18C0" w:rsidRDefault="00C94916" w:rsidP="00553004">
            <w:pPr>
              <w:jc w:val="center"/>
              <w:rPr>
                <w:rFonts w:eastAsia="Calibri"/>
                <w:szCs w:val="22"/>
              </w:rPr>
            </w:pPr>
            <w:r w:rsidRPr="004C18C0">
              <w:rPr>
                <w:rFonts w:eastAsia="Calibri"/>
                <w:szCs w:val="22"/>
              </w:rPr>
              <w:t>4400-6462-8780</w:t>
            </w:r>
          </w:p>
        </w:tc>
      </w:tr>
      <w:tr w:rsidR="004C18C0" w:rsidRPr="004C18C0" w14:paraId="22BF08B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ED59514" w14:textId="77777777" w:rsidR="009D5F56" w:rsidRPr="004C18C0"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C51D79" w14:textId="77777777" w:rsidR="009D5F56" w:rsidRPr="004C18C0" w:rsidRDefault="009D5F56" w:rsidP="00553004">
            <w:pPr>
              <w:rPr>
                <w:rFonts w:eastAsia="Calibri"/>
                <w:szCs w:val="22"/>
              </w:rPr>
            </w:pPr>
            <w:r w:rsidRPr="004C18C0">
              <w:rPr>
                <w:rFonts w:eastAsia="Calibri"/>
                <w:szCs w:val="22"/>
              </w:rPr>
              <w:t>ASV422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087284" w14:textId="77777777" w:rsidR="009D5F56" w:rsidRPr="004C18C0" w:rsidRDefault="009D5F56" w:rsidP="00553004">
            <w:pPr>
              <w:rPr>
                <w:rFonts w:eastAsia="Calibri"/>
                <w:szCs w:val="22"/>
              </w:rPr>
            </w:pPr>
            <w:r w:rsidRPr="004C18C0">
              <w:rPr>
                <w:rFonts w:eastAsia="Calibri"/>
                <w:szCs w:val="22"/>
              </w:rPr>
              <w:t>Privažiuojamasis kelias prie gamybinių pastatų nuo Dirbtuvių g., Piktagalio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1DF756" w14:textId="77777777" w:rsidR="009D5F56" w:rsidRPr="004C18C0" w:rsidRDefault="009D5F56" w:rsidP="00553004">
            <w:pPr>
              <w:jc w:val="right"/>
              <w:rPr>
                <w:rFonts w:eastAsia="Calibri"/>
                <w:szCs w:val="22"/>
              </w:rPr>
            </w:pPr>
            <w:r w:rsidRPr="004C18C0">
              <w:rPr>
                <w:rFonts w:eastAsia="Calibri"/>
                <w:szCs w:val="22"/>
              </w:rPr>
              <w:t xml:space="preserve">217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A67FBA" w14:textId="77777777" w:rsidR="009D5F56" w:rsidRPr="004C18C0" w:rsidRDefault="009D5F56" w:rsidP="00553004">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EC22F" w14:textId="77777777" w:rsidR="009D5F56" w:rsidRPr="004C18C0" w:rsidRDefault="009D5F56" w:rsidP="00553004">
            <w:pPr>
              <w:jc w:val="right"/>
              <w:rPr>
                <w:rFonts w:eastAsia="Calibri"/>
                <w:szCs w:val="22"/>
              </w:rPr>
            </w:pPr>
            <w:r w:rsidRPr="004C18C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EC6715" w14:textId="77777777" w:rsidR="009D5F56" w:rsidRPr="004C18C0" w:rsidRDefault="009D5F56" w:rsidP="00553004">
            <w:pPr>
              <w:jc w:val="right"/>
              <w:rPr>
                <w:rFonts w:eastAsia="Calibri"/>
                <w:szCs w:val="22"/>
              </w:rPr>
            </w:pPr>
            <w:r w:rsidRPr="004C18C0">
              <w:rPr>
                <w:rFonts w:eastAsia="Calibri"/>
                <w:szCs w:val="22"/>
              </w:rPr>
              <w:t xml:space="preserve">217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B7197" w14:textId="77777777" w:rsidR="009D5F56" w:rsidRPr="004C18C0" w:rsidRDefault="009D5F56" w:rsidP="00553004">
            <w:pPr>
              <w:jc w:val="center"/>
              <w:rPr>
                <w:rFonts w:eastAsia="Calibri"/>
                <w:szCs w:val="22"/>
              </w:rPr>
            </w:pPr>
            <w:r w:rsidRPr="004C18C0">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8162FA" w14:textId="77777777" w:rsidR="009D5F56" w:rsidRPr="004C18C0" w:rsidRDefault="009D5F56" w:rsidP="00553004">
            <w:pPr>
              <w:jc w:val="center"/>
              <w:rPr>
                <w:rFonts w:eastAsia="Calibri"/>
                <w:szCs w:val="22"/>
              </w:rPr>
            </w:pPr>
            <w:r w:rsidRPr="004C18C0">
              <w:rPr>
                <w:rFonts w:eastAsia="Calibri"/>
                <w:szCs w:val="22"/>
              </w:rPr>
              <w:t>-</w:t>
            </w:r>
          </w:p>
        </w:tc>
      </w:tr>
      <w:tr w:rsidR="009D5F56" w:rsidRPr="004B1509" w14:paraId="6076609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5BDD336"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5C6EB9" w14:textId="77777777" w:rsidR="009D5F56" w:rsidRPr="004B1509" w:rsidRDefault="009D5F56" w:rsidP="00553004">
            <w:pPr>
              <w:rPr>
                <w:rFonts w:eastAsia="Calibri"/>
                <w:szCs w:val="22"/>
              </w:rPr>
            </w:pPr>
            <w:r w:rsidRPr="004B1509">
              <w:rPr>
                <w:rFonts w:eastAsia="Calibri"/>
                <w:szCs w:val="22"/>
              </w:rPr>
              <w:t>ASV428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107A36" w14:textId="77777777" w:rsidR="009D5F56" w:rsidRPr="004B1509" w:rsidRDefault="009D5F56" w:rsidP="00553004">
            <w:pPr>
              <w:rPr>
                <w:rFonts w:eastAsia="Calibri"/>
                <w:szCs w:val="22"/>
              </w:rPr>
            </w:pPr>
            <w:r w:rsidRPr="004B1509">
              <w:rPr>
                <w:rFonts w:eastAsia="Calibri"/>
                <w:szCs w:val="22"/>
              </w:rPr>
              <w:t>Pravažiuojamasis kelias nuo kelio Nr. 120 iki kelio Nr. A1 (Peniankų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2D3CA4" w14:textId="77777777" w:rsidR="009D5F56" w:rsidRPr="004B1509" w:rsidRDefault="009D5F56" w:rsidP="00553004">
            <w:pPr>
              <w:jc w:val="right"/>
              <w:rPr>
                <w:rFonts w:eastAsia="Calibri"/>
                <w:szCs w:val="22"/>
              </w:rPr>
            </w:pPr>
            <w:r w:rsidRPr="004B1509">
              <w:rPr>
                <w:rFonts w:eastAsia="Calibri"/>
                <w:szCs w:val="22"/>
              </w:rPr>
              <w:t>496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C1CF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6F40B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117270" w14:textId="77777777" w:rsidR="009D5F56" w:rsidRPr="004B1509" w:rsidRDefault="009D5F56" w:rsidP="00553004">
            <w:pPr>
              <w:jc w:val="right"/>
              <w:rPr>
                <w:rFonts w:eastAsia="Calibri"/>
                <w:bCs/>
                <w:szCs w:val="22"/>
              </w:rPr>
            </w:pPr>
            <w:r w:rsidRPr="004B1509">
              <w:rPr>
                <w:rFonts w:eastAsia="Calibri"/>
                <w:bCs/>
                <w:szCs w:val="22"/>
              </w:rPr>
              <w:t>496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5FE5A4"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F98BD5"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0747CF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655900"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143968" w14:textId="77777777" w:rsidR="009D5F56" w:rsidRPr="004B1509" w:rsidRDefault="009D5F56" w:rsidP="00553004">
            <w:pPr>
              <w:rPr>
                <w:rFonts w:eastAsia="Calibri"/>
                <w:szCs w:val="22"/>
              </w:rPr>
            </w:pPr>
            <w:r w:rsidRPr="004B1509">
              <w:rPr>
                <w:rFonts w:eastAsia="Calibri"/>
                <w:szCs w:val="22"/>
              </w:rPr>
              <w:t>ASV432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EB0D8B" w14:textId="77777777" w:rsidR="009D5F56" w:rsidRPr="004B1509" w:rsidRDefault="009D5F56" w:rsidP="00553004">
            <w:pPr>
              <w:rPr>
                <w:rFonts w:eastAsia="Calibri"/>
                <w:szCs w:val="22"/>
              </w:rPr>
            </w:pPr>
            <w:r w:rsidRPr="004B1509">
              <w:rPr>
                <w:rFonts w:eastAsia="Calibri"/>
                <w:szCs w:val="22"/>
              </w:rPr>
              <w:t>Privažiuojamasis kelias prie dirbamų laukų Keblonių k. nuo kelio Nr. A222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736145" w14:textId="77777777" w:rsidR="009D5F56" w:rsidRPr="004B1509" w:rsidRDefault="009D5F56" w:rsidP="00553004">
            <w:pPr>
              <w:jc w:val="right"/>
              <w:rPr>
                <w:rFonts w:eastAsia="Calibri"/>
                <w:szCs w:val="22"/>
              </w:rPr>
            </w:pPr>
            <w:r w:rsidRPr="004B1509">
              <w:rPr>
                <w:rFonts w:eastAsia="Calibri"/>
                <w:szCs w:val="22"/>
              </w:rPr>
              <w:t xml:space="preserve">458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674A6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DAC40"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60FDA" w14:textId="77777777" w:rsidR="009D5F56" w:rsidRPr="004B1509" w:rsidRDefault="009D5F56" w:rsidP="00553004">
            <w:pPr>
              <w:jc w:val="right"/>
              <w:rPr>
                <w:rFonts w:eastAsia="Calibri"/>
                <w:bCs/>
                <w:szCs w:val="22"/>
              </w:rPr>
            </w:pPr>
            <w:r w:rsidRPr="004B1509">
              <w:rPr>
                <w:rFonts w:eastAsia="Calibri"/>
                <w:bCs/>
                <w:szCs w:val="22"/>
              </w:rPr>
              <w:t xml:space="preserve">458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B2118"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317C26"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AFE09B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EB14A6"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842D58" w14:textId="77777777" w:rsidR="009D5F56" w:rsidRPr="004B1509" w:rsidRDefault="009D5F56" w:rsidP="00553004">
            <w:pPr>
              <w:rPr>
                <w:rFonts w:eastAsia="Calibri"/>
                <w:szCs w:val="22"/>
              </w:rPr>
            </w:pPr>
            <w:r w:rsidRPr="004B1509">
              <w:rPr>
                <w:rFonts w:eastAsia="Calibri"/>
                <w:szCs w:val="22"/>
              </w:rPr>
              <w:t>ASV435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CC91B8" w14:textId="77777777" w:rsidR="009D5F56" w:rsidRPr="004B1509" w:rsidRDefault="009D5F56" w:rsidP="00553004">
            <w:pPr>
              <w:rPr>
                <w:rFonts w:eastAsia="Calibri"/>
                <w:szCs w:val="22"/>
              </w:rPr>
            </w:pPr>
            <w:r w:rsidRPr="004B1509">
              <w:rPr>
                <w:rFonts w:eastAsia="Calibri"/>
                <w:szCs w:val="22"/>
              </w:rPr>
              <w:t>Privažiuojamasis kelias prie dirbamų laukų nuo Pašventupio g., Šeimyniškių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FEDFFE" w14:textId="77777777" w:rsidR="009D5F56" w:rsidRPr="004B1509" w:rsidRDefault="009D5F56" w:rsidP="00553004">
            <w:pPr>
              <w:jc w:val="right"/>
              <w:rPr>
                <w:rFonts w:eastAsia="Calibri"/>
                <w:szCs w:val="22"/>
              </w:rPr>
            </w:pPr>
            <w:r w:rsidRPr="004B1509">
              <w:rPr>
                <w:rFonts w:eastAsia="Calibri"/>
                <w:szCs w:val="22"/>
              </w:rPr>
              <w:t xml:space="preserve">401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3C3D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C817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FB030" w14:textId="77777777" w:rsidR="009D5F56" w:rsidRPr="004B1509" w:rsidRDefault="009D5F56" w:rsidP="00553004">
            <w:pPr>
              <w:jc w:val="right"/>
              <w:rPr>
                <w:rFonts w:eastAsia="Calibri"/>
                <w:bCs/>
                <w:szCs w:val="22"/>
              </w:rPr>
            </w:pPr>
            <w:r w:rsidRPr="004B1509">
              <w:rPr>
                <w:rFonts w:eastAsia="Calibri"/>
                <w:bCs/>
                <w:szCs w:val="22"/>
              </w:rPr>
              <w:t xml:space="preserve">401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6E1E1"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44304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B8A564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EC66740"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73D293" w14:textId="77777777" w:rsidR="009D5F56" w:rsidRPr="004B1509" w:rsidRDefault="009D5F56" w:rsidP="00553004">
            <w:pPr>
              <w:rPr>
                <w:rFonts w:eastAsia="Calibri"/>
                <w:szCs w:val="22"/>
              </w:rPr>
            </w:pPr>
            <w:r w:rsidRPr="004B1509">
              <w:rPr>
                <w:rFonts w:eastAsia="Calibri"/>
                <w:szCs w:val="22"/>
              </w:rPr>
              <w:t>ASV440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622074" w14:textId="77777777" w:rsidR="009D5F56" w:rsidRPr="004B1509" w:rsidRDefault="009D5F56" w:rsidP="00553004">
            <w:pPr>
              <w:rPr>
                <w:rFonts w:eastAsia="Calibri"/>
                <w:szCs w:val="22"/>
              </w:rPr>
            </w:pPr>
            <w:r w:rsidRPr="004B1509">
              <w:rPr>
                <w:rFonts w:eastAsia="Calibri"/>
                <w:szCs w:val="22"/>
              </w:rPr>
              <w:t>Privažiuojamasis kelias prie gyvenamųjų namų Jurzdiko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83CDD1" w14:textId="77777777" w:rsidR="009D5F56" w:rsidRPr="004B1509" w:rsidRDefault="009D5F56" w:rsidP="00553004">
            <w:pPr>
              <w:jc w:val="right"/>
              <w:rPr>
                <w:rFonts w:eastAsia="Calibri"/>
                <w:szCs w:val="22"/>
              </w:rPr>
            </w:pPr>
            <w:r w:rsidRPr="004B1509">
              <w:rPr>
                <w:rFonts w:eastAsia="Calibri"/>
                <w:szCs w:val="22"/>
              </w:rPr>
              <w:t xml:space="preserve">135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7BB64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D669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6692D" w14:textId="77777777" w:rsidR="009D5F56" w:rsidRPr="004B1509" w:rsidRDefault="009D5F56" w:rsidP="00553004">
            <w:pPr>
              <w:jc w:val="right"/>
              <w:rPr>
                <w:rFonts w:eastAsia="Calibri"/>
                <w:bCs/>
                <w:szCs w:val="22"/>
              </w:rPr>
            </w:pPr>
            <w:r w:rsidRPr="004B1509">
              <w:rPr>
                <w:rFonts w:eastAsia="Calibri"/>
                <w:bCs/>
                <w:szCs w:val="22"/>
              </w:rPr>
              <w:t xml:space="preserve">135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9DE2E0"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158B36"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0FF087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51DD750"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D9DDF8" w14:textId="77777777" w:rsidR="009D5F56" w:rsidRPr="004B1509" w:rsidRDefault="009D5F56" w:rsidP="00553004">
            <w:pPr>
              <w:rPr>
                <w:rFonts w:eastAsia="Calibri"/>
                <w:szCs w:val="22"/>
              </w:rPr>
            </w:pPr>
            <w:r w:rsidRPr="004B1509">
              <w:rPr>
                <w:rFonts w:eastAsia="Calibri"/>
                <w:szCs w:val="22"/>
              </w:rPr>
              <w:t>ASV454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255EFE" w14:textId="77777777" w:rsidR="009D5F56" w:rsidRPr="004B1509" w:rsidRDefault="009D5F56" w:rsidP="00553004">
            <w:pPr>
              <w:rPr>
                <w:rFonts w:eastAsia="Calibri"/>
                <w:szCs w:val="22"/>
              </w:rPr>
            </w:pPr>
            <w:r w:rsidRPr="004B1509">
              <w:rPr>
                <w:rFonts w:eastAsia="Calibri"/>
                <w:szCs w:val="22"/>
              </w:rPr>
              <w:t>Privažiuojamasis kelias prie ŽŪB „Elmos“ gamybinių pastatų Naujųjų Elmininkų k. nuo kelio Nr. A58-1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B9FF54" w14:textId="77777777" w:rsidR="009D5F56" w:rsidRPr="004B1509" w:rsidRDefault="009D5F56" w:rsidP="00553004">
            <w:pPr>
              <w:jc w:val="right"/>
              <w:rPr>
                <w:rFonts w:eastAsia="Calibri"/>
                <w:szCs w:val="22"/>
              </w:rPr>
            </w:pPr>
            <w:r w:rsidRPr="004B1509">
              <w:rPr>
                <w:rFonts w:eastAsia="Calibri"/>
                <w:szCs w:val="22"/>
              </w:rPr>
              <w:t xml:space="preserve">389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85172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6F52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706BF" w14:textId="77777777" w:rsidR="009D5F56" w:rsidRPr="004B1509" w:rsidRDefault="009D5F56" w:rsidP="00553004">
            <w:pPr>
              <w:jc w:val="right"/>
              <w:rPr>
                <w:rFonts w:eastAsia="Calibri"/>
                <w:bCs/>
                <w:szCs w:val="22"/>
              </w:rPr>
            </w:pPr>
            <w:r w:rsidRPr="004B1509">
              <w:rPr>
                <w:rFonts w:eastAsia="Calibri"/>
                <w:bCs/>
                <w:szCs w:val="22"/>
              </w:rPr>
              <w:t xml:space="preserve">389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1AAEB7"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ADA0D0"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A68A23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F52403"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734BF4" w14:textId="77777777" w:rsidR="009D5F56" w:rsidRPr="004B1509" w:rsidRDefault="009D5F56" w:rsidP="00553004">
            <w:pPr>
              <w:rPr>
                <w:rFonts w:eastAsia="Calibri"/>
                <w:szCs w:val="22"/>
              </w:rPr>
            </w:pPr>
            <w:r w:rsidRPr="004B1509">
              <w:rPr>
                <w:rFonts w:eastAsia="Calibri"/>
                <w:szCs w:val="22"/>
              </w:rPr>
              <w:t>ASV458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35805A" w14:textId="77777777" w:rsidR="009D5F56" w:rsidRPr="004B1509" w:rsidRDefault="009D5F56" w:rsidP="00553004">
            <w:pPr>
              <w:rPr>
                <w:rFonts w:eastAsia="Calibri"/>
                <w:szCs w:val="22"/>
              </w:rPr>
            </w:pPr>
            <w:r w:rsidRPr="004B1509">
              <w:rPr>
                <w:rFonts w:eastAsia="Calibri"/>
                <w:szCs w:val="22"/>
              </w:rPr>
              <w:t>Pravažiuojamasis kelias nuo kelio Nr. A55 iki A56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89A35D" w14:textId="77777777" w:rsidR="009D5F56" w:rsidRPr="004B1509" w:rsidRDefault="009D5F56" w:rsidP="00553004">
            <w:pPr>
              <w:jc w:val="right"/>
              <w:rPr>
                <w:rFonts w:eastAsia="Calibri"/>
                <w:szCs w:val="22"/>
              </w:rPr>
            </w:pPr>
            <w:r w:rsidRPr="004B1509">
              <w:rPr>
                <w:rFonts w:eastAsia="Calibri"/>
                <w:szCs w:val="22"/>
              </w:rPr>
              <w:t xml:space="preserve">837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CCFC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BA01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A79C9" w14:textId="77777777" w:rsidR="009D5F56" w:rsidRPr="004B1509" w:rsidRDefault="009D5F56" w:rsidP="00553004">
            <w:pPr>
              <w:jc w:val="right"/>
              <w:rPr>
                <w:rFonts w:eastAsia="Calibri"/>
                <w:bCs/>
                <w:szCs w:val="22"/>
              </w:rPr>
            </w:pPr>
            <w:r w:rsidRPr="004B1509">
              <w:rPr>
                <w:rFonts w:eastAsia="Calibri"/>
                <w:bCs/>
                <w:szCs w:val="22"/>
              </w:rPr>
              <w:t xml:space="preserve">837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EFA8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CDACBD"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8A8B2D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239309"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CC9A8E" w14:textId="77777777" w:rsidR="009D5F56" w:rsidRPr="004B1509" w:rsidRDefault="009D5F56" w:rsidP="00553004">
            <w:pPr>
              <w:rPr>
                <w:rFonts w:eastAsia="Calibri"/>
                <w:szCs w:val="22"/>
              </w:rPr>
            </w:pPr>
            <w:r w:rsidRPr="004B1509">
              <w:rPr>
                <w:rFonts w:eastAsia="Calibri"/>
                <w:szCs w:val="22"/>
              </w:rPr>
              <w:t>ASV462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523512" w14:textId="77777777" w:rsidR="009D5F56" w:rsidRPr="004B1509" w:rsidRDefault="009D5F56" w:rsidP="00553004">
            <w:pPr>
              <w:rPr>
                <w:rFonts w:eastAsia="Calibri"/>
                <w:szCs w:val="22"/>
              </w:rPr>
            </w:pPr>
            <w:r w:rsidRPr="004B1509">
              <w:rPr>
                <w:rFonts w:eastAsia="Calibri"/>
                <w:szCs w:val="22"/>
              </w:rPr>
              <w:t>Privažiuojamasis kelias prie gyvenamųjų namų nuo Janydžių g., Janydžių vs.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CAB435" w14:textId="77777777" w:rsidR="009D5F56" w:rsidRPr="004B1509" w:rsidRDefault="009D5F56" w:rsidP="00553004">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FFF5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46FC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0C25E" w14:textId="77777777" w:rsidR="009D5F56" w:rsidRPr="004B1509" w:rsidRDefault="009D5F56" w:rsidP="00553004">
            <w:pPr>
              <w:jc w:val="right"/>
              <w:rPr>
                <w:rFonts w:eastAsia="Calibri"/>
                <w:bCs/>
                <w:szCs w:val="22"/>
              </w:rPr>
            </w:pPr>
            <w:r w:rsidRPr="004B1509">
              <w:rPr>
                <w:rFonts w:eastAsia="Calibri"/>
                <w:bCs/>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D55E9"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A5833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290BC84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AE0FF33"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AB2A5D" w14:textId="77777777" w:rsidR="009D5F56" w:rsidRPr="004B1509" w:rsidRDefault="009D5F56" w:rsidP="00553004">
            <w:pPr>
              <w:rPr>
                <w:rFonts w:eastAsia="Calibri"/>
                <w:szCs w:val="22"/>
              </w:rPr>
            </w:pPr>
            <w:r w:rsidRPr="004B1509">
              <w:rPr>
                <w:rFonts w:eastAsia="Calibri"/>
                <w:szCs w:val="22"/>
              </w:rPr>
              <w:t>ASV476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84D54D" w14:textId="77777777" w:rsidR="009D5F56" w:rsidRPr="004B1509" w:rsidRDefault="009D5F56" w:rsidP="00553004">
            <w:pPr>
              <w:rPr>
                <w:rFonts w:eastAsia="Calibri"/>
                <w:szCs w:val="22"/>
              </w:rPr>
            </w:pPr>
            <w:r w:rsidRPr="004B1509">
              <w:rPr>
                <w:rFonts w:eastAsia="Calibri"/>
                <w:szCs w:val="22"/>
              </w:rPr>
              <w:t>Pravažiuojamasis kelias nuo kelio Nr. A55 iki kelio Nr. A56 (Gojaus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3F7C88F" w14:textId="77777777" w:rsidR="009D5F56" w:rsidRPr="004B1509" w:rsidRDefault="009D5F56" w:rsidP="00553004">
            <w:pPr>
              <w:jc w:val="right"/>
              <w:rPr>
                <w:rFonts w:eastAsia="Calibri"/>
                <w:szCs w:val="22"/>
              </w:rPr>
            </w:pPr>
            <w:r w:rsidRPr="004B1509">
              <w:rPr>
                <w:rFonts w:eastAsia="Calibri"/>
                <w:szCs w:val="22"/>
              </w:rPr>
              <w:t xml:space="preserve">1592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5EAC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9C52B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E3DCD" w14:textId="77777777" w:rsidR="009D5F56" w:rsidRPr="004B1509" w:rsidRDefault="009D5F56" w:rsidP="00553004">
            <w:pPr>
              <w:jc w:val="right"/>
              <w:rPr>
                <w:rFonts w:eastAsia="Calibri"/>
                <w:bCs/>
                <w:szCs w:val="22"/>
              </w:rPr>
            </w:pPr>
            <w:r w:rsidRPr="004B1509">
              <w:rPr>
                <w:rFonts w:eastAsia="Calibri"/>
                <w:bCs/>
                <w:szCs w:val="22"/>
              </w:rPr>
              <w:t xml:space="preserve">1592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5BCF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9EFAE3"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F23B34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0F48B3"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64CD00" w14:textId="77777777" w:rsidR="009D5F56" w:rsidRPr="004B1509" w:rsidRDefault="009D5F56" w:rsidP="00553004">
            <w:pPr>
              <w:rPr>
                <w:rFonts w:eastAsia="Calibri"/>
                <w:szCs w:val="22"/>
              </w:rPr>
            </w:pPr>
            <w:r w:rsidRPr="004B1509">
              <w:rPr>
                <w:rFonts w:eastAsia="Calibri"/>
                <w:szCs w:val="22"/>
              </w:rPr>
              <w:t>ASV478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1947E6" w14:textId="77777777" w:rsidR="009D5F56" w:rsidRPr="004B1509" w:rsidRDefault="009D5F56" w:rsidP="00553004">
            <w:pPr>
              <w:rPr>
                <w:rFonts w:eastAsia="Calibri"/>
                <w:szCs w:val="22"/>
              </w:rPr>
            </w:pPr>
            <w:r w:rsidRPr="004B1509">
              <w:rPr>
                <w:rFonts w:eastAsia="Calibri"/>
                <w:szCs w:val="22"/>
              </w:rPr>
              <w:t>Privažiuojamasis kelias prie dirbamų laukų nuo Kalno g., Naujųjų Elmininkų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E826A9" w14:textId="77777777" w:rsidR="009D5F56" w:rsidRPr="004B1509" w:rsidRDefault="009D5F56" w:rsidP="00553004">
            <w:pPr>
              <w:jc w:val="right"/>
              <w:rPr>
                <w:rFonts w:eastAsia="Calibri"/>
                <w:szCs w:val="22"/>
              </w:rPr>
            </w:pPr>
            <w:r w:rsidRPr="004B1509">
              <w:rPr>
                <w:rFonts w:eastAsia="Calibri"/>
                <w:szCs w:val="22"/>
              </w:rPr>
              <w:t xml:space="preserve">85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FEEA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3143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FA9D5A" w14:textId="77777777" w:rsidR="009D5F56" w:rsidRPr="004B1509" w:rsidRDefault="009D5F56" w:rsidP="00553004">
            <w:pPr>
              <w:jc w:val="right"/>
              <w:rPr>
                <w:rFonts w:eastAsia="Calibri"/>
                <w:bCs/>
                <w:szCs w:val="22"/>
              </w:rPr>
            </w:pPr>
            <w:r w:rsidRPr="004B1509">
              <w:rPr>
                <w:rFonts w:eastAsia="Calibri"/>
                <w:bCs/>
                <w:szCs w:val="22"/>
              </w:rPr>
              <w:t xml:space="preserve">85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361B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7838B1"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FC3B30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7A13727"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CDD23E" w14:textId="77777777" w:rsidR="009D5F56" w:rsidRPr="004B1509" w:rsidRDefault="009D5F56" w:rsidP="00553004">
            <w:pPr>
              <w:rPr>
                <w:rFonts w:eastAsia="Calibri"/>
                <w:szCs w:val="22"/>
              </w:rPr>
            </w:pPr>
            <w:r w:rsidRPr="004B1509">
              <w:rPr>
                <w:rFonts w:eastAsia="Calibri"/>
                <w:szCs w:val="22"/>
              </w:rPr>
              <w:t>ASV487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079720" w14:textId="77777777" w:rsidR="009D5F56" w:rsidRPr="004B1509" w:rsidRDefault="009D5F56" w:rsidP="00553004">
            <w:pPr>
              <w:rPr>
                <w:rFonts w:eastAsia="Calibri"/>
                <w:szCs w:val="22"/>
              </w:rPr>
            </w:pPr>
            <w:r w:rsidRPr="004B1509">
              <w:rPr>
                <w:rFonts w:eastAsia="Calibri"/>
                <w:szCs w:val="22"/>
              </w:rPr>
              <w:t>Privažiuojamasis kelias prie dirbamų laukų Ažupiečių k. nuo kelio Nr. 656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3D712D" w14:textId="77777777" w:rsidR="009D5F56" w:rsidRPr="004B1509" w:rsidRDefault="009D5F56" w:rsidP="00553004">
            <w:pPr>
              <w:jc w:val="right"/>
              <w:rPr>
                <w:rFonts w:eastAsia="Calibri"/>
                <w:szCs w:val="22"/>
              </w:rPr>
            </w:pPr>
            <w:r w:rsidRPr="004B1509">
              <w:rPr>
                <w:rFonts w:eastAsia="Calibri"/>
                <w:szCs w:val="22"/>
              </w:rPr>
              <w:t xml:space="preserve">679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2BC14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2E3C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88C4C" w14:textId="77777777" w:rsidR="009D5F56" w:rsidRPr="004B1509" w:rsidRDefault="009D5F56" w:rsidP="00553004">
            <w:pPr>
              <w:jc w:val="right"/>
              <w:rPr>
                <w:rFonts w:eastAsia="Calibri"/>
                <w:bCs/>
                <w:szCs w:val="22"/>
              </w:rPr>
            </w:pPr>
            <w:r w:rsidRPr="004B1509">
              <w:rPr>
                <w:rFonts w:eastAsia="Calibri"/>
                <w:bCs/>
                <w:szCs w:val="22"/>
              </w:rPr>
              <w:t xml:space="preserve">679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B455A"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A096B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C262FF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1B8736E"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3112E8" w14:textId="77777777" w:rsidR="009D5F56" w:rsidRPr="004B1509" w:rsidRDefault="009D5F56" w:rsidP="00553004">
            <w:pPr>
              <w:rPr>
                <w:rFonts w:eastAsia="Calibri"/>
                <w:szCs w:val="22"/>
              </w:rPr>
            </w:pPr>
            <w:r w:rsidRPr="004B1509">
              <w:rPr>
                <w:rFonts w:eastAsia="Calibri"/>
                <w:szCs w:val="22"/>
              </w:rPr>
              <w:t>ASV528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AF4737" w14:textId="77777777" w:rsidR="009D5F56" w:rsidRPr="004B1509" w:rsidRDefault="009D5F56" w:rsidP="00553004">
            <w:pPr>
              <w:rPr>
                <w:rFonts w:eastAsia="Calibri"/>
                <w:szCs w:val="22"/>
              </w:rPr>
            </w:pPr>
            <w:r w:rsidRPr="004B1509">
              <w:rPr>
                <w:rFonts w:eastAsia="Calibri"/>
                <w:szCs w:val="22"/>
              </w:rPr>
              <w:t>Privažiuojamasis kelias prie dirbamų laukų Medžiuolių k. nuo kelio Nr. A319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4BE944" w14:textId="77777777" w:rsidR="009D5F56" w:rsidRPr="004B1509" w:rsidRDefault="009D5F56" w:rsidP="00553004">
            <w:pPr>
              <w:jc w:val="right"/>
              <w:rPr>
                <w:rFonts w:eastAsia="Calibri"/>
                <w:szCs w:val="22"/>
              </w:rPr>
            </w:pPr>
            <w:r w:rsidRPr="004B1509">
              <w:rPr>
                <w:rFonts w:eastAsia="Calibri"/>
                <w:szCs w:val="22"/>
              </w:rPr>
              <w:t xml:space="preserve">359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098D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4405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5AB25" w14:textId="77777777" w:rsidR="009D5F56" w:rsidRPr="004B1509" w:rsidRDefault="009D5F56" w:rsidP="00553004">
            <w:pPr>
              <w:jc w:val="right"/>
              <w:rPr>
                <w:rFonts w:eastAsia="Calibri"/>
                <w:bCs/>
                <w:szCs w:val="22"/>
              </w:rPr>
            </w:pPr>
            <w:r w:rsidRPr="004B1509">
              <w:rPr>
                <w:rFonts w:eastAsia="Calibri"/>
                <w:bCs/>
                <w:szCs w:val="22"/>
              </w:rPr>
              <w:t xml:space="preserve">359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3540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4B631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CF0C75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00B0E2A"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2B4FC7" w14:textId="77777777" w:rsidR="009D5F56" w:rsidRPr="004B1509" w:rsidRDefault="009D5F56" w:rsidP="00553004">
            <w:pPr>
              <w:rPr>
                <w:rFonts w:eastAsia="Calibri"/>
                <w:szCs w:val="22"/>
              </w:rPr>
            </w:pPr>
            <w:r w:rsidRPr="004B1509">
              <w:rPr>
                <w:rFonts w:eastAsia="Calibri"/>
                <w:szCs w:val="22"/>
              </w:rPr>
              <w:t>ASV529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A05C0F" w14:textId="77777777" w:rsidR="009D5F56" w:rsidRPr="004B1509" w:rsidRDefault="009D5F56" w:rsidP="00553004">
            <w:pPr>
              <w:rPr>
                <w:rFonts w:eastAsia="Calibri"/>
                <w:szCs w:val="22"/>
              </w:rPr>
            </w:pPr>
            <w:r w:rsidRPr="004B1509">
              <w:rPr>
                <w:rFonts w:eastAsia="Calibri"/>
                <w:szCs w:val="22"/>
              </w:rPr>
              <w:t>Pravažiuojamasis kelias nuo kelio Nr. A319 iki Kalvelių k., Debeikių sen.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F89253" w14:textId="77777777" w:rsidR="009D5F56" w:rsidRPr="004B1509" w:rsidRDefault="009D5F56" w:rsidP="00553004">
            <w:pPr>
              <w:jc w:val="right"/>
              <w:rPr>
                <w:rFonts w:eastAsia="Calibri"/>
                <w:szCs w:val="22"/>
              </w:rPr>
            </w:pPr>
            <w:r w:rsidRPr="004B1509">
              <w:rPr>
                <w:rFonts w:eastAsia="Calibri"/>
                <w:szCs w:val="22"/>
              </w:rPr>
              <w:t xml:space="preserve">447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12630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6ECEF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062954" w14:textId="77777777" w:rsidR="009D5F56" w:rsidRPr="004B1509" w:rsidRDefault="009D5F56" w:rsidP="00553004">
            <w:pPr>
              <w:jc w:val="right"/>
              <w:rPr>
                <w:rFonts w:eastAsia="Calibri"/>
                <w:bCs/>
                <w:szCs w:val="22"/>
              </w:rPr>
            </w:pPr>
            <w:r w:rsidRPr="004B1509">
              <w:rPr>
                <w:rFonts w:eastAsia="Calibri"/>
                <w:bCs/>
                <w:szCs w:val="22"/>
              </w:rPr>
              <w:t xml:space="preserve">447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6C4852"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1F2C3D"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2530CCB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C1C7B19"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AB38CA" w14:textId="77777777" w:rsidR="009D5F56" w:rsidRPr="004B1509" w:rsidRDefault="009D5F56" w:rsidP="00553004">
            <w:pPr>
              <w:rPr>
                <w:rFonts w:eastAsia="Calibri"/>
                <w:szCs w:val="22"/>
              </w:rPr>
            </w:pPr>
            <w:r w:rsidRPr="004B1509">
              <w:rPr>
                <w:rFonts w:eastAsia="Calibri"/>
                <w:szCs w:val="22"/>
              </w:rPr>
              <w:t>ASV538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AE5488" w14:textId="77777777" w:rsidR="009D5F56" w:rsidRPr="004B1509" w:rsidRDefault="009D5F56" w:rsidP="00553004">
            <w:pPr>
              <w:rPr>
                <w:rFonts w:eastAsia="Calibri"/>
                <w:szCs w:val="22"/>
              </w:rPr>
            </w:pPr>
            <w:r w:rsidRPr="004B1509">
              <w:rPr>
                <w:rFonts w:eastAsia="Calibri"/>
                <w:szCs w:val="22"/>
              </w:rPr>
              <w:t>Pravažiuojamasis kelias nuo kelio Nr. A67 iki kelio Nr. A319 (Kiaušų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EDB342" w14:textId="77777777" w:rsidR="009D5F56" w:rsidRPr="004B1509" w:rsidRDefault="009D5F56" w:rsidP="00553004">
            <w:pPr>
              <w:jc w:val="right"/>
              <w:rPr>
                <w:rFonts w:eastAsia="Calibri"/>
                <w:szCs w:val="22"/>
              </w:rPr>
            </w:pPr>
            <w:r w:rsidRPr="004B1509">
              <w:rPr>
                <w:rFonts w:eastAsia="Calibri"/>
                <w:szCs w:val="22"/>
              </w:rPr>
              <w:t xml:space="preserve">574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2BA4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009D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60F64" w14:textId="77777777" w:rsidR="009D5F56" w:rsidRPr="004B1509" w:rsidRDefault="009D5F56" w:rsidP="00553004">
            <w:pPr>
              <w:jc w:val="right"/>
              <w:rPr>
                <w:rFonts w:eastAsia="Calibri"/>
                <w:bCs/>
                <w:szCs w:val="22"/>
              </w:rPr>
            </w:pPr>
            <w:r w:rsidRPr="004B1509">
              <w:rPr>
                <w:rFonts w:eastAsia="Calibri"/>
                <w:bCs/>
                <w:szCs w:val="22"/>
              </w:rPr>
              <w:t xml:space="preserve">574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92F18"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D0754D"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C32E31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C293AE0"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C49365" w14:textId="77777777" w:rsidR="009D5F56" w:rsidRPr="004B1509" w:rsidRDefault="009D5F56" w:rsidP="00553004">
            <w:pPr>
              <w:rPr>
                <w:rFonts w:eastAsia="Calibri"/>
                <w:szCs w:val="22"/>
              </w:rPr>
            </w:pPr>
            <w:r w:rsidRPr="004B1509">
              <w:rPr>
                <w:rFonts w:eastAsia="Calibri"/>
                <w:szCs w:val="22"/>
              </w:rPr>
              <w:t>ASV552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57525E" w14:textId="77777777" w:rsidR="009D5F56" w:rsidRPr="004B1509" w:rsidRDefault="009D5F56" w:rsidP="00553004">
            <w:pPr>
              <w:rPr>
                <w:rFonts w:eastAsia="Calibri"/>
                <w:szCs w:val="22"/>
              </w:rPr>
            </w:pPr>
            <w:r w:rsidRPr="004B1509">
              <w:rPr>
                <w:rFonts w:eastAsia="Calibri"/>
                <w:szCs w:val="22"/>
              </w:rPr>
              <w:t>Privažiuojamasis kelias prie gyvenamųjų namų Grubų k. nuo kelio Nr. A68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FFE7B1" w14:textId="77777777" w:rsidR="009D5F56" w:rsidRPr="004B1509" w:rsidRDefault="009D5F56" w:rsidP="00553004">
            <w:pPr>
              <w:jc w:val="right"/>
              <w:rPr>
                <w:rFonts w:eastAsia="Calibri"/>
                <w:szCs w:val="22"/>
              </w:rPr>
            </w:pPr>
            <w:r w:rsidRPr="004B1509">
              <w:rPr>
                <w:rFonts w:eastAsia="Calibri"/>
                <w:szCs w:val="22"/>
              </w:rPr>
              <w:t>271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861C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B8EB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E0B1F" w14:textId="77777777" w:rsidR="009D5F56" w:rsidRPr="004B1509" w:rsidRDefault="009D5F56" w:rsidP="00553004">
            <w:pPr>
              <w:jc w:val="right"/>
              <w:rPr>
                <w:rFonts w:eastAsia="Calibri"/>
                <w:bCs/>
                <w:szCs w:val="22"/>
              </w:rPr>
            </w:pPr>
            <w:r w:rsidRPr="004B1509">
              <w:rPr>
                <w:rFonts w:eastAsia="Calibri"/>
                <w:bCs/>
                <w:szCs w:val="22"/>
              </w:rPr>
              <w:t>271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D708A"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F33487"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49BB8C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73E4D69"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2C7223" w14:textId="77777777" w:rsidR="009D5F56" w:rsidRPr="004B1509" w:rsidRDefault="009D5F56" w:rsidP="00553004">
            <w:pPr>
              <w:rPr>
                <w:rFonts w:eastAsia="Calibri"/>
                <w:szCs w:val="22"/>
              </w:rPr>
            </w:pPr>
            <w:r w:rsidRPr="004B1509">
              <w:rPr>
                <w:rFonts w:eastAsia="Calibri"/>
                <w:szCs w:val="22"/>
              </w:rPr>
              <w:t>ASV576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237D02" w14:textId="77777777" w:rsidR="009D5F56" w:rsidRPr="004B1509" w:rsidRDefault="009D5F56" w:rsidP="00553004">
            <w:pPr>
              <w:rPr>
                <w:rFonts w:eastAsia="Calibri"/>
                <w:szCs w:val="22"/>
              </w:rPr>
            </w:pPr>
            <w:r w:rsidRPr="004B1509">
              <w:rPr>
                <w:rFonts w:eastAsia="Calibri"/>
                <w:szCs w:val="22"/>
              </w:rPr>
              <w:t>Privažiuojamasis kelias prie fermos pastatų nuo Rubikių g., Rubikių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7F9CD4" w14:textId="77777777" w:rsidR="009D5F56" w:rsidRPr="004B1509" w:rsidRDefault="009D5F56" w:rsidP="00553004">
            <w:pPr>
              <w:jc w:val="right"/>
              <w:rPr>
                <w:rFonts w:eastAsia="Calibri"/>
                <w:szCs w:val="22"/>
              </w:rPr>
            </w:pPr>
            <w:r w:rsidRPr="004B1509">
              <w:rPr>
                <w:rFonts w:eastAsia="Calibri"/>
                <w:szCs w:val="22"/>
              </w:rPr>
              <w:t xml:space="preserve">28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0487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8895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1AC552" w14:textId="77777777" w:rsidR="009D5F56" w:rsidRPr="004B1509" w:rsidRDefault="009D5F56" w:rsidP="00553004">
            <w:pPr>
              <w:jc w:val="right"/>
              <w:rPr>
                <w:rFonts w:eastAsia="Calibri"/>
                <w:bCs/>
                <w:szCs w:val="22"/>
              </w:rPr>
            </w:pPr>
            <w:r w:rsidRPr="004B1509">
              <w:rPr>
                <w:rFonts w:eastAsia="Calibri"/>
                <w:bCs/>
                <w:szCs w:val="22"/>
              </w:rPr>
              <w:t xml:space="preserve">28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0C36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249CAF"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E6139E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50B42B0"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0A48D4" w14:textId="77777777" w:rsidR="009D5F56" w:rsidRPr="004B1509" w:rsidRDefault="009D5F56" w:rsidP="00553004">
            <w:pPr>
              <w:rPr>
                <w:rFonts w:eastAsia="Calibri"/>
                <w:szCs w:val="22"/>
              </w:rPr>
            </w:pPr>
            <w:r w:rsidRPr="004B1509">
              <w:rPr>
                <w:rFonts w:eastAsia="Calibri"/>
                <w:szCs w:val="22"/>
              </w:rPr>
              <w:t>ASV589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98E6A0" w14:textId="77777777" w:rsidR="009D5F56" w:rsidRPr="004B1509" w:rsidRDefault="009D5F56" w:rsidP="00553004">
            <w:pPr>
              <w:rPr>
                <w:rFonts w:eastAsia="Calibri"/>
                <w:szCs w:val="22"/>
              </w:rPr>
            </w:pPr>
            <w:r w:rsidRPr="004B1509">
              <w:rPr>
                <w:rFonts w:eastAsia="Calibri"/>
                <w:szCs w:val="22"/>
              </w:rPr>
              <w:t>Privažiuojamasis kelias prie dujų skirstymo stoties Jurzdiko k. nuo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D45A78" w14:textId="77777777" w:rsidR="009D5F56" w:rsidRPr="004B1509" w:rsidRDefault="009D5F56" w:rsidP="00553004">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F9F5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075B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1C925" w14:textId="77777777" w:rsidR="009D5F56" w:rsidRPr="004B1509" w:rsidRDefault="009D5F56" w:rsidP="00553004">
            <w:pPr>
              <w:jc w:val="right"/>
              <w:rPr>
                <w:rFonts w:eastAsia="Calibri"/>
                <w:bCs/>
                <w:szCs w:val="22"/>
              </w:rPr>
            </w:pPr>
            <w:r w:rsidRPr="004B1509">
              <w:rPr>
                <w:rFonts w:eastAsia="Calibri"/>
                <w:bCs/>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AE8974"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DBE808"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E99E1F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2F7E35B"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DA04FC" w14:textId="77777777" w:rsidR="009D5F56" w:rsidRPr="004B1509" w:rsidRDefault="009D5F56" w:rsidP="00553004">
            <w:pPr>
              <w:rPr>
                <w:rFonts w:eastAsia="Calibri"/>
                <w:szCs w:val="22"/>
              </w:rPr>
            </w:pPr>
            <w:r w:rsidRPr="004B1509">
              <w:rPr>
                <w:rFonts w:eastAsia="Calibri"/>
                <w:szCs w:val="22"/>
              </w:rPr>
              <w:t>ASV594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FDF2BD" w14:textId="77777777" w:rsidR="009D5F56" w:rsidRPr="004B1509" w:rsidRDefault="009D5F56" w:rsidP="00553004">
            <w:pPr>
              <w:rPr>
                <w:rFonts w:eastAsia="Calibri"/>
                <w:szCs w:val="22"/>
              </w:rPr>
            </w:pPr>
            <w:r w:rsidRPr="004B1509">
              <w:rPr>
                <w:rFonts w:eastAsia="Calibri"/>
                <w:szCs w:val="22"/>
              </w:rPr>
              <w:t>Privažiuojamasis kelias prie gyvenamų namų Vikonių k. nuo kelio Nr. A24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562987" w14:textId="77777777" w:rsidR="009D5F56" w:rsidRPr="004B1509" w:rsidRDefault="009D5F56" w:rsidP="00553004">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41D5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5C79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73F9B" w14:textId="77777777" w:rsidR="009D5F56" w:rsidRPr="004B1509" w:rsidRDefault="009D5F56" w:rsidP="00553004">
            <w:pPr>
              <w:jc w:val="right"/>
              <w:rPr>
                <w:rFonts w:eastAsia="Calibri"/>
                <w:bCs/>
                <w:szCs w:val="22"/>
              </w:rPr>
            </w:pPr>
            <w:r w:rsidRPr="004B1509">
              <w:rPr>
                <w:rFonts w:eastAsia="Calibri"/>
                <w:bCs/>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FDCE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0B2BB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5D8171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7F185F"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D6EBB9" w14:textId="77777777" w:rsidR="009D5F56" w:rsidRPr="004B1509" w:rsidRDefault="009D5F56" w:rsidP="00553004">
            <w:pPr>
              <w:rPr>
                <w:rFonts w:eastAsia="Calibri"/>
                <w:szCs w:val="22"/>
              </w:rPr>
            </w:pPr>
            <w:r w:rsidRPr="004B1509">
              <w:rPr>
                <w:rFonts w:eastAsia="Calibri"/>
                <w:szCs w:val="22"/>
              </w:rPr>
              <w:t>ASV596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1DF1C0" w14:textId="77777777" w:rsidR="009D5F56" w:rsidRPr="004B1509" w:rsidRDefault="009D5F56" w:rsidP="00553004">
            <w:pPr>
              <w:rPr>
                <w:rFonts w:eastAsia="Calibri"/>
                <w:szCs w:val="22"/>
              </w:rPr>
            </w:pPr>
            <w:r w:rsidRPr="004B1509">
              <w:rPr>
                <w:rFonts w:eastAsia="Calibri"/>
                <w:szCs w:val="22"/>
              </w:rPr>
              <w:t>Privažiuojamasis kelias prie Peslių k. kapinių nuo kelio Nr. A1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D0088D" w14:textId="77777777" w:rsidR="009D5F56" w:rsidRPr="004B1509" w:rsidRDefault="009D5F56" w:rsidP="00553004">
            <w:pPr>
              <w:jc w:val="right"/>
              <w:rPr>
                <w:rFonts w:eastAsia="Calibri"/>
                <w:szCs w:val="22"/>
              </w:rPr>
            </w:pPr>
            <w:r w:rsidRPr="004B1509">
              <w:rPr>
                <w:rFonts w:eastAsia="Calibri"/>
                <w:szCs w:val="22"/>
              </w:rPr>
              <w:t xml:space="preserve">138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4CCB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F150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66106" w14:textId="77777777" w:rsidR="009D5F56" w:rsidRPr="004B1509" w:rsidRDefault="009D5F56" w:rsidP="00553004">
            <w:pPr>
              <w:jc w:val="right"/>
              <w:rPr>
                <w:rFonts w:eastAsia="Calibri"/>
                <w:bCs/>
                <w:szCs w:val="22"/>
              </w:rPr>
            </w:pPr>
            <w:r w:rsidRPr="004B1509">
              <w:rPr>
                <w:rFonts w:eastAsia="Calibri"/>
                <w:bCs/>
                <w:szCs w:val="22"/>
              </w:rPr>
              <w:t xml:space="preserve">138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4CE7D"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526ACD"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4E18443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FA6DF3"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58DDA5" w14:textId="77777777" w:rsidR="009D5F56" w:rsidRPr="004B1509" w:rsidRDefault="009D5F56" w:rsidP="00553004">
            <w:pPr>
              <w:rPr>
                <w:rFonts w:eastAsia="Calibri"/>
                <w:szCs w:val="22"/>
              </w:rPr>
            </w:pPr>
            <w:r w:rsidRPr="004B1509">
              <w:rPr>
                <w:rFonts w:eastAsia="Calibri"/>
                <w:szCs w:val="22"/>
              </w:rPr>
              <w:t>ASV599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3BB8AA" w14:textId="77777777" w:rsidR="009D5F56" w:rsidRPr="004B1509" w:rsidRDefault="009D5F56" w:rsidP="00553004">
            <w:pPr>
              <w:rPr>
                <w:rFonts w:eastAsia="Calibri"/>
                <w:szCs w:val="22"/>
              </w:rPr>
            </w:pPr>
            <w:r w:rsidRPr="004B1509">
              <w:rPr>
                <w:rFonts w:eastAsia="Calibri"/>
                <w:szCs w:val="22"/>
              </w:rPr>
              <w:t>Privažiuojamasis kelias prie gyvenamųjų namų nuo Švyturio g., Piktagalio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2834A9" w14:textId="77777777" w:rsidR="009D5F56" w:rsidRPr="004B1509" w:rsidRDefault="009D5F56" w:rsidP="00553004">
            <w:pPr>
              <w:jc w:val="right"/>
              <w:rPr>
                <w:rFonts w:eastAsia="Calibri"/>
                <w:szCs w:val="22"/>
              </w:rPr>
            </w:pPr>
            <w:r w:rsidRPr="004B1509">
              <w:rPr>
                <w:rFonts w:eastAsia="Calibri"/>
                <w:szCs w:val="22"/>
              </w:rPr>
              <w:t xml:space="preserve">192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792E9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DC9D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565FE" w14:textId="77777777" w:rsidR="009D5F56" w:rsidRPr="004B1509" w:rsidRDefault="009D5F56" w:rsidP="00553004">
            <w:pPr>
              <w:jc w:val="right"/>
              <w:rPr>
                <w:rFonts w:eastAsia="Calibri"/>
                <w:bCs/>
                <w:szCs w:val="22"/>
              </w:rPr>
            </w:pPr>
            <w:r w:rsidRPr="004B1509">
              <w:rPr>
                <w:rFonts w:eastAsia="Calibri"/>
                <w:bCs/>
                <w:szCs w:val="22"/>
              </w:rPr>
              <w:t xml:space="preserve">192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96AB2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309D87"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DEC2BE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3FEF6A3"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488536" w14:textId="77777777" w:rsidR="009D5F56" w:rsidRPr="004B1509" w:rsidRDefault="009D5F56" w:rsidP="00553004">
            <w:pPr>
              <w:rPr>
                <w:rFonts w:eastAsia="Calibri"/>
                <w:szCs w:val="22"/>
              </w:rPr>
            </w:pPr>
            <w:r w:rsidRPr="004B1509">
              <w:rPr>
                <w:rFonts w:eastAsia="Calibri"/>
                <w:szCs w:val="22"/>
              </w:rPr>
              <w:t>ASV605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2B32B8" w14:textId="77777777" w:rsidR="009D5F56" w:rsidRPr="004B1509" w:rsidRDefault="009D5F56" w:rsidP="00553004">
            <w:pPr>
              <w:rPr>
                <w:rFonts w:eastAsia="Calibri"/>
                <w:szCs w:val="22"/>
              </w:rPr>
            </w:pPr>
            <w:r w:rsidRPr="004B1509">
              <w:rPr>
                <w:rFonts w:eastAsia="Calibri"/>
                <w:szCs w:val="22"/>
              </w:rPr>
              <w:t>Privažiuojamasis kelias prie gyvenamųjų namų nuo Liepdegėnų g., Pagirių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45AF56" w14:textId="77777777" w:rsidR="009D5F56" w:rsidRPr="004B1509" w:rsidRDefault="009D5F56" w:rsidP="00553004">
            <w:pPr>
              <w:jc w:val="right"/>
              <w:rPr>
                <w:rFonts w:eastAsia="Calibri"/>
                <w:szCs w:val="22"/>
              </w:rPr>
            </w:pPr>
            <w:r w:rsidRPr="004B1509">
              <w:rPr>
                <w:rFonts w:eastAsia="Calibri"/>
                <w:szCs w:val="22"/>
              </w:rPr>
              <w:t>253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643EB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6254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1F7BA" w14:textId="77777777" w:rsidR="009D5F56" w:rsidRPr="004B1509" w:rsidRDefault="009D5F56" w:rsidP="00553004">
            <w:pPr>
              <w:jc w:val="right"/>
              <w:rPr>
                <w:rFonts w:eastAsia="Calibri"/>
                <w:bCs/>
                <w:szCs w:val="22"/>
              </w:rPr>
            </w:pPr>
            <w:r w:rsidRPr="004B1509">
              <w:rPr>
                <w:rFonts w:eastAsia="Calibri"/>
                <w:bCs/>
                <w:szCs w:val="22"/>
              </w:rPr>
              <w:t>253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D9850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D1D52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A5430D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5D808E"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19AB8A" w14:textId="77777777" w:rsidR="009D5F56" w:rsidRPr="004B1509" w:rsidRDefault="009D5F56" w:rsidP="00553004">
            <w:pPr>
              <w:rPr>
                <w:rFonts w:eastAsia="Calibri"/>
                <w:szCs w:val="22"/>
              </w:rPr>
            </w:pPr>
            <w:r w:rsidRPr="004B1509">
              <w:rPr>
                <w:rFonts w:eastAsia="Calibri"/>
                <w:szCs w:val="22"/>
              </w:rPr>
              <w:t>ASV619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D6B2CF" w14:textId="77777777" w:rsidR="009D5F56" w:rsidRPr="004B1509" w:rsidRDefault="009D5F56" w:rsidP="00553004">
            <w:pPr>
              <w:rPr>
                <w:rFonts w:eastAsia="Calibri"/>
                <w:szCs w:val="22"/>
              </w:rPr>
            </w:pPr>
            <w:r w:rsidRPr="004B1509">
              <w:rPr>
                <w:rFonts w:eastAsia="Calibri"/>
                <w:szCs w:val="22"/>
              </w:rPr>
              <w:t>Privažiuojamasis kelias prie gyvenamųjų namų Starkakampio k. nuo kelio Nr. A74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969BC5" w14:textId="77777777" w:rsidR="009D5F56" w:rsidRPr="004B1509" w:rsidRDefault="009D5F56" w:rsidP="00553004">
            <w:pPr>
              <w:jc w:val="right"/>
              <w:rPr>
                <w:rFonts w:eastAsia="Calibri"/>
                <w:szCs w:val="22"/>
              </w:rPr>
            </w:pPr>
            <w:r w:rsidRPr="004B1509">
              <w:rPr>
                <w:rFonts w:eastAsia="Calibri"/>
                <w:szCs w:val="22"/>
              </w:rPr>
              <w:t xml:space="preserve">945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E2B5F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6BF06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F20B7D" w14:textId="77777777" w:rsidR="009D5F56" w:rsidRPr="004B1509" w:rsidRDefault="009D5F56" w:rsidP="00553004">
            <w:pPr>
              <w:jc w:val="right"/>
              <w:rPr>
                <w:rFonts w:eastAsia="Calibri"/>
                <w:bCs/>
                <w:szCs w:val="22"/>
              </w:rPr>
            </w:pPr>
            <w:r w:rsidRPr="004B1509">
              <w:rPr>
                <w:rFonts w:eastAsia="Calibri"/>
                <w:bCs/>
                <w:szCs w:val="22"/>
              </w:rPr>
              <w:t xml:space="preserve">945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AF881D"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0581DF"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10D56C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AE26015"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CAD1E" w14:textId="77777777" w:rsidR="009D5F56" w:rsidRPr="004B1509" w:rsidRDefault="009D5F56" w:rsidP="00553004">
            <w:pPr>
              <w:rPr>
                <w:rFonts w:eastAsia="Calibri"/>
                <w:szCs w:val="22"/>
              </w:rPr>
            </w:pPr>
            <w:r w:rsidRPr="004B1509">
              <w:rPr>
                <w:rFonts w:eastAsia="Calibri"/>
                <w:szCs w:val="22"/>
              </w:rPr>
              <w:t>ASV629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DA272D" w14:textId="77777777" w:rsidR="009D5F56" w:rsidRPr="004B1509" w:rsidRDefault="009D5F56" w:rsidP="00553004">
            <w:pPr>
              <w:rPr>
                <w:rFonts w:eastAsia="Calibri"/>
                <w:szCs w:val="22"/>
              </w:rPr>
            </w:pPr>
            <w:r w:rsidRPr="004B1509">
              <w:rPr>
                <w:rFonts w:eastAsia="Calibri"/>
                <w:szCs w:val="22"/>
              </w:rPr>
              <w:t>Pravažiuojamasis kelias nuo kelio Nr. 37 (Pavarių II k.) iki A318 (Stakių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1DA392" w14:textId="77777777" w:rsidR="009D5F56" w:rsidRPr="004B1509" w:rsidRDefault="009D5F56" w:rsidP="00553004">
            <w:pPr>
              <w:jc w:val="right"/>
              <w:rPr>
                <w:rFonts w:eastAsia="Calibri"/>
                <w:szCs w:val="22"/>
              </w:rPr>
            </w:pPr>
            <w:r w:rsidRPr="004B1509">
              <w:rPr>
                <w:rFonts w:eastAsia="Calibri"/>
                <w:szCs w:val="22"/>
              </w:rPr>
              <w:t xml:space="preserve">836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8D0A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0AAFB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355F9" w14:textId="77777777" w:rsidR="009D5F56" w:rsidRPr="004B1509" w:rsidRDefault="009D5F56" w:rsidP="00553004">
            <w:pPr>
              <w:jc w:val="right"/>
              <w:rPr>
                <w:rFonts w:eastAsia="Calibri"/>
                <w:bCs/>
                <w:szCs w:val="22"/>
              </w:rPr>
            </w:pPr>
            <w:r w:rsidRPr="004B1509">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5F32B"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4E9DED"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2518A2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C5F2CB"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0036EE" w14:textId="77777777" w:rsidR="009D5F56" w:rsidRPr="004B1509" w:rsidRDefault="009D5F56" w:rsidP="00553004">
            <w:pPr>
              <w:rPr>
                <w:rFonts w:eastAsia="Calibri"/>
                <w:szCs w:val="22"/>
              </w:rPr>
            </w:pPr>
            <w:r w:rsidRPr="004B1509">
              <w:rPr>
                <w:rFonts w:eastAsia="Calibri"/>
                <w:szCs w:val="22"/>
              </w:rPr>
              <w:t>ASV652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48127E" w14:textId="77777777" w:rsidR="009D5F56" w:rsidRPr="004B1509" w:rsidRDefault="009D5F56" w:rsidP="00553004">
            <w:pPr>
              <w:rPr>
                <w:rFonts w:eastAsia="Calibri"/>
                <w:szCs w:val="22"/>
              </w:rPr>
            </w:pPr>
            <w:r w:rsidRPr="004B1509">
              <w:rPr>
                <w:rFonts w:eastAsia="Calibri"/>
                <w:szCs w:val="22"/>
              </w:rPr>
              <w:t>Privažiuojamasis kelias iki gyvenamųjų namų Šeimyniškėlių k. nuo kelio Nr. 1209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EFA30EF" w14:textId="77777777" w:rsidR="009D5F56" w:rsidRPr="004B1509" w:rsidRDefault="009D5F56" w:rsidP="00553004">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40D6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2F452" w14:textId="77777777" w:rsidR="009D5F56" w:rsidRPr="004B1509" w:rsidRDefault="009D5F56" w:rsidP="00553004">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93C7C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63FCE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E9FB10"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2DEE6B9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2DBEE1"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0086DD" w14:textId="77777777" w:rsidR="009D5F56" w:rsidRPr="004B1509" w:rsidRDefault="009D5F56" w:rsidP="00553004">
            <w:pPr>
              <w:rPr>
                <w:rFonts w:eastAsia="Calibri"/>
                <w:szCs w:val="22"/>
              </w:rPr>
            </w:pPr>
            <w:r w:rsidRPr="004B1509">
              <w:rPr>
                <w:rFonts w:eastAsia="Calibri"/>
                <w:szCs w:val="22"/>
              </w:rPr>
              <w:t>ASV656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42D747" w14:textId="77777777" w:rsidR="009D5F56" w:rsidRPr="004B1509" w:rsidRDefault="009D5F56" w:rsidP="00553004">
            <w:pPr>
              <w:rPr>
                <w:rFonts w:eastAsia="Calibri"/>
                <w:szCs w:val="22"/>
              </w:rPr>
            </w:pPr>
            <w:r w:rsidRPr="004B1509">
              <w:rPr>
                <w:rFonts w:eastAsia="Calibri"/>
                <w:szCs w:val="22"/>
              </w:rPr>
              <w:t>Privažiuojamasis kelias iki gyvenamųjų namų nuo Gylių g., Vikonių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499688" w14:textId="77777777" w:rsidR="009D5F56" w:rsidRPr="004B1509" w:rsidRDefault="009D5F56" w:rsidP="00553004">
            <w:pPr>
              <w:jc w:val="right"/>
              <w:rPr>
                <w:rFonts w:eastAsia="Calibri"/>
                <w:szCs w:val="22"/>
              </w:rPr>
            </w:pPr>
            <w:r w:rsidRPr="004B1509">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0D42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7692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90116" w14:textId="77777777" w:rsidR="009D5F56" w:rsidRPr="004B1509" w:rsidRDefault="009D5F56" w:rsidP="00553004">
            <w:pPr>
              <w:jc w:val="right"/>
              <w:rPr>
                <w:rFonts w:eastAsia="Calibri"/>
                <w:bCs/>
                <w:szCs w:val="22"/>
              </w:rPr>
            </w:pPr>
            <w:r w:rsidRPr="004B1509">
              <w:rPr>
                <w:rFonts w:eastAsia="Calibri"/>
                <w:bCs/>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B8AA1"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81E9AD"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296F4BE1" w14:textId="77777777" w:rsidTr="009765B0">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2EA330BD" w14:textId="77777777" w:rsidR="009D5F56" w:rsidRPr="004B1509" w:rsidRDefault="009D5F56" w:rsidP="00553004">
            <w:pPr>
              <w:tabs>
                <w:tab w:val="center" w:pos="4819"/>
                <w:tab w:val="right" w:pos="9638"/>
              </w:tabs>
              <w:rPr>
                <w:rFonts w:eastAsia="Calibri"/>
                <w:i/>
                <w:iCs/>
                <w:szCs w:val="22"/>
              </w:rPr>
            </w:pPr>
            <w:r w:rsidRPr="004B1509">
              <w:rPr>
                <w:rFonts w:eastAsia="Calibri"/>
                <w:i/>
                <w:iCs/>
                <w:szCs w:val="22"/>
              </w:rPr>
              <w:t>4.</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4591A02C" w14:textId="77777777" w:rsidR="009D5F56" w:rsidRPr="004B1509" w:rsidRDefault="009D5F56" w:rsidP="00553004">
            <w:pPr>
              <w:rPr>
                <w:rFonts w:eastAsia="Calibri"/>
                <w:i/>
                <w:iCs/>
                <w:szCs w:val="22"/>
              </w:rPr>
            </w:pPr>
            <w:r w:rsidRPr="004B1509">
              <w:rPr>
                <w:rFonts w:eastAsia="Calibri"/>
                <w:i/>
                <w:iCs/>
                <w:szCs w:val="22"/>
              </w:rPr>
              <w:t>DEBEIKIŲ SENIŪNIJA:</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7EBA85D5" w14:textId="166C0E9A" w:rsidR="009D5F56" w:rsidRPr="004B1509" w:rsidRDefault="00BC6149" w:rsidP="00553004">
            <w:pPr>
              <w:jc w:val="right"/>
              <w:rPr>
                <w:rFonts w:eastAsia="Calibri"/>
                <w:bCs/>
                <w:i/>
                <w:iCs/>
                <w:szCs w:val="22"/>
              </w:rPr>
            </w:pPr>
            <w:r>
              <w:rPr>
                <w:rFonts w:eastAsia="Calibri"/>
                <w:bCs/>
                <w:i/>
                <w:iCs/>
                <w:szCs w:val="22"/>
              </w:rPr>
              <w:t>153 547</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4AD3204" w14:textId="18385F3E" w:rsidR="009D5F56" w:rsidRPr="004B1509" w:rsidRDefault="00BC6149" w:rsidP="00553004">
            <w:pPr>
              <w:jc w:val="right"/>
              <w:rPr>
                <w:rFonts w:eastAsia="Calibri"/>
                <w:i/>
                <w:iCs/>
                <w:szCs w:val="22"/>
              </w:rPr>
            </w:pPr>
            <w:r>
              <w:rPr>
                <w:rFonts w:eastAsia="Calibri"/>
                <w:i/>
                <w:iCs/>
                <w:szCs w:val="22"/>
              </w:rPr>
              <w:t>3 871</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364A430" w14:textId="75B6F923" w:rsidR="009D5F56" w:rsidRPr="004B1509" w:rsidRDefault="00BC6149" w:rsidP="00553004">
            <w:pPr>
              <w:jc w:val="right"/>
              <w:rPr>
                <w:rFonts w:eastAsia="Calibri"/>
                <w:bCs/>
                <w:i/>
                <w:iCs/>
                <w:szCs w:val="22"/>
              </w:rPr>
            </w:pPr>
            <w:r>
              <w:rPr>
                <w:rFonts w:eastAsia="Calibri"/>
                <w:bCs/>
                <w:i/>
                <w:iCs/>
                <w:szCs w:val="22"/>
              </w:rPr>
              <w:t>81 272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6FB8C06" w14:textId="7C741D89" w:rsidR="009D5F56" w:rsidRPr="004B1509" w:rsidRDefault="00BC6149" w:rsidP="00553004">
            <w:pPr>
              <w:jc w:val="right"/>
              <w:rPr>
                <w:rFonts w:eastAsia="Calibri"/>
                <w:bCs/>
                <w:i/>
                <w:iCs/>
                <w:szCs w:val="22"/>
              </w:rPr>
            </w:pPr>
            <w:r>
              <w:rPr>
                <w:rFonts w:eastAsia="Calibri"/>
                <w:bCs/>
                <w:i/>
                <w:iCs/>
                <w:szCs w:val="22"/>
              </w:rPr>
              <w:t>68 404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B3779B4" w14:textId="77777777" w:rsidR="009D5F56" w:rsidRPr="004B1509" w:rsidRDefault="009D5F56" w:rsidP="00553004">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2A44B8B9" w14:textId="77777777" w:rsidR="009D5F56" w:rsidRPr="004B1509" w:rsidRDefault="009D5F56" w:rsidP="00553004">
            <w:pPr>
              <w:jc w:val="center"/>
              <w:rPr>
                <w:rFonts w:eastAsia="Calibri"/>
                <w:i/>
                <w:iCs/>
                <w:szCs w:val="22"/>
              </w:rPr>
            </w:pPr>
          </w:p>
        </w:tc>
      </w:tr>
      <w:tr w:rsidR="009D5F56" w:rsidRPr="005D702D" w14:paraId="5A6C73C3" w14:textId="77777777" w:rsidTr="009765B0">
        <w:tc>
          <w:tcPr>
            <w:tcW w:w="960" w:type="dxa"/>
            <w:tcBorders>
              <w:top w:val="single" w:sz="4" w:space="0" w:color="auto"/>
              <w:left w:val="single" w:sz="12" w:space="0" w:color="auto"/>
              <w:bottom w:val="single" w:sz="4" w:space="0" w:color="auto"/>
              <w:right w:val="single" w:sz="4" w:space="0" w:color="auto"/>
            </w:tcBorders>
            <w:vAlign w:val="center"/>
            <w:hideMark/>
          </w:tcPr>
          <w:p w14:paraId="2DBEB2D5" w14:textId="77777777" w:rsidR="009D5F56" w:rsidRPr="005D702D" w:rsidRDefault="009D5F56" w:rsidP="00553004">
            <w:pPr>
              <w:tabs>
                <w:tab w:val="center" w:pos="4819"/>
                <w:tab w:val="right" w:pos="9638"/>
              </w:tabs>
              <w:rPr>
                <w:rFonts w:eastAsia="Calibri"/>
                <w:i/>
                <w:iCs/>
                <w:szCs w:val="22"/>
              </w:rPr>
            </w:pPr>
            <w:r w:rsidRPr="005D702D">
              <w:rPr>
                <w:rFonts w:eastAsia="Calibri"/>
                <w:i/>
                <w:iCs/>
                <w:szCs w:val="22"/>
              </w:rPr>
              <w:t>4.1.</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07DF62C9" w14:textId="77777777" w:rsidR="009D5F56" w:rsidRPr="005D702D" w:rsidRDefault="009D5F56" w:rsidP="00553004">
            <w:pPr>
              <w:rPr>
                <w:rFonts w:eastAsia="Calibri"/>
                <w:i/>
                <w:iCs/>
                <w:szCs w:val="22"/>
              </w:rPr>
            </w:pPr>
            <w:r w:rsidRPr="005D702D">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1FDD5E7C" w14:textId="31B41489" w:rsidR="009D5F56" w:rsidRPr="005D702D" w:rsidRDefault="00BC6149" w:rsidP="00553004">
            <w:pPr>
              <w:jc w:val="right"/>
              <w:rPr>
                <w:rFonts w:eastAsia="Calibri"/>
                <w:bCs/>
                <w:i/>
                <w:iCs/>
                <w:szCs w:val="22"/>
              </w:rPr>
            </w:pPr>
            <w:r>
              <w:rPr>
                <w:rFonts w:eastAsia="Calibri"/>
                <w:bCs/>
                <w:i/>
                <w:iCs/>
                <w:szCs w:val="22"/>
              </w:rPr>
              <w:t>17 605</w:t>
            </w:r>
          </w:p>
        </w:tc>
        <w:tc>
          <w:tcPr>
            <w:tcW w:w="1133" w:type="dxa"/>
            <w:tcBorders>
              <w:top w:val="single" w:sz="4" w:space="0" w:color="auto"/>
              <w:left w:val="single" w:sz="4" w:space="0" w:color="auto"/>
              <w:bottom w:val="single" w:sz="4" w:space="0" w:color="auto"/>
              <w:right w:val="single" w:sz="4" w:space="0" w:color="auto"/>
            </w:tcBorders>
            <w:vAlign w:val="center"/>
          </w:tcPr>
          <w:p w14:paraId="0A7E8DFF" w14:textId="2C0C7EA9" w:rsidR="009D5F56" w:rsidRPr="005D702D" w:rsidRDefault="00BC6149" w:rsidP="00553004">
            <w:pPr>
              <w:jc w:val="right"/>
              <w:rPr>
                <w:rFonts w:eastAsia="Calibri"/>
                <w:i/>
                <w:iCs/>
                <w:szCs w:val="22"/>
              </w:rPr>
            </w:pPr>
            <w:r>
              <w:rPr>
                <w:rFonts w:eastAsia="Calibri"/>
                <w:i/>
                <w:iCs/>
                <w:szCs w:val="22"/>
              </w:rPr>
              <w:t>3 062</w:t>
            </w:r>
          </w:p>
        </w:tc>
        <w:tc>
          <w:tcPr>
            <w:tcW w:w="1133" w:type="dxa"/>
            <w:tcBorders>
              <w:top w:val="single" w:sz="4" w:space="0" w:color="auto"/>
              <w:left w:val="single" w:sz="4" w:space="0" w:color="auto"/>
              <w:bottom w:val="single" w:sz="4" w:space="0" w:color="auto"/>
              <w:right w:val="single" w:sz="4" w:space="0" w:color="auto"/>
            </w:tcBorders>
            <w:vAlign w:val="center"/>
          </w:tcPr>
          <w:p w14:paraId="341A2609" w14:textId="213E9DEF" w:rsidR="009D5F56" w:rsidRPr="005D702D" w:rsidRDefault="00BC6149" w:rsidP="00553004">
            <w:pPr>
              <w:jc w:val="right"/>
              <w:rPr>
                <w:rFonts w:eastAsia="Calibri"/>
                <w:bCs/>
                <w:i/>
                <w:iCs/>
                <w:szCs w:val="22"/>
              </w:rPr>
            </w:pPr>
            <w:r>
              <w:rPr>
                <w:rFonts w:eastAsia="Calibri"/>
                <w:bCs/>
                <w:i/>
                <w:iCs/>
                <w:szCs w:val="22"/>
              </w:rPr>
              <w:t>14 543</w:t>
            </w:r>
          </w:p>
        </w:tc>
        <w:tc>
          <w:tcPr>
            <w:tcW w:w="1133" w:type="dxa"/>
            <w:tcBorders>
              <w:top w:val="single" w:sz="4" w:space="0" w:color="auto"/>
              <w:left w:val="single" w:sz="4" w:space="0" w:color="auto"/>
              <w:bottom w:val="single" w:sz="4" w:space="0" w:color="auto"/>
              <w:right w:val="single" w:sz="4" w:space="0" w:color="auto"/>
            </w:tcBorders>
            <w:vAlign w:val="center"/>
          </w:tcPr>
          <w:p w14:paraId="6A31FC29" w14:textId="7A3DAF9D" w:rsidR="009D5F56" w:rsidRPr="005D702D" w:rsidRDefault="00BC6149" w:rsidP="00553004">
            <w:pPr>
              <w:jc w:val="right"/>
              <w:rPr>
                <w:rFonts w:eastAsia="Calibri"/>
                <w:i/>
                <w:iCs/>
                <w:szCs w:val="22"/>
              </w:rPr>
            </w:pPr>
            <w:r>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vAlign w:val="center"/>
          </w:tcPr>
          <w:p w14:paraId="1AA3A962" w14:textId="77777777" w:rsidR="009D5F56" w:rsidRPr="005D702D" w:rsidRDefault="009D5F56"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3A5CB14" w14:textId="77777777" w:rsidR="009D5F56" w:rsidRPr="005D702D" w:rsidRDefault="009D5F56" w:rsidP="00553004">
            <w:pPr>
              <w:jc w:val="center"/>
              <w:rPr>
                <w:rFonts w:eastAsia="Calibri"/>
                <w:i/>
                <w:iCs/>
                <w:szCs w:val="22"/>
              </w:rPr>
            </w:pPr>
          </w:p>
        </w:tc>
      </w:tr>
      <w:tr w:rsidR="009D5F56" w:rsidRPr="004B1509" w14:paraId="60556EB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A1F435"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224C1B" w14:textId="77777777" w:rsidR="009D5F56" w:rsidRPr="004B1509" w:rsidRDefault="009D5F56" w:rsidP="00553004">
            <w:pPr>
              <w:rPr>
                <w:rFonts w:eastAsia="Calibri"/>
                <w:szCs w:val="22"/>
              </w:rPr>
            </w:pPr>
            <w:r w:rsidRPr="004B1509">
              <w:rPr>
                <w:rFonts w:eastAsia="Calibri"/>
                <w:szCs w:val="22"/>
              </w:rPr>
              <w:t>1DS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CE59C9" w14:textId="77777777" w:rsidR="009D5F56" w:rsidRPr="004B1509" w:rsidRDefault="009D5F56" w:rsidP="00553004">
            <w:pPr>
              <w:rPr>
                <w:rFonts w:eastAsia="Calibri"/>
                <w:szCs w:val="22"/>
              </w:rPr>
            </w:pPr>
            <w:r w:rsidRPr="004B1509">
              <w:rPr>
                <w:rFonts w:eastAsia="Calibri"/>
                <w:szCs w:val="22"/>
              </w:rPr>
              <w:t>Ąžuolynės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5753C7" w14:textId="77777777" w:rsidR="009D5F56" w:rsidRPr="004B1509" w:rsidRDefault="009D5F56" w:rsidP="00553004">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35D86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BAC7F9" w14:textId="77777777" w:rsidR="009D5F56" w:rsidRPr="004B1509" w:rsidRDefault="009D5F56" w:rsidP="00553004">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660E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0D975"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733F70" w14:textId="77777777" w:rsidR="009D5F56" w:rsidRPr="004B1509" w:rsidRDefault="009D5F56" w:rsidP="00553004">
            <w:pPr>
              <w:jc w:val="center"/>
              <w:rPr>
                <w:rFonts w:eastAsia="Calibri"/>
                <w:szCs w:val="22"/>
              </w:rPr>
            </w:pPr>
            <w:r w:rsidRPr="004B1509">
              <w:rPr>
                <w:rFonts w:eastAsia="Calibri"/>
                <w:szCs w:val="22"/>
              </w:rPr>
              <w:t>4400-5424-7568</w:t>
            </w:r>
          </w:p>
        </w:tc>
      </w:tr>
      <w:tr w:rsidR="009D5F56" w:rsidRPr="004B1509" w14:paraId="4A5F510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868508"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AA5B92" w14:textId="77777777" w:rsidR="009D5F56" w:rsidRPr="004B1509" w:rsidRDefault="009D5F56" w:rsidP="00553004">
            <w:pPr>
              <w:rPr>
                <w:rFonts w:eastAsia="Calibri"/>
                <w:szCs w:val="22"/>
              </w:rPr>
            </w:pPr>
            <w:r w:rsidRPr="004B1509">
              <w:rPr>
                <w:rFonts w:eastAsia="Calibri"/>
                <w:szCs w:val="22"/>
              </w:rPr>
              <w:t>2DS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87DDD0" w14:textId="77777777" w:rsidR="009D5F56" w:rsidRPr="004B1509" w:rsidRDefault="009D5F56" w:rsidP="00553004">
            <w:pPr>
              <w:rPr>
                <w:rFonts w:eastAsia="Calibri"/>
                <w:szCs w:val="22"/>
              </w:rPr>
            </w:pPr>
            <w:r w:rsidRPr="004B1509">
              <w:rPr>
                <w:rFonts w:eastAsia="Calibri"/>
                <w:szCs w:val="22"/>
              </w:rPr>
              <w:t>J. Tumo-Vaižganto g. ,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552C15" w14:textId="77777777" w:rsidR="009D5F56" w:rsidRPr="004B1509" w:rsidRDefault="009D5F56" w:rsidP="00553004">
            <w:pPr>
              <w:jc w:val="right"/>
              <w:rPr>
                <w:rFonts w:eastAsia="Calibri"/>
                <w:szCs w:val="22"/>
              </w:rPr>
            </w:pPr>
            <w:r w:rsidRPr="004B1509">
              <w:rPr>
                <w:rFonts w:eastAsia="Calibri"/>
                <w:szCs w:val="22"/>
              </w:rPr>
              <w:t>704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91252" w14:textId="77777777" w:rsidR="009D5F56" w:rsidRPr="004B1509" w:rsidRDefault="009D5F56" w:rsidP="00553004">
            <w:pPr>
              <w:jc w:val="right"/>
              <w:rPr>
                <w:rFonts w:eastAsia="Calibri"/>
                <w:szCs w:val="22"/>
              </w:rPr>
            </w:pPr>
            <w:r w:rsidRPr="004B1509">
              <w:rPr>
                <w:rFonts w:eastAsia="Calibri"/>
                <w:szCs w:val="22"/>
              </w:rPr>
              <w:t>704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0C04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D8AF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8BC10"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936A3B" w14:textId="77777777" w:rsidR="009D5F56" w:rsidRPr="004B1509" w:rsidRDefault="009D5F56" w:rsidP="00553004">
            <w:pPr>
              <w:jc w:val="center"/>
              <w:rPr>
                <w:rFonts w:eastAsia="Calibri"/>
                <w:szCs w:val="22"/>
              </w:rPr>
            </w:pPr>
            <w:r w:rsidRPr="004B1509">
              <w:rPr>
                <w:rFonts w:eastAsia="Calibri"/>
                <w:szCs w:val="22"/>
              </w:rPr>
              <w:t>4400-1995-0993</w:t>
            </w:r>
          </w:p>
        </w:tc>
      </w:tr>
      <w:tr w:rsidR="009D5F56" w:rsidRPr="004B1509" w14:paraId="13C4CD3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B40E4C"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955F83" w14:textId="77777777" w:rsidR="009D5F56" w:rsidRPr="004B1509" w:rsidRDefault="009D5F56" w:rsidP="00553004">
            <w:pPr>
              <w:rPr>
                <w:rFonts w:eastAsia="Calibri"/>
                <w:szCs w:val="22"/>
              </w:rPr>
            </w:pPr>
            <w:r w:rsidRPr="004B1509">
              <w:rPr>
                <w:rFonts w:eastAsia="Calibri"/>
                <w:szCs w:val="22"/>
              </w:rPr>
              <w:t>3DS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7DFFA1" w14:textId="77777777" w:rsidR="009D5F56" w:rsidRPr="004B1509" w:rsidRDefault="009D5F56" w:rsidP="00553004">
            <w:pPr>
              <w:rPr>
                <w:rFonts w:eastAsia="Calibri"/>
                <w:szCs w:val="22"/>
              </w:rPr>
            </w:pPr>
            <w:r w:rsidRPr="004B1509">
              <w:rPr>
                <w:rFonts w:eastAsia="Calibri"/>
                <w:szCs w:val="22"/>
              </w:rPr>
              <w:t>Kurtinių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C49191" w14:textId="77777777" w:rsidR="009D5F56" w:rsidRPr="004B1509" w:rsidRDefault="009D5F56" w:rsidP="00553004">
            <w:pPr>
              <w:jc w:val="right"/>
              <w:rPr>
                <w:rFonts w:eastAsia="Calibri"/>
                <w:szCs w:val="22"/>
              </w:rPr>
            </w:pPr>
            <w:r w:rsidRPr="004B1509">
              <w:rPr>
                <w:rFonts w:eastAsia="Calibri"/>
                <w:szCs w:val="22"/>
              </w:rPr>
              <w:t xml:space="preserve"> 192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1257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D826FF" w14:textId="77777777" w:rsidR="009D5F56" w:rsidRPr="004B1509" w:rsidRDefault="009D5F56" w:rsidP="00553004">
            <w:pPr>
              <w:jc w:val="right"/>
              <w:rPr>
                <w:rFonts w:eastAsia="Calibri"/>
                <w:szCs w:val="22"/>
              </w:rPr>
            </w:pPr>
            <w:r w:rsidRPr="004B1509">
              <w:rPr>
                <w:rFonts w:eastAsia="Calibri"/>
                <w:szCs w:val="22"/>
              </w:rPr>
              <w:t>192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5CBE6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17758"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4C4376" w14:textId="77777777" w:rsidR="009D5F56" w:rsidRPr="004B1509" w:rsidRDefault="009D5F56" w:rsidP="00553004">
            <w:pPr>
              <w:jc w:val="center"/>
              <w:rPr>
                <w:rFonts w:eastAsia="Calibri"/>
                <w:szCs w:val="22"/>
              </w:rPr>
            </w:pPr>
            <w:r w:rsidRPr="004B1509">
              <w:rPr>
                <w:rFonts w:eastAsia="Calibri"/>
                <w:szCs w:val="22"/>
              </w:rPr>
              <w:t>4400-5332-8808</w:t>
            </w:r>
          </w:p>
        </w:tc>
      </w:tr>
      <w:tr w:rsidR="009D5F56" w:rsidRPr="004B1509" w14:paraId="3393170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00F460"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ABA7FE" w14:textId="77777777" w:rsidR="009D5F56" w:rsidRPr="004B1509" w:rsidRDefault="009D5F56" w:rsidP="00553004">
            <w:pPr>
              <w:rPr>
                <w:rFonts w:eastAsia="Calibri"/>
                <w:szCs w:val="22"/>
              </w:rPr>
            </w:pPr>
            <w:r w:rsidRPr="004B1509">
              <w:rPr>
                <w:rFonts w:eastAsia="Calibri"/>
                <w:szCs w:val="22"/>
              </w:rPr>
              <w:t>4DS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58A00E" w14:textId="77777777" w:rsidR="009D5F56" w:rsidRPr="004B1509" w:rsidRDefault="009D5F56" w:rsidP="00553004">
            <w:pPr>
              <w:rPr>
                <w:rFonts w:eastAsia="Calibri"/>
                <w:szCs w:val="22"/>
              </w:rPr>
            </w:pPr>
            <w:r w:rsidRPr="004B1509">
              <w:rPr>
                <w:rFonts w:eastAsia="Calibri"/>
                <w:szCs w:val="22"/>
              </w:rPr>
              <w:t>Lauko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01061C" w14:textId="77777777" w:rsidR="009D5F56" w:rsidRPr="004B1509" w:rsidRDefault="009D5F56" w:rsidP="00553004">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455E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6FA6A8" w14:textId="77777777" w:rsidR="009D5F56" w:rsidRPr="004B1509" w:rsidRDefault="009D5F56" w:rsidP="00553004">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92F8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24116"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07D569" w14:textId="77777777" w:rsidR="009D5F56" w:rsidRPr="004B1509" w:rsidRDefault="009D5F56" w:rsidP="00553004">
            <w:pPr>
              <w:jc w:val="center"/>
              <w:rPr>
                <w:rFonts w:eastAsia="Calibri"/>
                <w:szCs w:val="22"/>
              </w:rPr>
            </w:pPr>
            <w:r w:rsidRPr="004B1509">
              <w:rPr>
                <w:rFonts w:eastAsia="Calibri"/>
                <w:szCs w:val="22"/>
              </w:rPr>
              <w:t>4400-5424-7579</w:t>
            </w:r>
          </w:p>
        </w:tc>
      </w:tr>
      <w:tr w:rsidR="009D5F56" w:rsidRPr="004B1509" w14:paraId="686299C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E83BDE"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4D8DEF" w14:textId="77777777" w:rsidR="009D5F56" w:rsidRPr="004B1509" w:rsidRDefault="009D5F56" w:rsidP="00553004">
            <w:pPr>
              <w:rPr>
                <w:rFonts w:eastAsia="Calibri"/>
                <w:szCs w:val="22"/>
              </w:rPr>
            </w:pPr>
            <w:r w:rsidRPr="004B1509">
              <w:rPr>
                <w:rFonts w:eastAsia="Calibri"/>
                <w:szCs w:val="22"/>
              </w:rPr>
              <w:t>5DS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4B054F" w14:textId="77777777" w:rsidR="009D5F56" w:rsidRPr="004B1509" w:rsidRDefault="009D5F56" w:rsidP="00553004">
            <w:pPr>
              <w:rPr>
                <w:rFonts w:eastAsia="Calibri"/>
                <w:szCs w:val="22"/>
              </w:rPr>
            </w:pPr>
            <w:r w:rsidRPr="004B1509">
              <w:rPr>
                <w:rFonts w:eastAsia="Calibri"/>
                <w:szCs w:val="22"/>
              </w:rPr>
              <w:t>Lipšio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17685C" w14:textId="77777777" w:rsidR="009D5F56" w:rsidRPr="004B1509" w:rsidRDefault="009D5F56" w:rsidP="00553004">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B884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7291E" w14:textId="77777777" w:rsidR="009D5F56" w:rsidRPr="004B1509" w:rsidRDefault="009D5F56" w:rsidP="00553004">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10EF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89E08"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B3737E" w14:textId="77777777" w:rsidR="009D5F56" w:rsidRPr="004B1509" w:rsidRDefault="009D5F56" w:rsidP="00553004">
            <w:pPr>
              <w:jc w:val="center"/>
              <w:rPr>
                <w:rFonts w:eastAsia="Calibri"/>
                <w:szCs w:val="22"/>
              </w:rPr>
            </w:pPr>
            <w:r w:rsidRPr="004B1509">
              <w:rPr>
                <w:rFonts w:eastAsia="Calibri"/>
                <w:szCs w:val="22"/>
              </w:rPr>
              <w:t>4400-5424-7580</w:t>
            </w:r>
          </w:p>
        </w:tc>
      </w:tr>
      <w:tr w:rsidR="009D5F56" w:rsidRPr="004B1509" w14:paraId="367EBD0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B1CABF"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BBD35C" w14:textId="77777777" w:rsidR="009D5F56" w:rsidRPr="004B1509" w:rsidRDefault="009D5F56" w:rsidP="00553004">
            <w:pPr>
              <w:rPr>
                <w:rFonts w:eastAsia="Calibri"/>
                <w:szCs w:val="22"/>
              </w:rPr>
            </w:pPr>
            <w:r w:rsidRPr="004B1509">
              <w:rPr>
                <w:rFonts w:eastAsia="Calibri"/>
                <w:szCs w:val="22"/>
              </w:rPr>
              <w:t>6DS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A83F52" w14:textId="77777777" w:rsidR="009D5F56" w:rsidRPr="004B1509" w:rsidRDefault="009D5F56" w:rsidP="00553004">
            <w:pPr>
              <w:rPr>
                <w:rFonts w:eastAsia="Calibri"/>
                <w:szCs w:val="22"/>
              </w:rPr>
            </w:pPr>
            <w:r w:rsidRPr="004B1509">
              <w:rPr>
                <w:rFonts w:eastAsia="Calibri"/>
                <w:szCs w:val="22"/>
              </w:rPr>
              <w:t>Rubikių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9210E4" w14:textId="77777777" w:rsidR="009D5F56" w:rsidRPr="004B1509" w:rsidRDefault="009D5F56" w:rsidP="00553004">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9EEE7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E494D" w14:textId="77777777" w:rsidR="009D5F56" w:rsidRPr="004B1509" w:rsidRDefault="009D5F56" w:rsidP="00553004">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F108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9C0C5"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95021B" w14:textId="77777777" w:rsidR="009D5F56" w:rsidRPr="004B1509" w:rsidRDefault="009D5F56" w:rsidP="00553004">
            <w:pPr>
              <w:jc w:val="center"/>
              <w:rPr>
                <w:rFonts w:eastAsia="Calibri"/>
                <w:szCs w:val="22"/>
              </w:rPr>
            </w:pPr>
            <w:r w:rsidRPr="004B1509">
              <w:rPr>
                <w:rFonts w:eastAsia="Calibri"/>
                <w:szCs w:val="22"/>
              </w:rPr>
              <w:t>4400-5424-7592</w:t>
            </w:r>
          </w:p>
        </w:tc>
      </w:tr>
      <w:tr w:rsidR="009D5F56" w:rsidRPr="004B1509" w14:paraId="07296EC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726425B"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CC7938" w14:textId="77777777" w:rsidR="009D5F56" w:rsidRPr="004B1509" w:rsidRDefault="009D5F56" w:rsidP="00553004">
            <w:pPr>
              <w:rPr>
                <w:rFonts w:eastAsia="Calibri"/>
                <w:szCs w:val="22"/>
              </w:rPr>
            </w:pPr>
            <w:r w:rsidRPr="004B1509">
              <w:rPr>
                <w:rFonts w:eastAsia="Calibri"/>
                <w:szCs w:val="22"/>
              </w:rPr>
              <w:t>7DS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534338" w14:textId="77777777" w:rsidR="009D5F56" w:rsidRPr="004B1509" w:rsidRDefault="009D5F56" w:rsidP="00553004">
            <w:pPr>
              <w:rPr>
                <w:rFonts w:eastAsia="Calibri"/>
                <w:szCs w:val="22"/>
              </w:rPr>
            </w:pPr>
            <w:r w:rsidRPr="004B1509">
              <w:rPr>
                <w:rFonts w:eastAsia="Calibri"/>
                <w:szCs w:val="22"/>
              </w:rPr>
              <w:t>Stalėriškio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468813" w14:textId="77777777" w:rsidR="009D5F56" w:rsidRPr="004B1509" w:rsidRDefault="009D5F56" w:rsidP="00553004">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EF46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1FEE9" w14:textId="77777777" w:rsidR="009D5F56" w:rsidRPr="004B1509" w:rsidRDefault="009D5F56" w:rsidP="00553004">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D0A0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6C97F"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4CD8E5" w14:textId="77777777" w:rsidR="009D5F56" w:rsidRPr="004B1509" w:rsidRDefault="009D5F56" w:rsidP="00553004">
            <w:pPr>
              <w:jc w:val="center"/>
              <w:rPr>
                <w:rFonts w:eastAsia="Calibri"/>
                <w:szCs w:val="22"/>
              </w:rPr>
            </w:pPr>
            <w:r w:rsidRPr="004B1509">
              <w:rPr>
                <w:rFonts w:eastAsia="Calibri"/>
                <w:szCs w:val="22"/>
              </w:rPr>
              <w:t>4400-5424-7602</w:t>
            </w:r>
          </w:p>
        </w:tc>
      </w:tr>
      <w:tr w:rsidR="009D5F56" w:rsidRPr="004B1509" w14:paraId="1C6A6BD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8CB5B8"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24285D" w14:textId="77777777" w:rsidR="009D5F56" w:rsidRPr="004B1509" w:rsidRDefault="009D5F56" w:rsidP="00553004">
            <w:pPr>
              <w:rPr>
                <w:rFonts w:eastAsia="Calibri"/>
                <w:szCs w:val="22"/>
              </w:rPr>
            </w:pPr>
            <w:r w:rsidRPr="004B1509">
              <w:rPr>
                <w:rFonts w:eastAsia="Calibri"/>
                <w:szCs w:val="22"/>
              </w:rPr>
              <w:t>8DS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2D4D6E" w14:textId="77777777" w:rsidR="009D5F56" w:rsidRPr="004B1509" w:rsidRDefault="009D5F56" w:rsidP="00553004">
            <w:pPr>
              <w:rPr>
                <w:rFonts w:eastAsia="Calibri"/>
                <w:szCs w:val="22"/>
              </w:rPr>
            </w:pPr>
            <w:r w:rsidRPr="004B1509">
              <w:rPr>
                <w:rFonts w:eastAsia="Calibri"/>
                <w:szCs w:val="22"/>
              </w:rPr>
              <w:t>Statybininkų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00400A" w14:textId="77777777" w:rsidR="009D5F56" w:rsidRPr="004B1509" w:rsidRDefault="009D5F56" w:rsidP="00553004">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5999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3485F" w14:textId="77777777" w:rsidR="009D5F56" w:rsidRPr="004B1509" w:rsidRDefault="009D5F56" w:rsidP="00553004">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C35A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3635E"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27F838" w14:textId="77777777" w:rsidR="009D5F56" w:rsidRPr="004B1509" w:rsidRDefault="009D5F56" w:rsidP="00553004">
            <w:pPr>
              <w:jc w:val="center"/>
              <w:rPr>
                <w:rFonts w:eastAsia="Calibri"/>
                <w:szCs w:val="22"/>
              </w:rPr>
            </w:pPr>
            <w:r w:rsidRPr="004B1509">
              <w:rPr>
                <w:rFonts w:eastAsia="Calibri"/>
                <w:szCs w:val="22"/>
              </w:rPr>
              <w:t>4400-5332-8919</w:t>
            </w:r>
          </w:p>
        </w:tc>
      </w:tr>
      <w:tr w:rsidR="009D5F56" w:rsidRPr="004B1509" w14:paraId="1243B97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9B7D55F"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81752D" w14:textId="77777777" w:rsidR="009D5F56" w:rsidRPr="004B1509" w:rsidRDefault="009D5F56" w:rsidP="00553004">
            <w:pPr>
              <w:rPr>
                <w:rFonts w:eastAsia="Calibri"/>
                <w:szCs w:val="22"/>
              </w:rPr>
            </w:pPr>
            <w:r w:rsidRPr="004B1509">
              <w:rPr>
                <w:rFonts w:eastAsia="Calibri"/>
                <w:szCs w:val="22"/>
              </w:rPr>
              <w:t>9DS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792D1D" w14:textId="77777777" w:rsidR="009D5F56" w:rsidRPr="004B1509" w:rsidRDefault="009D5F56" w:rsidP="00553004">
            <w:pPr>
              <w:rPr>
                <w:rFonts w:eastAsia="Calibri"/>
                <w:szCs w:val="22"/>
              </w:rPr>
            </w:pPr>
            <w:r w:rsidRPr="004B1509">
              <w:rPr>
                <w:rFonts w:eastAsia="Calibri"/>
                <w:szCs w:val="22"/>
              </w:rPr>
              <w:t>Sterkonių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C4B5B5" w14:textId="77777777" w:rsidR="009D5F56" w:rsidRPr="004B1509" w:rsidRDefault="009D5F56" w:rsidP="00553004">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BCA7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38F7A" w14:textId="77777777" w:rsidR="009D5F56" w:rsidRPr="004B1509" w:rsidRDefault="009D5F56" w:rsidP="00553004">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3F70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9170E"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563532" w14:textId="77777777" w:rsidR="009D5F56" w:rsidRPr="004B1509" w:rsidRDefault="009D5F56" w:rsidP="00553004">
            <w:pPr>
              <w:jc w:val="center"/>
              <w:rPr>
                <w:rFonts w:eastAsia="Calibri"/>
                <w:szCs w:val="22"/>
              </w:rPr>
            </w:pPr>
            <w:r w:rsidRPr="004B1509">
              <w:rPr>
                <w:rFonts w:eastAsia="Calibri"/>
                <w:szCs w:val="22"/>
              </w:rPr>
              <w:t>4400-5424-7635</w:t>
            </w:r>
          </w:p>
        </w:tc>
      </w:tr>
      <w:tr w:rsidR="009D5F56" w:rsidRPr="004B1509" w14:paraId="620A8AF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B2E3509"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B58651" w14:textId="77777777" w:rsidR="009D5F56" w:rsidRPr="004B1509" w:rsidRDefault="009D5F56" w:rsidP="00553004">
            <w:pPr>
              <w:rPr>
                <w:rFonts w:eastAsia="Calibri"/>
                <w:szCs w:val="22"/>
              </w:rPr>
            </w:pPr>
            <w:r w:rsidRPr="004B1509">
              <w:rPr>
                <w:rFonts w:eastAsia="Calibri"/>
                <w:szCs w:val="22"/>
              </w:rPr>
              <w:t>10DS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EEA86B" w14:textId="77777777" w:rsidR="009D5F56" w:rsidRPr="004B1509" w:rsidRDefault="009D5F56" w:rsidP="00553004">
            <w:pPr>
              <w:rPr>
                <w:rFonts w:eastAsia="Calibri"/>
                <w:szCs w:val="22"/>
              </w:rPr>
            </w:pPr>
            <w:r w:rsidRPr="004B1509">
              <w:rPr>
                <w:rFonts w:eastAsia="Calibri"/>
                <w:szCs w:val="22"/>
              </w:rPr>
              <w:t>Surviliškio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BFE64A" w14:textId="77777777" w:rsidR="009D5F56" w:rsidRPr="004B1509" w:rsidRDefault="009D5F56" w:rsidP="00553004">
            <w:pPr>
              <w:jc w:val="right"/>
              <w:rPr>
                <w:rFonts w:eastAsia="Calibri"/>
                <w:szCs w:val="22"/>
              </w:rPr>
            </w:pPr>
            <w:r w:rsidRPr="004B1509">
              <w:rPr>
                <w:rFonts w:eastAsia="Calibri"/>
                <w:szCs w:val="22"/>
              </w:rPr>
              <w:t xml:space="preserve">196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2816C" w14:textId="77777777" w:rsidR="009D5F56" w:rsidRPr="004B1509" w:rsidRDefault="009D5F56" w:rsidP="00553004">
            <w:pPr>
              <w:jc w:val="right"/>
              <w:rPr>
                <w:rFonts w:eastAsia="Calibri"/>
                <w:szCs w:val="22"/>
              </w:rPr>
            </w:pPr>
            <w:r w:rsidRPr="004B1509">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BCC39" w14:textId="77777777" w:rsidR="009D5F56" w:rsidRPr="004B1509" w:rsidRDefault="009D5F56" w:rsidP="00553004">
            <w:pPr>
              <w:jc w:val="right"/>
              <w:rPr>
                <w:rFonts w:eastAsia="Calibri"/>
                <w:szCs w:val="22"/>
              </w:rPr>
            </w:pPr>
            <w:r w:rsidRPr="004B1509">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6853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08483"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887C04" w14:textId="77777777" w:rsidR="009D5F56" w:rsidRPr="004B1509" w:rsidRDefault="009D5F56" w:rsidP="00553004">
            <w:pPr>
              <w:jc w:val="center"/>
              <w:rPr>
                <w:rFonts w:eastAsia="Calibri"/>
                <w:szCs w:val="22"/>
              </w:rPr>
            </w:pPr>
            <w:r w:rsidRPr="004B1509">
              <w:rPr>
                <w:rFonts w:eastAsia="Calibri"/>
                <w:szCs w:val="22"/>
              </w:rPr>
              <w:t>4400-5069-4407</w:t>
            </w:r>
          </w:p>
        </w:tc>
      </w:tr>
      <w:tr w:rsidR="009D5F56" w:rsidRPr="004B1509" w14:paraId="30BA3C0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9829DD1"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ED4493" w14:textId="77777777" w:rsidR="009D5F56" w:rsidRPr="004B1509" w:rsidRDefault="009D5F56" w:rsidP="00553004">
            <w:pPr>
              <w:rPr>
                <w:rFonts w:eastAsia="Calibri"/>
                <w:szCs w:val="22"/>
              </w:rPr>
            </w:pPr>
            <w:r w:rsidRPr="004B1509">
              <w:rPr>
                <w:rFonts w:eastAsia="Calibri"/>
                <w:szCs w:val="22"/>
              </w:rPr>
              <w:t>11DS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6C9996" w14:textId="77777777" w:rsidR="009D5F56" w:rsidRPr="004B1509" w:rsidRDefault="009D5F56" w:rsidP="00553004">
            <w:pPr>
              <w:rPr>
                <w:rFonts w:eastAsia="Calibri"/>
                <w:szCs w:val="22"/>
              </w:rPr>
            </w:pPr>
            <w:r w:rsidRPr="004B1509">
              <w:rPr>
                <w:rFonts w:eastAsia="Calibri"/>
                <w:szCs w:val="22"/>
              </w:rPr>
              <w:t>Vienybės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4CF5B3" w14:textId="77777777" w:rsidR="009D5F56" w:rsidRPr="004B1509" w:rsidRDefault="009D5F56" w:rsidP="00553004">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A7E3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8C192" w14:textId="77777777" w:rsidR="009D5F56" w:rsidRPr="004B1509" w:rsidRDefault="009D5F56" w:rsidP="00553004">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6E3B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AD00D"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9C6421" w14:textId="77777777" w:rsidR="009D5F56" w:rsidRPr="004B1509" w:rsidRDefault="009D5F56" w:rsidP="00553004">
            <w:pPr>
              <w:jc w:val="center"/>
              <w:rPr>
                <w:rFonts w:eastAsia="Calibri"/>
                <w:szCs w:val="22"/>
              </w:rPr>
            </w:pPr>
            <w:r w:rsidRPr="004B1509">
              <w:rPr>
                <w:rFonts w:eastAsia="Calibri"/>
                <w:szCs w:val="22"/>
              </w:rPr>
              <w:t>4400-5424-7646</w:t>
            </w:r>
          </w:p>
        </w:tc>
      </w:tr>
      <w:tr w:rsidR="009D5F56" w:rsidRPr="004B1509" w14:paraId="43D445D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9CA90F"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0E9537" w14:textId="77777777" w:rsidR="009D5F56" w:rsidRPr="004B1509" w:rsidRDefault="009D5F56" w:rsidP="00553004">
            <w:pPr>
              <w:rPr>
                <w:rFonts w:eastAsia="Calibri"/>
                <w:szCs w:val="22"/>
              </w:rPr>
            </w:pPr>
            <w:r w:rsidRPr="004B1509">
              <w:rPr>
                <w:rFonts w:eastAsia="Calibri"/>
                <w:szCs w:val="22"/>
              </w:rPr>
              <w:t>12DS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7F470F" w14:textId="77777777" w:rsidR="009D5F56" w:rsidRPr="004B1509" w:rsidRDefault="009D5F56" w:rsidP="00553004">
            <w:pPr>
              <w:rPr>
                <w:rFonts w:eastAsia="Calibri"/>
                <w:szCs w:val="22"/>
              </w:rPr>
            </w:pPr>
            <w:r w:rsidRPr="004B1509">
              <w:rPr>
                <w:rFonts w:eastAsia="Calibri"/>
                <w:szCs w:val="22"/>
              </w:rPr>
              <w:t>Dvaro g. , Aknystų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BD5C963" w14:textId="77777777" w:rsidR="009D5F56" w:rsidRPr="004B1509" w:rsidRDefault="009D5F56" w:rsidP="00553004">
            <w:pPr>
              <w:jc w:val="right"/>
              <w:rPr>
                <w:rFonts w:eastAsia="Calibri"/>
                <w:szCs w:val="22"/>
              </w:rPr>
            </w:pPr>
            <w:r w:rsidRPr="004B1509">
              <w:rPr>
                <w:rFonts w:eastAsia="Calibri"/>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BCAFB" w14:textId="77777777" w:rsidR="009D5F56" w:rsidRPr="004B1509" w:rsidRDefault="009D5F56" w:rsidP="00553004">
            <w:pPr>
              <w:jc w:val="right"/>
              <w:rPr>
                <w:rFonts w:eastAsia="Calibri"/>
                <w:szCs w:val="22"/>
              </w:rPr>
            </w:pPr>
            <w:r w:rsidRPr="004B1509">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6EE3A" w14:textId="77777777" w:rsidR="009D5F56" w:rsidRPr="004B1509" w:rsidRDefault="009D5F56" w:rsidP="00553004">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E084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F6FB7"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EDB20D" w14:textId="77777777" w:rsidR="009D5F56" w:rsidRPr="004B1509" w:rsidRDefault="009D5F56" w:rsidP="00553004">
            <w:pPr>
              <w:jc w:val="center"/>
              <w:rPr>
                <w:rFonts w:eastAsia="Calibri"/>
                <w:szCs w:val="22"/>
              </w:rPr>
            </w:pPr>
            <w:r w:rsidRPr="004B1509">
              <w:rPr>
                <w:rFonts w:eastAsia="Calibri"/>
                <w:szCs w:val="22"/>
              </w:rPr>
              <w:t>4400-5545-8847</w:t>
            </w:r>
          </w:p>
        </w:tc>
      </w:tr>
      <w:tr w:rsidR="009D5F56" w:rsidRPr="004B1509" w14:paraId="66E39A5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188D80C"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D51702" w14:textId="77777777" w:rsidR="009D5F56" w:rsidRPr="004B1509" w:rsidRDefault="009D5F56" w:rsidP="00553004">
            <w:pPr>
              <w:rPr>
                <w:rFonts w:eastAsia="Calibri"/>
                <w:szCs w:val="22"/>
              </w:rPr>
            </w:pPr>
            <w:r w:rsidRPr="004B1509">
              <w:rPr>
                <w:rFonts w:eastAsia="Calibri"/>
                <w:szCs w:val="22"/>
              </w:rPr>
              <w:t>13DS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E0689D" w14:textId="77777777" w:rsidR="009D5F56" w:rsidRPr="004B1509" w:rsidRDefault="009D5F56" w:rsidP="00553004">
            <w:pPr>
              <w:rPr>
                <w:rFonts w:eastAsia="Calibri"/>
                <w:szCs w:val="22"/>
              </w:rPr>
            </w:pPr>
            <w:r w:rsidRPr="004B1509">
              <w:rPr>
                <w:rFonts w:eastAsia="Calibri"/>
                <w:szCs w:val="22"/>
              </w:rPr>
              <w:t>Lauko g. , Aknystų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1A346A" w14:textId="77777777" w:rsidR="009D5F56" w:rsidRPr="004B1509" w:rsidRDefault="009D5F56" w:rsidP="00553004">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9972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7B7E9" w14:textId="77777777" w:rsidR="009D5F56" w:rsidRPr="004B1509" w:rsidRDefault="009D5F56" w:rsidP="00553004">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7473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E37367"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CF0444" w14:textId="77777777" w:rsidR="009D5F56" w:rsidRPr="004B1509" w:rsidRDefault="009D5F56" w:rsidP="00553004">
            <w:pPr>
              <w:jc w:val="center"/>
              <w:rPr>
                <w:rFonts w:eastAsia="Calibri"/>
                <w:szCs w:val="22"/>
              </w:rPr>
            </w:pPr>
            <w:r w:rsidRPr="004B1509">
              <w:rPr>
                <w:rFonts w:eastAsia="Calibri"/>
                <w:szCs w:val="22"/>
              </w:rPr>
              <w:t>4400-5545-8888</w:t>
            </w:r>
          </w:p>
        </w:tc>
      </w:tr>
      <w:tr w:rsidR="009D5F56" w:rsidRPr="004B1509" w14:paraId="200A25B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A4DC57"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A5BC31" w14:textId="77777777" w:rsidR="009D5F56" w:rsidRPr="004B1509" w:rsidRDefault="009D5F56" w:rsidP="00553004">
            <w:pPr>
              <w:rPr>
                <w:rFonts w:eastAsia="Calibri"/>
                <w:szCs w:val="22"/>
              </w:rPr>
            </w:pPr>
            <w:r w:rsidRPr="004B1509">
              <w:rPr>
                <w:rFonts w:eastAsia="Calibri"/>
                <w:szCs w:val="22"/>
              </w:rPr>
              <w:t>14DS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8315B54" w14:textId="77777777" w:rsidR="009D5F56" w:rsidRPr="004B1509" w:rsidRDefault="009D5F56" w:rsidP="00553004">
            <w:pPr>
              <w:rPr>
                <w:rFonts w:eastAsia="Calibri"/>
                <w:szCs w:val="22"/>
              </w:rPr>
            </w:pPr>
            <w:r w:rsidRPr="004B1509">
              <w:rPr>
                <w:rFonts w:eastAsia="Calibri"/>
                <w:szCs w:val="22"/>
              </w:rPr>
              <w:t>Miško g., Aknystų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89497B" w14:textId="77777777" w:rsidR="009D5F56" w:rsidRPr="004B1509" w:rsidRDefault="009D5F56" w:rsidP="00553004">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4D4B6" w14:textId="77777777" w:rsidR="009D5F56" w:rsidRPr="004B1509" w:rsidRDefault="009D5F56" w:rsidP="00553004">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152F1" w14:textId="77777777" w:rsidR="009D5F56" w:rsidRPr="004B1509" w:rsidRDefault="009D5F56" w:rsidP="00553004">
            <w:pPr>
              <w:jc w:val="right"/>
              <w:rPr>
                <w:rFonts w:eastAsia="Calibri"/>
                <w:szCs w:val="22"/>
              </w:rPr>
            </w:pPr>
            <w:r w:rsidRPr="004B1509">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078EB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BC26D"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5EA5C4" w14:textId="77777777" w:rsidR="009D5F56" w:rsidRPr="004B1509" w:rsidRDefault="009D5F56" w:rsidP="00553004">
            <w:pPr>
              <w:jc w:val="center"/>
              <w:rPr>
                <w:rFonts w:eastAsia="Calibri"/>
                <w:szCs w:val="22"/>
              </w:rPr>
            </w:pPr>
            <w:r w:rsidRPr="004B1509">
              <w:rPr>
                <w:rFonts w:eastAsia="Calibri"/>
                <w:szCs w:val="22"/>
              </w:rPr>
              <w:t>4400-5545-8890</w:t>
            </w:r>
          </w:p>
        </w:tc>
      </w:tr>
      <w:tr w:rsidR="009D5F56" w:rsidRPr="004B1509" w14:paraId="1BE9203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055012B"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1AB0DB" w14:textId="77777777" w:rsidR="009D5F56" w:rsidRPr="004B1509" w:rsidRDefault="009D5F56" w:rsidP="00553004">
            <w:pPr>
              <w:rPr>
                <w:rFonts w:eastAsia="Calibri"/>
                <w:szCs w:val="22"/>
              </w:rPr>
            </w:pPr>
            <w:r w:rsidRPr="004B1509">
              <w:rPr>
                <w:rFonts w:eastAsia="Calibri"/>
                <w:szCs w:val="22"/>
              </w:rPr>
              <w:t>15DS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FF7A0E" w14:textId="77777777" w:rsidR="009D5F56" w:rsidRPr="004B1509" w:rsidRDefault="009D5F56" w:rsidP="00553004">
            <w:pPr>
              <w:rPr>
                <w:rFonts w:eastAsia="Calibri"/>
                <w:szCs w:val="22"/>
              </w:rPr>
            </w:pPr>
            <w:r w:rsidRPr="004B1509">
              <w:rPr>
                <w:rFonts w:eastAsia="Calibri"/>
                <w:szCs w:val="22"/>
              </w:rPr>
              <w:t>Parko g., Aknystų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FA4347" w14:textId="77777777" w:rsidR="009D5F56" w:rsidRPr="004B1509" w:rsidRDefault="009D5F56" w:rsidP="00553004">
            <w:pPr>
              <w:jc w:val="right"/>
              <w:rPr>
                <w:rFonts w:eastAsia="Calibri"/>
                <w:szCs w:val="22"/>
              </w:rPr>
            </w:pPr>
            <w:r w:rsidRPr="004B1509">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3CC9D" w14:textId="77777777" w:rsidR="009D5F56" w:rsidRPr="004B1509" w:rsidRDefault="009D5F56" w:rsidP="00553004">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D8A5C" w14:textId="77777777" w:rsidR="009D5F56" w:rsidRPr="004B1509" w:rsidRDefault="009D5F56" w:rsidP="00553004">
            <w:pPr>
              <w:jc w:val="right"/>
              <w:rPr>
                <w:rFonts w:eastAsia="Calibri"/>
                <w:szCs w:val="22"/>
              </w:rPr>
            </w:pPr>
            <w:r w:rsidRPr="004B1509">
              <w:rPr>
                <w:rFonts w:eastAsia="Calibri"/>
                <w:szCs w:val="22"/>
              </w:rPr>
              <w:t>582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1D7D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24CF1"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3E7A5C" w14:textId="77777777" w:rsidR="009D5F56" w:rsidRPr="004B1509" w:rsidRDefault="009D5F56" w:rsidP="00553004">
            <w:pPr>
              <w:jc w:val="center"/>
              <w:rPr>
                <w:rFonts w:eastAsia="Calibri"/>
                <w:szCs w:val="22"/>
              </w:rPr>
            </w:pPr>
            <w:r w:rsidRPr="004B1509">
              <w:rPr>
                <w:rFonts w:eastAsia="Calibri"/>
                <w:szCs w:val="22"/>
              </w:rPr>
              <w:t>4400-5545-8903</w:t>
            </w:r>
          </w:p>
        </w:tc>
      </w:tr>
      <w:tr w:rsidR="009D5F56" w:rsidRPr="004B1509" w14:paraId="20FB1EB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984F2E8"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6798D4" w14:textId="77777777" w:rsidR="009D5F56" w:rsidRPr="004B1509" w:rsidRDefault="009D5F56" w:rsidP="00553004">
            <w:pPr>
              <w:rPr>
                <w:rFonts w:eastAsia="Calibri"/>
                <w:szCs w:val="22"/>
              </w:rPr>
            </w:pPr>
            <w:r w:rsidRPr="004B1509">
              <w:rPr>
                <w:rFonts w:eastAsia="Calibri"/>
                <w:szCs w:val="22"/>
              </w:rPr>
              <w:t>16DS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5EE219" w14:textId="77777777" w:rsidR="009D5F56" w:rsidRPr="004B1509" w:rsidRDefault="009D5F56" w:rsidP="00553004">
            <w:pPr>
              <w:rPr>
                <w:rFonts w:eastAsia="Calibri"/>
                <w:szCs w:val="22"/>
              </w:rPr>
            </w:pPr>
            <w:r w:rsidRPr="004B1509">
              <w:rPr>
                <w:rFonts w:eastAsia="Calibri"/>
                <w:szCs w:val="22"/>
              </w:rPr>
              <w:t>Dvaro g. , Aušros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148DD6" w14:textId="77777777" w:rsidR="009D5F56" w:rsidRPr="004B1509" w:rsidRDefault="009D5F56" w:rsidP="00553004">
            <w:pPr>
              <w:jc w:val="right"/>
              <w:rPr>
                <w:rFonts w:eastAsia="Calibri"/>
                <w:szCs w:val="22"/>
              </w:rPr>
            </w:pPr>
            <w:r w:rsidRPr="004B1509">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1F96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A844A" w14:textId="77777777" w:rsidR="009D5F56" w:rsidRPr="004B1509" w:rsidRDefault="009D5F56" w:rsidP="00553004">
            <w:pPr>
              <w:jc w:val="right"/>
              <w:rPr>
                <w:rFonts w:eastAsia="Calibri"/>
                <w:szCs w:val="22"/>
              </w:rPr>
            </w:pPr>
            <w:r w:rsidRPr="004B1509">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205D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6E5CA"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9A6AAC" w14:textId="77777777" w:rsidR="009D5F56" w:rsidRPr="004B1509" w:rsidRDefault="009D5F56" w:rsidP="00553004">
            <w:pPr>
              <w:jc w:val="center"/>
              <w:rPr>
                <w:rFonts w:eastAsia="Calibri"/>
                <w:szCs w:val="22"/>
              </w:rPr>
            </w:pPr>
            <w:r w:rsidRPr="004B1509">
              <w:rPr>
                <w:rFonts w:eastAsia="Calibri"/>
                <w:szCs w:val="22"/>
              </w:rPr>
              <w:t>4400-5545-8914</w:t>
            </w:r>
          </w:p>
        </w:tc>
      </w:tr>
      <w:tr w:rsidR="009D5F56" w:rsidRPr="004B1509" w14:paraId="21E3578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CD6A208"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12EC4B" w14:textId="77777777" w:rsidR="009D5F56" w:rsidRPr="004B1509" w:rsidRDefault="009D5F56" w:rsidP="00553004">
            <w:pPr>
              <w:rPr>
                <w:rFonts w:eastAsia="Calibri"/>
                <w:szCs w:val="22"/>
              </w:rPr>
            </w:pPr>
            <w:r w:rsidRPr="004B1509">
              <w:rPr>
                <w:rFonts w:eastAsia="Calibri"/>
                <w:szCs w:val="22"/>
              </w:rPr>
              <w:t>17DS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FFB57D" w14:textId="77777777" w:rsidR="009D5F56" w:rsidRPr="004B1509" w:rsidRDefault="009D5F56" w:rsidP="00553004">
            <w:pPr>
              <w:rPr>
                <w:rFonts w:eastAsia="Calibri"/>
                <w:szCs w:val="22"/>
              </w:rPr>
            </w:pPr>
            <w:r w:rsidRPr="004B1509">
              <w:rPr>
                <w:rFonts w:eastAsia="Calibri"/>
                <w:szCs w:val="22"/>
              </w:rPr>
              <w:t>Ežero g., Aušros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E257C0" w14:textId="77777777" w:rsidR="009D5F56" w:rsidRPr="004B1509" w:rsidRDefault="009D5F56" w:rsidP="00553004">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D245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7CAF0" w14:textId="77777777" w:rsidR="009D5F56" w:rsidRPr="004B1509" w:rsidRDefault="009D5F56" w:rsidP="00553004">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12EE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14C53"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BA0875" w14:textId="77777777" w:rsidR="009D5F56" w:rsidRPr="004B1509" w:rsidRDefault="009D5F56" w:rsidP="00553004">
            <w:pPr>
              <w:jc w:val="center"/>
              <w:rPr>
                <w:rFonts w:eastAsia="Calibri"/>
                <w:szCs w:val="22"/>
              </w:rPr>
            </w:pPr>
            <w:r w:rsidRPr="004B1509">
              <w:rPr>
                <w:rFonts w:eastAsia="Calibri"/>
                <w:szCs w:val="22"/>
              </w:rPr>
              <w:t>4400-5545-8925</w:t>
            </w:r>
          </w:p>
        </w:tc>
      </w:tr>
      <w:tr w:rsidR="009D5F56" w:rsidRPr="004B1509" w14:paraId="01FB820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A1CCE2"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3DB0BA" w14:textId="77777777" w:rsidR="009D5F56" w:rsidRPr="004B1509" w:rsidRDefault="009D5F56" w:rsidP="00553004">
            <w:pPr>
              <w:rPr>
                <w:rFonts w:eastAsia="Calibri"/>
                <w:szCs w:val="22"/>
              </w:rPr>
            </w:pPr>
            <w:r w:rsidRPr="004B1509">
              <w:rPr>
                <w:rFonts w:eastAsia="Calibri"/>
                <w:szCs w:val="22"/>
              </w:rPr>
              <w:t>18DS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B19302" w14:textId="77777777" w:rsidR="009D5F56" w:rsidRPr="004B1509" w:rsidRDefault="009D5F56" w:rsidP="00553004">
            <w:pPr>
              <w:rPr>
                <w:rFonts w:eastAsia="Calibri"/>
                <w:szCs w:val="22"/>
              </w:rPr>
            </w:pPr>
            <w:r w:rsidRPr="004B1509">
              <w:rPr>
                <w:rFonts w:eastAsia="Calibri"/>
                <w:szCs w:val="22"/>
              </w:rPr>
              <w:t>Kaštonų g., Aušros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61797D" w14:textId="77777777" w:rsidR="009D5F56" w:rsidRPr="004B1509" w:rsidRDefault="009D5F56" w:rsidP="00553004">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7E680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8E607" w14:textId="77777777" w:rsidR="009D5F56" w:rsidRPr="004B1509" w:rsidRDefault="009D5F56" w:rsidP="00553004">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D511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CC230"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227551" w14:textId="77777777" w:rsidR="009D5F56" w:rsidRPr="004B1509" w:rsidRDefault="009D5F56" w:rsidP="00553004">
            <w:pPr>
              <w:jc w:val="center"/>
              <w:rPr>
                <w:rFonts w:eastAsia="Calibri"/>
                <w:szCs w:val="22"/>
              </w:rPr>
            </w:pPr>
            <w:r w:rsidRPr="004B1509">
              <w:rPr>
                <w:rFonts w:eastAsia="Calibri"/>
                <w:szCs w:val="22"/>
              </w:rPr>
              <w:t>4400-5545-8958</w:t>
            </w:r>
          </w:p>
        </w:tc>
      </w:tr>
      <w:tr w:rsidR="009D5F56" w:rsidRPr="004B1509" w14:paraId="141ECC5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B781E9"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FF92CD" w14:textId="77777777" w:rsidR="009D5F56" w:rsidRPr="004B1509" w:rsidRDefault="009D5F56" w:rsidP="00553004">
            <w:pPr>
              <w:rPr>
                <w:rFonts w:eastAsia="Calibri"/>
                <w:szCs w:val="22"/>
              </w:rPr>
            </w:pPr>
            <w:r w:rsidRPr="004B1509">
              <w:rPr>
                <w:rFonts w:eastAsia="Calibri"/>
                <w:szCs w:val="22"/>
              </w:rPr>
              <w:t>19DS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AF9412" w14:textId="77777777" w:rsidR="009D5F56" w:rsidRPr="004B1509" w:rsidRDefault="009D5F56" w:rsidP="00553004">
            <w:pPr>
              <w:rPr>
                <w:rFonts w:eastAsia="Calibri"/>
                <w:szCs w:val="22"/>
              </w:rPr>
            </w:pPr>
            <w:r w:rsidRPr="004B1509">
              <w:rPr>
                <w:rFonts w:eastAsia="Calibri"/>
                <w:szCs w:val="22"/>
              </w:rPr>
              <w:t>Lipšio g., Aušros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D048F7" w14:textId="77777777" w:rsidR="009D5F56" w:rsidRPr="004B1509" w:rsidRDefault="009D5F56" w:rsidP="00553004">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BD7B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F52DB" w14:textId="77777777" w:rsidR="009D5F56" w:rsidRPr="004B1509" w:rsidRDefault="009D5F56" w:rsidP="00553004">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A916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29AB70"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A29AF0" w14:textId="77777777" w:rsidR="009D5F56" w:rsidRPr="004B1509" w:rsidRDefault="009D5F56" w:rsidP="00553004">
            <w:pPr>
              <w:jc w:val="center"/>
              <w:rPr>
                <w:rFonts w:eastAsia="Calibri"/>
                <w:szCs w:val="22"/>
              </w:rPr>
            </w:pPr>
            <w:r w:rsidRPr="004B1509">
              <w:rPr>
                <w:rFonts w:eastAsia="Calibri"/>
                <w:szCs w:val="22"/>
              </w:rPr>
              <w:t>4400-5545-8969</w:t>
            </w:r>
          </w:p>
        </w:tc>
      </w:tr>
      <w:tr w:rsidR="009D5F56" w:rsidRPr="004B1509" w14:paraId="6577B76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C91252D"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4C22CF" w14:textId="77777777" w:rsidR="009D5F56" w:rsidRPr="004B1509" w:rsidRDefault="009D5F56" w:rsidP="00553004">
            <w:pPr>
              <w:rPr>
                <w:rFonts w:eastAsia="Calibri"/>
                <w:szCs w:val="22"/>
              </w:rPr>
            </w:pPr>
            <w:r w:rsidRPr="004B1509">
              <w:rPr>
                <w:rFonts w:eastAsia="Calibri"/>
                <w:szCs w:val="22"/>
              </w:rPr>
              <w:t>20DS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E05BF4" w14:textId="77777777" w:rsidR="009D5F56" w:rsidRPr="004B1509" w:rsidRDefault="009D5F56" w:rsidP="00553004">
            <w:pPr>
              <w:rPr>
                <w:rFonts w:eastAsia="Calibri"/>
                <w:szCs w:val="22"/>
              </w:rPr>
            </w:pPr>
            <w:r w:rsidRPr="004B1509">
              <w:rPr>
                <w:rFonts w:eastAsia="Calibri"/>
                <w:szCs w:val="22"/>
              </w:rPr>
              <w:t>Liepų g., Čekonių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348A0A" w14:textId="77777777" w:rsidR="009D5F56" w:rsidRPr="004B1509" w:rsidRDefault="009D5F56" w:rsidP="00553004">
            <w:pPr>
              <w:jc w:val="right"/>
              <w:rPr>
                <w:rFonts w:eastAsia="Calibri"/>
                <w:szCs w:val="22"/>
              </w:rPr>
            </w:pPr>
            <w:r w:rsidRPr="004B1509">
              <w:rPr>
                <w:rFonts w:eastAsia="Calibri"/>
                <w:szCs w:val="22"/>
              </w:rPr>
              <w:t>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078C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462749" w14:textId="77777777" w:rsidR="009D5F56" w:rsidRPr="004B1509" w:rsidRDefault="009D5F56" w:rsidP="00553004">
            <w:pPr>
              <w:jc w:val="right"/>
              <w:rPr>
                <w:rFonts w:eastAsia="Calibri"/>
                <w:szCs w:val="22"/>
              </w:rPr>
            </w:pPr>
            <w:r w:rsidRPr="004B1509">
              <w:rPr>
                <w:rFonts w:eastAsia="Calibri"/>
                <w:szCs w:val="22"/>
              </w:rPr>
              <w:t>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DEFD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5E5AA"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088233" w14:textId="77777777" w:rsidR="009D5F56" w:rsidRPr="004B1509" w:rsidRDefault="009D5F56" w:rsidP="00553004">
            <w:pPr>
              <w:jc w:val="center"/>
              <w:rPr>
                <w:rFonts w:eastAsia="Calibri"/>
                <w:bCs/>
                <w:szCs w:val="22"/>
              </w:rPr>
            </w:pPr>
            <w:r w:rsidRPr="004B1509">
              <w:rPr>
                <w:rFonts w:eastAsia="Calibri"/>
                <w:bCs/>
                <w:szCs w:val="22"/>
              </w:rPr>
              <w:t>4400-5584-8521</w:t>
            </w:r>
          </w:p>
        </w:tc>
      </w:tr>
      <w:tr w:rsidR="009D5F56" w:rsidRPr="004B1509" w14:paraId="4AF39E6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CC36181"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80541A" w14:textId="77777777" w:rsidR="009D5F56" w:rsidRPr="004B1509" w:rsidRDefault="009D5F56" w:rsidP="00553004">
            <w:pPr>
              <w:rPr>
                <w:rFonts w:eastAsia="Calibri"/>
                <w:szCs w:val="22"/>
              </w:rPr>
            </w:pPr>
            <w:r w:rsidRPr="004B1509">
              <w:rPr>
                <w:rFonts w:eastAsia="Calibri"/>
                <w:szCs w:val="22"/>
              </w:rPr>
              <w:t>21DS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2732CE" w14:textId="77777777" w:rsidR="009D5F56" w:rsidRPr="004B1509" w:rsidRDefault="009D5F56" w:rsidP="00553004">
            <w:pPr>
              <w:rPr>
                <w:rFonts w:eastAsia="Calibri"/>
                <w:szCs w:val="22"/>
              </w:rPr>
            </w:pPr>
            <w:r w:rsidRPr="004B1509">
              <w:rPr>
                <w:rFonts w:eastAsia="Calibri"/>
                <w:szCs w:val="22"/>
              </w:rPr>
              <w:t>Šilelio g., Čekonių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D4B5A4" w14:textId="77777777" w:rsidR="009D5F56" w:rsidRPr="004B1509" w:rsidRDefault="009D5F56" w:rsidP="00553004">
            <w:pPr>
              <w:jc w:val="right"/>
              <w:rPr>
                <w:rFonts w:eastAsia="Calibri"/>
                <w:bCs/>
                <w:szCs w:val="22"/>
              </w:rPr>
            </w:pPr>
            <w:r w:rsidRPr="004B1509">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49463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18A76B" w14:textId="77777777" w:rsidR="009D5F56" w:rsidRPr="004B1509" w:rsidRDefault="009D5F56" w:rsidP="00553004">
            <w:pPr>
              <w:jc w:val="right"/>
              <w:rPr>
                <w:rFonts w:eastAsia="Calibri"/>
                <w:bCs/>
                <w:szCs w:val="22"/>
              </w:rPr>
            </w:pPr>
            <w:r w:rsidRPr="004B1509">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B871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B5C2B"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6BC865" w14:textId="77777777" w:rsidR="009D5F56" w:rsidRPr="004B1509" w:rsidRDefault="009D5F56" w:rsidP="00553004">
            <w:pPr>
              <w:jc w:val="center"/>
              <w:rPr>
                <w:rFonts w:eastAsia="Calibri"/>
                <w:bCs/>
                <w:szCs w:val="22"/>
              </w:rPr>
            </w:pPr>
            <w:r w:rsidRPr="004B1509">
              <w:rPr>
                <w:rFonts w:eastAsia="Calibri"/>
                <w:bCs/>
                <w:szCs w:val="22"/>
              </w:rPr>
              <w:t>4400-5584-8543</w:t>
            </w:r>
          </w:p>
        </w:tc>
      </w:tr>
      <w:tr w:rsidR="009D5F56" w:rsidRPr="004B1509" w14:paraId="051C090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1011AE"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83389F" w14:textId="77777777" w:rsidR="009D5F56" w:rsidRPr="004B1509" w:rsidRDefault="009D5F56" w:rsidP="00553004">
            <w:pPr>
              <w:rPr>
                <w:rFonts w:eastAsia="Calibri"/>
                <w:szCs w:val="22"/>
              </w:rPr>
            </w:pPr>
            <w:r w:rsidRPr="004B1509">
              <w:rPr>
                <w:rFonts w:eastAsia="Calibri"/>
                <w:szCs w:val="22"/>
              </w:rPr>
              <w:t>22DS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2001B5" w14:textId="77777777" w:rsidR="009D5F56" w:rsidRPr="004B1509" w:rsidRDefault="009D5F56" w:rsidP="00553004">
            <w:pPr>
              <w:rPr>
                <w:rFonts w:eastAsia="Calibri"/>
                <w:szCs w:val="22"/>
              </w:rPr>
            </w:pPr>
            <w:r w:rsidRPr="004B1509">
              <w:rPr>
                <w:rFonts w:eastAsia="Calibri"/>
                <w:szCs w:val="22"/>
              </w:rPr>
              <w:t>Variaus g., Čekonių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EE3D57" w14:textId="77777777" w:rsidR="009D5F56" w:rsidRPr="004B1509" w:rsidRDefault="009D5F56" w:rsidP="00553004">
            <w:pPr>
              <w:jc w:val="right"/>
              <w:rPr>
                <w:rFonts w:eastAsia="Calibri"/>
                <w:szCs w:val="22"/>
              </w:rPr>
            </w:pPr>
            <w:r w:rsidRPr="004B1509">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4227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9B5D10" w14:textId="77777777" w:rsidR="009D5F56" w:rsidRPr="004B1509" w:rsidRDefault="009D5F56" w:rsidP="00553004">
            <w:pPr>
              <w:jc w:val="right"/>
              <w:rPr>
                <w:rFonts w:eastAsia="Calibri"/>
                <w:szCs w:val="22"/>
              </w:rPr>
            </w:pPr>
            <w:r w:rsidRPr="004B1509">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4E183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4A571"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4BAC41" w14:textId="77777777" w:rsidR="009D5F56" w:rsidRPr="004B1509" w:rsidRDefault="009D5F56" w:rsidP="00553004">
            <w:pPr>
              <w:jc w:val="center"/>
              <w:rPr>
                <w:rFonts w:eastAsia="Calibri"/>
                <w:bCs/>
                <w:szCs w:val="22"/>
              </w:rPr>
            </w:pPr>
            <w:r w:rsidRPr="004B1509">
              <w:rPr>
                <w:rFonts w:eastAsia="Calibri"/>
                <w:bCs/>
                <w:szCs w:val="22"/>
              </w:rPr>
              <w:t>4400-5584-8610</w:t>
            </w:r>
          </w:p>
        </w:tc>
      </w:tr>
      <w:tr w:rsidR="009D5F56" w:rsidRPr="004B1509" w14:paraId="46B4ADA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F938CCB"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8CF826" w14:textId="77777777" w:rsidR="009D5F56" w:rsidRPr="004B1509" w:rsidRDefault="009D5F56" w:rsidP="00553004">
            <w:pPr>
              <w:rPr>
                <w:rFonts w:eastAsia="Calibri"/>
                <w:bCs/>
                <w:szCs w:val="22"/>
              </w:rPr>
            </w:pPr>
            <w:r w:rsidRPr="004B1509">
              <w:rPr>
                <w:rFonts w:eastAsia="Calibri"/>
                <w:bCs/>
                <w:szCs w:val="22"/>
              </w:rPr>
              <w:t>d20-1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18B0AF" w14:textId="77777777" w:rsidR="009D5F56" w:rsidRPr="004B1509" w:rsidRDefault="009D5F56" w:rsidP="00553004">
            <w:pPr>
              <w:rPr>
                <w:rFonts w:eastAsia="Calibri"/>
                <w:bCs/>
                <w:szCs w:val="22"/>
              </w:rPr>
            </w:pPr>
            <w:r w:rsidRPr="004B1509">
              <w:rPr>
                <w:rFonts w:eastAsia="Calibri"/>
                <w:bCs/>
                <w:szCs w:val="22"/>
              </w:rPr>
              <w:t>Šventosios g., Janonių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3EEC30" w14:textId="77777777" w:rsidR="009D5F56" w:rsidRPr="004B1509" w:rsidRDefault="009D5F56" w:rsidP="00553004">
            <w:pPr>
              <w:jc w:val="right"/>
              <w:rPr>
                <w:rFonts w:eastAsia="Calibri"/>
                <w:bCs/>
                <w:szCs w:val="22"/>
              </w:rPr>
            </w:pPr>
            <w:r w:rsidRPr="004B1509">
              <w:rPr>
                <w:rFonts w:eastAsia="Calibri"/>
                <w:bCs/>
                <w:szCs w:val="22"/>
              </w:rPr>
              <w:t>2440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7B34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542FF" w14:textId="77777777" w:rsidR="009D5F56" w:rsidRPr="004B1509" w:rsidRDefault="009D5F56" w:rsidP="00553004">
            <w:pPr>
              <w:jc w:val="right"/>
              <w:rPr>
                <w:rFonts w:eastAsia="Calibri"/>
                <w:bCs/>
                <w:szCs w:val="22"/>
              </w:rPr>
            </w:pPr>
            <w:r w:rsidRPr="004B1509">
              <w:rPr>
                <w:rFonts w:eastAsia="Calibri"/>
                <w:bCs/>
                <w:szCs w:val="22"/>
              </w:rPr>
              <w:t>2440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7FDC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A0F1D8"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6AF13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18941B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C770EB4"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7BCEDB" w14:textId="77777777" w:rsidR="009D5F56" w:rsidRPr="004B1509" w:rsidRDefault="009D5F56" w:rsidP="00553004">
            <w:pPr>
              <w:rPr>
                <w:rFonts w:eastAsia="Calibri"/>
                <w:szCs w:val="22"/>
              </w:rPr>
            </w:pPr>
            <w:r w:rsidRPr="004B1509">
              <w:rPr>
                <w:rFonts w:eastAsia="Calibri"/>
                <w:szCs w:val="22"/>
              </w:rPr>
              <w:t>23DS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BB7BA2" w14:textId="77777777" w:rsidR="009D5F56" w:rsidRPr="004B1509" w:rsidRDefault="009D5F56" w:rsidP="00553004">
            <w:pPr>
              <w:rPr>
                <w:rFonts w:eastAsia="Calibri"/>
                <w:szCs w:val="22"/>
              </w:rPr>
            </w:pPr>
            <w:r w:rsidRPr="004B1509">
              <w:rPr>
                <w:rFonts w:eastAsia="Calibri"/>
                <w:szCs w:val="22"/>
              </w:rPr>
              <w:t>Ilgoji g. , Leliūnų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82A1AF" w14:textId="77777777" w:rsidR="009D5F56" w:rsidRPr="004B1509" w:rsidRDefault="009D5F56" w:rsidP="00553004">
            <w:pPr>
              <w:jc w:val="right"/>
              <w:rPr>
                <w:rFonts w:eastAsia="Calibri"/>
                <w:szCs w:val="22"/>
              </w:rPr>
            </w:pPr>
            <w:r w:rsidRPr="004B1509">
              <w:rPr>
                <w:rFonts w:eastAsia="Calibri"/>
                <w:szCs w:val="22"/>
              </w:rPr>
              <w:t>1242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19A61" w14:textId="77777777" w:rsidR="009D5F56" w:rsidRPr="004B1509" w:rsidRDefault="009D5F56" w:rsidP="00553004">
            <w:pPr>
              <w:jc w:val="right"/>
              <w:rPr>
                <w:rFonts w:eastAsia="Calibri"/>
                <w:szCs w:val="22"/>
              </w:rPr>
            </w:pPr>
            <w:r w:rsidRPr="004B1509">
              <w:rPr>
                <w:rFonts w:eastAsia="Calibri"/>
                <w:szCs w:val="22"/>
              </w:rPr>
              <w:t>647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C52FC" w14:textId="77777777" w:rsidR="009D5F56" w:rsidRPr="004B1509" w:rsidRDefault="009D5F56" w:rsidP="00553004">
            <w:pPr>
              <w:jc w:val="right"/>
              <w:rPr>
                <w:rFonts w:eastAsia="Calibri"/>
                <w:szCs w:val="22"/>
              </w:rPr>
            </w:pPr>
            <w:r w:rsidRPr="004B150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8359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8B88A3"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05BF50" w14:textId="77777777" w:rsidR="009D5F56" w:rsidRPr="004B1509" w:rsidRDefault="009D5F56" w:rsidP="00553004">
            <w:pPr>
              <w:jc w:val="center"/>
              <w:rPr>
                <w:rFonts w:eastAsia="Calibri"/>
                <w:szCs w:val="22"/>
              </w:rPr>
            </w:pPr>
            <w:r w:rsidRPr="004B1509">
              <w:rPr>
                <w:rFonts w:eastAsia="Calibri"/>
                <w:szCs w:val="22"/>
              </w:rPr>
              <w:t>4400-5009-0334</w:t>
            </w:r>
          </w:p>
        </w:tc>
      </w:tr>
      <w:tr w:rsidR="009D5F56" w:rsidRPr="004B1509" w14:paraId="32C244B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9AA1736"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4972BF" w14:textId="77777777" w:rsidR="009D5F56" w:rsidRPr="004B1509" w:rsidRDefault="009D5F56" w:rsidP="00553004">
            <w:pPr>
              <w:rPr>
                <w:rFonts w:eastAsia="Calibri"/>
                <w:szCs w:val="22"/>
              </w:rPr>
            </w:pPr>
            <w:r w:rsidRPr="004B1509">
              <w:rPr>
                <w:rFonts w:eastAsia="Calibri"/>
                <w:szCs w:val="22"/>
              </w:rPr>
              <w:t>24DS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C3D417" w14:textId="77777777" w:rsidR="009D5F56" w:rsidRPr="004B1509" w:rsidRDefault="009D5F56" w:rsidP="00553004">
            <w:pPr>
              <w:rPr>
                <w:rFonts w:eastAsia="Calibri"/>
                <w:szCs w:val="22"/>
              </w:rPr>
            </w:pPr>
            <w:r w:rsidRPr="004B1509">
              <w:rPr>
                <w:rFonts w:eastAsia="Calibri"/>
                <w:szCs w:val="22"/>
              </w:rPr>
              <w:t>Kalno g., Leliūnų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AC53DF" w14:textId="77777777" w:rsidR="009D5F56" w:rsidRPr="004B1509" w:rsidRDefault="009D5F56" w:rsidP="00553004">
            <w:pPr>
              <w:jc w:val="right"/>
              <w:rPr>
                <w:rFonts w:eastAsia="Calibri"/>
                <w:szCs w:val="22"/>
              </w:rPr>
            </w:pPr>
            <w:r w:rsidRPr="004B1509">
              <w:rPr>
                <w:rFonts w:eastAsia="Calibri"/>
                <w:szCs w:val="22"/>
              </w:rPr>
              <w:t>651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A397F" w14:textId="77777777" w:rsidR="009D5F56" w:rsidRPr="004B1509" w:rsidRDefault="009D5F56" w:rsidP="00553004">
            <w:pPr>
              <w:jc w:val="right"/>
              <w:rPr>
                <w:rFonts w:eastAsia="Calibri"/>
                <w:szCs w:val="22"/>
              </w:rPr>
            </w:pPr>
            <w:r w:rsidRPr="004B1509">
              <w:rPr>
                <w:rFonts w:eastAsia="Calibri"/>
                <w:szCs w:val="22"/>
              </w:rPr>
              <w:t>353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1CB2C7" w14:textId="77777777" w:rsidR="009D5F56" w:rsidRPr="004B1509" w:rsidRDefault="009D5F56" w:rsidP="00553004">
            <w:pPr>
              <w:jc w:val="right"/>
              <w:rPr>
                <w:rFonts w:eastAsia="Calibri"/>
                <w:szCs w:val="22"/>
              </w:rPr>
            </w:pPr>
            <w:r w:rsidRPr="004B1509">
              <w:rPr>
                <w:rFonts w:eastAsia="Calibri"/>
                <w:szCs w:val="22"/>
              </w:rPr>
              <w:t>298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3368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F1E99"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55B9B5" w14:textId="77777777" w:rsidR="009D5F56" w:rsidRPr="004B1509" w:rsidRDefault="009D5F56" w:rsidP="00553004">
            <w:pPr>
              <w:jc w:val="center"/>
              <w:rPr>
                <w:rFonts w:eastAsia="Calibri"/>
                <w:szCs w:val="22"/>
              </w:rPr>
            </w:pPr>
            <w:r w:rsidRPr="004B1509">
              <w:rPr>
                <w:rFonts w:eastAsia="Calibri"/>
                <w:szCs w:val="22"/>
              </w:rPr>
              <w:t>4400-5332-7400</w:t>
            </w:r>
          </w:p>
        </w:tc>
      </w:tr>
      <w:tr w:rsidR="009D5F56" w:rsidRPr="004B1509" w14:paraId="7EEE3FF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D248BD"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3D5FF6" w14:textId="77777777" w:rsidR="009D5F56" w:rsidRPr="004B1509" w:rsidRDefault="009D5F56" w:rsidP="00553004">
            <w:pPr>
              <w:rPr>
                <w:rFonts w:eastAsia="Calibri"/>
                <w:szCs w:val="22"/>
              </w:rPr>
            </w:pPr>
            <w:r w:rsidRPr="004B1509">
              <w:rPr>
                <w:rFonts w:eastAsia="Calibri"/>
                <w:szCs w:val="22"/>
              </w:rPr>
              <w:t>25DS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975062" w14:textId="77777777" w:rsidR="009D5F56" w:rsidRPr="004B1509" w:rsidRDefault="009D5F56" w:rsidP="00553004">
            <w:pPr>
              <w:rPr>
                <w:rFonts w:eastAsia="Calibri"/>
                <w:szCs w:val="22"/>
              </w:rPr>
            </w:pPr>
            <w:r w:rsidRPr="004B1509">
              <w:rPr>
                <w:rFonts w:eastAsia="Calibri"/>
                <w:szCs w:val="22"/>
              </w:rPr>
              <w:t>Kampo g. , Leliūnų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F3AEA5" w14:textId="77777777" w:rsidR="009D5F56" w:rsidRPr="004B1509" w:rsidRDefault="009D5F56" w:rsidP="00553004">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FD12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8682A8" w14:textId="77777777" w:rsidR="009D5F56" w:rsidRPr="004B1509" w:rsidRDefault="009D5F56" w:rsidP="00553004">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F2C3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F2060"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69F524" w14:textId="77777777" w:rsidR="009D5F56" w:rsidRPr="004B1509" w:rsidRDefault="009D5F56" w:rsidP="00553004">
            <w:pPr>
              <w:jc w:val="center"/>
              <w:rPr>
                <w:rFonts w:eastAsia="Calibri"/>
                <w:szCs w:val="22"/>
              </w:rPr>
            </w:pPr>
            <w:r w:rsidRPr="004B1509">
              <w:rPr>
                <w:rFonts w:eastAsia="Calibri"/>
                <w:szCs w:val="22"/>
              </w:rPr>
              <w:t>4400-5424-7857</w:t>
            </w:r>
          </w:p>
        </w:tc>
      </w:tr>
      <w:tr w:rsidR="009D5F56" w:rsidRPr="004B1509" w14:paraId="4322B1E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519CBEB"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B0A55B" w14:textId="77777777" w:rsidR="009D5F56" w:rsidRPr="004B1509" w:rsidRDefault="009D5F56" w:rsidP="00553004">
            <w:pPr>
              <w:rPr>
                <w:rFonts w:eastAsia="Calibri"/>
                <w:szCs w:val="22"/>
              </w:rPr>
            </w:pPr>
            <w:r w:rsidRPr="004B1509">
              <w:rPr>
                <w:rFonts w:eastAsia="Calibri"/>
                <w:szCs w:val="22"/>
              </w:rPr>
              <w:t>26DS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C44344" w14:textId="77777777" w:rsidR="009D5F56" w:rsidRPr="004B1509" w:rsidRDefault="009D5F56" w:rsidP="00553004">
            <w:pPr>
              <w:rPr>
                <w:rFonts w:eastAsia="Calibri"/>
                <w:szCs w:val="22"/>
              </w:rPr>
            </w:pPr>
            <w:r w:rsidRPr="004B1509">
              <w:rPr>
                <w:rFonts w:eastAsia="Calibri"/>
                <w:szCs w:val="22"/>
              </w:rPr>
              <w:t>Miško g., Leliūnų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554BD1" w14:textId="77777777" w:rsidR="009D5F56" w:rsidRPr="004B1509" w:rsidRDefault="009D5F56" w:rsidP="00553004">
            <w:pPr>
              <w:jc w:val="right"/>
              <w:rPr>
                <w:rFonts w:eastAsia="Calibri"/>
                <w:szCs w:val="22"/>
              </w:rPr>
            </w:pPr>
            <w:r w:rsidRPr="004B1509">
              <w:rPr>
                <w:rFonts w:eastAsia="Calibri"/>
                <w:szCs w:val="22"/>
              </w:rPr>
              <w:t xml:space="preserve"> 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4A48A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D2CDB8" w14:textId="77777777" w:rsidR="009D5F56" w:rsidRPr="004B1509" w:rsidRDefault="009D5F56" w:rsidP="00553004">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2AE08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3E52C"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AB8BE6" w14:textId="77777777" w:rsidR="009D5F56" w:rsidRPr="004B1509" w:rsidRDefault="009D5F56" w:rsidP="00553004">
            <w:pPr>
              <w:jc w:val="center"/>
              <w:rPr>
                <w:rFonts w:eastAsia="Calibri"/>
                <w:szCs w:val="22"/>
              </w:rPr>
            </w:pPr>
            <w:r w:rsidRPr="004B1509">
              <w:rPr>
                <w:rFonts w:eastAsia="Calibri"/>
                <w:szCs w:val="22"/>
              </w:rPr>
              <w:t>4400-5332-7421</w:t>
            </w:r>
          </w:p>
        </w:tc>
      </w:tr>
      <w:tr w:rsidR="009D5F56" w:rsidRPr="004B1509" w14:paraId="39C771F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0F9900"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6D63AC" w14:textId="77777777" w:rsidR="009D5F56" w:rsidRPr="004B1509" w:rsidRDefault="009D5F56" w:rsidP="00553004">
            <w:pPr>
              <w:rPr>
                <w:rFonts w:eastAsia="Calibri"/>
                <w:szCs w:val="22"/>
              </w:rPr>
            </w:pPr>
            <w:r w:rsidRPr="004B1509">
              <w:rPr>
                <w:rFonts w:eastAsia="Calibri"/>
                <w:szCs w:val="22"/>
              </w:rPr>
              <w:t>27DS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95B30D" w14:textId="77777777" w:rsidR="009D5F56" w:rsidRPr="004B1509" w:rsidRDefault="009D5F56" w:rsidP="00553004">
            <w:pPr>
              <w:rPr>
                <w:rFonts w:eastAsia="Calibri"/>
                <w:szCs w:val="22"/>
              </w:rPr>
            </w:pPr>
            <w:r w:rsidRPr="004B1509">
              <w:rPr>
                <w:rFonts w:eastAsia="Calibri"/>
                <w:szCs w:val="22"/>
              </w:rPr>
              <w:t>Mokyklos g., Leliūnų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02ACFA" w14:textId="77777777" w:rsidR="009D5F56" w:rsidRPr="004B1509" w:rsidRDefault="009D5F56" w:rsidP="00553004">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2AF96" w14:textId="77777777" w:rsidR="009D5F56" w:rsidRPr="004B1509" w:rsidRDefault="009D5F56" w:rsidP="00553004">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6F33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E84F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0B439" w14:textId="77777777" w:rsidR="009D5F56" w:rsidRPr="004B1509" w:rsidRDefault="009D5F56" w:rsidP="00553004">
            <w:pPr>
              <w:jc w:val="center"/>
              <w:rPr>
                <w:rFonts w:eastAsia="Calibri"/>
                <w:bCs/>
                <w:szCs w:val="22"/>
              </w:rPr>
            </w:pPr>
            <w:r w:rsidRPr="004B1509">
              <w:rPr>
                <w:rFonts w:eastAsia="Calibri"/>
                <w:bCs/>
                <w:szCs w:val="22"/>
              </w:rPr>
              <w:t>D</w:t>
            </w:r>
          </w:p>
          <w:p w14:paraId="5C7EF880"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1021D7" w14:textId="77777777" w:rsidR="009D5F56" w:rsidRPr="004B1509" w:rsidRDefault="009D5F56" w:rsidP="00553004">
            <w:pPr>
              <w:jc w:val="center"/>
              <w:rPr>
                <w:rFonts w:eastAsia="Calibri"/>
                <w:szCs w:val="22"/>
              </w:rPr>
            </w:pPr>
            <w:r w:rsidRPr="004B1509">
              <w:rPr>
                <w:rFonts w:eastAsia="Calibri"/>
                <w:szCs w:val="22"/>
              </w:rPr>
              <w:t>4400-5424-8354</w:t>
            </w:r>
          </w:p>
          <w:p w14:paraId="1BEEF8B1" w14:textId="77777777" w:rsidR="009D5F56" w:rsidRPr="004B1509" w:rsidRDefault="009D5F56" w:rsidP="00553004">
            <w:pPr>
              <w:jc w:val="center"/>
              <w:rPr>
                <w:rFonts w:eastAsia="Calibri"/>
                <w:szCs w:val="22"/>
              </w:rPr>
            </w:pPr>
            <w:r w:rsidRPr="004B1509">
              <w:rPr>
                <w:rFonts w:eastAsia="Calibri"/>
                <w:szCs w:val="22"/>
              </w:rPr>
              <w:t>4400-5424-7868</w:t>
            </w:r>
          </w:p>
        </w:tc>
      </w:tr>
      <w:tr w:rsidR="009D5F56" w:rsidRPr="004B1509" w14:paraId="1CDA08C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36D195B"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728A1A" w14:textId="77777777" w:rsidR="009D5F56" w:rsidRPr="004B1509" w:rsidRDefault="009D5F56" w:rsidP="00553004">
            <w:pPr>
              <w:rPr>
                <w:rFonts w:eastAsia="Calibri"/>
                <w:szCs w:val="22"/>
              </w:rPr>
            </w:pPr>
            <w:r w:rsidRPr="004B1509">
              <w:rPr>
                <w:rFonts w:eastAsia="Calibri"/>
                <w:szCs w:val="22"/>
              </w:rPr>
              <w:t>28DS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2903AC" w14:textId="77777777" w:rsidR="009D5F56" w:rsidRPr="004B1509" w:rsidRDefault="009D5F56" w:rsidP="00553004">
            <w:pPr>
              <w:rPr>
                <w:rFonts w:eastAsia="Calibri"/>
                <w:szCs w:val="22"/>
              </w:rPr>
            </w:pPr>
            <w:r w:rsidRPr="004B1509">
              <w:rPr>
                <w:rFonts w:eastAsia="Calibri"/>
                <w:szCs w:val="22"/>
              </w:rPr>
              <w:t>Pievų g., Leliūnų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7EE3FB" w14:textId="77777777" w:rsidR="009D5F56" w:rsidRPr="004B1509" w:rsidRDefault="009D5F56" w:rsidP="00553004">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CEFD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92ABF" w14:textId="77777777" w:rsidR="009D5F56" w:rsidRPr="004B1509" w:rsidRDefault="009D5F56" w:rsidP="00553004">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9CB1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1D666"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FAF01B" w14:textId="77777777" w:rsidR="009D5F56" w:rsidRPr="004B1509" w:rsidRDefault="009D5F56" w:rsidP="00553004">
            <w:pPr>
              <w:jc w:val="center"/>
              <w:rPr>
                <w:rFonts w:eastAsia="Calibri"/>
                <w:szCs w:val="22"/>
              </w:rPr>
            </w:pPr>
            <w:r w:rsidRPr="004B1509">
              <w:rPr>
                <w:rFonts w:eastAsia="Calibri"/>
                <w:szCs w:val="22"/>
              </w:rPr>
              <w:t>4400-5424-7884</w:t>
            </w:r>
          </w:p>
        </w:tc>
      </w:tr>
      <w:tr w:rsidR="009D5F56" w:rsidRPr="004B1509" w14:paraId="2DC29DC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8EE938"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95F504" w14:textId="77777777" w:rsidR="009D5F56" w:rsidRPr="004B1509" w:rsidRDefault="009D5F56" w:rsidP="00553004">
            <w:pPr>
              <w:rPr>
                <w:rFonts w:eastAsia="Calibri"/>
                <w:szCs w:val="22"/>
              </w:rPr>
            </w:pPr>
            <w:r w:rsidRPr="004B1509">
              <w:rPr>
                <w:rFonts w:eastAsia="Calibri"/>
                <w:szCs w:val="22"/>
              </w:rPr>
              <w:t>29DS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E5750B" w14:textId="77777777" w:rsidR="009D5F56" w:rsidRPr="004B1509" w:rsidRDefault="009D5F56" w:rsidP="00553004">
            <w:pPr>
              <w:rPr>
                <w:rFonts w:eastAsia="Calibri"/>
                <w:szCs w:val="22"/>
              </w:rPr>
            </w:pPr>
            <w:r w:rsidRPr="004B1509">
              <w:rPr>
                <w:rFonts w:eastAsia="Calibri"/>
                <w:szCs w:val="22"/>
              </w:rPr>
              <w:t>Sodų g., Leliūnų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C7F1A1" w14:textId="77777777" w:rsidR="009D5F56" w:rsidRPr="004B1509" w:rsidRDefault="009D5F56" w:rsidP="00553004">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D5DA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F3B19" w14:textId="77777777" w:rsidR="009D5F56" w:rsidRPr="004B1509" w:rsidRDefault="009D5F56" w:rsidP="00553004">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9AD69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84F81"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7ED51D" w14:textId="77777777" w:rsidR="009D5F56" w:rsidRPr="004B1509" w:rsidRDefault="009D5F56" w:rsidP="00553004">
            <w:pPr>
              <w:jc w:val="center"/>
              <w:rPr>
                <w:rFonts w:eastAsia="Calibri"/>
                <w:szCs w:val="22"/>
              </w:rPr>
            </w:pPr>
            <w:r w:rsidRPr="004B1509">
              <w:rPr>
                <w:rFonts w:eastAsia="Calibri"/>
                <w:szCs w:val="22"/>
              </w:rPr>
              <w:t>4400-5424-7898</w:t>
            </w:r>
          </w:p>
        </w:tc>
      </w:tr>
      <w:tr w:rsidR="009D5F56" w:rsidRPr="004B1509" w14:paraId="43EBA73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E2C2993"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43A20E" w14:textId="77777777" w:rsidR="009D5F56" w:rsidRPr="004B1509" w:rsidRDefault="009D5F56" w:rsidP="00553004">
            <w:pPr>
              <w:rPr>
                <w:rFonts w:eastAsia="Calibri"/>
                <w:szCs w:val="22"/>
              </w:rPr>
            </w:pPr>
            <w:r w:rsidRPr="004B1509">
              <w:rPr>
                <w:rFonts w:eastAsia="Calibri"/>
                <w:szCs w:val="22"/>
              </w:rPr>
              <w:t>30DS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ACA8AA" w14:textId="77777777" w:rsidR="009D5F56" w:rsidRPr="004B1509" w:rsidRDefault="009D5F56" w:rsidP="00553004">
            <w:pPr>
              <w:rPr>
                <w:rFonts w:eastAsia="Calibri"/>
                <w:szCs w:val="22"/>
              </w:rPr>
            </w:pPr>
            <w:r w:rsidRPr="004B1509">
              <w:rPr>
                <w:rFonts w:eastAsia="Calibri"/>
                <w:szCs w:val="22"/>
              </w:rPr>
              <w:t>Mičionių g., Mičionių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CF305C" w14:textId="77777777" w:rsidR="009D5F56" w:rsidRPr="004B1509" w:rsidRDefault="009D5F56" w:rsidP="00553004">
            <w:pPr>
              <w:jc w:val="right"/>
              <w:rPr>
                <w:rFonts w:eastAsia="Calibri"/>
                <w:szCs w:val="22"/>
              </w:rPr>
            </w:pPr>
            <w:r w:rsidRPr="004B1509">
              <w:rPr>
                <w:rFonts w:eastAsia="Calibri"/>
                <w:szCs w:val="22"/>
              </w:rPr>
              <w:t>1629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7F38D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B5CDB5" w14:textId="77777777" w:rsidR="009D5F56" w:rsidRPr="004B1509" w:rsidRDefault="009D5F56" w:rsidP="00553004">
            <w:pPr>
              <w:jc w:val="right"/>
              <w:rPr>
                <w:rFonts w:eastAsia="Calibri"/>
                <w:szCs w:val="22"/>
              </w:rPr>
            </w:pPr>
            <w:r w:rsidRPr="004B1509">
              <w:rPr>
                <w:rFonts w:eastAsia="Calibri"/>
                <w:szCs w:val="22"/>
              </w:rPr>
              <w:t>1629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1549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8369F"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944A1A" w14:textId="77777777" w:rsidR="009D5F56" w:rsidRPr="004B1509" w:rsidRDefault="009D5F56" w:rsidP="00553004">
            <w:pPr>
              <w:jc w:val="center"/>
              <w:rPr>
                <w:rFonts w:eastAsia="Calibri"/>
                <w:szCs w:val="22"/>
              </w:rPr>
            </w:pPr>
            <w:r w:rsidRPr="004B1509">
              <w:rPr>
                <w:rFonts w:eastAsia="Calibri"/>
                <w:szCs w:val="22"/>
              </w:rPr>
              <w:t>4400-5545-7571</w:t>
            </w:r>
          </w:p>
        </w:tc>
      </w:tr>
      <w:tr w:rsidR="00720B83" w:rsidRPr="00720B83" w14:paraId="6D91344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27A54FA" w14:textId="77777777" w:rsidR="009D5F56" w:rsidRPr="00720B83" w:rsidRDefault="009D5F56" w:rsidP="00553004">
            <w:pPr>
              <w:numPr>
                <w:ilvl w:val="0"/>
                <w:numId w:val="10"/>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1AC18D" w14:textId="77777777" w:rsidR="009D5F56" w:rsidRPr="00720B83" w:rsidRDefault="009D5F56" w:rsidP="00553004">
            <w:pPr>
              <w:rPr>
                <w:rFonts w:eastAsia="Calibri"/>
                <w:bCs/>
                <w:szCs w:val="22"/>
              </w:rPr>
            </w:pPr>
            <w:r w:rsidRPr="00720B83">
              <w:rPr>
                <w:rFonts w:eastAsia="Calibri"/>
                <w:bCs/>
                <w:szCs w:val="22"/>
              </w:rPr>
              <w:t>d35-1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802A0C" w14:textId="77777777" w:rsidR="009D5F56" w:rsidRPr="00720B83" w:rsidRDefault="009D5F56" w:rsidP="00553004">
            <w:pPr>
              <w:rPr>
                <w:rFonts w:eastAsia="Calibri"/>
                <w:bCs/>
                <w:szCs w:val="22"/>
              </w:rPr>
            </w:pPr>
            <w:r w:rsidRPr="00720B83">
              <w:rPr>
                <w:rFonts w:eastAsia="Calibri"/>
                <w:bCs/>
                <w:szCs w:val="22"/>
              </w:rPr>
              <w:t>Puodžių g., Puodžių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D9D073" w14:textId="73D5AE83" w:rsidR="009D5F56" w:rsidRPr="00720B83" w:rsidRDefault="00995444" w:rsidP="00553004">
            <w:pPr>
              <w:jc w:val="right"/>
              <w:rPr>
                <w:rFonts w:eastAsia="Calibri"/>
                <w:bCs/>
                <w:szCs w:val="22"/>
              </w:rPr>
            </w:pPr>
            <w:r w:rsidRPr="00720B83">
              <w:rPr>
                <w:rFonts w:eastAsia="Calibri"/>
                <w:bCs/>
                <w:szCs w:val="22"/>
              </w:rPr>
              <w:t>2035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E8732" w14:textId="04450AE7" w:rsidR="009D5F56" w:rsidRPr="00720B83" w:rsidRDefault="00995444" w:rsidP="00553004">
            <w:pPr>
              <w:jc w:val="right"/>
              <w:rPr>
                <w:rFonts w:eastAsia="Calibri"/>
                <w:bCs/>
                <w:szCs w:val="22"/>
              </w:rPr>
            </w:pPr>
            <w:r w:rsidRPr="00720B83">
              <w:rPr>
                <w:rFonts w:eastAsia="Calibri"/>
                <w:bCs/>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56494" w14:textId="6794D4CB" w:rsidR="009D5F56" w:rsidRPr="00720B83" w:rsidRDefault="00995444" w:rsidP="00553004">
            <w:pPr>
              <w:jc w:val="right"/>
              <w:rPr>
                <w:rFonts w:eastAsia="Calibri"/>
                <w:bCs/>
                <w:szCs w:val="22"/>
              </w:rPr>
            </w:pPr>
            <w:r w:rsidRPr="00720B83">
              <w:rPr>
                <w:rFonts w:eastAsia="Calibri"/>
                <w:bCs/>
                <w:szCs w:val="22"/>
              </w:rPr>
              <w:t xml:space="preserve"> 2030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604C52" w14:textId="77777777" w:rsidR="009D5F56" w:rsidRPr="00720B83" w:rsidRDefault="009D5F56" w:rsidP="00553004">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CB55C" w14:textId="77777777" w:rsidR="009D5F56" w:rsidRPr="00720B83" w:rsidRDefault="009D5F56" w:rsidP="00553004">
            <w:pPr>
              <w:jc w:val="center"/>
              <w:rPr>
                <w:rFonts w:eastAsia="Calibri"/>
                <w:bCs/>
                <w:szCs w:val="22"/>
              </w:rPr>
            </w:pPr>
            <w:r w:rsidRPr="00720B83">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A686E0" w14:textId="3F7814A4" w:rsidR="009D5F56" w:rsidRPr="00720B83" w:rsidRDefault="00995444" w:rsidP="00553004">
            <w:pPr>
              <w:jc w:val="center"/>
              <w:rPr>
                <w:rFonts w:eastAsia="Calibri"/>
                <w:bCs/>
                <w:szCs w:val="22"/>
              </w:rPr>
            </w:pPr>
            <w:r w:rsidRPr="00720B83">
              <w:rPr>
                <w:rFonts w:eastAsia="Calibri"/>
                <w:bCs/>
                <w:szCs w:val="22"/>
              </w:rPr>
              <w:t>4400-6242-3638</w:t>
            </w:r>
          </w:p>
        </w:tc>
      </w:tr>
      <w:tr w:rsidR="00720B83" w:rsidRPr="00720B83" w14:paraId="7C92ED5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68ED5F6" w14:textId="77777777" w:rsidR="009D5F56" w:rsidRPr="00720B83" w:rsidRDefault="009D5F56" w:rsidP="00553004">
            <w:pPr>
              <w:numPr>
                <w:ilvl w:val="0"/>
                <w:numId w:val="10"/>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B346A9" w14:textId="77777777" w:rsidR="009D5F56" w:rsidRPr="00720B83" w:rsidRDefault="009D5F56" w:rsidP="00553004">
            <w:pPr>
              <w:rPr>
                <w:rFonts w:eastAsia="Calibri"/>
                <w:bCs/>
                <w:szCs w:val="22"/>
              </w:rPr>
            </w:pPr>
            <w:r w:rsidRPr="00720B83">
              <w:rPr>
                <w:rFonts w:eastAsia="Calibri"/>
                <w:bCs/>
                <w:szCs w:val="22"/>
              </w:rPr>
              <w:t>31DS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AAAAD1" w14:textId="77777777" w:rsidR="009D5F56" w:rsidRPr="00720B83" w:rsidRDefault="009D5F56" w:rsidP="00553004">
            <w:pPr>
              <w:rPr>
                <w:rFonts w:eastAsia="Calibri"/>
                <w:bCs/>
                <w:szCs w:val="22"/>
              </w:rPr>
            </w:pPr>
            <w:r w:rsidRPr="00720B83">
              <w:rPr>
                <w:rFonts w:eastAsia="Calibri"/>
                <w:bCs/>
                <w:szCs w:val="22"/>
              </w:rPr>
              <w:t>Liepų g., Šventupio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680392" w14:textId="77777777" w:rsidR="009D5F56" w:rsidRPr="00720B83" w:rsidRDefault="009D5F56" w:rsidP="00553004">
            <w:pPr>
              <w:jc w:val="right"/>
              <w:rPr>
                <w:rFonts w:eastAsia="Calibri"/>
                <w:bCs/>
                <w:szCs w:val="22"/>
              </w:rPr>
            </w:pPr>
            <w:r w:rsidRPr="00720B83">
              <w:rPr>
                <w:rFonts w:eastAsia="Calibri"/>
                <w:bCs/>
                <w:szCs w:val="22"/>
              </w:rPr>
              <w:t>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5DC43D" w14:textId="77777777" w:rsidR="009D5F56" w:rsidRPr="00720B83" w:rsidRDefault="009D5F56" w:rsidP="00553004">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E4DF2" w14:textId="77777777" w:rsidR="009D5F56" w:rsidRPr="00720B83" w:rsidRDefault="009D5F56" w:rsidP="00553004">
            <w:pPr>
              <w:jc w:val="right"/>
              <w:rPr>
                <w:rFonts w:eastAsia="Calibri"/>
                <w:bCs/>
                <w:szCs w:val="22"/>
              </w:rPr>
            </w:pPr>
            <w:r w:rsidRPr="00720B83">
              <w:rPr>
                <w:rFonts w:eastAsia="Calibri"/>
                <w:bCs/>
                <w:szCs w:val="22"/>
              </w:rPr>
              <w:t>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12B6F" w14:textId="77777777" w:rsidR="009D5F56" w:rsidRPr="00720B83" w:rsidRDefault="009D5F56" w:rsidP="00553004">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C1817" w14:textId="77777777" w:rsidR="009D5F56" w:rsidRPr="00720B83" w:rsidRDefault="009D5F56" w:rsidP="00553004">
            <w:pPr>
              <w:jc w:val="center"/>
              <w:rPr>
                <w:rFonts w:eastAsia="Calibri"/>
                <w:bCs/>
                <w:szCs w:val="22"/>
              </w:rPr>
            </w:pPr>
            <w:r w:rsidRPr="00720B83">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A5113B" w14:textId="77777777" w:rsidR="009D5F56" w:rsidRPr="00720B83" w:rsidRDefault="009D5F56" w:rsidP="00553004">
            <w:pPr>
              <w:jc w:val="center"/>
              <w:rPr>
                <w:rFonts w:eastAsia="Calibri"/>
                <w:bCs/>
                <w:szCs w:val="22"/>
              </w:rPr>
            </w:pPr>
            <w:r w:rsidRPr="00720B83">
              <w:rPr>
                <w:rFonts w:eastAsia="Calibri"/>
                <w:bCs/>
                <w:szCs w:val="22"/>
              </w:rPr>
              <w:t>4400-5584-8621</w:t>
            </w:r>
          </w:p>
        </w:tc>
      </w:tr>
      <w:tr w:rsidR="00720B83" w:rsidRPr="00720B83" w14:paraId="7FF3A568" w14:textId="77777777" w:rsidTr="009765B0">
        <w:tc>
          <w:tcPr>
            <w:tcW w:w="960" w:type="dxa"/>
            <w:tcBorders>
              <w:top w:val="single" w:sz="4" w:space="0" w:color="auto"/>
              <w:left w:val="single" w:sz="12" w:space="0" w:color="auto"/>
              <w:bottom w:val="single" w:sz="4" w:space="0" w:color="auto"/>
              <w:right w:val="single" w:sz="4" w:space="0" w:color="auto"/>
            </w:tcBorders>
            <w:shd w:val="clear" w:color="auto" w:fill="FFFFFF"/>
            <w:vAlign w:val="center"/>
            <w:hideMark/>
          </w:tcPr>
          <w:p w14:paraId="2BA7BB1C" w14:textId="77777777" w:rsidR="009D5F56" w:rsidRPr="00720B83" w:rsidRDefault="009D5F56" w:rsidP="00553004">
            <w:pPr>
              <w:tabs>
                <w:tab w:val="center" w:pos="4819"/>
                <w:tab w:val="right" w:pos="9638"/>
              </w:tabs>
              <w:rPr>
                <w:rFonts w:eastAsia="Calibri"/>
                <w:bCs/>
                <w:i/>
                <w:iCs/>
                <w:szCs w:val="22"/>
              </w:rPr>
            </w:pPr>
            <w:r w:rsidRPr="00720B83">
              <w:rPr>
                <w:rFonts w:eastAsia="Calibri"/>
                <w:bCs/>
                <w:i/>
                <w:iCs/>
                <w:szCs w:val="22"/>
              </w:rPr>
              <w:t>4.2.</w:t>
            </w:r>
          </w:p>
        </w:tc>
        <w:tc>
          <w:tcPr>
            <w:tcW w:w="568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C1E3EE" w14:textId="77777777" w:rsidR="009D5F56" w:rsidRPr="00720B83" w:rsidRDefault="009D5F56" w:rsidP="00553004">
            <w:pPr>
              <w:rPr>
                <w:rFonts w:eastAsia="Calibri"/>
                <w:bCs/>
                <w:i/>
                <w:iCs/>
                <w:szCs w:val="22"/>
              </w:rPr>
            </w:pPr>
            <w:r w:rsidRPr="00720B83">
              <w:rPr>
                <w:rFonts w:eastAsia="Calibri"/>
                <w:bCs/>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14:paraId="15521B99" w14:textId="48A5BC73" w:rsidR="009D5F56" w:rsidRPr="00720B83" w:rsidRDefault="000369B6" w:rsidP="00553004">
            <w:pPr>
              <w:jc w:val="right"/>
              <w:rPr>
                <w:rFonts w:eastAsia="Calibri"/>
                <w:bCs/>
                <w:i/>
                <w:iCs/>
                <w:szCs w:val="22"/>
              </w:rPr>
            </w:pPr>
            <w:r>
              <w:rPr>
                <w:rFonts w:eastAsia="Calibri"/>
                <w:bCs/>
                <w:i/>
                <w:iCs/>
                <w:szCs w:val="22"/>
              </w:rPr>
              <w:t>135 942</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09F972E9" w14:textId="4E31CEAC" w:rsidR="009D5F56" w:rsidRPr="00720B83" w:rsidRDefault="000369B6" w:rsidP="00553004">
            <w:pPr>
              <w:jc w:val="right"/>
              <w:rPr>
                <w:rFonts w:eastAsia="Calibri"/>
                <w:bCs/>
                <w:i/>
                <w:iCs/>
                <w:szCs w:val="22"/>
              </w:rPr>
            </w:pPr>
            <w:r>
              <w:rPr>
                <w:rFonts w:eastAsia="Calibri"/>
                <w:bCs/>
                <w:i/>
                <w:iCs/>
                <w:szCs w:val="22"/>
              </w:rPr>
              <w:t>809</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41B9FC35" w14:textId="2D36A2B7" w:rsidR="009D5F56" w:rsidRPr="00720B83" w:rsidRDefault="000369B6" w:rsidP="00553004">
            <w:pPr>
              <w:jc w:val="right"/>
              <w:rPr>
                <w:rFonts w:eastAsia="Calibri"/>
                <w:bCs/>
                <w:i/>
                <w:iCs/>
                <w:szCs w:val="22"/>
              </w:rPr>
            </w:pPr>
            <w:r>
              <w:rPr>
                <w:rFonts w:eastAsia="Calibri"/>
                <w:bCs/>
                <w:i/>
                <w:iCs/>
                <w:szCs w:val="22"/>
              </w:rPr>
              <w:t>66 729</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170D5380" w14:textId="5FC0B020" w:rsidR="009D5F56" w:rsidRPr="00720B83" w:rsidRDefault="000369B6" w:rsidP="00553004">
            <w:pPr>
              <w:jc w:val="right"/>
              <w:rPr>
                <w:rFonts w:eastAsia="Calibri"/>
                <w:bCs/>
                <w:i/>
                <w:iCs/>
                <w:szCs w:val="22"/>
              </w:rPr>
            </w:pPr>
            <w:r>
              <w:rPr>
                <w:rFonts w:eastAsia="Calibri"/>
                <w:bCs/>
                <w:i/>
                <w:iCs/>
                <w:szCs w:val="22"/>
              </w:rPr>
              <w:t>68 404</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75490B98" w14:textId="77777777" w:rsidR="009D5F56" w:rsidRPr="00720B83" w:rsidRDefault="009D5F56"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0E4ECBF8" w14:textId="77777777" w:rsidR="009D5F56" w:rsidRPr="00720B83" w:rsidRDefault="009D5F56" w:rsidP="00553004">
            <w:pPr>
              <w:jc w:val="center"/>
              <w:rPr>
                <w:rFonts w:eastAsia="Calibri"/>
                <w:bCs/>
                <w:i/>
                <w:iCs/>
                <w:szCs w:val="22"/>
              </w:rPr>
            </w:pPr>
          </w:p>
        </w:tc>
      </w:tr>
      <w:tr w:rsidR="00720B83" w:rsidRPr="00720B83" w14:paraId="025C4E9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11D8F73" w14:textId="77777777" w:rsidR="009D5F56" w:rsidRPr="00720B83" w:rsidRDefault="009D5F56" w:rsidP="00553004">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15149B" w14:textId="77777777" w:rsidR="009D5F56" w:rsidRPr="00720B83" w:rsidRDefault="009D5F56" w:rsidP="00553004">
            <w:pPr>
              <w:rPr>
                <w:rFonts w:eastAsia="Calibri"/>
                <w:bCs/>
                <w:szCs w:val="22"/>
              </w:rPr>
            </w:pPr>
            <w:r w:rsidRPr="00720B83">
              <w:rPr>
                <w:rFonts w:eastAsia="Calibri"/>
                <w:bCs/>
                <w:szCs w:val="22"/>
              </w:rPr>
              <w:t>d1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C45262" w14:textId="77777777" w:rsidR="009D5F56" w:rsidRPr="00720B83" w:rsidRDefault="009D5F56" w:rsidP="00553004">
            <w:pPr>
              <w:rPr>
                <w:rFonts w:eastAsia="Calibri"/>
                <w:bCs/>
                <w:szCs w:val="22"/>
              </w:rPr>
            </w:pPr>
            <w:r w:rsidRPr="00720B83">
              <w:rPr>
                <w:rFonts w:eastAsia="Calibri"/>
                <w:bCs/>
                <w:szCs w:val="22"/>
              </w:rPr>
              <w:t>Leliūnai–Ragaišiai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992570" w14:textId="77777777" w:rsidR="009D5F56" w:rsidRPr="00720B83" w:rsidRDefault="009D5F56" w:rsidP="00553004">
            <w:pPr>
              <w:jc w:val="right"/>
              <w:rPr>
                <w:rFonts w:eastAsia="Calibri"/>
                <w:bCs/>
                <w:szCs w:val="22"/>
              </w:rPr>
            </w:pPr>
            <w:r w:rsidRPr="00720B83">
              <w:rPr>
                <w:rFonts w:eastAsia="Calibri"/>
                <w:bCs/>
                <w:szCs w:val="22"/>
              </w:rPr>
              <w:t>4328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DF722" w14:textId="77777777" w:rsidR="009D5F56" w:rsidRPr="00720B83" w:rsidRDefault="009D5F56" w:rsidP="00553004">
            <w:pPr>
              <w:jc w:val="right"/>
              <w:rPr>
                <w:rFonts w:eastAsia="Calibri"/>
                <w:bCs/>
                <w:szCs w:val="22"/>
              </w:rPr>
            </w:pPr>
            <w:r w:rsidRPr="00720B83">
              <w:rPr>
                <w:rFonts w:eastAsia="Calibri"/>
                <w:bCs/>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3E84BC" w14:textId="77777777" w:rsidR="009D5F56" w:rsidRPr="00720B83" w:rsidRDefault="009D5F56" w:rsidP="00553004">
            <w:pPr>
              <w:jc w:val="right"/>
              <w:rPr>
                <w:rFonts w:eastAsia="Calibri"/>
                <w:bCs/>
                <w:szCs w:val="22"/>
              </w:rPr>
            </w:pPr>
            <w:r w:rsidRPr="00720B83">
              <w:rPr>
                <w:rFonts w:eastAsia="Calibri"/>
                <w:bCs/>
                <w:szCs w:val="22"/>
              </w:rPr>
              <w:t>4246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76C84F" w14:textId="77777777" w:rsidR="009D5F56" w:rsidRPr="00720B83" w:rsidRDefault="009D5F56" w:rsidP="00553004">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EF5863" w14:textId="77777777" w:rsidR="009D5F56" w:rsidRPr="00720B83" w:rsidRDefault="009D5F56" w:rsidP="00553004">
            <w:pPr>
              <w:jc w:val="center"/>
              <w:rPr>
                <w:rFonts w:eastAsia="Calibri"/>
                <w:bCs/>
                <w:szCs w:val="22"/>
              </w:rPr>
            </w:pPr>
            <w:r w:rsidRPr="00720B83">
              <w:rPr>
                <w:rFonts w:eastAsia="Calibri"/>
                <w:bCs/>
                <w:szCs w:val="22"/>
              </w:rPr>
              <w:t>IIv</w:t>
            </w:r>
          </w:p>
          <w:p w14:paraId="7E1EB80F" w14:textId="77777777" w:rsidR="009D5F56" w:rsidRPr="00720B83" w:rsidRDefault="009D5F56" w:rsidP="00553004">
            <w:pPr>
              <w:jc w:val="center"/>
              <w:rPr>
                <w:rFonts w:eastAsia="Calibri"/>
                <w:bCs/>
                <w:szCs w:val="22"/>
              </w:rPr>
            </w:pPr>
            <w:r w:rsidRPr="00720B83">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881F71" w14:textId="77777777" w:rsidR="009D5F56" w:rsidRPr="00720B83" w:rsidRDefault="009D5F56" w:rsidP="00553004">
            <w:pPr>
              <w:jc w:val="center"/>
              <w:rPr>
                <w:rFonts w:eastAsia="Calibri"/>
                <w:bCs/>
                <w:szCs w:val="22"/>
              </w:rPr>
            </w:pPr>
            <w:r w:rsidRPr="00720B83">
              <w:rPr>
                <w:rFonts w:eastAsia="Calibri"/>
                <w:bCs/>
                <w:szCs w:val="22"/>
              </w:rPr>
              <w:t>4400-5545-8558</w:t>
            </w:r>
          </w:p>
          <w:p w14:paraId="302B25F7" w14:textId="77777777" w:rsidR="009D5F56" w:rsidRPr="00720B83" w:rsidRDefault="009D5F56" w:rsidP="00553004">
            <w:pPr>
              <w:jc w:val="center"/>
              <w:rPr>
                <w:rFonts w:eastAsia="Calibri"/>
                <w:bCs/>
                <w:szCs w:val="22"/>
              </w:rPr>
            </w:pPr>
            <w:r w:rsidRPr="00720B83">
              <w:rPr>
                <w:rFonts w:eastAsia="Calibri"/>
                <w:bCs/>
                <w:szCs w:val="22"/>
              </w:rPr>
              <w:t>4400-5545-8570</w:t>
            </w:r>
          </w:p>
        </w:tc>
      </w:tr>
      <w:tr w:rsidR="00720B83" w:rsidRPr="00720B83" w14:paraId="0231517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3F08B6" w14:textId="77777777" w:rsidR="009D5F56" w:rsidRPr="00720B83" w:rsidRDefault="009D5F56" w:rsidP="00553004">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3E0782" w14:textId="77777777" w:rsidR="009D5F56" w:rsidRPr="00720B83" w:rsidRDefault="009D5F56" w:rsidP="00553004">
            <w:pPr>
              <w:rPr>
                <w:rFonts w:eastAsia="Calibri"/>
                <w:bCs/>
                <w:szCs w:val="22"/>
              </w:rPr>
            </w:pPr>
            <w:r w:rsidRPr="00720B83">
              <w:rPr>
                <w:rFonts w:eastAsia="Calibri"/>
                <w:bCs/>
                <w:szCs w:val="22"/>
              </w:rPr>
              <w:t>d10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B2EB75" w14:textId="77777777" w:rsidR="009D5F56" w:rsidRPr="00720B83" w:rsidRDefault="009D5F56" w:rsidP="00553004">
            <w:pPr>
              <w:rPr>
                <w:rFonts w:eastAsia="Calibri"/>
                <w:bCs/>
                <w:szCs w:val="22"/>
              </w:rPr>
            </w:pPr>
            <w:r w:rsidRPr="00720B83">
              <w:rPr>
                <w:rFonts w:eastAsia="Calibri"/>
                <w:bCs/>
                <w:szCs w:val="22"/>
              </w:rPr>
              <w:t>Mičionys–Dauneikiai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FFAA30" w14:textId="26DB52E9" w:rsidR="009D5F56" w:rsidRPr="00720B83" w:rsidRDefault="009D5F56" w:rsidP="00553004">
            <w:pPr>
              <w:jc w:val="right"/>
              <w:rPr>
                <w:rFonts w:eastAsia="Calibri"/>
                <w:bCs/>
                <w:szCs w:val="22"/>
              </w:rPr>
            </w:pPr>
            <w:r w:rsidRPr="00720B83">
              <w:rPr>
                <w:rFonts w:eastAsia="Calibri"/>
                <w:bCs/>
                <w:szCs w:val="22"/>
              </w:rPr>
              <w:t xml:space="preserve"> 1546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0E69B" w14:textId="77777777" w:rsidR="009D5F56" w:rsidRPr="00720B83" w:rsidRDefault="009D5F56" w:rsidP="00553004">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B82D5" w14:textId="470876BB" w:rsidR="009D5F56" w:rsidRPr="00720B83" w:rsidRDefault="009D5F56" w:rsidP="00553004">
            <w:pPr>
              <w:jc w:val="right"/>
              <w:rPr>
                <w:rFonts w:eastAsia="Calibri"/>
                <w:bCs/>
                <w:szCs w:val="22"/>
              </w:rPr>
            </w:pPr>
            <w:r w:rsidRPr="00720B83">
              <w:rPr>
                <w:rFonts w:eastAsia="Calibri"/>
                <w:bCs/>
                <w:szCs w:val="22"/>
              </w:rPr>
              <w:t xml:space="preserve"> 1546</w:t>
            </w:r>
          </w:p>
        </w:tc>
        <w:tc>
          <w:tcPr>
            <w:tcW w:w="1133" w:type="dxa"/>
            <w:tcBorders>
              <w:top w:val="single" w:sz="4" w:space="0" w:color="auto"/>
              <w:left w:val="single" w:sz="4" w:space="0" w:color="auto"/>
              <w:bottom w:val="single" w:sz="4" w:space="0" w:color="auto"/>
              <w:right w:val="single" w:sz="4" w:space="0" w:color="auto"/>
            </w:tcBorders>
            <w:vAlign w:val="center"/>
          </w:tcPr>
          <w:p w14:paraId="25A6D389" w14:textId="5CE7116C" w:rsidR="009D5F56" w:rsidRPr="00720B83" w:rsidRDefault="009D5F56" w:rsidP="00553004">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0E046B" w14:textId="77777777" w:rsidR="009D5F56" w:rsidRPr="00720B83" w:rsidRDefault="009D5F56" w:rsidP="00553004">
            <w:pPr>
              <w:jc w:val="center"/>
              <w:rPr>
                <w:rFonts w:eastAsia="Calibri"/>
                <w:bCs/>
                <w:szCs w:val="22"/>
              </w:rPr>
            </w:pPr>
            <w:r w:rsidRPr="00720B83">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CC2197" w14:textId="537C01CF" w:rsidR="009D5F56" w:rsidRPr="00720B83" w:rsidRDefault="009D5F56" w:rsidP="00553004">
            <w:pPr>
              <w:jc w:val="center"/>
              <w:rPr>
                <w:rFonts w:eastAsia="Calibri"/>
                <w:bCs/>
                <w:szCs w:val="22"/>
              </w:rPr>
            </w:pPr>
            <w:r w:rsidRPr="00720B83">
              <w:rPr>
                <w:rFonts w:eastAsia="Calibri"/>
                <w:bCs/>
                <w:szCs w:val="22"/>
              </w:rPr>
              <w:t>4400-6227-5756</w:t>
            </w:r>
          </w:p>
        </w:tc>
      </w:tr>
      <w:tr w:rsidR="00720B83" w:rsidRPr="00720B83" w14:paraId="72BC671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90FBB4B" w14:textId="77777777" w:rsidR="009D5F56" w:rsidRPr="00720B83" w:rsidRDefault="009D5F56" w:rsidP="00553004">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90FD66" w14:textId="77777777" w:rsidR="009D5F56" w:rsidRPr="00720B83" w:rsidRDefault="009D5F56" w:rsidP="00553004">
            <w:pPr>
              <w:rPr>
                <w:rFonts w:eastAsia="Calibri"/>
                <w:bCs/>
                <w:szCs w:val="22"/>
              </w:rPr>
            </w:pPr>
            <w:r w:rsidRPr="00720B83">
              <w:rPr>
                <w:rFonts w:eastAsia="Calibri"/>
                <w:bCs/>
                <w:szCs w:val="22"/>
              </w:rPr>
              <w:t>d11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55F1AA" w14:textId="77777777" w:rsidR="009D5F56" w:rsidRPr="00720B83" w:rsidRDefault="009D5F56" w:rsidP="00553004">
            <w:pPr>
              <w:rPr>
                <w:rFonts w:eastAsia="Calibri"/>
                <w:bCs/>
                <w:szCs w:val="22"/>
              </w:rPr>
            </w:pPr>
            <w:r w:rsidRPr="00720B83">
              <w:rPr>
                <w:rFonts w:eastAsia="Calibri"/>
                <w:bCs/>
                <w:szCs w:val="22"/>
              </w:rPr>
              <w:t>Privažiuojamasis kelias prie Vainiūnų k. nuo kelio Varkujai–Vainiūnai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250F21" w14:textId="2ABFC5B7" w:rsidR="009D5F56" w:rsidRPr="00720B83" w:rsidRDefault="009D5F56" w:rsidP="00553004">
            <w:pPr>
              <w:jc w:val="right"/>
              <w:rPr>
                <w:rFonts w:eastAsia="Calibri"/>
                <w:bCs/>
                <w:szCs w:val="22"/>
              </w:rPr>
            </w:pPr>
            <w:r w:rsidRPr="00720B83">
              <w:rPr>
                <w:rFonts w:eastAsia="Calibri"/>
                <w:bCs/>
                <w:szCs w:val="22"/>
              </w:rPr>
              <w:t> 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22EF1" w14:textId="77777777" w:rsidR="009D5F56" w:rsidRPr="00720B83" w:rsidRDefault="009D5F56" w:rsidP="00553004">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FB81A" w14:textId="14E40C4E" w:rsidR="009D5F56" w:rsidRPr="00720B83" w:rsidRDefault="009D5F56" w:rsidP="00553004">
            <w:pPr>
              <w:jc w:val="right"/>
              <w:rPr>
                <w:rFonts w:eastAsia="Calibri"/>
                <w:bCs/>
                <w:szCs w:val="22"/>
              </w:rPr>
            </w:pPr>
            <w:r w:rsidRPr="00720B83">
              <w:rPr>
                <w:rFonts w:eastAsia="Calibri"/>
                <w:bCs/>
                <w:szCs w:val="22"/>
              </w:rPr>
              <w:t>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96B482" w14:textId="27944F8D" w:rsidR="009D5F56" w:rsidRPr="00720B83" w:rsidRDefault="009D5F56" w:rsidP="00553004">
            <w:pPr>
              <w:jc w:val="right"/>
              <w:rPr>
                <w:rFonts w:eastAsia="Calibri"/>
                <w:bCs/>
                <w:strike/>
                <w:szCs w:val="22"/>
              </w:rPr>
            </w:pPr>
            <w:r w:rsidRPr="00720B83">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7AAC2" w14:textId="77777777" w:rsidR="009D5F56" w:rsidRPr="00720B83" w:rsidRDefault="009D5F56" w:rsidP="00553004">
            <w:pPr>
              <w:jc w:val="center"/>
              <w:rPr>
                <w:rFonts w:eastAsia="Calibri"/>
                <w:bCs/>
                <w:szCs w:val="22"/>
              </w:rPr>
            </w:pPr>
            <w:r w:rsidRPr="00720B83">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7E8B8C" w14:textId="70E307A0" w:rsidR="009D5F56" w:rsidRPr="00720B83" w:rsidRDefault="009D5F56" w:rsidP="00553004">
            <w:pPr>
              <w:jc w:val="center"/>
              <w:rPr>
                <w:rFonts w:eastAsia="Calibri"/>
                <w:bCs/>
                <w:szCs w:val="22"/>
              </w:rPr>
            </w:pPr>
            <w:r w:rsidRPr="00720B83">
              <w:rPr>
                <w:rFonts w:eastAsia="Calibri"/>
                <w:bCs/>
                <w:szCs w:val="22"/>
              </w:rPr>
              <w:t>4400-6228-2928</w:t>
            </w:r>
          </w:p>
        </w:tc>
      </w:tr>
      <w:tr w:rsidR="00720B83" w:rsidRPr="00720B83" w14:paraId="04365EF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4760681" w14:textId="77777777" w:rsidR="009D5F56" w:rsidRPr="00720B83" w:rsidRDefault="009D5F56" w:rsidP="00553004">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E4361E" w14:textId="77777777" w:rsidR="009D5F56" w:rsidRPr="00720B83" w:rsidRDefault="009D5F56" w:rsidP="00553004">
            <w:pPr>
              <w:rPr>
                <w:rFonts w:eastAsia="Calibri"/>
                <w:bCs/>
                <w:szCs w:val="22"/>
              </w:rPr>
            </w:pPr>
            <w:r w:rsidRPr="00720B83">
              <w:rPr>
                <w:rFonts w:eastAsia="Calibri"/>
                <w:bCs/>
                <w:szCs w:val="22"/>
              </w:rPr>
              <w:t>d13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FCD9AA" w14:textId="7C637B36" w:rsidR="009D5F56" w:rsidRPr="00720B83" w:rsidRDefault="009D5F56" w:rsidP="00553004">
            <w:pPr>
              <w:rPr>
                <w:rFonts w:eastAsia="Calibri"/>
                <w:bCs/>
                <w:szCs w:val="22"/>
              </w:rPr>
            </w:pPr>
            <w:r w:rsidRPr="00720B83">
              <w:rPr>
                <w:rFonts w:eastAsia="Calibri"/>
                <w:bCs/>
                <w:szCs w:val="22"/>
              </w:rPr>
              <w:t xml:space="preserve">Privažiuojamasis kelias prie Papšių k. nuo kelio Debeikiai–Žalioji,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373482" w14:textId="135D93C0" w:rsidR="009D5F56" w:rsidRPr="00720B83" w:rsidRDefault="009D5F56" w:rsidP="00553004">
            <w:pPr>
              <w:jc w:val="right"/>
              <w:rPr>
                <w:rFonts w:eastAsia="Calibri"/>
                <w:bCs/>
                <w:szCs w:val="22"/>
              </w:rPr>
            </w:pPr>
            <w:r w:rsidRPr="00720B83">
              <w:rPr>
                <w:rFonts w:eastAsia="Calibri"/>
                <w:bCs/>
                <w:szCs w:val="22"/>
              </w:rPr>
              <w:t> 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652B1" w14:textId="77777777" w:rsidR="009D5F56" w:rsidRPr="00720B83" w:rsidRDefault="009D5F56" w:rsidP="00553004">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F26B2" w14:textId="09548948" w:rsidR="009D5F56" w:rsidRPr="00720B83" w:rsidRDefault="009D5F56" w:rsidP="00553004">
            <w:pPr>
              <w:jc w:val="right"/>
              <w:rPr>
                <w:rFonts w:eastAsia="Calibri"/>
                <w:bCs/>
                <w:szCs w:val="22"/>
              </w:rPr>
            </w:pPr>
            <w:r w:rsidRPr="00720B83">
              <w:rPr>
                <w:rFonts w:eastAsia="Calibri"/>
                <w:bCs/>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C3EB2" w14:textId="07F9D5F7" w:rsidR="009D5F56" w:rsidRPr="00720B83" w:rsidRDefault="009D5F56" w:rsidP="00553004">
            <w:pPr>
              <w:jc w:val="right"/>
              <w:rPr>
                <w:rFonts w:eastAsia="Calibri"/>
                <w:bCs/>
                <w:szCs w:val="22"/>
              </w:rPr>
            </w:pPr>
            <w:r w:rsidRPr="00720B83">
              <w:rPr>
                <w:rFonts w:eastAsia="Calibri"/>
                <w:bCs/>
                <w:szCs w:val="22"/>
              </w:rPr>
              <w:t>547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E302C" w14:textId="77777777" w:rsidR="009D5F56" w:rsidRPr="00720B83" w:rsidRDefault="009D5F56" w:rsidP="00553004">
            <w:pPr>
              <w:jc w:val="center"/>
              <w:rPr>
                <w:rFonts w:eastAsia="Calibri"/>
                <w:bCs/>
                <w:szCs w:val="22"/>
              </w:rPr>
            </w:pPr>
            <w:r w:rsidRPr="00720B83">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0AC50D" w14:textId="6AF69D72" w:rsidR="009D5F56" w:rsidRPr="00720B83" w:rsidRDefault="009D5F56" w:rsidP="00553004">
            <w:pPr>
              <w:jc w:val="center"/>
              <w:rPr>
                <w:rFonts w:eastAsia="Calibri"/>
                <w:bCs/>
                <w:szCs w:val="22"/>
              </w:rPr>
            </w:pPr>
            <w:r w:rsidRPr="00720B83">
              <w:rPr>
                <w:rFonts w:eastAsia="Calibri"/>
                <w:bCs/>
                <w:szCs w:val="22"/>
              </w:rPr>
              <w:t>4400-6227-5694</w:t>
            </w:r>
          </w:p>
        </w:tc>
      </w:tr>
      <w:tr w:rsidR="00720B83" w:rsidRPr="00720B83" w14:paraId="0E2FAD7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E6CC87" w14:textId="77777777" w:rsidR="009D5F56" w:rsidRPr="00720B83" w:rsidRDefault="009D5F56" w:rsidP="00553004">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412EDD" w14:textId="77777777" w:rsidR="009D5F56" w:rsidRPr="00720B83" w:rsidRDefault="009D5F56" w:rsidP="00553004">
            <w:pPr>
              <w:rPr>
                <w:rFonts w:eastAsia="Calibri"/>
                <w:bCs/>
                <w:szCs w:val="22"/>
              </w:rPr>
            </w:pPr>
            <w:r w:rsidRPr="00720B83">
              <w:rPr>
                <w:rFonts w:eastAsia="Calibri"/>
                <w:bCs/>
                <w:szCs w:val="22"/>
              </w:rPr>
              <w:t>d14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AF8345" w14:textId="77777777" w:rsidR="009D5F56" w:rsidRPr="00720B83" w:rsidRDefault="009D5F56" w:rsidP="00553004">
            <w:pPr>
              <w:rPr>
                <w:rFonts w:eastAsia="Calibri"/>
                <w:bCs/>
                <w:szCs w:val="22"/>
              </w:rPr>
            </w:pPr>
            <w:r w:rsidRPr="00720B83">
              <w:rPr>
                <w:rFonts w:eastAsia="Calibri"/>
                <w:bCs/>
                <w:szCs w:val="22"/>
              </w:rPr>
              <w:t>Privažiuojamasis kelias prie Marimpolio k. nuo kelio Čekonys–Debeikiai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4B9D45" w14:textId="16921476" w:rsidR="009D5F56" w:rsidRPr="00720B83" w:rsidRDefault="009D5F56" w:rsidP="00553004">
            <w:pPr>
              <w:jc w:val="right"/>
              <w:rPr>
                <w:rFonts w:eastAsia="Calibri"/>
                <w:bCs/>
                <w:szCs w:val="22"/>
              </w:rPr>
            </w:pPr>
            <w:r w:rsidRPr="00720B83">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DD4A8B" w14:textId="77777777" w:rsidR="009D5F56" w:rsidRPr="00720B83" w:rsidRDefault="009D5F56" w:rsidP="00553004">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179B5" w14:textId="0598AD4B" w:rsidR="009D5F56" w:rsidRPr="00720B83" w:rsidRDefault="009D5F56" w:rsidP="00553004">
            <w:pPr>
              <w:jc w:val="right"/>
              <w:rPr>
                <w:rFonts w:eastAsia="Calibri"/>
                <w:bCs/>
                <w:szCs w:val="22"/>
              </w:rPr>
            </w:pPr>
            <w:r w:rsidRPr="00720B83">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6EBF8" w14:textId="7FBC9C9A" w:rsidR="009D5F56" w:rsidRPr="00720B83" w:rsidRDefault="009D5F56" w:rsidP="00553004">
            <w:pPr>
              <w:jc w:val="right"/>
              <w:rPr>
                <w:rFonts w:eastAsia="Calibri"/>
                <w:bCs/>
                <w:strike/>
                <w:szCs w:val="22"/>
              </w:rPr>
            </w:pPr>
            <w:r w:rsidRPr="00720B83">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7736B" w14:textId="77777777" w:rsidR="009D5F56" w:rsidRPr="00720B83" w:rsidRDefault="009D5F56" w:rsidP="00553004">
            <w:pPr>
              <w:jc w:val="center"/>
              <w:rPr>
                <w:rFonts w:eastAsia="Calibri"/>
                <w:bCs/>
                <w:szCs w:val="22"/>
              </w:rPr>
            </w:pPr>
            <w:r w:rsidRPr="00720B83">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53A00B" w14:textId="1908062C" w:rsidR="009D5F56" w:rsidRPr="00720B83" w:rsidRDefault="009D5F56" w:rsidP="00553004">
            <w:pPr>
              <w:jc w:val="center"/>
              <w:rPr>
                <w:rFonts w:eastAsia="Calibri"/>
                <w:bCs/>
                <w:szCs w:val="22"/>
              </w:rPr>
            </w:pPr>
            <w:r w:rsidRPr="00720B83">
              <w:rPr>
                <w:rFonts w:eastAsia="Calibri"/>
                <w:bCs/>
                <w:szCs w:val="22"/>
              </w:rPr>
              <w:t>4400-6227-7383</w:t>
            </w:r>
          </w:p>
        </w:tc>
      </w:tr>
      <w:tr w:rsidR="00720B83" w:rsidRPr="00720B83" w14:paraId="679DA65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61ECEE0" w14:textId="77777777" w:rsidR="009D5F56" w:rsidRPr="00720B83" w:rsidRDefault="009D5F56" w:rsidP="00553004">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F351FF" w14:textId="77777777" w:rsidR="009D5F56" w:rsidRPr="00720B83" w:rsidRDefault="009D5F56" w:rsidP="00553004">
            <w:pPr>
              <w:rPr>
                <w:rFonts w:eastAsia="Calibri"/>
                <w:bCs/>
                <w:szCs w:val="22"/>
              </w:rPr>
            </w:pPr>
            <w:r w:rsidRPr="00720B83">
              <w:rPr>
                <w:rFonts w:eastAsia="Calibri"/>
                <w:bCs/>
                <w:szCs w:val="22"/>
              </w:rPr>
              <w:t>d15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9D8FAE" w14:textId="77777777" w:rsidR="009D5F56" w:rsidRPr="00720B83" w:rsidRDefault="009D5F56" w:rsidP="00553004">
            <w:pPr>
              <w:rPr>
                <w:rFonts w:eastAsia="Calibri"/>
                <w:bCs/>
                <w:szCs w:val="22"/>
              </w:rPr>
            </w:pPr>
            <w:r w:rsidRPr="00720B83">
              <w:rPr>
                <w:rFonts w:eastAsia="Calibri"/>
                <w:bCs/>
                <w:szCs w:val="22"/>
              </w:rPr>
              <w:t>Privažiuojamasis kelias prie Debeikių miestelio kapinių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9E03B8" w14:textId="77777777" w:rsidR="009D5F56" w:rsidRPr="00720B83" w:rsidRDefault="009D5F56" w:rsidP="00553004">
            <w:pPr>
              <w:jc w:val="right"/>
              <w:rPr>
                <w:rFonts w:eastAsia="Calibri"/>
                <w:bCs/>
                <w:szCs w:val="22"/>
              </w:rPr>
            </w:pPr>
            <w:r w:rsidRPr="00720B83">
              <w:rPr>
                <w:rFonts w:eastAsia="Calibri"/>
                <w:bCs/>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166E8" w14:textId="77777777" w:rsidR="009D5F56" w:rsidRPr="00720B83" w:rsidRDefault="009D5F56" w:rsidP="00553004">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5D3E9" w14:textId="77777777" w:rsidR="009D5F56" w:rsidRPr="00720B83" w:rsidRDefault="009D5F56" w:rsidP="00553004">
            <w:pPr>
              <w:jc w:val="right"/>
              <w:rPr>
                <w:rFonts w:eastAsia="Calibri"/>
                <w:bCs/>
                <w:szCs w:val="22"/>
              </w:rPr>
            </w:pPr>
            <w:r w:rsidRPr="00720B83">
              <w:rPr>
                <w:rFonts w:eastAsia="Calibri"/>
                <w:bCs/>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F4E6A" w14:textId="77777777" w:rsidR="009D5F56" w:rsidRPr="00720B83" w:rsidRDefault="009D5F56" w:rsidP="00553004">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FF7E5" w14:textId="77777777" w:rsidR="009D5F56" w:rsidRPr="00720B83" w:rsidRDefault="009D5F56" w:rsidP="00553004">
            <w:pPr>
              <w:jc w:val="center"/>
              <w:rPr>
                <w:rFonts w:eastAsia="Calibri"/>
                <w:bCs/>
                <w:szCs w:val="22"/>
              </w:rPr>
            </w:pPr>
            <w:r w:rsidRPr="00720B83">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35FFA8" w14:textId="61E465EE" w:rsidR="009D5F56" w:rsidRPr="00720B83" w:rsidRDefault="009D5F56" w:rsidP="00553004">
            <w:pPr>
              <w:jc w:val="center"/>
              <w:rPr>
                <w:rFonts w:eastAsia="Calibri"/>
                <w:bCs/>
                <w:szCs w:val="22"/>
              </w:rPr>
            </w:pPr>
            <w:r w:rsidRPr="00720B83">
              <w:rPr>
                <w:rFonts w:eastAsia="Calibri"/>
                <w:bCs/>
                <w:szCs w:val="22"/>
              </w:rPr>
              <w:t>4400-6227-7507</w:t>
            </w:r>
          </w:p>
        </w:tc>
      </w:tr>
      <w:tr w:rsidR="00720B83" w:rsidRPr="00720B83" w14:paraId="07203B6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0387C4" w14:textId="77777777" w:rsidR="009D5F56" w:rsidRPr="00720B83" w:rsidRDefault="009D5F56" w:rsidP="00553004">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7C1F1A" w14:textId="77777777" w:rsidR="009D5F56" w:rsidRPr="00720B83" w:rsidRDefault="009D5F56" w:rsidP="00553004">
            <w:pPr>
              <w:rPr>
                <w:rFonts w:eastAsia="Calibri"/>
                <w:bCs/>
                <w:szCs w:val="22"/>
              </w:rPr>
            </w:pPr>
            <w:r w:rsidRPr="00720B83">
              <w:rPr>
                <w:rFonts w:eastAsia="Calibri"/>
                <w:bCs/>
                <w:szCs w:val="22"/>
              </w:rPr>
              <w:t>d16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C20B6C" w14:textId="77777777" w:rsidR="009D5F56" w:rsidRPr="00720B83" w:rsidRDefault="009D5F56" w:rsidP="00553004">
            <w:pPr>
              <w:rPr>
                <w:rFonts w:eastAsia="Calibri"/>
                <w:bCs/>
                <w:szCs w:val="22"/>
              </w:rPr>
            </w:pPr>
            <w:r w:rsidRPr="00720B83">
              <w:rPr>
                <w:rFonts w:eastAsia="Calibri"/>
                <w:bCs/>
                <w:szCs w:val="22"/>
              </w:rPr>
              <w:t>Aknystos–Ąžuolynė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3D2C7E" w14:textId="77777777" w:rsidR="009D5F56" w:rsidRPr="00720B83" w:rsidRDefault="009D5F56" w:rsidP="00553004">
            <w:pPr>
              <w:jc w:val="right"/>
              <w:rPr>
                <w:rFonts w:eastAsia="Calibri"/>
                <w:bCs/>
                <w:szCs w:val="22"/>
              </w:rPr>
            </w:pPr>
            <w:r w:rsidRPr="00720B83">
              <w:rPr>
                <w:rFonts w:eastAsia="Calibri"/>
                <w:bCs/>
                <w:szCs w:val="22"/>
              </w:rPr>
              <w:t>1109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093B8" w14:textId="77777777" w:rsidR="009D5F56" w:rsidRPr="00720B83" w:rsidRDefault="009D5F56" w:rsidP="00553004">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FF1A8" w14:textId="77777777" w:rsidR="009D5F56" w:rsidRPr="00720B83" w:rsidRDefault="009D5F56" w:rsidP="00553004">
            <w:pPr>
              <w:jc w:val="right"/>
              <w:rPr>
                <w:rFonts w:eastAsia="Calibri"/>
                <w:bCs/>
                <w:szCs w:val="22"/>
              </w:rPr>
            </w:pPr>
            <w:r w:rsidRPr="00720B83">
              <w:rPr>
                <w:rFonts w:eastAsia="Calibri"/>
                <w:bCs/>
                <w:szCs w:val="22"/>
              </w:rPr>
              <w:t>1109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69584" w14:textId="77777777" w:rsidR="009D5F56" w:rsidRPr="00720B83" w:rsidRDefault="009D5F56" w:rsidP="00553004">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2E0D7" w14:textId="77777777" w:rsidR="009D5F56" w:rsidRPr="00720B83" w:rsidRDefault="009D5F56" w:rsidP="00553004">
            <w:pPr>
              <w:jc w:val="center"/>
              <w:rPr>
                <w:rFonts w:eastAsia="Calibri"/>
                <w:bCs/>
                <w:szCs w:val="22"/>
              </w:rPr>
            </w:pPr>
            <w:r w:rsidRPr="00720B83">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48638F" w14:textId="77777777" w:rsidR="009D5F56" w:rsidRPr="00720B83" w:rsidRDefault="009D5F56" w:rsidP="00553004">
            <w:pPr>
              <w:jc w:val="center"/>
              <w:rPr>
                <w:rFonts w:eastAsia="Calibri"/>
                <w:bCs/>
                <w:szCs w:val="22"/>
              </w:rPr>
            </w:pPr>
            <w:r w:rsidRPr="00720B83">
              <w:rPr>
                <w:rFonts w:eastAsia="Calibri"/>
                <w:bCs/>
                <w:szCs w:val="22"/>
              </w:rPr>
              <w:t>4400-5545-8625</w:t>
            </w:r>
          </w:p>
        </w:tc>
      </w:tr>
      <w:tr w:rsidR="00720B83" w:rsidRPr="00720B83" w14:paraId="3503DBA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A9442DF" w14:textId="77777777" w:rsidR="009D5F56" w:rsidRPr="00720B83" w:rsidRDefault="009D5F56" w:rsidP="00553004">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D65E66" w14:textId="77777777" w:rsidR="009D5F56" w:rsidRPr="00720B83" w:rsidRDefault="009D5F56" w:rsidP="00553004">
            <w:pPr>
              <w:rPr>
                <w:rFonts w:eastAsia="Calibri"/>
                <w:bCs/>
                <w:szCs w:val="22"/>
              </w:rPr>
            </w:pPr>
            <w:r w:rsidRPr="00720B83">
              <w:rPr>
                <w:rFonts w:eastAsia="Calibri"/>
                <w:bCs/>
                <w:szCs w:val="22"/>
              </w:rPr>
              <w:t>d16-2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F02C6C" w14:textId="77777777" w:rsidR="009D5F56" w:rsidRPr="00720B83" w:rsidRDefault="009D5F56" w:rsidP="00553004">
            <w:pPr>
              <w:rPr>
                <w:rFonts w:eastAsia="Calibri"/>
                <w:bCs/>
                <w:szCs w:val="22"/>
              </w:rPr>
            </w:pPr>
            <w:r w:rsidRPr="00720B83">
              <w:rPr>
                <w:rFonts w:eastAsia="Calibri"/>
                <w:bCs/>
                <w:szCs w:val="22"/>
              </w:rPr>
              <w:t>Privažiuojamasis kelias prie Ąžuolynės k. nuo kelio Aknystos–Ąžuolynė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E4FC01" w14:textId="793300F3" w:rsidR="009D5F56" w:rsidRPr="00720B83" w:rsidRDefault="009D5F56" w:rsidP="00553004">
            <w:pPr>
              <w:jc w:val="right"/>
              <w:rPr>
                <w:rFonts w:eastAsia="Calibri"/>
                <w:bCs/>
                <w:szCs w:val="22"/>
              </w:rPr>
            </w:pPr>
            <w:r w:rsidRPr="00720B83">
              <w:rPr>
                <w:rFonts w:eastAsia="Calibri"/>
                <w:bCs/>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4AB39" w14:textId="77777777" w:rsidR="009D5F56" w:rsidRPr="00720B83" w:rsidRDefault="009D5F56" w:rsidP="00553004">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9831A" w14:textId="34B87293" w:rsidR="009D5F56" w:rsidRPr="00720B83" w:rsidRDefault="009D5F56" w:rsidP="00553004">
            <w:pPr>
              <w:jc w:val="right"/>
              <w:rPr>
                <w:rFonts w:eastAsia="Calibri"/>
                <w:bCs/>
                <w:szCs w:val="22"/>
              </w:rPr>
            </w:pPr>
            <w:r w:rsidRPr="00720B83">
              <w:rPr>
                <w:rFonts w:eastAsia="Calibri"/>
                <w:bCs/>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7244E" w14:textId="01D0AB9F" w:rsidR="009D5F56" w:rsidRPr="00720B83" w:rsidRDefault="009D5F56" w:rsidP="00553004">
            <w:pPr>
              <w:jc w:val="right"/>
              <w:rPr>
                <w:rFonts w:eastAsia="Calibri"/>
                <w:bCs/>
                <w:strike/>
                <w:szCs w:val="22"/>
              </w:rPr>
            </w:pPr>
            <w:r w:rsidRPr="00720B83">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8B675" w14:textId="77777777" w:rsidR="009D5F56" w:rsidRPr="00720B83" w:rsidRDefault="009D5F56" w:rsidP="00553004">
            <w:pPr>
              <w:jc w:val="center"/>
              <w:rPr>
                <w:rFonts w:eastAsia="Calibri"/>
                <w:bCs/>
                <w:szCs w:val="22"/>
              </w:rPr>
            </w:pPr>
            <w:r w:rsidRPr="00720B83">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FC4C31" w14:textId="70DEE974" w:rsidR="009D5F56" w:rsidRPr="00720B83" w:rsidRDefault="009D5F56" w:rsidP="00553004">
            <w:pPr>
              <w:jc w:val="center"/>
              <w:rPr>
                <w:rFonts w:eastAsia="Calibri"/>
                <w:bCs/>
                <w:szCs w:val="22"/>
              </w:rPr>
            </w:pPr>
            <w:r w:rsidRPr="00720B83">
              <w:rPr>
                <w:rFonts w:eastAsia="Calibri"/>
                <w:bCs/>
                <w:szCs w:val="22"/>
              </w:rPr>
              <w:t>4400-6228-5614</w:t>
            </w:r>
          </w:p>
        </w:tc>
      </w:tr>
      <w:tr w:rsidR="00720B83" w:rsidRPr="00720B83" w14:paraId="72C2564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0E6610" w14:textId="77777777" w:rsidR="009D5F56" w:rsidRPr="00720B83" w:rsidRDefault="009D5F56" w:rsidP="00553004">
            <w:pPr>
              <w:numPr>
                <w:ilvl w:val="0"/>
                <w:numId w:val="11"/>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6E7031" w14:textId="77777777" w:rsidR="009D5F56" w:rsidRPr="00720B83" w:rsidRDefault="009D5F56" w:rsidP="00553004">
            <w:pPr>
              <w:rPr>
                <w:rFonts w:eastAsia="Calibri"/>
                <w:bCs/>
                <w:szCs w:val="22"/>
              </w:rPr>
            </w:pPr>
            <w:r w:rsidRPr="00720B83">
              <w:rPr>
                <w:rFonts w:eastAsia="Calibri"/>
                <w:bCs/>
                <w:szCs w:val="22"/>
              </w:rPr>
              <w:t>d17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D2F5B8" w14:textId="77777777" w:rsidR="009D5F56" w:rsidRPr="00720B83" w:rsidRDefault="009D5F56" w:rsidP="00553004">
            <w:pPr>
              <w:rPr>
                <w:rFonts w:eastAsia="Calibri"/>
                <w:bCs/>
                <w:szCs w:val="22"/>
              </w:rPr>
            </w:pPr>
            <w:r w:rsidRPr="00720B83">
              <w:rPr>
                <w:rFonts w:eastAsia="Calibri"/>
                <w:bCs/>
                <w:szCs w:val="22"/>
              </w:rPr>
              <w:t>Privažiuojamasis kelias prie Katlėriškių k. nuo kelio Debeikiai–Trumbatiškis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297FAB" w14:textId="53B45DAA" w:rsidR="009D5F56" w:rsidRPr="00720B83" w:rsidRDefault="00B36859" w:rsidP="00553004">
            <w:pPr>
              <w:jc w:val="right"/>
              <w:rPr>
                <w:rFonts w:eastAsia="Calibri"/>
                <w:bCs/>
                <w:szCs w:val="22"/>
              </w:rPr>
            </w:pPr>
            <w:r w:rsidRPr="00720B83">
              <w:rPr>
                <w:rFonts w:eastAsia="Calibri"/>
                <w:bCs/>
                <w:szCs w:val="22"/>
              </w:rPr>
              <w:t>292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38549" w14:textId="77777777" w:rsidR="009D5F56" w:rsidRPr="00720B83" w:rsidRDefault="009D5F56" w:rsidP="00553004">
            <w:pPr>
              <w:jc w:val="right"/>
              <w:rPr>
                <w:rFonts w:eastAsia="Calibri"/>
                <w:bCs/>
                <w:szCs w:val="22"/>
              </w:rPr>
            </w:pPr>
            <w:r w:rsidRPr="00720B83">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D03E8" w14:textId="7F2A5B08" w:rsidR="009D5F56" w:rsidRPr="00720B83" w:rsidRDefault="00B36859" w:rsidP="00553004">
            <w:pPr>
              <w:jc w:val="right"/>
              <w:rPr>
                <w:rFonts w:eastAsia="Calibri"/>
                <w:bCs/>
                <w:szCs w:val="22"/>
              </w:rPr>
            </w:pPr>
            <w:r w:rsidRPr="00720B83">
              <w:rPr>
                <w:rFonts w:eastAsia="Calibri"/>
                <w:bCs/>
                <w:szCs w:val="22"/>
              </w:rPr>
              <w:t>292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BB293" w14:textId="7451496E" w:rsidR="009D5F56" w:rsidRPr="00720B83" w:rsidRDefault="00720B83" w:rsidP="00553004">
            <w:pPr>
              <w:jc w:val="right"/>
              <w:rPr>
                <w:rFonts w:eastAsia="Calibri"/>
                <w:bCs/>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E7C55" w14:textId="77777777" w:rsidR="009D5F56" w:rsidRPr="00720B83" w:rsidRDefault="009D5F56" w:rsidP="00553004">
            <w:pPr>
              <w:jc w:val="center"/>
              <w:rPr>
                <w:rFonts w:eastAsia="Calibri"/>
                <w:bCs/>
                <w:szCs w:val="22"/>
              </w:rPr>
            </w:pPr>
            <w:r w:rsidRPr="00720B83">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B494EE" w14:textId="4FE461EB" w:rsidR="009D5F56" w:rsidRPr="00720B83" w:rsidRDefault="00B36859" w:rsidP="00553004">
            <w:pPr>
              <w:jc w:val="center"/>
              <w:rPr>
                <w:rFonts w:eastAsia="Calibri"/>
                <w:bCs/>
                <w:szCs w:val="22"/>
              </w:rPr>
            </w:pPr>
            <w:r w:rsidRPr="00720B83">
              <w:rPr>
                <w:rFonts w:eastAsia="Calibri"/>
                <w:bCs/>
                <w:szCs w:val="22"/>
              </w:rPr>
              <w:t>4400-6249-8012</w:t>
            </w:r>
          </w:p>
        </w:tc>
      </w:tr>
      <w:tr w:rsidR="009D5F56" w:rsidRPr="00AD37DC" w14:paraId="54F1364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760B76"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A283F5" w14:textId="77777777" w:rsidR="009D5F56" w:rsidRPr="00AD37DC" w:rsidRDefault="009D5F56" w:rsidP="00553004">
            <w:pPr>
              <w:rPr>
                <w:rFonts w:eastAsia="Calibri"/>
                <w:szCs w:val="22"/>
              </w:rPr>
            </w:pPr>
            <w:r w:rsidRPr="00AD37DC">
              <w:rPr>
                <w:rFonts w:eastAsia="Calibri"/>
                <w:szCs w:val="22"/>
              </w:rPr>
              <w:t>d18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AD42E4" w14:textId="77777777" w:rsidR="009D5F56" w:rsidRPr="00AD37DC" w:rsidRDefault="009D5F56" w:rsidP="00553004">
            <w:pPr>
              <w:rPr>
                <w:rFonts w:eastAsia="Calibri"/>
                <w:szCs w:val="22"/>
              </w:rPr>
            </w:pPr>
            <w:r w:rsidRPr="00AD37DC">
              <w:rPr>
                <w:rFonts w:eastAsia="Calibri"/>
                <w:szCs w:val="22"/>
              </w:rPr>
              <w:t>Privažiuojamasis kelias prie Kurtinių k. nuo kelio Debeikiai–Trumbatiškis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EC0C75" w14:textId="3FB98283" w:rsidR="009D5F56" w:rsidRPr="00AD37DC" w:rsidRDefault="009D5F56" w:rsidP="00553004">
            <w:pPr>
              <w:jc w:val="right"/>
              <w:rPr>
                <w:rFonts w:eastAsia="Calibri"/>
                <w:szCs w:val="22"/>
              </w:rPr>
            </w:pPr>
            <w:r w:rsidRPr="00AD37DC">
              <w:rPr>
                <w:rFonts w:eastAsia="Calibri"/>
                <w:szCs w:val="22"/>
              </w:rPr>
              <w:t>315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A6A012"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57BBE4" w14:textId="178F39CC" w:rsidR="009D5F56" w:rsidRPr="00AD37DC" w:rsidRDefault="009D5F56" w:rsidP="00553004">
            <w:pPr>
              <w:jc w:val="right"/>
              <w:rPr>
                <w:rFonts w:eastAsia="Calibri"/>
                <w:szCs w:val="22"/>
              </w:rPr>
            </w:pPr>
            <w:r w:rsidRPr="00AD37DC">
              <w:rPr>
                <w:rFonts w:eastAsia="Calibri"/>
                <w:szCs w:val="22"/>
              </w:rPr>
              <w:t>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CFDC24" w14:textId="4AD0A7CB" w:rsidR="009D5F56" w:rsidRPr="00AD37DC" w:rsidRDefault="009D5F56" w:rsidP="00553004">
            <w:pPr>
              <w:jc w:val="right"/>
              <w:rPr>
                <w:rFonts w:eastAsia="Calibri"/>
                <w:szCs w:val="22"/>
              </w:rPr>
            </w:pPr>
            <w:r w:rsidRPr="00AD37DC">
              <w:rPr>
                <w:rFonts w:eastAsia="Calibri"/>
                <w:szCs w:val="22"/>
              </w:rPr>
              <w:t xml:space="preserve"> 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D2167" w14:textId="77777777" w:rsidR="009D5F56" w:rsidRPr="00AD37DC" w:rsidRDefault="009D5F56" w:rsidP="00553004">
            <w:pPr>
              <w:jc w:val="center"/>
              <w:rPr>
                <w:rFonts w:eastAsia="Calibri"/>
                <w:szCs w:val="22"/>
              </w:rPr>
            </w:pPr>
            <w:r w:rsidRPr="00AD37D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373B78" w14:textId="6C7C1421" w:rsidR="009D5F56" w:rsidRPr="00AD37DC" w:rsidRDefault="009D5F56" w:rsidP="00553004">
            <w:pPr>
              <w:jc w:val="center"/>
              <w:rPr>
                <w:rFonts w:eastAsia="Calibri"/>
                <w:szCs w:val="22"/>
              </w:rPr>
            </w:pPr>
            <w:r w:rsidRPr="00AD37DC">
              <w:rPr>
                <w:rFonts w:eastAsia="Calibri"/>
                <w:szCs w:val="22"/>
              </w:rPr>
              <w:t>4400-6227-9945</w:t>
            </w:r>
          </w:p>
        </w:tc>
      </w:tr>
      <w:tr w:rsidR="009D5F56" w:rsidRPr="00AD37DC" w14:paraId="3FEE139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BBE070"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9E0DB0" w14:textId="77777777" w:rsidR="009D5F56" w:rsidRPr="00AD37DC" w:rsidRDefault="009D5F56" w:rsidP="00553004">
            <w:pPr>
              <w:rPr>
                <w:rFonts w:eastAsia="Calibri"/>
                <w:szCs w:val="22"/>
              </w:rPr>
            </w:pPr>
            <w:r w:rsidRPr="00AD37DC">
              <w:rPr>
                <w:rFonts w:eastAsia="Calibri"/>
                <w:szCs w:val="22"/>
              </w:rPr>
              <w:t>d19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801372" w14:textId="75F3438C" w:rsidR="009D5F56" w:rsidRPr="00AD37DC" w:rsidRDefault="009D5F56" w:rsidP="00553004">
            <w:pPr>
              <w:rPr>
                <w:rFonts w:eastAsia="Calibri"/>
                <w:szCs w:val="22"/>
              </w:rPr>
            </w:pPr>
            <w:r w:rsidRPr="00AD37DC">
              <w:rPr>
                <w:rFonts w:eastAsia="Calibri"/>
                <w:szCs w:val="22"/>
              </w:rPr>
              <w:t xml:space="preserve">Privažiuojamasis kelias prie Šventupio k. nuo kelio Kupiškis–Utena,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76D5A7" w14:textId="41C1E62C" w:rsidR="009D5F56" w:rsidRPr="00AD37DC" w:rsidRDefault="009D5F56" w:rsidP="00553004">
            <w:pPr>
              <w:jc w:val="right"/>
              <w:rPr>
                <w:rFonts w:eastAsia="Calibri"/>
                <w:szCs w:val="22"/>
              </w:rPr>
            </w:pPr>
            <w:r w:rsidRPr="00AD37DC">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F4E51"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9C73C9" w14:textId="46A7EE24" w:rsidR="009D5F56" w:rsidRPr="00AD37DC" w:rsidRDefault="009D5F56" w:rsidP="00553004">
            <w:pPr>
              <w:jc w:val="right"/>
              <w:rPr>
                <w:rFonts w:eastAsia="Calibri"/>
                <w:szCs w:val="22"/>
              </w:rPr>
            </w:pPr>
            <w:r w:rsidRPr="00AD37DC">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2B152"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985AF" w14:textId="77777777" w:rsidR="009D5F56" w:rsidRPr="00AD37DC" w:rsidRDefault="009D5F56" w:rsidP="00553004">
            <w:pPr>
              <w:jc w:val="center"/>
              <w:rPr>
                <w:rFonts w:eastAsia="Calibri"/>
                <w:szCs w:val="22"/>
              </w:rPr>
            </w:pPr>
            <w:r w:rsidRPr="00AD37DC">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FA5DD2" w14:textId="4AA17DB4" w:rsidR="009D5F56" w:rsidRPr="00AD37DC" w:rsidRDefault="009D5F56" w:rsidP="00553004">
            <w:pPr>
              <w:jc w:val="center"/>
              <w:rPr>
                <w:rFonts w:eastAsia="Calibri"/>
                <w:szCs w:val="22"/>
              </w:rPr>
            </w:pPr>
            <w:r w:rsidRPr="00AD37DC">
              <w:rPr>
                <w:rFonts w:eastAsia="Calibri"/>
                <w:szCs w:val="22"/>
              </w:rPr>
              <w:t>4400-6229-3408</w:t>
            </w:r>
          </w:p>
        </w:tc>
      </w:tr>
      <w:tr w:rsidR="009D5F56" w:rsidRPr="00AD37DC" w14:paraId="44CF4EF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6BDCD13"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713E40" w14:textId="77777777" w:rsidR="009D5F56" w:rsidRPr="00AD37DC" w:rsidRDefault="009D5F56" w:rsidP="00553004">
            <w:pPr>
              <w:rPr>
                <w:rFonts w:eastAsia="Calibri"/>
                <w:szCs w:val="22"/>
              </w:rPr>
            </w:pPr>
            <w:r w:rsidRPr="00AD37DC">
              <w:rPr>
                <w:rFonts w:eastAsia="Calibri"/>
                <w:szCs w:val="22"/>
              </w:rPr>
              <w:t>d2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6DE9C1" w14:textId="77777777" w:rsidR="009D5F56" w:rsidRPr="00AD37DC" w:rsidRDefault="009D5F56" w:rsidP="00553004">
            <w:pPr>
              <w:rPr>
                <w:rFonts w:eastAsia="Calibri"/>
                <w:szCs w:val="22"/>
              </w:rPr>
            </w:pPr>
            <w:r w:rsidRPr="00AD37DC">
              <w:rPr>
                <w:rFonts w:eastAsia="Calibri"/>
                <w:szCs w:val="22"/>
              </w:rPr>
              <w:t>Leliūnai–Medinos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AD560C" w14:textId="77777777" w:rsidR="009D5F56" w:rsidRPr="00AD37DC" w:rsidRDefault="009D5F56" w:rsidP="00553004">
            <w:pPr>
              <w:jc w:val="right"/>
              <w:rPr>
                <w:rFonts w:eastAsia="Calibri"/>
                <w:szCs w:val="22"/>
              </w:rPr>
            </w:pPr>
            <w:r w:rsidRPr="00AD37DC">
              <w:rPr>
                <w:rFonts w:eastAsia="Calibri"/>
                <w:szCs w:val="22"/>
              </w:rPr>
              <w:t>2434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AE864"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242F5" w14:textId="77777777" w:rsidR="009D5F56" w:rsidRPr="00AD37DC" w:rsidRDefault="009D5F56" w:rsidP="00553004">
            <w:pPr>
              <w:jc w:val="right"/>
              <w:rPr>
                <w:rFonts w:eastAsia="Calibri"/>
                <w:szCs w:val="22"/>
              </w:rPr>
            </w:pPr>
            <w:r w:rsidRPr="00AD37DC">
              <w:rPr>
                <w:rFonts w:eastAsia="Calibri"/>
                <w:szCs w:val="22"/>
              </w:rPr>
              <w:t>2434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F89CB"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2613F4" w14:textId="77777777" w:rsidR="009D5F56" w:rsidRPr="00AD37DC" w:rsidRDefault="009D5F56" w:rsidP="00553004">
            <w:pPr>
              <w:jc w:val="center"/>
              <w:rPr>
                <w:rFonts w:eastAsia="Calibri"/>
                <w:szCs w:val="22"/>
              </w:rPr>
            </w:pPr>
            <w:r w:rsidRPr="00AD37DC">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D83E00" w14:textId="77777777" w:rsidR="009D5F56" w:rsidRPr="00AD37DC" w:rsidRDefault="009D5F56" w:rsidP="00553004">
            <w:pPr>
              <w:jc w:val="center"/>
              <w:rPr>
                <w:rFonts w:eastAsia="Calibri"/>
                <w:szCs w:val="22"/>
              </w:rPr>
            </w:pPr>
            <w:r w:rsidRPr="00AD37DC">
              <w:rPr>
                <w:rFonts w:eastAsia="Calibri"/>
                <w:szCs w:val="22"/>
              </w:rPr>
              <w:t>4400-5545-8614</w:t>
            </w:r>
          </w:p>
        </w:tc>
      </w:tr>
      <w:tr w:rsidR="009D5F56" w:rsidRPr="00AD37DC" w14:paraId="5D5B945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015C9E0"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EE7649" w14:textId="77777777" w:rsidR="009D5F56" w:rsidRPr="00AD37DC" w:rsidRDefault="009D5F56" w:rsidP="00553004">
            <w:pPr>
              <w:rPr>
                <w:rFonts w:eastAsia="Calibri"/>
                <w:szCs w:val="22"/>
              </w:rPr>
            </w:pPr>
            <w:r w:rsidRPr="00AD37DC">
              <w:rPr>
                <w:rFonts w:eastAsia="Calibri"/>
                <w:szCs w:val="22"/>
              </w:rPr>
              <w:t>d20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3C952D" w14:textId="77777777" w:rsidR="009D5F56" w:rsidRPr="00AD37DC" w:rsidRDefault="009D5F56" w:rsidP="00553004">
            <w:pPr>
              <w:rPr>
                <w:rFonts w:eastAsia="Calibri"/>
                <w:szCs w:val="22"/>
              </w:rPr>
            </w:pPr>
            <w:r w:rsidRPr="00AD37DC">
              <w:rPr>
                <w:rFonts w:eastAsia="Calibri"/>
                <w:szCs w:val="22"/>
              </w:rPr>
              <w:t>Varkujai–Jononys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33C433" w14:textId="11362D5D" w:rsidR="009D5F56" w:rsidRPr="00AD37DC" w:rsidRDefault="00E11108" w:rsidP="00553004">
            <w:pPr>
              <w:jc w:val="right"/>
              <w:rPr>
                <w:rFonts w:eastAsia="Calibri"/>
                <w:szCs w:val="22"/>
              </w:rPr>
            </w:pPr>
            <w:r w:rsidRPr="00AD37DC">
              <w:rPr>
                <w:rFonts w:eastAsia="Calibri"/>
                <w:szCs w:val="22"/>
              </w:rPr>
              <w:t>2745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AC518"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683190" w14:textId="6FCCA1EA" w:rsidR="009D5F56" w:rsidRPr="00AD37DC" w:rsidRDefault="00E11108" w:rsidP="00553004">
            <w:pPr>
              <w:jc w:val="right"/>
              <w:rPr>
                <w:rFonts w:eastAsia="Calibri"/>
                <w:szCs w:val="22"/>
              </w:rPr>
            </w:pPr>
            <w:r>
              <w:rPr>
                <w:rFonts w:eastAsia="Calibri"/>
                <w:szCs w:val="22"/>
              </w:rPr>
              <w:t>2745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2474A"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39DE5" w14:textId="77777777" w:rsidR="009D5F56" w:rsidRDefault="009D5F56" w:rsidP="00553004">
            <w:pPr>
              <w:jc w:val="center"/>
              <w:rPr>
                <w:rFonts w:eastAsia="Calibri"/>
                <w:szCs w:val="22"/>
              </w:rPr>
            </w:pPr>
            <w:r w:rsidRPr="00AD37DC">
              <w:rPr>
                <w:rFonts w:eastAsia="Calibri"/>
                <w:szCs w:val="22"/>
              </w:rPr>
              <w:t>IIIv</w:t>
            </w:r>
          </w:p>
          <w:p w14:paraId="0CB5C3E4" w14:textId="52C3805B" w:rsidR="009D5F56" w:rsidRPr="00AD37DC" w:rsidRDefault="009D5F56" w:rsidP="00553004">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hideMark/>
          </w:tcPr>
          <w:p w14:paraId="3428CBC9" w14:textId="1482CACC" w:rsidR="00E02D9D" w:rsidRPr="00AD37DC" w:rsidRDefault="00E02D9D" w:rsidP="00E02D9D">
            <w:pPr>
              <w:jc w:val="center"/>
              <w:rPr>
                <w:rFonts w:eastAsia="Calibri"/>
                <w:szCs w:val="22"/>
              </w:rPr>
            </w:pPr>
            <w:r w:rsidRPr="00AD37DC">
              <w:rPr>
                <w:rFonts w:eastAsia="Calibri"/>
                <w:szCs w:val="22"/>
              </w:rPr>
              <w:t>4400-5706-1604</w:t>
            </w:r>
            <w:r>
              <w:rPr>
                <w:rFonts w:eastAsia="Calibri"/>
                <w:szCs w:val="22"/>
              </w:rPr>
              <w:t xml:space="preserve"> </w:t>
            </w:r>
          </w:p>
          <w:p w14:paraId="1C1E9C36" w14:textId="0DEA3F3E" w:rsidR="009D5F56" w:rsidRPr="00AD37DC" w:rsidRDefault="009D5F56" w:rsidP="00553004">
            <w:pPr>
              <w:jc w:val="center"/>
              <w:rPr>
                <w:rFonts w:eastAsia="Calibri"/>
                <w:szCs w:val="22"/>
              </w:rPr>
            </w:pPr>
          </w:p>
        </w:tc>
      </w:tr>
      <w:tr w:rsidR="009D5F56" w:rsidRPr="00AD37DC" w14:paraId="316CD25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55B2F5"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BF1813" w14:textId="77777777" w:rsidR="009D5F56" w:rsidRPr="00AD37DC" w:rsidRDefault="009D5F56" w:rsidP="00553004">
            <w:pPr>
              <w:rPr>
                <w:rFonts w:eastAsia="Calibri"/>
                <w:szCs w:val="22"/>
              </w:rPr>
            </w:pPr>
            <w:r w:rsidRPr="00AD37DC">
              <w:rPr>
                <w:rFonts w:eastAsia="Calibri"/>
                <w:szCs w:val="22"/>
              </w:rPr>
              <w:t>d21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0B7E25" w14:textId="77777777" w:rsidR="009D5F56" w:rsidRPr="00AD37DC" w:rsidRDefault="009D5F56" w:rsidP="00553004">
            <w:pPr>
              <w:rPr>
                <w:rFonts w:eastAsia="Calibri"/>
                <w:szCs w:val="22"/>
              </w:rPr>
            </w:pPr>
            <w:r w:rsidRPr="00AD37DC">
              <w:rPr>
                <w:rFonts w:eastAsia="Calibri"/>
                <w:szCs w:val="22"/>
              </w:rPr>
              <w:t>Varkujai–Vainiūnai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CF34B59" w14:textId="6676F118" w:rsidR="009D5F56" w:rsidRPr="00AD37DC" w:rsidRDefault="00E11108" w:rsidP="00553004">
            <w:pPr>
              <w:jc w:val="right"/>
              <w:rPr>
                <w:rFonts w:eastAsia="Calibri"/>
                <w:szCs w:val="22"/>
              </w:rPr>
            </w:pPr>
            <w:r w:rsidRPr="00AD37DC">
              <w:rPr>
                <w:rFonts w:eastAsia="Calibri"/>
                <w:szCs w:val="22"/>
              </w:rPr>
              <w:t>2586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E838D"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9998D" w14:textId="71A33E09" w:rsidR="009D5F56" w:rsidRPr="00AD37DC" w:rsidRDefault="00E11108" w:rsidP="00553004">
            <w:pPr>
              <w:jc w:val="right"/>
              <w:rPr>
                <w:rFonts w:eastAsia="Calibri"/>
                <w:szCs w:val="22"/>
              </w:rPr>
            </w:pPr>
            <w:r>
              <w:rPr>
                <w:rFonts w:eastAsia="Calibri"/>
                <w:szCs w:val="22"/>
              </w:rPr>
              <w:t>2586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4B48D"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5AD0C6" w14:textId="77777777" w:rsidR="00D33DA7" w:rsidRDefault="009D5F56" w:rsidP="00553004">
            <w:pPr>
              <w:jc w:val="center"/>
              <w:rPr>
                <w:rFonts w:eastAsia="Calibri"/>
                <w:szCs w:val="22"/>
              </w:rPr>
            </w:pPr>
            <w:r w:rsidRPr="00AD37DC">
              <w:rPr>
                <w:rFonts w:eastAsia="Calibri"/>
                <w:szCs w:val="22"/>
              </w:rPr>
              <w:t>IIIv</w:t>
            </w:r>
          </w:p>
          <w:p w14:paraId="3CBF68A7" w14:textId="5E08201B" w:rsidR="009D5F56" w:rsidRPr="00AD37DC" w:rsidRDefault="00D33DA7" w:rsidP="00553004">
            <w:pPr>
              <w:jc w:val="center"/>
              <w:rPr>
                <w:rFonts w:eastAsia="Calibri"/>
                <w:szCs w:val="22"/>
              </w:rPr>
            </w:pPr>
            <w:r>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AA9E97" w14:textId="77777777" w:rsidR="00E02D9D" w:rsidRPr="00AD37DC" w:rsidRDefault="00E02D9D" w:rsidP="00E02D9D">
            <w:pPr>
              <w:jc w:val="center"/>
              <w:rPr>
                <w:rFonts w:eastAsia="Calibri"/>
                <w:szCs w:val="22"/>
              </w:rPr>
            </w:pPr>
            <w:r w:rsidRPr="00AD37DC">
              <w:rPr>
                <w:rFonts w:eastAsia="Calibri"/>
                <w:szCs w:val="22"/>
              </w:rPr>
              <w:t>4400-5706-1648</w:t>
            </w:r>
          </w:p>
          <w:p w14:paraId="161EAA02" w14:textId="449306AF" w:rsidR="009D5F56" w:rsidRPr="00AD37DC" w:rsidRDefault="00E02D9D" w:rsidP="00E02D9D">
            <w:pPr>
              <w:jc w:val="center"/>
              <w:rPr>
                <w:rFonts w:eastAsia="Calibri"/>
                <w:szCs w:val="22"/>
              </w:rPr>
            </w:pPr>
            <w:r w:rsidRPr="00AD37DC">
              <w:rPr>
                <w:rFonts w:eastAsia="Calibri"/>
                <w:szCs w:val="22"/>
              </w:rPr>
              <w:t>4400-5895-0620</w:t>
            </w:r>
          </w:p>
        </w:tc>
      </w:tr>
      <w:tr w:rsidR="009D5F56" w:rsidRPr="00AD37DC" w14:paraId="3240689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CD1AC2"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885A31" w14:textId="77777777" w:rsidR="009D5F56" w:rsidRPr="00AD37DC" w:rsidRDefault="009D5F56" w:rsidP="00553004">
            <w:pPr>
              <w:rPr>
                <w:rFonts w:eastAsia="Calibri"/>
                <w:szCs w:val="22"/>
              </w:rPr>
            </w:pPr>
            <w:r w:rsidRPr="00AD37DC">
              <w:rPr>
                <w:rFonts w:eastAsia="Calibri"/>
                <w:szCs w:val="22"/>
              </w:rPr>
              <w:t>d2-1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F90237" w14:textId="77777777" w:rsidR="009D5F56" w:rsidRPr="00AD37DC" w:rsidRDefault="009D5F56" w:rsidP="00553004">
            <w:pPr>
              <w:rPr>
                <w:rFonts w:eastAsia="Calibri"/>
                <w:szCs w:val="22"/>
              </w:rPr>
            </w:pPr>
            <w:r w:rsidRPr="00AD37DC">
              <w:rPr>
                <w:rFonts w:eastAsia="Calibri"/>
                <w:szCs w:val="22"/>
              </w:rPr>
              <w:t>Medinos–Knebiai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D6A790" w14:textId="77777777" w:rsidR="009D5F56" w:rsidRPr="00AD37DC" w:rsidRDefault="009D5F56" w:rsidP="00553004">
            <w:pPr>
              <w:jc w:val="right"/>
              <w:rPr>
                <w:rFonts w:eastAsia="Calibri"/>
                <w:szCs w:val="22"/>
              </w:rPr>
            </w:pPr>
            <w:r w:rsidRPr="00AD37DC">
              <w:rPr>
                <w:rFonts w:eastAsia="Calibri"/>
                <w:szCs w:val="22"/>
              </w:rPr>
              <w:t>3918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E6FFE6"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40A6B" w14:textId="77777777" w:rsidR="009D5F56" w:rsidRPr="00AD37DC" w:rsidRDefault="009D5F56" w:rsidP="00553004">
            <w:pPr>
              <w:jc w:val="right"/>
              <w:rPr>
                <w:rFonts w:eastAsia="Calibri"/>
                <w:szCs w:val="22"/>
              </w:rPr>
            </w:pPr>
            <w:r w:rsidRPr="00AD37DC">
              <w:rPr>
                <w:rFonts w:eastAsia="Calibri"/>
                <w:szCs w:val="22"/>
              </w:rPr>
              <w:t>3918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40B26A" w14:textId="77777777" w:rsidR="009D5F56" w:rsidRPr="00AD37DC" w:rsidRDefault="009D5F56" w:rsidP="00553004">
            <w:pPr>
              <w:jc w:val="right"/>
              <w:rPr>
                <w:rFonts w:eastAsia="Calibri"/>
                <w:strike/>
                <w:szCs w:val="22"/>
              </w:rPr>
            </w:pPr>
            <w:r w:rsidRPr="00AD37D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97CFA" w14:textId="77777777" w:rsidR="009D5F56" w:rsidRPr="00AD37DC" w:rsidRDefault="009D5F56" w:rsidP="00553004">
            <w:pPr>
              <w:jc w:val="center"/>
              <w:rPr>
                <w:rFonts w:eastAsia="Calibri"/>
                <w:szCs w:val="22"/>
              </w:rPr>
            </w:pPr>
            <w:r w:rsidRPr="00AD37D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0C4F06" w14:textId="77777777" w:rsidR="009D5F56" w:rsidRPr="00AD37DC" w:rsidRDefault="009D5F56" w:rsidP="00553004">
            <w:pPr>
              <w:jc w:val="center"/>
              <w:rPr>
                <w:rFonts w:eastAsia="Calibri"/>
                <w:szCs w:val="22"/>
              </w:rPr>
            </w:pPr>
            <w:r w:rsidRPr="00AD37DC">
              <w:rPr>
                <w:rFonts w:eastAsia="Calibri"/>
                <w:szCs w:val="22"/>
              </w:rPr>
              <w:t>4400-5706-1515</w:t>
            </w:r>
          </w:p>
        </w:tc>
      </w:tr>
      <w:tr w:rsidR="009D5F56" w:rsidRPr="00AD37DC" w14:paraId="517BFC9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BF9CA76"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D90DFF" w14:textId="77777777" w:rsidR="009D5F56" w:rsidRPr="00AD37DC" w:rsidRDefault="009D5F56" w:rsidP="00553004">
            <w:pPr>
              <w:rPr>
                <w:rFonts w:eastAsia="Calibri"/>
                <w:szCs w:val="22"/>
              </w:rPr>
            </w:pPr>
            <w:r w:rsidRPr="00AD37DC">
              <w:rPr>
                <w:rFonts w:eastAsia="Calibri"/>
                <w:szCs w:val="22"/>
              </w:rPr>
              <w:t>d22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FAD6A9" w14:textId="77777777" w:rsidR="009D5F56" w:rsidRPr="00AD37DC" w:rsidRDefault="009D5F56" w:rsidP="00553004">
            <w:pPr>
              <w:rPr>
                <w:rFonts w:eastAsia="Calibri"/>
                <w:szCs w:val="22"/>
              </w:rPr>
            </w:pPr>
            <w:r w:rsidRPr="00AD37DC">
              <w:rPr>
                <w:rFonts w:eastAsia="Calibri"/>
                <w:szCs w:val="22"/>
              </w:rPr>
              <w:t>Privažiuojamasis kelias prie O. Sedelskytės paminklo nuo kelio Čekonys– Debeikiai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0A083B" w14:textId="3367B1D9" w:rsidR="009D5F56" w:rsidRPr="00AD37DC" w:rsidRDefault="009D5F56" w:rsidP="00553004">
            <w:pPr>
              <w:jc w:val="right"/>
              <w:rPr>
                <w:rFonts w:eastAsia="Calibri"/>
                <w:szCs w:val="22"/>
              </w:rPr>
            </w:pPr>
            <w:r w:rsidRPr="00AD37DC">
              <w:rPr>
                <w:rFonts w:eastAsia="Calibri"/>
                <w:szCs w:val="22"/>
              </w:rPr>
              <w:t xml:space="preserve"> 1264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A9C6C"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F9EAB" w14:textId="15E42EAD" w:rsidR="009D5F56" w:rsidRPr="00AD37DC" w:rsidRDefault="009D5F56" w:rsidP="00553004">
            <w:pPr>
              <w:jc w:val="right"/>
              <w:rPr>
                <w:rFonts w:eastAsia="Calibri"/>
                <w:szCs w:val="22"/>
              </w:rPr>
            </w:pPr>
            <w:r>
              <w:rPr>
                <w:rFonts w:eastAsia="Calibri"/>
                <w:szCs w:val="22"/>
              </w:rPr>
              <w:t>1264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6F23D"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B8127B" w14:textId="77777777" w:rsidR="009D5F56" w:rsidRPr="00AD37DC" w:rsidRDefault="009D5F56" w:rsidP="00553004">
            <w:pPr>
              <w:jc w:val="center"/>
              <w:rPr>
                <w:rFonts w:eastAsia="Calibri"/>
                <w:szCs w:val="22"/>
              </w:rPr>
            </w:pPr>
            <w:r w:rsidRPr="00AD37D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A9F07E" w14:textId="162AD91C" w:rsidR="009D5F56" w:rsidRPr="00AD37DC" w:rsidRDefault="009D5F56" w:rsidP="00553004">
            <w:pPr>
              <w:jc w:val="center"/>
              <w:rPr>
                <w:rFonts w:eastAsia="Calibri"/>
                <w:szCs w:val="22"/>
              </w:rPr>
            </w:pPr>
            <w:r w:rsidRPr="00AD37DC">
              <w:rPr>
                <w:rFonts w:eastAsia="Calibri"/>
                <w:szCs w:val="22"/>
              </w:rPr>
              <w:t>4400-6242-3016</w:t>
            </w:r>
          </w:p>
        </w:tc>
      </w:tr>
      <w:tr w:rsidR="009D5F56" w:rsidRPr="00AD37DC" w14:paraId="05629E3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C973A5A"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A65952" w14:textId="77777777" w:rsidR="009D5F56" w:rsidRPr="00AD37DC" w:rsidRDefault="009D5F56" w:rsidP="00553004">
            <w:pPr>
              <w:rPr>
                <w:rFonts w:eastAsia="Calibri"/>
                <w:szCs w:val="22"/>
              </w:rPr>
            </w:pPr>
            <w:r w:rsidRPr="00AD37DC">
              <w:rPr>
                <w:rFonts w:eastAsia="Calibri"/>
                <w:szCs w:val="22"/>
              </w:rPr>
              <w:t>d23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8BD9BB2" w14:textId="77777777" w:rsidR="009D5F56" w:rsidRPr="00AD37DC" w:rsidRDefault="009D5F56" w:rsidP="00553004">
            <w:pPr>
              <w:rPr>
                <w:rFonts w:eastAsia="Calibri"/>
                <w:szCs w:val="22"/>
              </w:rPr>
            </w:pPr>
            <w:r w:rsidRPr="00AD37DC">
              <w:rPr>
                <w:rFonts w:eastAsia="Calibri"/>
                <w:szCs w:val="22"/>
              </w:rPr>
              <w:t>Varkujai–Stalnioniškis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0ACDB6" w14:textId="2C1E9259" w:rsidR="009D5F56" w:rsidRPr="00AD37DC" w:rsidRDefault="009D5F56" w:rsidP="00553004">
            <w:pPr>
              <w:jc w:val="right"/>
              <w:rPr>
                <w:rFonts w:eastAsia="Calibri"/>
                <w:szCs w:val="22"/>
              </w:rPr>
            </w:pPr>
            <w:r w:rsidRPr="00AD37DC">
              <w:rPr>
                <w:rFonts w:eastAsia="Calibri"/>
                <w:szCs w:val="22"/>
              </w:rPr>
              <w:t xml:space="preserve"> 2366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294FD" w14:textId="00CA1BE3" w:rsidR="009D5F56" w:rsidRPr="00AD37DC" w:rsidRDefault="009D5F56" w:rsidP="00553004">
            <w:pPr>
              <w:jc w:val="right"/>
              <w:rPr>
                <w:rFonts w:eastAsia="Calibri"/>
                <w:szCs w:val="22"/>
              </w:rPr>
            </w:pPr>
            <w:r w:rsidRPr="00AD37DC">
              <w:rPr>
                <w:rFonts w:eastAsia="Calibri"/>
                <w:szCs w:val="22"/>
              </w:rPr>
              <w:t>11</w:t>
            </w:r>
          </w:p>
        </w:tc>
        <w:tc>
          <w:tcPr>
            <w:tcW w:w="1133" w:type="dxa"/>
            <w:tcBorders>
              <w:top w:val="single" w:sz="4" w:space="0" w:color="auto"/>
              <w:left w:val="single" w:sz="4" w:space="0" w:color="auto"/>
              <w:bottom w:val="single" w:sz="4" w:space="0" w:color="auto"/>
              <w:right w:val="single" w:sz="4" w:space="0" w:color="auto"/>
            </w:tcBorders>
            <w:vAlign w:val="center"/>
          </w:tcPr>
          <w:p w14:paraId="669A6787" w14:textId="52936656" w:rsidR="009D5F56" w:rsidRPr="00AD37DC" w:rsidRDefault="009D5F56" w:rsidP="00553004">
            <w:pPr>
              <w:jc w:val="right"/>
              <w:rPr>
                <w:rFonts w:eastAsia="Calibri"/>
                <w:szCs w:val="22"/>
              </w:rPr>
            </w:pPr>
            <w:r w:rsidRPr="00AD37DC">
              <w:rPr>
                <w:rFonts w:eastAsia="Calibri"/>
                <w:szCs w:val="22"/>
              </w:rPr>
              <w:t>2355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29A09" w14:textId="3D54A6FD" w:rsidR="009D5F56" w:rsidRPr="00AD37DC" w:rsidRDefault="009D5F56" w:rsidP="00553004">
            <w:pPr>
              <w:jc w:val="right"/>
              <w:rPr>
                <w:rFonts w:eastAsia="Calibri"/>
                <w:strike/>
                <w:szCs w:val="22"/>
              </w:rPr>
            </w:pPr>
            <w:r w:rsidRPr="00AD37D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5C1CA4" w14:textId="77777777" w:rsidR="009D5F56" w:rsidRPr="00AD37DC" w:rsidRDefault="009D5F56" w:rsidP="00553004">
            <w:pPr>
              <w:jc w:val="center"/>
              <w:rPr>
                <w:rFonts w:eastAsia="Calibri"/>
                <w:szCs w:val="22"/>
              </w:rPr>
            </w:pPr>
            <w:r w:rsidRPr="00AD37D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C3A374" w14:textId="358C5DCB" w:rsidR="009D5F56" w:rsidRPr="00AD37DC" w:rsidRDefault="009D5F56" w:rsidP="00553004">
            <w:pPr>
              <w:jc w:val="center"/>
              <w:rPr>
                <w:rFonts w:eastAsia="Calibri"/>
                <w:szCs w:val="22"/>
              </w:rPr>
            </w:pPr>
            <w:r w:rsidRPr="00AD37DC">
              <w:rPr>
                <w:rFonts w:eastAsia="Calibri"/>
                <w:szCs w:val="22"/>
              </w:rPr>
              <w:t>4400-6228-7274</w:t>
            </w:r>
          </w:p>
        </w:tc>
      </w:tr>
      <w:tr w:rsidR="009D5F56" w:rsidRPr="00AD37DC" w14:paraId="0D01117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35C6E3C"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FDCDDB" w14:textId="77777777" w:rsidR="009D5F56" w:rsidRPr="00AD37DC" w:rsidRDefault="009D5F56" w:rsidP="00553004">
            <w:pPr>
              <w:rPr>
                <w:rFonts w:eastAsia="Calibri"/>
                <w:szCs w:val="22"/>
              </w:rPr>
            </w:pPr>
            <w:r w:rsidRPr="00AD37DC">
              <w:rPr>
                <w:rFonts w:eastAsia="Calibri"/>
                <w:szCs w:val="22"/>
              </w:rPr>
              <w:t>d24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CF577F" w14:textId="77777777" w:rsidR="009D5F56" w:rsidRPr="00AD37DC" w:rsidRDefault="009D5F56" w:rsidP="00553004">
            <w:pPr>
              <w:rPr>
                <w:rFonts w:eastAsia="Calibri"/>
                <w:szCs w:val="22"/>
              </w:rPr>
            </w:pPr>
            <w:r w:rsidRPr="00AD37DC">
              <w:rPr>
                <w:rFonts w:eastAsia="Calibri"/>
                <w:szCs w:val="22"/>
              </w:rPr>
              <w:t>Čekonys–Ramuldava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5C9699" w14:textId="770383E0" w:rsidR="009D5F56" w:rsidRPr="00AD37DC" w:rsidRDefault="009D5F56" w:rsidP="00553004">
            <w:pPr>
              <w:jc w:val="right"/>
              <w:rPr>
                <w:rFonts w:eastAsia="Calibri"/>
                <w:szCs w:val="22"/>
              </w:rPr>
            </w:pPr>
            <w:r w:rsidRPr="00AD37DC">
              <w:rPr>
                <w:rFonts w:eastAsia="Calibri"/>
                <w:szCs w:val="22"/>
              </w:rPr>
              <w:t>1620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A6843"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4EB5C5" w14:textId="13A32D83" w:rsidR="009D5F56" w:rsidRPr="00AD37DC" w:rsidRDefault="009D5F56" w:rsidP="00553004">
            <w:pPr>
              <w:jc w:val="right"/>
              <w:rPr>
                <w:rFonts w:eastAsia="Calibri"/>
                <w:szCs w:val="22"/>
              </w:rPr>
            </w:pPr>
            <w:r>
              <w:rPr>
                <w:rFonts w:eastAsia="Calibri"/>
                <w:szCs w:val="22"/>
              </w:rPr>
              <w:t>1620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021D5"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EA4FF" w14:textId="77777777" w:rsidR="009D5F56" w:rsidRPr="00AD37DC" w:rsidRDefault="009D5F56" w:rsidP="00553004">
            <w:pPr>
              <w:jc w:val="center"/>
              <w:rPr>
                <w:rFonts w:eastAsia="Calibri"/>
                <w:szCs w:val="22"/>
              </w:rPr>
            </w:pPr>
            <w:r w:rsidRPr="00AD37D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4CA273" w14:textId="37450C7E" w:rsidR="009D5F56" w:rsidRPr="00AD37DC" w:rsidRDefault="009D5F56" w:rsidP="00553004">
            <w:pPr>
              <w:jc w:val="center"/>
              <w:rPr>
                <w:rFonts w:eastAsia="Calibri"/>
                <w:szCs w:val="22"/>
              </w:rPr>
            </w:pPr>
            <w:r w:rsidRPr="00AD37DC">
              <w:rPr>
                <w:rFonts w:eastAsia="Calibri"/>
                <w:szCs w:val="22"/>
              </w:rPr>
              <w:t>4400-6242-3627</w:t>
            </w:r>
          </w:p>
        </w:tc>
      </w:tr>
      <w:tr w:rsidR="004E586D" w:rsidRPr="004E586D" w14:paraId="4EB95F8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D0897B0" w14:textId="77777777" w:rsidR="009D5F56" w:rsidRPr="004E586D"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B02C61" w14:textId="77777777" w:rsidR="009D5F56" w:rsidRPr="004E586D" w:rsidRDefault="009D5F56" w:rsidP="00553004">
            <w:pPr>
              <w:rPr>
                <w:rFonts w:eastAsia="Calibri"/>
                <w:szCs w:val="22"/>
              </w:rPr>
            </w:pPr>
            <w:r w:rsidRPr="004E586D">
              <w:rPr>
                <w:rFonts w:eastAsia="Calibri"/>
                <w:szCs w:val="22"/>
              </w:rPr>
              <w:t>d25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A35F60" w14:textId="32164E10" w:rsidR="009D5F56" w:rsidRPr="004E586D" w:rsidRDefault="009D5F56" w:rsidP="00553004">
            <w:pPr>
              <w:rPr>
                <w:rFonts w:eastAsia="Calibri"/>
                <w:szCs w:val="22"/>
              </w:rPr>
            </w:pPr>
            <w:r w:rsidRPr="004E586D">
              <w:rPr>
                <w:rFonts w:eastAsia="Calibri"/>
                <w:szCs w:val="22"/>
              </w:rPr>
              <w:t xml:space="preserve">Privažiuojamasis kelias prie Sindrių k. nuo kelio Debeikiai–Rašimai,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8ED36B" w14:textId="156E2664" w:rsidR="009D5F56" w:rsidRPr="004E586D" w:rsidRDefault="0016352F" w:rsidP="00553004">
            <w:pPr>
              <w:jc w:val="right"/>
              <w:rPr>
                <w:rFonts w:eastAsia="Calibri"/>
                <w:szCs w:val="22"/>
              </w:rPr>
            </w:pPr>
            <w:r w:rsidRPr="004E586D">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19F4A" w14:textId="77777777" w:rsidR="009D5F56" w:rsidRPr="004E586D" w:rsidRDefault="009D5F56" w:rsidP="00553004">
            <w:pPr>
              <w:jc w:val="right"/>
              <w:rPr>
                <w:rFonts w:eastAsia="Calibri"/>
                <w:szCs w:val="22"/>
              </w:rPr>
            </w:pPr>
            <w:r w:rsidRPr="004E58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8B78B" w14:textId="37CC4D7B" w:rsidR="009D5F56" w:rsidRPr="004E586D" w:rsidRDefault="0016352F" w:rsidP="00553004">
            <w:pPr>
              <w:jc w:val="right"/>
              <w:rPr>
                <w:rFonts w:eastAsia="Calibri"/>
                <w:szCs w:val="22"/>
              </w:rPr>
            </w:pPr>
            <w:r w:rsidRPr="004E586D">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862B49" w14:textId="47C27CED" w:rsidR="009D5F56" w:rsidRPr="004E586D" w:rsidRDefault="004E586D" w:rsidP="00553004">
            <w:pPr>
              <w:jc w:val="right"/>
              <w:rPr>
                <w:rFonts w:eastAsia="Calibri"/>
                <w:strike/>
                <w:szCs w:val="22"/>
              </w:rPr>
            </w:pPr>
            <w:r w:rsidRPr="004E586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7568D" w14:textId="77777777" w:rsidR="009D5F56" w:rsidRPr="004E586D" w:rsidRDefault="009D5F56" w:rsidP="00553004">
            <w:pPr>
              <w:jc w:val="center"/>
              <w:rPr>
                <w:rFonts w:eastAsia="Calibri"/>
                <w:szCs w:val="22"/>
              </w:rPr>
            </w:pPr>
            <w:r w:rsidRPr="004E586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00408E" w14:textId="73092A1B" w:rsidR="009D5F56" w:rsidRPr="004E586D" w:rsidRDefault="0016352F" w:rsidP="00553004">
            <w:pPr>
              <w:jc w:val="center"/>
              <w:rPr>
                <w:rFonts w:eastAsia="Calibri"/>
                <w:szCs w:val="22"/>
              </w:rPr>
            </w:pPr>
            <w:r w:rsidRPr="004E586D">
              <w:rPr>
                <w:rFonts w:eastAsia="Calibri"/>
                <w:szCs w:val="22"/>
              </w:rPr>
              <w:t>4400-6251-2329</w:t>
            </w:r>
          </w:p>
        </w:tc>
      </w:tr>
      <w:tr w:rsidR="004E586D" w:rsidRPr="004E586D" w14:paraId="5615153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EFD00D1" w14:textId="77777777" w:rsidR="009D5F56" w:rsidRPr="004E586D"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155592" w14:textId="77777777" w:rsidR="009D5F56" w:rsidRPr="004E586D" w:rsidRDefault="009D5F56" w:rsidP="00553004">
            <w:pPr>
              <w:rPr>
                <w:rFonts w:eastAsia="Calibri"/>
                <w:szCs w:val="22"/>
              </w:rPr>
            </w:pPr>
            <w:r w:rsidRPr="004E586D">
              <w:rPr>
                <w:rFonts w:eastAsia="Calibri"/>
                <w:szCs w:val="22"/>
              </w:rPr>
              <w:t>d27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80C7C8" w14:textId="77777777" w:rsidR="009D5F56" w:rsidRPr="004E586D" w:rsidRDefault="009D5F56" w:rsidP="00553004">
            <w:pPr>
              <w:rPr>
                <w:rFonts w:eastAsia="Calibri"/>
                <w:szCs w:val="22"/>
              </w:rPr>
            </w:pPr>
            <w:r w:rsidRPr="004E586D">
              <w:rPr>
                <w:rFonts w:eastAsia="Calibri"/>
                <w:szCs w:val="22"/>
              </w:rPr>
              <w:t>Privažiuojamasis kelias prie Stanislavos k. nuo kelio Anykščiai–Svėdasai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7D4CB3" w14:textId="16825EAB" w:rsidR="009D5F56" w:rsidRPr="004E586D" w:rsidRDefault="009D5F56" w:rsidP="00553004">
            <w:pPr>
              <w:jc w:val="right"/>
              <w:rPr>
                <w:rFonts w:eastAsia="Calibri"/>
                <w:szCs w:val="22"/>
              </w:rPr>
            </w:pPr>
            <w:r w:rsidRPr="004E586D">
              <w:rPr>
                <w:rFonts w:eastAsia="Calibri"/>
                <w:szCs w:val="22"/>
              </w:rPr>
              <w:t>520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45169" w14:textId="77777777" w:rsidR="009D5F56" w:rsidRPr="004E586D" w:rsidRDefault="009D5F56" w:rsidP="00553004">
            <w:pPr>
              <w:jc w:val="right"/>
              <w:rPr>
                <w:rFonts w:eastAsia="Calibri"/>
                <w:szCs w:val="22"/>
              </w:rPr>
            </w:pPr>
            <w:r w:rsidRPr="004E58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3EFA7" w14:textId="5FA9C9EB" w:rsidR="009D5F56" w:rsidRPr="004E586D" w:rsidRDefault="009D5F56" w:rsidP="00553004">
            <w:pPr>
              <w:jc w:val="right"/>
              <w:rPr>
                <w:rFonts w:eastAsia="Calibri"/>
                <w:szCs w:val="22"/>
              </w:rPr>
            </w:pPr>
            <w:r w:rsidRPr="004E586D">
              <w:rPr>
                <w:rFonts w:eastAsia="Calibri"/>
                <w:szCs w:val="22"/>
              </w:rPr>
              <w:t>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DB096" w14:textId="59E7AB7C" w:rsidR="009D5F56" w:rsidRPr="004E586D" w:rsidRDefault="009D5F56" w:rsidP="00553004">
            <w:pPr>
              <w:jc w:val="right"/>
              <w:rPr>
                <w:rFonts w:eastAsia="Calibri"/>
                <w:szCs w:val="22"/>
              </w:rPr>
            </w:pPr>
            <w:r w:rsidRPr="004E586D">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C38F1" w14:textId="77777777" w:rsidR="009D5F56" w:rsidRPr="004E586D" w:rsidRDefault="009D5F56" w:rsidP="00553004">
            <w:pPr>
              <w:jc w:val="center"/>
              <w:rPr>
                <w:rFonts w:eastAsia="Calibri"/>
                <w:szCs w:val="22"/>
              </w:rPr>
            </w:pPr>
            <w:r w:rsidRPr="004E586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C15636" w14:textId="2787C01E" w:rsidR="009D5F56" w:rsidRPr="004E586D" w:rsidRDefault="009D5F56" w:rsidP="00553004">
            <w:pPr>
              <w:jc w:val="center"/>
              <w:rPr>
                <w:rFonts w:eastAsia="Calibri"/>
                <w:szCs w:val="22"/>
              </w:rPr>
            </w:pPr>
            <w:r w:rsidRPr="004E586D">
              <w:rPr>
                <w:rFonts w:eastAsia="Calibri"/>
                <w:szCs w:val="22"/>
              </w:rPr>
              <w:t>4400-6242-2140</w:t>
            </w:r>
          </w:p>
        </w:tc>
      </w:tr>
      <w:tr w:rsidR="004E586D" w:rsidRPr="004E586D" w14:paraId="149B504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1DC5A72" w14:textId="77777777" w:rsidR="009D5F56" w:rsidRPr="004E586D"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866B00" w14:textId="77777777" w:rsidR="009D5F56" w:rsidRPr="004E586D" w:rsidRDefault="009D5F56" w:rsidP="00553004">
            <w:pPr>
              <w:rPr>
                <w:rFonts w:eastAsia="Calibri"/>
                <w:szCs w:val="22"/>
              </w:rPr>
            </w:pPr>
            <w:r w:rsidRPr="004E586D">
              <w:rPr>
                <w:rFonts w:eastAsia="Calibri"/>
                <w:szCs w:val="22"/>
              </w:rPr>
              <w:t>d28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C3E9EC" w14:textId="7A0B64B5" w:rsidR="009D5F56" w:rsidRPr="004E586D" w:rsidRDefault="009D5F56" w:rsidP="00553004">
            <w:pPr>
              <w:rPr>
                <w:rFonts w:eastAsia="Calibri"/>
                <w:szCs w:val="22"/>
              </w:rPr>
            </w:pPr>
            <w:r w:rsidRPr="004E586D">
              <w:rPr>
                <w:rFonts w:eastAsia="Calibri"/>
                <w:szCs w:val="22"/>
              </w:rPr>
              <w:t xml:space="preserve">Privažiuojamasis kelias prie  Gerkonių k. nuo kelio Aknysčiai–Varkujai,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F1C425" w14:textId="11C0A25D" w:rsidR="009D5F56" w:rsidRPr="004E586D" w:rsidRDefault="00B77296" w:rsidP="00553004">
            <w:pPr>
              <w:jc w:val="right"/>
              <w:rPr>
                <w:rFonts w:eastAsia="Calibri"/>
                <w:szCs w:val="22"/>
              </w:rPr>
            </w:pPr>
            <w:r w:rsidRPr="004E586D">
              <w:rPr>
                <w:rFonts w:eastAsia="Calibri"/>
                <w:szCs w:val="22"/>
              </w:rPr>
              <w:t>946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FEAF3D" w14:textId="77777777" w:rsidR="009D5F56" w:rsidRPr="004E586D" w:rsidRDefault="009D5F56" w:rsidP="00553004">
            <w:pPr>
              <w:jc w:val="right"/>
              <w:rPr>
                <w:rFonts w:eastAsia="Calibri"/>
                <w:szCs w:val="22"/>
              </w:rPr>
            </w:pPr>
            <w:r w:rsidRPr="004E586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956AF0" w14:textId="2621740C" w:rsidR="009D5F56" w:rsidRPr="004E586D" w:rsidRDefault="00B77296" w:rsidP="00553004">
            <w:pPr>
              <w:jc w:val="right"/>
              <w:rPr>
                <w:rFonts w:eastAsia="Calibri"/>
                <w:szCs w:val="22"/>
              </w:rPr>
            </w:pPr>
            <w:r w:rsidRPr="004E586D">
              <w:rPr>
                <w:rFonts w:eastAsia="Calibri"/>
                <w:szCs w:val="22"/>
              </w:rPr>
              <w:t>946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4405F" w14:textId="0B3F7D1F" w:rsidR="009D5F56" w:rsidRPr="004E586D" w:rsidRDefault="004E586D" w:rsidP="00553004">
            <w:pPr>
              <w:jc w:val="right"/>
              <w:rPr>
                <w:rFonts w:eastAsia="Calibri"/>
                <w:strike/>
                <w:szCs w:val="22"/>
              </w:rPr>
            </w:pPr>
            <w:r w:rsidRPr="004E586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6456B" w14:textId="77777777" w:rsidR="009D5F56" w:rsidRPr="004E586D" w:rsidRDefault="009D5F56" w:rsidP="00553004">
            <w:pPr>
              <w:jc w:val="center"/>
              <w:rPr>
                <w:rFonts w:eastAsia="Calibri"/>
                <w:szCs w:val="22"/>
              </w:rPr>
            </w:pPr>
            <w:r w:rsidRPr="004E586D">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F1E999" w14:textId="1BCB15B3" w:rsidR="009D5F56" w:rsidRPr="004E586D" w:rsidRDefault="00B77296" w:rsidP="00553004">
            <w:pPr>
              <w:jc w:val="center"/>
              <w:rPr>
                <w:rFonts w:eastAsia="Calibri"/>
                <w:szCs w:val="22"/>
              </w:rPr>
            </w:pPr>
            <w:r w:rsidRPr="004E586D">
              <w:rPr>
                <w:rFonts w:eastAsia="Calibri"/>
                <w:szCs w:val="22"/>
              </w:rPr>
              <w:t>4400-6483-5932</w:t>
            </w:r>
          </w:p>
        </w:tc>
      </w:tr>
      <w:tr w:rsidR="009D5F56" w:rsidRPr="00DC4183" w14:paraId="59028CD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626D89"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10E2C8" w14:textId="77777777" w:rsidR="009D5F56" w:rsidRPr="00DC4183" w:rsidRDefault="009D5F56" w:rsidP="00553004">
            <w:pPr>
              <w:rPr>
                <w:rFonts w:eastAsia="Calibri"/>
                <w:szCs w:val="22"/>
              </w:rPr>
            </w:pPr>
            <w:r w:rsidRPr="00DC4183">
              <w:rPr>
                <w:rFonts w:eastAsia="Calibri"/>
                <w:szCs w:val="22"/>
              </w:rPr>
              <w:t>d29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D8ED78" w14:textId="77777777" w:rsidR="009D5F56" w:rsidRPr="00DC4183" w:rsidRDefault="009D5F56" w:rsidP="00553004">
            <w:pPr>
              <w:rPr>
                <w:rFonts w:eastAsia="Calibri"/>
                <w:szCs w:val="22"/>
              </w:rPr>
            </w:pPr>
            <w:r w:rsidRPr="00DC4183">
              <w:rPr>
                <w:rFonts w:eastAsia="Calibri"/>
                <w:szCs w:val="22"/>
              </w:rPr>
              <w:t>Privažiuojamasis kelias prie Dobilynės miško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1AF421" w14:textId="22768EA7" w:rsidR="009D5F56" w:rsidRPr="00DC4183" w:rsidRDefault="009D5F56" w:rsidP="00553004">
            <w:pPr>
              <w:jc w:val="right"/>
              <w:rPr>
                <w:rFonts w:eastAsia="Calibri"/>
                <w:szCs w:val="22"/>
              </w:rPr>
            </w:pPr>
            <w:r w:rsidRPr="00DC4183">
              <w:rPr>
                <w:rFonts w:eastAsia="Calibri"/>
                <w:szCs w:val="22"/>
              </w:rPr>
              <w:t>900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4602A" w14:textId="06457B6E" w:rsidR="009D5F56" w:rsidRPr="00DC4183" w:rsidRDefault="009D5F56" w:rsidP="00553004">
            <w:pPr>
              <w:jc w:val="right"/>
              <w:rPr>
                <w:rFonts w:eastAsia="Calibri"/>
                <w:szCs w:val="22"/>
              </w:rPr>
            </w:pPr>
            <w:r w:rsidRPr="00DC4183">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A24B8" w14:textId="394B6FEA" w:rsidR="009D5F56" w:rsidRPr="00DC4183" w:rsidRDefault="009D5F56" w:rsidP="00553004">
            <w:pPr>
              <w:jc w:val="right"/>
              <w:rPr>
                <w:rFonts w:eastAsia="Calibri"/>
                <w:szCs w:val="22"/>
              </w:rPr>
            </w:pPr>
            <w:r w:rsidRPr="00DC4183">
              <w:rPr>
                <w:rFonts w:eastAsia="Calibri"/>
                <w:szCs w:val="22"/>
              </w:rPr>
              <w:t>866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F6B2E" w14:textId="0806EB97" w:rsidR="009D5F56" w:rsidRPr="00DC4183" w:rsidRDefault="009D5F56" w:rsidP="00553004">
            <w:pPr>
              <w:jc w:val="right"/>
              <w:rPr>
                <w:rFonts w:eastAsia="Calibri"/>
                <w:strike/>
                <w:szCs w:val="22"/>
              </w:rPr>
            </w:pPr>
            <w:r w:rsidRPr="00DC418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F905E" w14:textId="77777777" w:rsidR="009D5F56" w:rsidRPr="00DC4183" w:rsidRDefault="009D5F56" w:rsidP="00553004">
            <w:pPr>
              <w:jc w:val="center"/>
              <w:rPr>
                <w:rFonts w:eastAsia="Calibri"/>
                <w:szCs w:val="22"/>
              </w:rPr>
            </w:pPr>
            <w:r w:rsidRPr="00DC418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3212A7" w14:textId="4D4A4272" w:rsidR="009D5F56" w:rsidRPr="00DC4183" w:rsidRDefault="009D5F56" w:rsidP="00553004">
            <w:pPr>
              <w:jc w:val="center"/>
              <w:rPr>
                <w:rFonts w:eastAsia="Calibri"/>
                <w:szCs w:val="22"/>
              </w:rPr>
            </w:pPr>
            <w:r w:rsidRPr="00DC4183">
              <w:rPr>
                <w:rFonts w:eastAsia="Calibri"/>
                <w:szCs w:val="22"/>
              </w:rPr>
              <w:t>4400-6228-6642</w:t>
            </w:r>
          </w:p>
        </w:tc>
      </w:tr>
      <w:tr w:rsidR="009D5F56" w:rsidRPr="00DC4183" w14:paraId="685A571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1E153AB"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5398DE" w14:textId="77777777" w:rsidR="009D5F56" w:rsidRPr="00DC4183" w:rsidRDefault="009D5F56" w:rsidP="00553004">
            <w:pPr>
              <w:rPr>
                <w:rFonts w:eastAsia="Calibri"/>
                <w:szCs w:val="22"/>
              </w:rPr>
            </w:pPr>
            <w:r w:rsidRPr="00DC4183">
              <w:rPr>
                <w:rFonts w:eastAsia="Calibri"/>
                <w:szCs w:val="22"/>
              </w:rPr>
              <w:t>d3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1C5D02" w14:textId="77777777" w:rsidR="009D5F56" w:rsidRPr="00DC4183" w:rsidRDefault="009D5F56" w:rsidP="00553004">
            <w:pPr>
              <w:rPr>
                <w:rFonts w:eastAsia="Calibri"/>
                <w:szCs w:val="22"/>
              </w:rPr>
            </w:pPr>
            <w:r w:rsidRPr="00DC4183">
              <w:rPr>
                <w:rFonts w:eastAsia="Calibri"/>
                <w:szCs w:val="22"/>
              </w:rPr>
              <w:t>Sterkiškis–Gerkonys–Varkujai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28DFD4" w14:textId="77777777" w:rsidR="009D5F56" w:rsidRPr="00DC4183" w:rsidRDefault="009D5F56" w:rsidP="00553004">
            <w:pPr>
              <w:jc w:val="right"/>
              <w:rPr>
                <w:rFonts w:eastAsia="Calibri"/>
                <w:szCs w:val="22"/>
              </w:rPr>
            </w:pPr>
            <w:r w:rsidRPr="00DC4183">
              <w:rPr>
                <w:rFonts w:eastAsia="Calibri"/>
                <w:szCs w:val="22"/>
              </w:rPr>
              <w:t>4762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1FBA81"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2D5AE" w14:textId="77777777" w:rsidR="009D5F56" w:rsidRPr="00DC4183" w:rsidRDefault="009D5F56" w:rsidP="00553004">
            <w:pPr>
              <w:jc w:val="right"/>
              <w:rPr>
                <w:rFonts w:eastAsia="Calibri"/>
                <w:szCs w:val="22"/>
              </w:rPr>
            </w:pPr>
            <w:r w:rsidRPr="00DC4183">
              <w:rPr>
                <w:rFonts w:eastAsia="Calibri"/>
                <w:szCs w:val="22"/>
              </w:rPr>
              <w:t>4762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0C66ED"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56F88" w14:textId="77777777" w:rsidR="009D5F56" w:rsidRPr="00DC4183" w:rsidRDefault="009D5F56" w:rsidP="00553004">
            <w:pPr>
              <w:jc w:val="center"/>
              <w:rPr>
                <w:rFonts w:eastAsia="Calibri"/>
                <w:szCs w:val="22"/>
              </w:rPr>
            </w:pPr>
            <w:r w:rsidRPr="00DC4183">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24A1A8" w14:textId="77777777" w:rsidR="009D5F56" w:rsidRPr="00DC4183" w:rsidRDefault="009D5F56" w:rsidP="00553004">
            <w:pPr>
              <w:jc w:val="center"/>
              <w:rPr>
                <w:rFonts w:eastAsia="Calibri"/>
                <w:szCs w:val="22"/>
              </w:rPr>
            </w:pPr>
            <w:r w:rsidRPr="00DC4183">
              <w:rPr>
                <w:rFonts w:eastAsia="Calibri"/>
                <w:szCs w:val="22"/>
              </w:rPr>
              <w:t>4400-5424-7902</w:t>
            </w:r>
          </w:p>
        </w:tc>
      </w:tr>
      <w:tr w:rsidR="009D5F56" w:rsidRPr="00DC4183" w14:paraId="7D60CBA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E791FE7"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C9B537" w14:textId="77777777" w:rsidR="009D5F56" w:rsidRPr="00DC4183" w:rsidRDefault="009D5F56" w:rsidP="00553004">
            <w:pPr>
              <w:rPr>
                <w:rFonts w:eastAsia="Calibri"/>
                <w:szCs w:val="22"/>
              </w:rPr>
            </w:pPr>
            <w:r w:rsidRPr="00DC4183">
              <w:rPr>
                <w:rFonts w:eastAsia="Calibri"/>
                <w:szCs w:val="22"/>
              </w:rPr>
              <w:t>d31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39BFB8" w14:textId="77777777" w:rsidR="009D5F56" w:rsidRPr="00DC4183" w:rsidRDefault="009D5F56" w:rsidP="00553004">
            <w:pPr>
              <w:rPr>
                <w:rFonts w:eastAsia="Calibri"/>
                <w:szCs w:val="22"/>
              </w:rPr>
            </w:pPr>
            <w:r w:rsidRPr="00DC4183">
              <w:rPr>
                <w:rFonts w:eastAsia="Calibri"/>
                <w:szCs w:val="22"/>
              </w:rPr>
              <w:t>Privažiuojamasis kelias prie Mikniūnų k. nuo kelio Aknysčiai–Varkujai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7CCD49" w14:textId="155C2C92" w:rsidR="009D5F56" w:rsidRPr="00DC4183" w:rsidRDefault="009D5F56" w:rsidP="00553004">
            <w:pPr>
              <w:jc w:val="right"/>
              <w:rPr>
                <w:rFonts w:eastAsia="Calibri"/>
                <w:szCs w:val="22"/>
              </w:rPr>
            </w:pPr>
            <w:r w:rsidRPr="00DC4183">
              <w:rPr>
                <w:rFonts w:eastAsia="Calibri"/>
                <w:szCs w:val="22"/>
              </w:rPr>
              <w:t>990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DC4262"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B93C7" w14:textId="0C268A4D" w:rsidR="009D5F56" w:rsidRPr="00DC4183" w:rsidRDefault="009D5F56" w:rsidP="00553004">
            <w:pPr>
              <w:jc w:val="right"/>
              <w:rPr>
                <w:rFonts w:eastAsia="Calibri"/>
                <w:szCs w:val="22"/>
              </w:rPr>
            </w:pPr>
            <w:r w:rsidRPr="00DC4183">
              <w:rPr>
                <w:rFonts w:eastAsia="Calibri"/>
                <w:szCs w:val="22"/>
              </w:rPr>
              <w:t>990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0FB9B"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139A1" w14:textId="77777777" w:rsidR="009D5F56" w:rsidRPr="00DC4183" w:rsidRDefault="009D5F56" w:rsidP="00553004">
            <w:pPr>
              <w:jc w:val="center"/>
              <w:rPr>
                <w:rFonts w:eastAsia="Calibri"/>
                <w:szCs w:val="22"/>
              </w:rPr>
            </w:pPr>
            <w:r w:rsidRPr="00DC4183">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DCCAE7" w14:textId="6D5E2CEB" w:rsidR="009D5F56" w:rsidRPr="00DC4183" w:rsidRDefault="009D5F56" w:rsidP="00553004">
            <w:pPr>
              <w:jc w:val="center"/>
              <w:rPr>
                <w:rFonts w:eastAsia="Calibri"/>
                <w:szCs w:val="22"/>
              </w:rPr>
            </w:pPr>
            <w:r w:rsidRPr="00DC4183">
              <w:rPr>
                <w:rFonts w:eastAsia="Calibri"/>
                <w:szCs w:val="22"/>
              </w:rPr>
              <w:t>4400-6227-8759</w:t>
            </w:r>
          </w:p>
        </w:tc>
      </w:tr>
      <w:tr w:rsidR="009D5F56" w:rsidRPr="00DC4183" w14:paraId="74D103A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725177"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ABFCE7" w14:textId="77777777" w:rsidR="009D5F56" w:rsidRPr="00DC4183" w:rsidRDefault="009D5F56" w:rsidP="00553004">
            <w:pPr>
              <w:rPr>
                <w:rFonts w:eastAsia="Calibri"/>
                <w:szCs w:val="22"/>
              </w:rPr>
            </w:pPr>
            <w:r w:rsidRPr="00DC4183">
              <w:rPr>
                <w:rFonts w:eastAsia="Calibri"/>
                <w:szCs w:val="22"/>
              </w:rPr>
              <w:t>d32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11E603" w14:textId="28CDD656" w:rsidR="009D5F56" w:rsidRPr="00DC4183" w:rsidRDefault="009D5F56" w:rsidP="00553004">
            <w:pPr>
              <w:rPr>
                <w:rFonts w:eastAsia="Calibri"/>
                <w:szCs w:val="22"/>
              </w:rPr>
            </w:pPr>
            <w:r w:rsidRPr="00DC4183">
              <w:rPr>
                <w:rFonts w:eastAsia="Calibri"/>
                <w:szCs w:val="22"/>
              </w:rPr>
              <w:t xml:space="preserve">Privažiuojamasis kelias prie Gerkonių k. nuo kelio Aknysčiai–Varkujai,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B1CE7E" w14:textId="3D94545C" w:rsidR="009D5F56" w:rsidRPr="00DC4183" w:rsidRDefault="009D5F56" w:rsidP="00553004">
            <w:pPr>
              <w:jc w:val="right"/>
              <w:rPr>
                <w:rFonts w:eastAsia="Calibri"/>
                <w:szCs w:val="22"/>
              </w:rPr>
            </w:pPr>
            <w:r w:rsidRPr="00DC4183">
              <w:rPr>
                <w:rFonts w:eastAsia="Calibri"/>
                <w:szCs w:val="22"/>
              </w:rPr>
              <w:t xml:space="preserve"> 1014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B839A"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47DE3" w14:textId="729EF180" w:rsidR="009D5F56" w:rsidRPr="00DC4183" w:rsidRDefault="009D5F56" w:rsidP="00553004">
            <w:pPr>
              <w:jc w:val="right"/>
              <w:rPr>
                <w:rFonts w:eastAsia="Calibri"/>
                <w:szCs w:val="22"/>
              </w:rPr>
            </w:pPr>
            <w:r w:rsidRPr="00DC4183">
              <w:rPr>
                <w:rFonts w:eastAsia="Calibri"/>
                <w:szCs w:val="22"/>
              </w:rPr>
              <w:t>722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E7096" w14:textId="7E752396" w:rsidR="009D5F56" w:rsidRPr="00DC4183" w:rsidRDefault="009D5F56" w:rsidP="00553004">
            <w:pPr>
              <w:jc w:val="right"/>
              <w:rPr>
                <w:rFonts w:eastAsia="Calibri"/>
                <w:szCs w:val="22"/>
              </w:rPr>
            </w:pPr>
            <w:r w:rsidRPr="00DC4183">
              <w:rPr>
                <w:rFonts w:eastAsia="Calibri"/>
                <w:szCs w:val="22"/>
              </w:rPr>
              <w:t xml:space="preserve"> 292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225E6" w14:textId="77777777" w:rsidR="009D5F56" w:rsidRPr="00DC4183" w:rsidRDefault="009D5F56" w:rsidP="00553004">
            <w:pPr>
              <w:jc w:val="center"/>
              <w:rPr>
                <w:rFonts w:eastAsia="Calibri"/>
                <w:szCs w:val="22"/>
              </w:rPr>
            </w:pPr>
            <w:r w:rsidRPr="00DC418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44C89E" w14:textId="277E081F" w:rsidR="009D5F56" w:rsidRPr="00DC4183" w:rsidRDefault="009D5F56" w:rsidP="00553004">
            <w:pPr>
              <w:jc w:val="center"/>
              <w:rPr>
                <w:rFonts w:eastAsia="Calibri"/>
                <w:szCs w:val="22"/>
              </w:rPr>
            </w:pPr>
            <w:r w:rsidRPr="00DC4183">
              <w:rPr>
                <w:rFonts w:eastAsia="Calibri"/>
                <w:szCs w:val="22"/>
              </w:rPr>
              <w:t>4400-6228-6617</w:t>
            </w:r>
          </w:p>
        </w:tc>
      </w:tr>
      <w:tr w:rsidR="009D5F56" w:rsidRPr="00DC4183" w14:paraId="5EC2384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185141A"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60F067" w14:textId="77777777" w:rsidR="009D5F56" w:rsidRPr="00DC4183" w:rsidRDefault="009D5F56" w:rsidP="00553004">
            <w:pPr>
              <w:rPr>
                <w:rFonts w:eastAsia="Calibri"/>
                <w:szCs w:val="22"/>
              </w:rPr>
            </w:pPr>
            <w:r w:rsidRPr="00DC4183">
              <w:rPr>
                <w:rFonts w:eastAsia="Calibri"/>
                <w:szCs w:val="22"/>
              </w:rPr>
              <w:t>d33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F379C8" w14:textId="77777777" w:rsidR="009D5F56" w:rsidRPr="00DC4183" w:rsidRDefault="009D5F56" w:rsidP="00553004">
            <w:pPr>
              <w:rPr>
                <w:rFonts w:eastAsia="Calibri"/>
                <w:szCs w:val="22"/>
              </w:rPr>
            </w:pPr>
            <w:r w:rsidRPr="00DC4183">
              <w:rPr>
                <w:rFonts w:eastAsia="Calibri"/>
                <w:szCs w:val="22"/>
              </w:rPr>
              <w:t>Aušra–Kuzmiškiai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93C9BE" w14:textId="6EE32D59" w:rsidR="009D5F56" w:rsidRPr="00DC4183" w:rsidRDefault="009D5F56" w:rsidP="00553004">
            <w:pPr>
              <w:jc w:val="right"/>
              <w:rPr>
                <w:rFonts w:eastAsia="Calibri"/>
                <w:szCs w:val="22"/>
              </w:rPr>
            </w:pPr>
            <w:r w:rsidRPr="00DC4183">
              <w:rPr>
                <w:rFonts w:eastAsia="Calibri"/>
                <w:szCs w:val="22"/>
              </w:rPr>
              <w:t>2261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AF60EE"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265B4F" w14:textId="5CAED89E" w:rsidR="009D5F56" w:rsidRPr="00DC4183" w:rsidRDefault="009D5F56" w:rsidP="00553004">
            <w:pPr>
              <w:jc w:val="right"/>
              <w:rPr>
                <w:rFonts w:eastAsia="Calibri"/>
                <w:szCs w:val="22"/>
              </w:rPr>
            </w:pPr>
            <w:r>
              <w:rPr>
                <w:rFonts w:eastAsia="Calibri"/>
                <w:szCs w:val="22"/>
              </w:rPr>
              <w:t>2261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9BF2A"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78373" w14:textId="77777777" w:rsidR="009D5F56" w:rsidRPr="00DC4183" w:rsidRDefault="009D5F56" w:rsidP="00553004">
            <w:pPr>
              <w:jc w:val="center"/>
              <w:rPr>
                <w:rFonts w:eastAsia="Calibri"/>
                <w:szCs w:val="22"/>
              </w:rPr>
            </w:pPr>
            <w:r w:rsidRPr="00DC418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FAC0C5" w14:textId="4490AD63" w:rsidR="009D5F56" w:rsidRPr="00DC4183" w:rsidRDefault="009D5F56" w:rsidP="00553004">
            <w:pPr>
              <w:jc w:val="center"/>
              <w:rPr>
                <w:rFonts w:eastAsia="Calibri"/>
                <w:szCs w:val="22"/>
              </w:rPr>
            </w:pPr>
            <w:r w:rsidRPr="00DC4183">
              <w:rPr>
                <w:rFonts w:eastAsia="Calibri"/>
                <w:szCs w:val="22"/>
              </w:rPr>
              <w:t>4400-6241-9069</w:t>
            </w:r>
          </w:p>
        </w:tc>
      </w:tr>
      <w:tr w:rsidR="009D5F56" w:rsidRPr="00DC4183" w14:paraId="76451F0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F5FF97"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5B311B" w14:textId="77777777" w:rsidR="009D5F56" w:rsidRPr="00DC4183" w:rsidRDefault="009D5F56" w:rsidP="00553004">
            <w:pPr>
              <w:rPr>
                <w:rFonts w:eastAsia="Calibri"/>
                <w:szCs w:val="22"/>
              </w:rPr>
            </w:pPr>
            <w:r w:rsidRPr="00DC4183">
              <w:rPr>
                <w:rFonts w:eastAsia="Calibri"/>
                <w:szCs w:val="22"/>
              </w:rPr>
              <w:t>d34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7785D7" w14:textId="77777777" w:rsidR="009D5F56" w:rsidRPr="00DC4183" w:rsidRDefault="009D5F56" w:rsidP="00553004">
            <w:pPr>
              <w:rPr>
                <w:rFonts w:eastAsia="Calibri"/>
                <w:szCs w:val="22"/>
              </w:rPr>
            </w:pPr>
            <w:r w:rsidRPr="00DC4183">
              <w:rPr>
                <w:rFonts w:eastAsia="Calibri"/>
                <w:szCs w:val="22"/>
              </w:rPr>
              <w:t>Privažiuojamasis kelias prie Varniškių k. piliakalnio nuo kelio Varkujai–Stalnioniškis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566951" w14:textId="77777777" w:rsidR="009D5F56" w:rsidRPr="00DC4183" w:rsidRDefault="009D5F56" w:rsidP="00553004">
            <w:pPr>
              <w:jc w:val="right"/>
              <w:rPr>
                <w:rFonts w:eastAsia="Calibri"/>
                <w:szCs w:val="22"/>
              </w:rPr>
            </w:pPr>
            <w:r w:rsidRPr="00DC4183">
              <w:rPr>
                <w:rFonts w:eastAsia="Calibri"/>
                <w:szCs w:val="22"/>
              </w:rPr>
              <w:t>1194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130498"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A40F97"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F6DB90" w14:textId="77777777" w:rsidR="009D5F56" w:rsidRPr="00DC4183" w:rsidRDefault="009D5F56" w:rsidP="00553004">
            <w:pPr>
              <w:jc w:val="right"/>
              <w:rPr>
                <w:rFonts w:eastAsia="Calibri"/>
                <w:szCs w:val="22"/>
              </w:rPr>
            </w:pPr>
            <w:r w:rsidRPr="00DC4183">
              <w:rPr>
                <w:rFonts w:eastAsia="Calibri"/>
                <w:szCs w:val="22"/>
              </w:rPr>
              <w:t>1194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1F6A2" w14:textId="77777777" w:rsidR="009D5F56" w:rsidRPr="00DC4183" w:rsidRDefault="009D5F56" w:rsidP="00553004">
            <w:pPr>
              <w:jc w:val="center"/>
              <w:rPr>
                <w:rFonts w:eastAsia="Calibri"/>
                <w:szCs w:val="22"/>
              </w:rPr>
            </w:pPr>
            <w:r w:rsidRPr="00DC418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6F7E17" w14:textId="77777777" w:rsidR="009D5F56" w:rsidRPr="00DC4183" w:rsidRDefault="009D5F56" w:rsidP="00553004">
            <w:pPr>
              <w:jc w:val="center"/>
              <w:rPr>
                <w:rFonts w:eastAsia="Calibri"/>
                <w:szCs w:val="22"/>
              </w:rPr>
            </w:pPr>
            <w:r w:rsidRPr="00DC4183">
              <w:rPr>
                <w:rFonts w:eastAsia="Calibri"/>
                <w:szCs w:val="22"/>
              </w:rPr>
              <w:t>-</w:t>
            </w:r>
          </w:p>
        </w:tc>
      </w:tr>
      <w:tr w:rsidR="009D5F56" w:rsidRPr="00DC4183" w14:paraId="4296913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4C363B8"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D57B82" w14:textId="77777777" w:rsidR="009D5F56" w:rsidRPr="00DC4183" w:rsidRDefault="009D5F56" w:rsidP="00553004">
            <w:pPr>
              <w:rPr>
                <w:rFonts w:eastAsia="Calibri"/>
                <w:szCs w:val="22"/>
              </w:rPr>
            </w:pPr>
            <w:r w:rsidRPr="00DC4183">
              <w:rPr>
                <w:rFonts w:eastAsia="Calibri"/>
                <w:szCs w:val="22"/>
              </w:rPr>
              <w:t>d35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6F0191F" w14:textId="77777777" w:rsidR="009D5F56" w:rsidRPr="00DC4183" w:rsidRDefault="009D5F56" w:rsidP="00553004">
            <w:pPr>
              <w:rPr>
                <w:rFonts w:eastAsia="Calibri"/>
                <w:szCs w:val="22"/>
              </w:rPr>
            </w:pPr>
            <w:r w:rsidRPr="00DC4183">
              <w:rPr>
                <w:rFonts w:eastAsia="Calibri"/>
                <w:szCs w:val="22"/>
              </w:rPr>
              <w:t>Puodžiai–Surviliškis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008D81" w14:textId="77777777" w:rsidR="009D5F56" w:rsidRPr="00DC4183" w:rsidRDefault="009D5F56" w:rsidP="00553004">
            <w:pPr>
              <w:jc w:val="right"/>
              <w:rPr>
                <w:rFonts w:eastAsia="Calibri"/>
                <w:szCs w:val="22"/>
              </w:rPr>
            </w:pPr>
            <w:r w:rsidRPr="00DC4183">
              <w:rPr>
                <w:rFonts w:eastAsia="Calibri"/>
                <w:szCs w:val="22"/>
              </w:rPr>
              <w:t>2472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18680"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1A0E8" w14:textId="77777777" w:rsidR="009D5F56" w:rsidRPr="00DC4183" w:rsidRDefault="009D5F56" w:rsidP="00553004">
            <w:pPr>
              <w:jc w:val="right"/>
              <w:rPr>
                <w:rFonts w:eastAsia="Calibri"/>
                <w:szCs w:val="22"/>
              </w:rPr>
            </w:pPr>
            <w:r w:rsidRPr="00DC4183">
              <w:rPr>
                <w:rFonts w:eastAsia="Calibri"/>
                <w:szCs w:val="22"/>
              </w:rPr>
              <w:t>2472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16DE43"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9A574" w14:textId="77777777" w:rsidR="009D5F56" w:rsidRPr="00DC4183" w:rsidRDefault="009D5F56" w:rsidP="00553004">
            <w:pPr>
              <w:jc w:val="center"/>
              <w:rPr>
                <w:rFonts w:eastAsia="Calibri"/>
                <w:szCs w:val="22"/>
              </w:rPr>
            </w:pPr>
            <w:r w:rsidRPr="00DC4183">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2D294F" w14:textId="61E9736F" w:rsidR="009D5F56" w:rsidRPr="00DC4183" w:rsidRDefault="009D5F56" w:rsidP="00553004">
            <w:pPr>
              <w:jc w:val="center"/>
              <w:rPr>
                <w:rFonts w:eastAsia="Calibri"/>
                <w:szCs w:val="22"/>
              </w:rPr>
            </w:pPr>
            <w:r w:rsidRPr="00DC4183">
              <w:rPr>
                <w:rFonts w:eastAsia="Calibri"/>
                <w:szCs w:val="22"/>
              </w:rPr>
              <w:t>4400-6243-1250</w:t>
            </w:r>
          </w:p>
        </w:tc>
      </w:tr>
      <w:tr w:rsidR="009D5F56" w:rsidRPr="00DC4183" w14:paraId="2AA6741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4CE84F"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78DA92" w14:textId="77777777" w:rsidR="009D5F56" w:rsidRPr="00DC4183" w:rsidRDefault="009D5F56" w:rsidP="00553004">
            <w:pPr>
              <w:rPr>
                <w:rFonts w:eastAsia="Calibri"/>
                <w:szCs w:val="22"/>
              </w:rPr>
            </w:pPr>
            <w:r w:rsidRPr="00DC4183">
              <w:rPr>
                <w:rFonts w:eastAsia="Calibri"/>
                <w:szCs w:val="22"/>
              </w:rPr>
              <w:t>d36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65CB89" w14:textId="77777777" w:rsidR="009D5F56" w:rsidRPr="00DC4183" w:rsidRDefault="009D5F56" w:rsidP="00553004">
            <w:pPr>
              <w:rPr>
                <w:rFonts w:eastAsia="Calibri"/>
                <w:szCs w:val="22"/>
              </w:rPr>
            </w:pPr>
            <w:r w:rsidRPr="00DC4183">
              <w:rPr>
                <w:rFonts w:eastAsia="Calibri"/>
                <w:szCs w:val="22"/>
              </w:rPr>
              <w:t>Privažiuojamasis kelias prie Čekonių k. nuo Variaus g. Čekonių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3E1EF5" w14:textId="1C4F92EA" w:rsidR="009D5F56" w:rsidRPr="00DC4183" w:rsidRDefault="009D5F56" w:rsidP="00553004">
            <w:pPr>
              <w:jc w:val="right"/>
              <w:rPr>
                <w:rFonts w:eastAsia="Calibri"/>
                <w:szCs w:val="22"/>
              </w:rPr>
            </w:pPr>
            <w:r w:rsidRPr="00DC4183">
              <w:rPr>
                <w:rFonts w:eastAsia="Calibri"/>
                <w:szCs w:val="22"/>
              </w:rPr>
              <w:t>451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69530"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0639C3" w14:textId="3144A575" w:rsidR="009D5F56" w:rsidRPr="00DC4183" w:rsidRDefault="009D5F56" w:rsidP="00553004">
            <w:pPr>
              <w:jc w:val="right"/>
              <w:rPr>
                <w:rFonts w:eastAsia="Calibri"/>
                <w:szCs w:val="22"/>
              </w:rPr>
            </w:pPr>
            <w:r>
              <w:rPr>
                <w:rFonts w:eastAsia="Calibri"/>
                <w:szCs w:val="22"/>
              </w:rPr>
              <w:t>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E2DA30" w14:textId="1B32F317" w:rsidR="009D5F56" w:rsidRPr="00DC4183" w:rsidRDefault="009D5F56" w:rsidP="00553004">
            <w:pPr>
              <w:jc w:val="right"/>
              <w:rPr>
                <w:rFonts w:eastAsia="Calibri"/>
                <w:szCs w:val="22"/>
              </w:rPr>
            </w:pPr>
            <w:r>
              <w:rPr>
                <w:rFonts w:eastAsia="Calibri"/>
                <w:szCs w:val="22"/>
              </w:rPr>
              <w:t>242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92FF1" w14:textId="77777777" w:rsidR="009D5F56" w:rsidRPr="00DC4183" w:rsidRDefault="009D5F56" w:rsidP="00553004">
            <w:pPr>
              <w:jc w:val="center"/>
              <w:rPr>
                <w:rFonts w:eastAsia="Calibri"/>
                <w:szCs w:val="22"/>
              </w:rPr>
            </w:pPr>
            <w:r w:rsidRPr="00DC418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10F57C" w14:textId="642E2936" w:rsidR="009D5F56" w:rsidRPr="00DC4183" w:rsidRDefault="009D5F56" w:rsidP="00553004">
            <w:pPr>
              <w:jc w:val="center"/>
              <w:rPr>
                <w:rFonts w:eastAsia="Calibri"/>
                <w:szCs w:val="22"/>
              </w:rPr>
            </w:pPr>
            <w:r w:rsidRPr="00DC4183">
              <w:rPr>
                <w:rFonts w:eastAsia="Calibri"/>
                <w:szCs w:val="22"/>
              </w:rPr>
              <w:t>4400-6242-8835</w:t>
            </w:r>
          </w:p>
        </w:tc>
      </w:tr>
      <w:tr w:rsidR="009D5F56" w:rsidRPr="00DC4183" w14:paraId="2191989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EC021E5"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E126FB" w14:textId="77777777" w:rsidR="009D5F56" w:rsidRPr="00DC4183" w:rsidRDefault="009D5F56" w:rsidP="00553004">
            <w:pPr>
              <w:rPr>
                <w:rFonts w:eastAsia="Calibri"/>
                <w:szCs w:val="22"/>
              </w:rPr>
            </w:pPr>
            <w:r w:rsidRPr="00DC4183">
              <w:rPr>
                <w:rFonts w:eastAsia="Calibri"/>
                <w:szCs w:val="22"/>
              </w:rPr>
              <w:t>d37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A14E63" w14:textId="77777777" w:rsidR="009D5F56" w:rsidRPr="00DC4183" w:rsidRDefault="009D5F56" w:rsidP="00553004">
            <w:pPr>
              <w:rPr>
                <w:rFonts w:eastAsia="Calibri"/>
                <w:szCs w:val="22"/>
              </w:rPr>
            </w:pPr>
            <w:r w:rsidRPr="00DC4183">
              <w:rPr>
                <w:rFonts w:eastAsia="Calibri"/>
                <w:szCs w:val="22"/>
              </w:rPr>
              <w:t>Jurzdikas–Peštiniai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4918B0" w14:textId="33C3DDEB" w:rsidR="009D5F56" w:rsidRPr="00DC4183" w:rsidRDefault="009D5F56" w:rsidP="00553004">
            <w:pPr>
              <w:jc w:val="right"/>
              <w:rPr>
                <w:rFonts w:eastAsia="Calibri"/>
                <w:szCs w:val="22"/>
              </w:rPr>
            </w:pPr>
            <w:r w:rsidRPr="00DC4183">
              <w:rPr>
                <w:rFonts w:eastAsia="Calibri"/>
                <w:szCs w:val="22"/>
              </w:rPr>
              <w:t>2246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4E0EC"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56E11" w14:textId="7C256213" w:rsidR="009D5F56" w:rsidRPr="00DC4183" w:rsidRDefault="009D5F56" w:rsidP="00553004">
            <w:pPr>
              <w:jc w:val="right"/>
              <w:rPr>
                <w:rFonts w:eastAsia="Calibri"/>
                <w:szCs w:val="22"/>
              </w:rPr>
            </w:pPr>
            <w:r w:rsidRPr="00DC4183">
              <w:rPr>
                <w:rFonts w:eastAsia="Calibri"/>
                <w:szCs w:val="22"/>
              </w:rPr>
              <w:t xml:space="preserve"> 1713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C3BB8" w14:textId="41306DB6" w:rsidR="009D5F56" w:rsidRPr="00DC4183" w:rsidRDefault="009D5F56" w:rsidP="00553004">
            <w:pPr>
              <w:jc w:val="right"/>
              <w:rPr>
                <w:rFonts w:eastAsia="Calibri"/>
                <w:szCs w:val="22"/>
              </w:rPr>
            </w:pPr>
            <w:r w:rsidRPr="00DC4183">
              <w:rPr>
                <w:rFonts w:eastAsia="Calibri"/>
                <w:szCs w:val="22"/>
              </w:rPr>
              <w:t>533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BEEDD" w14:textId="77777777" w:rsidR="009D5F56" w:rsidRPr="00DC4183" w:rsidRDefault="009D5F56" w:rsidP="00553004">
            <w:pPr>
              <w:jc w:val="center"/>
              <w:rPr>
                <w:rFonts w:eastAsia="Calibri"/>
                <w:szCs w:val="22"/>
              </w:rPr>
            </w:pPr>
            <w:r w:rsidRPr="00DC418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E79024" w14:textId="02767C8A" w:rsidR="009D5F56" w:rsidRPr="00DC4183" w:rsidRDefault="009D5F56" w:rsidP="00553004">
            <w:pPr>
              <w:jc w:val="center"/>
              <w:rPr>
                <w:rFonts w:eastAsia="Calibri"/>
                <w:szCs w:val="22"/>
              </w:rPr>
            </w:pPr>
            <w:r w:rsidRPr="00DC4183">
              <w:rPr>
                <w:rFonts w:eastAsia="Calibri"/>
                <w:szCs w:val="22"/>
              </w:rPr>
              <w:t>4400-6227-5745</w:t>
            </w:r>
          </w:p>
        </w:tc>
      </w:tr>
      <w:tr w:rsidR="009D5F56" w:rsidRPr="00DC4183" w14:paraId="607F740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9976E5C"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719E47" w14:textId="77777777" w:rsidR="009D5F56" w:rsidRPr="00DC4183" w:rsidRDefault="009D5F56" w:rsidP="00553004">
            <w:pPr>
              <w:rPr>
                <w:rFonts w:eastAsia="Calibri"/>
                <w:szCs w:val="22"/>
              </w:rPr>
            </w:pPr>
            <w:r w:rsidRPr="00DC4183">
              <w:rPr>
                <w:rFonts w:eastAsia="Calibri"/>
                <w:szCs w:val="22"/>
              </w:rPr>
              <w:t>d38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D20859" w14:textId="77777777" w:rsidR="009D5F56" w:rsidRPr="00DC4183" w:rsidRDefault="009D5F56" w:rsidP="00553004">
            <w:pPr>
              <w:rPr>
                <w:rFonts w:eastAsia="Calibri"/>
                <w:szCs w:val="22"/>
              </w:rPr>
            </w:pPr>
            <w:r w:rsidRPr="00DC4183">
              <w:rPr>
                <w:rFonts w:eastAsia="Calibri"/>
                <w:szCs w:val="22"/>
              </w:rPr>
              <w:t>Papšiai–Gudeliai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97103A" w14:textId="79EDADDD" w:rsidR="009D5F56" w:rsidRPr="00DC4183" w:rsidRDefault="009D5F56" w:rsidP="00553004">
            <w:pPr>
              <w:jc w:val="right"/>
              <w:rPr>
                <w:rFonts w:eastAsia="Calibri"/>
                <w:szCs w:val="22"/>
              </w:rPr>
            </w:pPr>
            <w:r w:rsidRPr="00DC4183">
              <w:rPr>
                <w:rFonts w:eastAsia="Calibri"/>
                <w:szCs w:val="22"/>
              </w:rPr>
              <w:t>2618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566F5E"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FB2B03" w14:textId="65994549" w:rsidR="009D5F56" w:rsidRPr="00DC4183" w:rsidRDefault="009D5F56" w:rsidP="00553004">
            <w:pPr>
              <w:jc w:val="right"/>
              <w:rPr>
                <w:rFonts w:eastAsia="Calibri"/>
                <w:szCs w:val="22"/>
              </w:rPr>
            </w:pPr>
            <w:r w:rsidRPr="00DC4183">
              <w:rPr>
                <w:rFonts w:eastAsia="Calibri"/>
                <w:szCs w:val="22"/>
              </w:rPr>
              <w:t>2618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DDEF7" w14:textId="0C88C505" w:rsidR="009D5F56" w:rsidRPr="00DC4183" w:rsidRDefault="009D5F56" w:rsidP="00553004">
            <w:pPr>
              <w:jc w:val="right"/>
              <w:rPr>
                <w:rFonts w:eastAsia="Calibri"/>
                <w:strike/>
                <w:szCs w:val="22"/>
              </w:rPr>
            </w:pPr>
            <w:r w:rsidRPr="00DC418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F9181" w14:textId="77777777" w:rsidR="009D5F56" w:rsidRPr="00DC4183" w:rsidRDefault="009D5F56" w:rsidP="00553004">
            <w:pPr>
              <w:jc w:val="center"/>
              <w:rPr>
                <w:rFonts w:eastAsia="Calibri"/>
                <w:szCs w:val="22"/>
              </w:rPr>
            </w:pPr>
            <w:r w:rsidRPr="00DC418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8DF1BC" w14:textId="099B22A3" w:rsidR="009D5F56" w:rsidRPr="00DC4183" w:rsidRDefault="009D5F56" w:rsidP="00553004">
            <w:pPr>
              <w:jc w:val="center"/>
              <w:rPr>
                <w:rFonts w:eastAsia="Calibri"/>
                <w:szCs w:val="22"/>
              </w:rPr>
            </w:pPr>
            <w:r w:rsidRPr="00DC4183">
              <w:rPr>
                <w:rFonts w:eastAsia="Calibri"/>
                <w:szCs w:val="22"/>
              </w:rPr>
              <w:t>4400-6227-5734</w:t>
            </w:r>
          </w:p>
        </w:tc>
      </w:tr>
      <w:tr w:rsidR="009D5F56" w:rsidRPr="00DC4183" w14:paraId="2D40ADE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4938D10"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974D31" w14:textId="77777777" w:rsidR="009D5F56" w:rsidRPr="00DC4183" w:rsidRDefault="009D5F56" w:rsidP="00553004">
            <w:pPr>
              <w:rPr>
                <w:rFonts w:eastAsia="Calibri"/>
                <w:szCs w:val="22"/>
              </w:rPr>
            </w:pPr>
            <w:r w:rsidRPr="00DC4183">
              <w:rPr>
                <w:rFonts w:eastAsia="Calibri"/>
                <w:szCs w:val="22"/>
              </w:rPr>
              <w:t>d39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793B59" w14:textId="77777777" w:rsidR="009D5F56" w:rsidRPr="00DC4183" w:rsidRDefault="009D5F56" w:rsidP="00553004">
            <w:pPr>
              <w:rPr>
                <w:rFonts w:eastAsia="Calibri"/>
                <w:szCs w:val="22"/>
              </w:rPr>
            </w:pPr>
            <w:r w:rsidRPr="00DC4183">
              <w:rPr>
                <w:rFonts w:eastAsia="Calibri"/>
                <w:szCs w:val="22"/>
              </w:rPr>
              <w:t>Varkujai–Gudeliai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E6AA90" w14:textId="3A876C06" w:rsidR="009D5F56" w:rsidRPr="00DC4183" w:rsidRDefault="009D5F56" w:rsidP="00553004">
            <w:pPr>
              <w:jc w:val="right"/>
              <w:rPr>
                <w:rFonts w:eastAsia="Calibri"/>
                <w:szCs w:val="22"/>
              </w:rPr>
            </w:pPr>
            <w:r w:rsidRPr="00DC4183">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A1912"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0C1AC" w14:textId="053D47D9" w:rsidR="009D5F56" w:rsidRPr="00DC4183" w:rsidRDefault="009D5F56" w:rsidP="00553004">
            <w:pPr>
              <w:jc w:val="right"/>
              <w:rPr>
                <w:rFonts w:eastAsia="Calibri"/>
                <w:szCs w:val="22"/>
              </w:rPr>
            </w:pPr>
            <w:r w:rsidRPr="00DC4183">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2C02B" w14:textId="75FAF707" w:rsidR="009D5F56" w:rsidRPr="00DC4183" w:rsidRDefault="009D5F56" w:rsidP="00553004">
            <w:pPr>
              <w:jc w:val="right"/>
              <w:rPr>
                <w:rFonts w:eastAsia="Calibri"/>
                <w:strike/>
                <w:szCs w:val="22"/>
              </w:rPr>
            </w:pPr>
            <w:r w:rsidRPr="00DC418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325E9" w14:textId="77777777" w:rsidR="009D5F56" w:rsidRPr="00DC4183" w:rsidRDefault="009D5F56" w:rsidP="00553004">
            <w:pPr>
              <w:jc w:val="center"/>
              <w:rPr>
                <w:rFonts w:eastAsia="Calibri"/>
                <w:szCs w:val="22"/>
              </w:rPr>
            </w:pPr>
            <w:r w:rsidRPr="00DC418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0231E3" w14:textId="1928A943" w:rsidR="009D5F56" w:rsidRPr="00DC4183" w:rsidRDefault="009D5F56" w:rsidP="00553004">
            <w:pPr>
              <w:jc w:val="center"/>
              <w:rPr>
                <w:rFonts w:eastAsia="Calibri"/>
                <w:szCs w:val="22"/>
              </w:rPr>
            </w:pPr>
            <w:r w:rsidRPr="00DC4183">
              <w:rPr>
                <w:rFonts w:eastAsia="Calibri"/>
                <w:szCs w:val="22"/>
              </w:rPr>
              <w:t>4400-6227-5789</w:t>
            </w:r>
          </w:p>
        </w:tc>
      </w:tr>
      <w:tr w:rsidR="009D5F56" w:rsidRPr="00DC4183" w14:paraId="231F82C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5D3C7C"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E61D4B" w14:textId="77777777" w:rsidR="009D5F56" w:rsidRPr="00DC4183" w:rsidRDefault="009D5F56" w:rsidP="00553004">
            <w:pPr>
              <w:rPr>
                <w:rFonts w:eastAsia="Calibri"/>
                <w:szCs w:val="22"/>
              </w:rPr>
            </w:pPr>
            <w:r w:rsidRPr="00DC4183">
              <w:rPr>
                <w:rFonts w:eastAsia="Calibri"/>
                <w:szCs w:val="22"/>
              </w:rPr>
              <w:t>d4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FE7B39" w14:textId="77777777" w:rsidR="009D5F56" w:rsidRPr="00DC4183" w:rsidRDefault="009D5F56" w:rsidP="00553004">
            <w:pPr>
              <w:rPr>
                <w:rFonts w:eastAsia="Calibri"/>
                <w:szCs w:val="22"/>
              </w:rPr>
            </w:pPr>
            <w:r w:rsidRPr="00DC4183">
              <w:rPr>
                <w:rFonts w:eastAsia="Calibri"/>
                <w:szCs w:val="22"/>
              </w:rPr>
              <w:t>Debeikiai–Rašimai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FC9FD4A" w14:textId="698332E3" w:rsidR="009D5F56" w:rsidRPr="00DC4183" w:rsidRDefault="009D5F56" w:rsidP="00553004">
            <w:pPr>
              <w:jc w:val="right"/>
              <w:rPr>
                <w:rFonts w:eastAsia="Calibri"/>
                <w:szCs w:val="22"/>
              </w:rPr>
            </w:pPr>
            <w:r w:rsidRPr="00DC4183">
              <w:rPr>
                <w:rFonts w:eastAsia="Calibri"/>
                <w:szCs w:val="22"/>
              </w:rPr>
              <w:t xml:space="preserve"> 4070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06F9F0" w14:textId="1E891150" w:rsidR="009D5F56" w:rsidRPr="00DC4183" w:rsidRDefault="009D5F56" w:rsidP="00553004">
            <w:pPr>
              <w:jc w:val="right"/>
              <w:rPr>
                <w:rFonts w:eastAsia="Calibri"/>
                <w:szCs w:val="22"/>
              </w:rPr>
            </w:pPr>
            <w:r>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F6845" w14:textId="369003E7" w:rsidR="009D5F56" w:rsidRPr="00DC4183" w:rsidRDefault="009D5F56" w:rsidP="00553004">
            <w:pPr>
              <w:jc w:val="right"/>
              <w:rPr>
                <w:rFonts w:eastAsia="Calibri"/>
                <w:szCs w:val="22"/>
              </w:rPr>
            </w:pPr>
            <w:r>
              <w:rPr>
                <w:rFonts w:eastAsia="Calibri"/>
                <w:szCs w:val="22"/>
              </w:rPr>
              <w:t>4069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FF11C"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1BB67" w14:textId="77777777" w:rsidR="009D5F56" w:rsidRPr="00DC4183" w:rsidRDefault="009D5F56" w:rsidP="00553004">
            <w:pPr>
              <w:jc w:val="center"/>
              <w:rPr>
                <w:rFonts w:eastAsia="Calibri"/>
                <w:szCs w:val="22"/>
              </w:rPr>
            </w:pPr>
            <w:r w:rsidRPr="00DC4183">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4F3E8D" w14:textId="3D9CB2B0" w:rsidR="009D5F56" w:rsidRPr="00DC4183" w:rsidRDefault="009D5F56" w:rsidP="00553004">
            <w:pPr>
              <w:jc w:val="center"/>
              <w:rPr>
                <w:rFonts w:eastAsia="Calibri"/>
                <w:szCs w:val="22"/>
              </w:rPr>
            </w:pPr>
            <w:r w:rsidRPr="00DC4183">
              <w:rPr>
                <w:rFonts w:eastAsia="Calibri"/>
                <w:szCs w:val="22"/>
              </w:rPr>
              <w:t>4400-6242-9621</w:t>
            </w:r>
          </w:p>
        </w:tc>
      </w:tr>
      <w:tr w:rsidR="009D5F56" w:rsidRPr="00DC4183" w14:paraId="432E698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AE93183"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1D35EC" w14:textId="77777777" w:rsidR="009D5F56" w:rsidRPr="00DC4183" w:rsidRDefault="009D5F56" w:rsidP="00553004">
            <w:pPr>
              <w:rPr>
                <w:rFonts w:eastAsia="Calibri"/>
                <w:szCs w:val="22"/>
              </w:rPr>
            </w:pPr>
            <w:r w:rsidRPr="00DC4183">
              <w:rPr>
                <w:rFonts w:eastAsia="Calibri"/>
                <w:szCs w:val="22"/>
              </w:rPr>
              <w:t>d40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AA7594" w14:textId="77777777" w:rsidR="009D5F56" w:rsidRPr="00DC4183" w:rsidRDefault="009D5F56" w:rsidP="00553004">
            <w:pPr>
              <w:rPr>
                <w:rFonts w:eastAsia="Calibri"/>
                <w:szCs w:val="22"/>
              </w:rPr>
            </w:pPr>
            <w:r w:rsidRPr="00DC4183">
              <w:rPr>
                <w:rFonts w:eastAsia="Calibri"/>
                <w:szCs w:val="22"/>
              </w:rPr>
              <w:t>Privažiuojamasis kelias prie Varkujų fermų nuo kelio Debeikiai–Žalioji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6D763F" w14:textId="69440E25" w:rsidR="009D5F56" w:rsidRPr="00DC4183" w:rsidRDefault="009D5F56" w:rsidP="00553004">
            <w:pPr>
              <w:jc w:val="right"/>
              <w:rPr>
                <w:rFonts w:eastAsia="Calibri"/>
                <w:szCs w:val="22"/>
              </w:rPr>
            </w:pPr>
            <w:r w:rsidRPr="00DC4183">
              <w:rPr>
                <w:rFonts w:eastAsia="Calibri"/>
                <w:szCs w:val="22"/>
              </w:rPr>
              <w:t xml:space="preserve"> 906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E33AA"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0E65D" w14:textId="72DF9FEB" w:rsidR="009D5F56" w:rsidRPr="00DC4183" w:rsidRDefault="009D5F56" w:rsidP="00553004">
            <w:pPr>
              <w:jc w:val="right"/>
              <w:rPr>
                <w:rFonts w:eastAsia="Calibri"/>
                <w:szCs w:val="22"/>
              </w:rPr>
            </w:pPr>
            <w:r w:rsidRPr="00DC4183">
              <w:rPr>
                <w:rFonts w:eastAsia="Calibri"/>
                <w:szCs w:val="22"/>
              </w:rPr>
              <w:t>906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C23CF3"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914D7" w14:textId="77777777" w:rsidR="009D5F56" w:rsidRPr="00DC4183" w:rsidRDefault="009D5F56" w:rsidP="00553004">
            <w:pPr>
              <w:jc w:val="center"/>
              <w:rPr>
                <w:rFonts w:eastAsia="Calibri"/>
                <w:szCs w:val="22"/>
              </w:rPr>
            </w:pPr>
            <w:r w:rsidRPr="00DC418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91386D" w14:textId="4C01BA18" w:rsidR="009D5F56" w:rsidRPr="00DC4183" w:rsidRDefault="009D5F56" w:rsidP="00553004">
            <w:pPr>
              <w:jc w:val="center"/>
              <w:rPr>
                <w:rFonts w:eastAsia="Calibri"/>
                <w:szCs w:val="22"/>
              </w:rPr>
            </w:pPr>
            <w:r w:rsidRPr="00DC4183">
              <w:rPr>
                <w:rFonts w:eastAsia="Calibri"/>
                <w:szCs w:val="22"/>
              </w:rPr>
              <w:t>4400-6228-7269</w:t>
            </w:r>
          </w:p>
        </w:tc>
      </w:tr>
      <w:tr w:rsidR="009D5F56" w:rsidRPr="00DC4183" w14:paraId="6B449C9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693B8F5"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2B8970" w14:textId="77777777" w:rsidR="009D5F56" w:rsidRPr="00DC4183" w:rsidRDefault="009D5F56" w:rsidP="00553004">
            <w:pPr>
              <w:rPr>
                <w:rFonts w:eastAsia="Calibri"/>
                <w:szCs w:val="22"/>
              </w:rPr>
            </w:pPr>
            <w:r w:rsidRPr="00DC4183">
              <w:rPr>
                <w:rFonts w:eastAsia="Calibri"/>
                <w:szCs w:val="22"/>
              </w:rPr>
              <w:t>d41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445FE2" w14:textId="77777777" w:rsidR="009D5F56" w:rsidRPr="00DC4183" w:rsidRDefault="009D5F56" w:rsidP="00553004">
            <w:pPr>
              <w:rPr>
                <w:rFonts w:eastAsia="Calibri"/>
                <w:szCs w:val="22"/>
              </w:rPr>
            </w:pPr>
            <w:r w:rsidRPr="00DC4183">
              <w:rPr>
                <w:rFonts w:eastAsia="Calibri"/>
                <w:szCs w:val="22"/>
              </w:rPr>
              <w:t>Rašimai–Rašimėliai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1F44E9" w14:textId="77777777" w:rsidR="009D5F56" w:rsidRPr="00DC4183" w:rsidRDefault="009D5F56" w:rsidP="00553004">
            <w:pPr>
              <w:jc w:val="right"/>
              <w:rPr>
                <w:rFonts w:eastAsia="Calibri"/>
                <w:szCs w:val="22"/>
              </w:rPr>
            </w:pPr>
            <w:r w:rsidRPr="00DC4183">
              <w:rPr>
                <w:rFonts w:eastAsia="Calibri"/>
                <w:szCs w:val="22"/>
              </w:rPr>
              <w:t>1388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35005"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41C48E"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E6C47" w14:textId="77777777" w:rsidR="009D5F56" w:rsidRPr="00DC4183" w:rsidRDefault="009D5F56" w:rsidP="00553004">
            <w:pPr>
              <w:jc w:val="right"/>
              <w:rPr>
                <w:rFonts w:eastAsia="Calibri"/>
                <w:szCs w:val="22"/>
              </w:rPr>
            </w:pPr>
            <w:r w:rsidRPr="00DC4183">
              <w:rPr>
                <w:rFonts w:eastAsia="Calibri"/>
                <w:szCs w:val="22"/>
              </w:rPr>
              <w:t>1388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CC0D4" w14:textId="77777777" w:rsidR="009D5F56" w:rsidRPr="00DC4183" w:rsidRDefault="009D5F56" w:rsidP="00553004">
            <w:pPr>
              <w:jc w:val="center"/>
              <w:rPr>
                <w:rFonts w:eastAsia="Calibri"/>
                <w:szCs w:val="22"/>
              </w:rPr>
            </w:pPr>
            <w:r w:rsidRPr="00DC418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EE411C" w14:textId="77777777" w:rsidR="009D5F56" w:rsidRPr="00DC4183" w:rsidRDefault="009D5F56" w:rsidP="00553004">
            <w:pPr>
              <w:jc w:val="center"/>
              <w:rPr>
                <w:rFonts w:eastAsia="Calibri"/>
                <w:szCs w:val="22"/>
              </w:rPr>
            </w:pPr>
            <w:r w:rsidRPr="00DC4183">
              <w:rPr>
                <w:rFonts w:eastAsia="Calibri"/>
                <w:szCs w:val="22"/>
              </w:rPr>
              <w:t>-</w:t>
            </w:r>
          </w:p>
        </w:tc>
      </w:tr>
      <w:tr w:rsidR="009D5F56" w:rsidRPr="00DC4183" w14:paraId="1BB6BF0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2377F3B"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18CD61" w14:textId="77777777" w:rsidR="009D5F56" w:rsidRPr="00DC4183" w:rsidRDefault="009D5F56" w:rsidP="00553004">
            <w:pPr>
              <w:rPr>
                <w:rFonts w:eastAsia="Calibri"/>
                <w:szCs w:val="22"/>
              </w:rPr>
            </w:pPr>
            <w:r w:rsidRPr="00DC4183">
              <w:rPr>
                <w:rFonts w:eastAsia="Calibri"/>
                <w:szCs w:val="22"/>
              </w:rPr>
              <w:t>d4-1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8BDEFF" w14:textId="77777777" w:rsidR="009D5F56" w:rsidRPr="00DC4183" w:rsidRDefault="009D5F56" w:rsidP="00553004">
            <w:pPr>
              <w:rPr>
                <w:rFonts w:eastAsia="Calibri"/>
                <w:szCs w:val="22"/>
              </w:rPr>
            </w:pPr>
            <w:r w:rsidRPr="00DC4183">
              <w:rPr>
                <w:rFonts w:eastAsia="Calibri"/>
                <w:szCs w:val="22"/>
              </w:rPr>
              <w:t>Privažiuojamasis kelias prie Gintinių k. nuo kelio Rašimai–Debeikiai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F6D7E4" w14:textId="37E3B9CF" w:rsidR="009D5F56" w:rsidRPr="00DC4183" w:rsidRDefault="009D5F56" w:rsidP="00553004">
            <w:pPr>
              <w:jc w:val="right"/>
              <w:rPr>
                <w:rFonts w:eastAsia="Calibri"/>
                <w:szCs w:val="22"/>
              </w:rPr>
            </w:pPr>
            <w:r w:rsidRPr="00DC4183">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53E50"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45FE6" w14:textId="548DA0FE" w:rsidR="009D5F56" w:rsidRPr="00DC4183" w:rsidRDefault="009D5F56" w:rsidP="00553004">
            <w:pPr>
              <w:jc w:val="right"/>
              <w:rPr>
                <w:rFonts w:eastAsia="Calibri"/>
                <w:szCs w:val="22"/>
              </w:rPr>
            </w:pPr>
            <w:r>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FD66B" w14:textId="5E766282" w:rsidR="009D5F56" w:rsidRPr="00DC4183" w:rsidRDefault="009D5F56" w:rsidP="00553004">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194E0" w14:textId="77777777" w:rsidR="009D5F56" w:rsidRPr="00DC4183" w:rsidRDefault="009D5F56" w:rsidP="00553004">
            <w:pPr>
              <w:jc w:val="center"/>
              <w:rPr>
                <w:rFonts w:eastAsia="Calibri"/>
                <w:szCs w:val="22"/>
              </w:rPr>
            </w:pPr>
            <w:r w:rsidRPr="00DC418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D90C39" w14:textId="737A3C51" w:rsidR="009D5F56" w:rsidRPr="00DC4183" w:rsidRDefault="009D5F56" w:rsidP="00553004">
            <w:pPr>
              <w:jc w:val="center"/>
              <w:rPr>
                <w:rFonts w:eastAsia="Calibri"/>
                <w:szCs w:val="22"/>
              </w:rPr>
            </w:pPr>
            <w:r w:rsidRPr="00DC4183">
              <w:rPr>
                <w:rFonts w:eastAsia="Calibri"/>
                <w:szCs w:val="22"/>
              </w:rPr>
              <w:t>4400-6242-8457</w:t>
            </w:r>
          </w:p>
        </w:tc>
      </w:tr>
      <w:tr w:rsidR="009D5F56" w:rsidRPr="00DC4183" w14:paraId="0DC6845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CCC0F1E"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6CD0FB" w14:textId="77777777" w:rsidR="009D5F56" w:rsidRPr="00DC4183" w:rsidRDefault="009D5F56" w:rsidP="00553004">
            <w:pPr>
              <w:rPr>
                <w:rFonts w:eastAsia="Calibri"/>
                <w:szCs w:val="22"/>
              </w:rPr>
            </w:pPr>
            <w:r w:rsidRPr="00DC4183">
              <w:rPr>
                <w:rFonts w:eastAsia="Calibri"/>
                <w:szCs w:val="22"/>
              </w:rPr>
              <w:t>d42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9A1A48" w14:textId="77777777" w:rsidR="009D5F56" w:rsidRPr="00DC4183" w:rsidRDefault="009D5F56" w:rsidP="00553004">
            <w:pPr>
              <w:rPr>
                <w:rFonts w:eastAsia="Calibri"/>
                <w:szCs w:val="22"/>
              </w:rPr>
            </w:pPr>
            <w:r w:rsidRPr="00DC4183">
              <w:rPr>
                <w:rFonts w:eastAsia="Calibri"/>
                <w:szCs w:val="22"/>
              </w:rPr>
              <w:t>Privažiuojamasis kelias prie Aknysčių k. nuo kelio Aknysčiai–Varkujai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EF019E" w14:textId="365C1430" w:rsidR="009D5F56" w:rsidRPr="00DC4183" w:rsidRDefault="009D5F56" w:rsidP="00553004">
            <w:pPr>
              <w:jc w:val="right"/>
              <w:rPr>
                <w:rFonts w:eastAsia="Calibri"/>
                <w:szCs w:val="22"/>
              </w:rPr>
            </w:pPr>
            <w:r w:rsidRPr="00DC4183">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1DCC7B"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A92D4" w14:textId="1F60E444" w:rsidR="009D5F56" w:rsidRPr="00DC4183" w:rsidRDefault="009D5F56" w:rsidP="00553004">
            <w:pPr>
              <w:jc w:val="right"/>
              <w:rPr>
                <w:rFonts w:eastAsia="Calibri"/>
                <w:szCs w:val="22"/>
              </w:rPr>
            </w:pPr>
            <w:r w:rsidRPr="00DC4183">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1FAA80" w14:textId="00EE7E83" w:rsidR="009D5F56" w:rsidRPr="00DC4183" w:rsidRDefault="009D5F56" w:rsidP="00553004">
            <w:pPr>
              <w:jc w:val="right"/>
              <w:rPr>
                <w:rFonts w:eastAsia="Calibri"/>
                <w:strike/>
                <w:szCs w:val="22"/>
              </w:rPr>
            </w:pPr>
            <w:r w:rsidRPr="00DC418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CE864" w14:textId="77777777" w:rsidR="009D5F56" w:rsidRPr="00DC4183" w:rsidRDefault="009D5F56" w:rsidP="00553004">
            <w:pPr>
              <w:jc w:val="center"/>
              <w:rPr>
                <w:rFonts w:eastAsia="Calibri"/>
                <w:szCs w:val="22"/>
              </w:rPr>
            </w:pPr>
            <w:r w:rsidRPr="00DC418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CBE96B" w14:textId="77C9FCE1" w:rsidR="009D5F56" w:rsidRPr="00DC4183" w:rsidRDefault="009D5F56" w:rsidP="00553004">
            <w:pPr>
              <w:jc w:val="center"/>
              <w:rPr>
                <w:rFonts w:eastAsia="Calibri"/>
                <w:szCs w:val="22"/>
              </w:rPr>
            </w:pPr>
            <w:r w:rsidRPr="00DC4183">
              <w:rPr>
                <w:rFonts w:eastAsia="Calibri"/>
                <w:szCs w:val="22"/>
              </w:rPr>
              <w:t>4400-6228-2856</w:t>
            </w:r>
          </w:p>
        </w:tc>
      </w:tr>
      <w:tr w:rsidR="009D5F56" w:rsidRPr="00DC4183" w14:paraId="121D177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C90A07"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927BF3" w14:textId="77777777" w:rsidR="009D5F56" w:rsidRPr="00DC4183" w:rsidRDefault="009D5F56" w:rsidP="00553004">
            <w:pPr>
              <w:rPr>
                <w:rFonts w:eastAsia="Calibri"/>
                <w:szCs w:val="22"/>
              </w:rPr>
            </w:pPr>
            <w:r w:rsidRPr="00DC4183">
              <w:rPr>
                <w:rFonts w:eastAsia="Calibri"/>
                <w:szCs w:val="22"/>
              </w:rPr>
              <w:t>d43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A9BEBE" w14:textId="77777777" w:rsidR="009D5F56" w:rsidRPr="00DC4183" w:rsidRDefault="009D5F56" w:rsidP="00553004">
            <w:pPr>
              <w:rPr>
                <w:rFonts w:eastAsia="Calibri"/>
                <w:szCs w:val="22"/>
              </w:rPr>
            </w:pPr>
            <w:r w:rsidRPr="00DC4183">
              <w:rPr>
                <w:rFonts w:eastAsia="Calibri"/>
                <w:szCs w:val="22"/>
              </w:rPr>
              <w:t>Čekonys–Elmininkų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0751F8" w14:textId="08EA6B8B" w:rsidR="009D5F56" w:rsidRPr="00DC4183" w:rsidRDefault="009D5F56" w:rsidP="00553004">
            <w:pPr>
              <w:jc w:val="right"/>
              <w:rPr>
                <w:rFonts w:eastAsia="Calibri"/>
                <w:szCs w:val="22"/>
              </w:rPr>
            </w:pPr>
            <w:r w:rsidRPr="00DC4183">
              <w:rPr>
                <w:rFonts w:eastAsia="Calibri"/>
                <w:szCs w:val="22"/>
              </w:rPr>
              <w:t> 409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073DA"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96D75" w14:textId="513B97DF" w:rsidR="009D5F56" w:rsidRPr="00DC4183" w:rsidRDefault="009D5F56" w:rsidP="00553004">
            <w:pPr>
              <w:jc w:val="right"/>
              <w:rPr>
                <w:rFonts w:eastAsia="Calibri"/>
                <w:szCs w:val="22"/>
              </w:rPr>
            </w:pPr>
            <w:r>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78CD42" w14:textId="1D121A1F" w:rsidR="009D5F56" w:rsidRPr="00DC4183" w:rsidRDefault="009D5F56" w:rsidP="00553004">
            <w:pPr>
              <w:jc w:val="right"/>
              <w:rPr>
                <w:rFonts w:eastAsia="Calibri"/>
                <w:szCs w:val="22"/>
              </w:rPr>
            </w:pPr>
            <w:r>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67602D" w14:textId="77777777" w:rsidR="009D5F56" w:rsidRPr="00DC4183" w:rsidRDefault="009D5F56" w:rsidP="00553004">
            <w:pPr>
              <w:jc w:val="center"/>
              <w:rPr>
                <w:rFonts w:eastAsia="Calibri"/>
                <w:szCs w:val="22"/>
              </w:rPr>
            </w:pPr>
            <w:r w:rsidRPr="00DC418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E17A4A" w14:textId="3F780935" w:rsidR="009D5F56" w:rsidRPr="00DC4183" w:rsidRDefault="009D5F56" w:rsidP="00553004">
            <w:pPr>
              <w:jc w:val="center"/>
              <w:rPr>
                <w:rFonts w:eastAsia="Calibri"/>
                <w:szCs w:val="22"/>
              </w:rPr>
            </w:pPr>
            <w:r w:rsidRPr="00DC4183">
              <w:rPr>
                <w:rFonts w:eastAsia="Calibri"/>
                <w:szCs w:val="22"/>
              </w:rPr>
              <w:t>4400-6242-8446</w:t>
            </w:r>
          </w:p>
        </w:tc>
      </w:tr>
      <w:tr w:rsidR="009D5F56" w:rsidRPr="00877514" w14:paraId="3197C43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11AEF81" w14:textId="77777777" w:rsidR="009D5F56" w:rsidRPr="00877514"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62DA38" w14:textId="77777777" w:rsidR="009D5F56" w:rsidRPr="00877514" w:rsidRDefault="009D5F56" w:rsidP="00553004">
            <w:pPr>
              <w:rPr>
                <w:rFonts w:eastAsia="Calibri"/>
                <w:szCs w:val="22"/>
              </w:rPr>
            </w:pPr>
            <w:r w:rsidRPr="00877514">
              <w:rPr>
                <w:rFonts w:eastAsia="Calibri"/>
                <w:szCs w:val="22"/>
              </w:rPr>
              <w:t>d44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5A4C38" w14:textId="77777777" w:rsidR="009D5F56" w:rsidRPr="00877514" w:rsidRDefault="009D5F56" w:rsidP="00553004">
            <w:pPr>
              <w:rPr>
                <w:rFonts w:eastAsia="Calibri"/>
                <w:szCs w:val="22"/>
              </w:rPr>
            </w:pPr>
            <w:r w:rsidRPr="00877514">
              <w:rPr>
                <w:rFonts w:eastAsia="Calibri"/>
                <w:szCs w:val="22"/>
              </w:rPr>
              <w:t>Puodžiai–Aniūnai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B2AD652" w14:textId="550AFFA5" w:rsidR="009D5F56" w:rsidRPr="00877514" w:rsidRDefault="009D5F56" w:rsidP="00553004">
            <w:pPr>
              <w:jc w:val="right"/>
              <w:rPr>
                <w:rFonts w:eastAsia="Calibri"/>
                <w:szCs w:val="22"/>
              </w:rPr>
            </w:pPr>
            <w:r w:rsidRPr="00877514">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6CEE71" w14:textId="77777777" w:rsidR="009D5F56" w:rsidRPr="00877514" w:rsidRDefault="009D5F56" w:rsidP="00553004">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4390B" w14:textId="4042304A" w:rsidR="009D5F56" w:rsidRPr="00877514" w:rsidRDefault="009D5F56" w:rsidP="00553004">
            <w:pPr>
              <w:jc w:val="right"/>
              <w:rPr>
                <w:rFonts w:eastAsia="Calibri"/>
                <w:szCs w:val="22"/>
              </w:rPr>
            </w:pPr>
            <w:r>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D4C96" w14:textId="2232E743" w:rsidR="009D5F56" w:rsidRPr="00877514" w:rsidRDefault="009D5F56" w:rsidP="00553004">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FFE6A" w14:textId="77777777" w:rsidR="009D5F56" w:rsidRPr="00877514" w:rsidRDefault="009D5F56" w:rsidP="00553004">
            <w:pPr>
              <w:jc w:val="center"/>
              <w:rPr>
                <w:rFonts w:eastAsia="Calibri"/>
                <w:szCs w:val="22"/>
              </w:rPr>
            </w:pPr>
            <w:r w:rsidRPr="008775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10263D" w14:textId="04675682" w:rsidR="009D5F56" w:rsidRPr="00877514" w:rsidRDefault="009D5F56" w:rsidP="00553004">
            <w:pPr>
              <w:jc w:val="center"/>
              <w:rPr>
                <w:rFonts w:eastAsia="Calibri"/>
                <w:szCs w:val="22"/>
              </w:rPr>
            </w:pPr>
            <w:r w:rsidRPr="00877514">
              <w:rPr>
                <w:rFonts w:eastAsia="Calibri"/>
                <w:szCs w:val="22"/>
              </w:rPr>
              <w:t>4400-6242-9610</w:t>
            </w:r>
          </w:p>
        </w:tc>
      </w:tr>
      <w:tr w:rsidR="009D5F56" w:rsidRPr="00877514" w14:paraId="0E3BCD2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4EFB20" w14:textId="77777777" w:rsidR="009D5F56" w:rsidRPr="00877514"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04B43F" w14:textId="77777777" w:rsidR="009D5F56" w:rsidRPr="00877514" w:rsidRDefault="009D5F56" w:rsidP="00553004">
            <w:pPr>
              <w:rPr>
                <w:rFonts w:eastAsia="Calibri"/>
                <w:szCs w:val="22"/>
              </w:rPr>
            </w:pPr>
            <w:r w:rsidRPr="00877514">
              <w:rPr>
                <w:rFonts w:eastAsia="Calibri"/>
                <w:szCs w:val="22"/>
              </w:rPr>
              <w:t>d45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83A283" w14:textId="77777777" w:rsidR="009D5F56" w:rsidRPr="00877514" w:rsidRDefault="009D5F56" w:rsidP="00553004">
            <w:pPr>
              <w:rPr>
                <w:rFonts w:eastAsia="Calibri"/>
                <w:szCs w:val="22"/>
              </w:rPr>
            </w:pPr>
            <w:r w:rsidRPr="00877514">
              <w:rPr>
                <w:rFonts w:eastAsia="Calibri"/>
                <w:szCs w:val="22"/>
              </w:rPr>
              <w:t>Privažiuojamasis kelias prie Varkujų k. nuo kelio Varkujai–Jononys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FE5C52" w14:textId="21FE4B50" w:rsidR="009D5F56" w:rsidRPr="00877514" w:rsidRDefault="009D5F56" w:rsidP="00553004">
            <w:pPr>
              <w:jc w:val="right"/>
              <w:rPr>
                <w:rFonts w:eastAsia="Calibri"/>
                <w:szCs w:val="22"/>
              </w:rPr>
            </w:pPr>
            <w:r w:rsidRPr="00877514">
              <w:rPr>
                <w:rFonts w:eastAsia="Calibri"/>
                <w:szCs w:val="22"/>
              </w:rPr>
              <w:t>655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8A2BB" w14:textId="77777777" w:rsidR="009D5F56" w:rsidRPr="00877514" w:rsidRDefault="009D5F56" w:rsidP="00553004">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7E455" w14:textId="356E227C" w:rsidR="009D5F56" w:rsidRPr="00877514" w:rsidRDefault="009D5F56" w:rsidP="00553004">
            <w:pPr>
              <w:jc w:val="right"/>
              <w:rPr>
                <w:rFonts w:eastAsia="Calibri"/>
                <w:szCs w:val="22"/>
              </w:rPr>
            </w:pPr>
            <w:r w:rsidRPr="00877514">
              <w:rPr>
                <w:rFonts w:eastAsia="Calibri"/>
                <w:szCs w:val="22"/>
              </w:rPr>
              <w:t>655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F6938" w14:textId="119EAE99" w:rsidR="009D5F56" w:rsidRPr="00877514" w:rsidRDefault="009D5F56" w:rsidP="00553004">
            <w:pPr>
              <w:jc w:val="right"/>
              <w:rPr>
                <w:rFonts w:eastAsia="Calibri"/>
                <w:strike/>
                <w:szCs w:val="22"/>
              </w:rPr>
            </w:pPr>
            <w:r w:rsidRPr="0087751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4691B" w14:textId="77777777" w:rsidR="009D5F56" w:rsidRPr="00877514" w:rsidRDefault="009D5F56" w:rsidP="00553004">
            <w:pPr>
              <w:jc w:val="center"/>
              <w:rPr>
                <w:rFonts w:eastAsia="Calibri"/>
                <w:szCs w:val="22"/>
              </w:rPr>
            </w:pPr>
            <w:r w:rsidRPr="0087751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F0E988" w14:textId="5C1BEEE9" w:rsidR="009D5F56" w:rsidRPr="00877514" w:rsidRDefault="009D5F56" w:rsidP="00553004">
            <w:pPr>
              <w:jc w:val="center"/>
              <w:rPr>
                <w:rFonts w:eastAsia="Calibri"/>
                <w:szCs w:val="22"/>
              </w:rPr>
            </w:pPr>
            <w:r w:rsidRPr="00877514">
              <w:rPr>
                <w:rFonts w:eastAsia="Calibri"/>
                <w:szCs w:val="22"/>
              </w:rPr>
              <w:t>4400-6228-7258</w:t>
            </w:r>
          </w:p>
        </w:tc>
      </w:tr>
      <w:tr w:rsidR="009D5F56" w:rsidRPr="00877514" w14:paraId="2B50691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739A38A" w14:textId="77777777" w:rsidR="009D5F56" w:rsidRPr="00877514"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43A738" w14:textId="77777777" w:rsidR="009D5F56" w:rsidRPr="00877514" w:rsidRDefault="009D5F56" w:rsidP="00553004">
            <w:pPr>
              <w:rPr>
                <w:rFonts w:eastAsia="Calibri"/>
                <w:szCs w:val="22"/>
              </w:rPr>
            </w:pPr>
            <w:r w:rsidRPr="00877514">
              <w:rPr>
                <w:rFonts w:eastAsia="Calibri"/>
                <w:szCs w:val="22"/>
              </w:rPr>
              <w:t>d46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72F120" w14:textId="47162485" w:rsidR="009D5F56" w:rsidRPr="00877514" w:rsidRDefault="009D5F56" w:rsidP="00553004">
            <w:pPr>
              <w:rPr>
                <w:rFonts w:eastAsia="Calibri"/>
                <w:szCs w:val="22"/>
              </w:rPr>
            </w:pPr>
            <w:r w:rsidRPr="00877514">
              <w:rPr>
                <w:rFonts w:eastAsia="Calibri"/>
                <w:szCs w:val="22"/>
              </w:rPr>
              <w:t>Privažiuojamasis kelias prie Varkujų k. nuo kelio Debeikiai–Žalioji, III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B99340A" w14:textId="03748DF3" w:rsidR="009D5F56" w:rsidRPr="00877514" w:rsidRDefault="009D5F56" w:rsidP="00553004">
            <w:pPr>
              <w:jc w:val="right"/>
              <w:rPr>
                <w:rFonts w:eastAsia="Calibri"/>
                <w:szCs w:val="22"/>
              </w:rPr>
            </w:pPr>
            <w:r w:rsidRPr="00877514">
              <w:rPr>
                <w:rFonts w:eastAsia="Calibri"/>
                <w:szCs w:val="22"/>
              </w:rPr>
              <w:t>744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E2E30" w14:textId="77777777" w:rsidR="009D5F56" w:rsidRPr="00877514" w:rsidRDefault="009D5F56" w:rsidP="00553004">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EEB703" w14:textId="30658A21" w:rsidR="009D5F56" w:rsidRPr="00877514" w:rsidRDefault="009D5F56" w:rsidP="00553004">
            <w:pPr>
              <w:jc w:val="right"/>
              <w:rPr>
                <w:rFonts w:eastAsia="Calibri"/>
                <w:szCs w:val="22"/>
              </w:rPr>
            </w:pPr>
            <w:r w:rsidRPr="00877514">
              <w:rPr>
                <w:rFonts w:eastAsia="Calibri"/>
                <w:szCs w:val="22"/>
              </w:rPr>
              <w:t>744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FC42E" w14:textId="0F9CDE8E" w:rsidR="009D5F56" w:rsidRPr="00877514" w:rsidRDefault="009D5F56" w:rsidP="00553004">
            <w:pPr>
              <w:jc w:val="right"/>
              <w:rPr>
                <w:rFonts w:eastAsia="Calibri"/>
                <w:strike/>
                <w:szCs w:val="22"/>
              </w:rPr>
            </w:pPr>
            <w:r w:rsidRPr="0087751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460D9A" w14:textId="77777777" w:rsidR="009D5F56" w:rsidRPr="00877514" w:rsidRDefault="009D5F56" w:rsidP="00553004">
            <w:pPr>
              <w:jc w:val="center"/>
              <w:rPr>
                <w:rFonts w:eastAsia="Calibri"/>
                <w:szCs w:val="22"/>
              </w:rPr>
            </w:pPr>
            <w:r w:rsidRPr="008775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848E35" w14:textId="359353E7" w:rsidR="009D5F56" w:rsidRPr="00877514" w:rsidRDefault="009D5F56" w:rsidP="00553004">
            <w:pPr>
              <w:jc w:val="center"/>
              <w:rPr>
                <w:rFonts w:eastAsia="Calibri"/>
                <w:szCs w:val="22"/>
              </w:rPr>
            </w:pPr>
            <w:r w:rsidRPr="00877514">
              <w:rPr>
                <w:rFonts w:eastAsia="Calibri"/>
                <w:szCs w:val="22"/>
              </w:rPr>
              <w:t>4400-6227-5796</w:t>
            </w:r>
          </w:p>
        </w:tc>
      </w:tr>
      <w:tr w:rsidR="009D5F56" w:rsidRPr="00877514" w14:paraId="3E4F867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DD398D" w14:textId="77777777" w:rsidR="009D5F56" w:rsidRPr="00877514"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F5C305" w14:textId="77777777" w:rsidR="009D5F56" w:rsidRPr="00877514" w:rsidRDefault="009D5F56" w:rsidP="00553004">
            <w:pPr>
              <w:rPr>
                <w:rFonts w:eastAsia="Calibri"/>
                <w:szCs w:val="22"/>
              </w:rPr>
            </w:pPr>
            <w:r w:rsidRPr="00877514">
              <w:rPr>
                <w:rFonts w:eastAsia="Calibri"/>
                <w:szCs w:val="22"/>
              </w:rPr>
              <w:t>d47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4766C5" w14:textId="042910FD" w:rsidR="009D5F56" w:rsidRPr="00877514" w:rsidRDefault="009D5F56" w:rsidP="00553004">
            <w:pPr>
              <w:rPr>
                <w:rFonts w:eastAsia="Calibri"/>
                <w:szCs w:val="22"/>
              </w:rPr>
            </w:pPr>
            <w:r w:rsidRPr="00877514">
              <w:rPr>
                <w:rFonts w:eastAsia="Calibri"/>
                <w:szCs w:val="22"/>
              </w:rPr>
              <w:t xml:space="preserve">Privažiuojamasis kelias prie Tilvykų k. nuo kelio Debeikiai–Rubikiai,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3E3FC7" w14:textId="3E100316" w:rsidR="009D5F56" w:rsidRPr="00877514" w:rsidRDefault="009D5F56" w:rsidP="00553004">
            <w:pPr>
              <w:jc w:val="right"/>
              <w:rPr>
                <w:rFonts w:eastAsia="Calibri"/>
                <w:szCs w:val="22"/>
              </w:rPr>
            </w:pPr>
            <w:r w:rsidRPr="00877514">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16F37" w14:textId="77777777" w:rsidR="009D5F56" w:rsidRPr="00877514" w:rsidRDefault="009D5F56" w:rsidP="00553004">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46B1C" w14:textId="1E784311" w:rsidR="009D5F56" w:rsidRPr="00877514" w:rsidRDefault="009D5F56" w:rsidP="00553004">
            <w:pPr>
              <w:jc w:val="right"/>
              <w:rPr>
                <w:rFonts w:eastAsia="Calibri"/>
                <w:szCs w:val="22"/>
              </w:rPr>
            </w:pPr>
            <w:r>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7DEF6E" w14:textId="2980D31D" w:rsidR="009D5F56" w:rsidRPr="00877514" w:rsidRDefault="009D5F56" w:rsidP="00553004">
            <w:pPr>
              <w:jc w:val="right"/>
              <w:rPr>
                <w:rFonts w:eastAsia="Calibri"/>
                <w:szCs w:val="22"/>
              </w:rPr>
            </w:pPr>
            <w:r>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73C23" w14:textId="77777777" w:rsidR="009D5F56" w:rsidRPr="00877514" w:rsidRDefault="009D5F56" w:rsidP="00553004">
            <w:pPr>
              <w:jc w:val="center"/>
              <w:rPr>
                <w:rFonts w:eastAsia="Calibri"/>
                <w:szCs w:val="22"/>
              </w:rPr>
            </w:pPr>
            <w:r w:rsidRPr="0087751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AAB0DA" w14:textId="2C7F78E8" w:rsidR="009D5F56" w:rsidRPr="00877514" w:rsidRDefault="009D5F56" w:rsidP="00553004">
            <w:pPr>
              <w:jc w:val="center"/>
              <w:rPr>
                <w:rFonts w:eastAsia="Calibri"/>
                <w:szCs w:val="22"/>
              </w:rPr>
            </w:pPr>
            <w:r w:rsidRPr="00877514">
              <w:rPr>
                <w:rFonts w:eastAsia="Calibri"/>
                <w:szCs w:val="22"/>
              </w:rPr>
              <w:t>4400-6241-5858</w:t>
            </w:r>
          </w:p>
        </w:tc>
      </w:tr>
      <w:tr w:rsidR="009D5F56" w:rsidRPr="00877514" w14:paraId="7806B05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E76DD0" w14:textId="77777777" w:rsidR="009D5F56" w:rsidRPr="00877514"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6C7677" w14:textId="77777777" w:rsidR="009D5F56" w:rsidRPr="00877514" w:rsidRDefault="009D5F56" w:rsidP="00553004">
            <w:pPr>
              <w:rPr>
                <w:rFonts w:eastAsia="Calibri"/>
                <w:szCs w:val="22"/>
              </w:rPr>
            </w:pPr>
            <w:r w:rsidRPr="00877514">
              <w:rPr>
                <w:rFonts w:eastAsia="Calibri"/>
                <w:szCs w:val="22"/>
              </w:rPr>
              <w:t>d48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098C06" w14:textId="078078C4" w:rsidR="009D5F56" w:rsidRPr="00877514" w:rsidRDefault="009D5F56" w:rsidP="00553004">
            <w:pPr>
              <w:rPr>
                <w:rFonts w:eastAsia="Calibri"/>
                <w:szCs w:val="22"/>
              </w:rPr>
            </w:pPr>
            <w:r w:rsidRPr="00877514">
              <w:rPr>
                <w:rFonts w:eastAsia="Calibri"/>
                <w:szCs w:val="22"/>
              </w:rPr>
              <w:t>Privažiuojamasis kelias prie Čekonių k. nuo kelio Čekonys–Debeikiai, 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4D7F05" w14:textId="07532888" w:rsidR="009D5F56" w:rsidRPr="00877514" w:rsidRDefault="009D5F56" w:rsidP="00553004">
            <w:pPr>
              <w:jc w:val="right"/>
              <w:rPr>
                <w:rFonts w:eastAsia="Calibri"/>
                <w:szCs w:val="22"/>
              </w:rPr>
            </w:pPr>
            <w:r w:rsidRPr="00877514">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ECF8A" w14:textId="77777777" w:rsidR="009D5F56" w:rsidRPr="00877514" w:rsidRDefault="009D5F56" w:rsidP="00553004">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3CAA30" w14:textId="5282B98B" w:rsidR="009D5F56" w:rsidRPr="00877514" w:rsidRDefault="009D5F56" w:rsidP="00553004">
            <w:pPr>
              <w:jc w:val="right"/>
              <w:rPr>
                <w:rFonts w:eastAsia="Calibri"/>
                <w:szCs w:val="22"/>
              </w:rPr>
            </w:pPr>
            <w:r>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59D119" w14:textId="4714BAEA" w:rsidR="009D5F56" w:rsidRPr="00877514" w:rsidRDefault="009D5F56" w:rsidP="00553004">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787DF" w14:textId="77777777" w:rsidR="009D5F56" w:rsidRPr="00877514" w:rsidRDefault="009D5F56" w:rsidP="00553004">
            <w:pPr>
              <w:jc w:val="center"/>
              <w:rPr>
                <w:rFonts w:eastAsia="Calibri"/>
                <w:szCs w:val="22"/>
              </w:rPr>
            </w:pPr>
            <w:r w:rsidRPr="0087751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E43D0B" w14:textId="5B92754A" w:rsidR="009D5F56" w:rsidRPr="00877514" w:rsidRDefault="009D5F56" w:rsidP="00553004">
            <w:pPr>
              <w:jc w:val="center"/>
              <w:rPr>
                <w:rFonts w:eastAsia="Calibri"/>
                <w:szCs w:val="22"/>
              </w:rPr>
            </w:pPr>
            <w:r w:rsidRPr="00877514">
              <w:rPr>
                <w:rFonts w:eastAsia="Calibri"/>
                <w:szCs w:val="22"/>
              </w:rPr>
              <w:t>4400-6241-7409</w:t>
            </w:r>
          </w:p>
        </w:tc>
      </w:tr>
      <w:tr w:rsidR="009D5F56" w:rsidRPr="00877514" w14:paraId="237A3CD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3A75E7C" w14:textId="77777777" w:rsidR="009D5F56" w:rsidRPr="00877514"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E0781D" w14:textId="77777777" w:rsidR="009D5F56" w:rsidRPr="00877514" w:rsidRDefault="009D5F56" w:rsidP="00553004">
            <w:pPr>
              <w:rPr>
                <w:rFonts w:eastAsia="Calibri"/>
                <w:szCs w:val="22"/>
              </w:rPr>
            </w:pPr>
            <w:r w:rsidRPr="00877514">
              <w:rPr>
                <w:rFonts w:eastAsia="Calibri"/>
                <w:szCs w:val="22"/>
              </w:rPr>
              <w:t>d49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6CCBCC" w14:textId="77777777" w:rsidR="009D5F56" w:rsidRPr="00877514" w:rsidRDefault="009D5F56" w:rsidP="00553004">
            <w:pPr>
              <w:rPr>
                <w:rFonts w:eastAsia="Calibri"/>
                <w:szCs w:val="22"/>
              </w:rPr>
            </w:pPr>
            <w:r w:rsidRPr="00877514">
              <w:rPr>
                <w:rFonts w:eastAsia="Calibri"/>
                <w:szCs w:val="22"/>
              </w:rPr>
              <w:t>Privažiuojamasis kelias prie Meldučių k. nuo kelio Čekonys–Debeikiai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D33417" w14:textId="1C468C1A" w:rsidR="009D5F56" w:rsidRPr="00877514" w:rsidRDefault="009D5F56" w:rsidP="00553004">
            <w:pPr>
              <w:jc w:val="right"/>
              <w:rPr>
                <w:rFonts w:eastAsia="Calibri"/>
                <w:szCs w:val="22"/>
              </w:rPr>
            </w:pPr>
            <w:r w:rsidRPr="00877514">
              <w:rPr>
                <w:rFonts w:eastAsia="Calibri"/>
                <w:szCs w:val="22"/>
              </w:rPr>
              <w:t>769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22E2C" w14:textId="77777777" w:rsidR="009D5F56" w:rsidRPr="00877514" w:rsidRDefault="009D5F56" w:rsidP="00553004">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22354" w14:textId="534E7178" w:rsidR="009D5F56" w:rsidRPr="00877514" w:rsidRDefault="009D5F56" w:rsidP="00553004">
            <w:pPr>
              <w:jc w:val="right"/>
              <w:rPr>
                <w:rFonts w:eastAsia="Calibri"/>
                <w:szCs w:val="22"/>
              </w:rPr>
            </w:pPr>
            <w:r>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822315" w14:textId="22F25C9A" w:rsidR="009D5F56" w:rsidRPr="00877514" w:rsidRDefault="009D5F56" w:rsidP="00553004">
            <w:pPr>
              <w:jc w:val="right"/>
              <w:rPr>
                <w:rFonts w:eastAsia="Calibri"/>
                <w:szCs w:val="22"/>
              </w:rPr>
            </w:pPr>
            <w:r>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88C71B" w14:textId="77777777" w:rsidR="009D5F56" w:rsidRPr="00877514" w:rsidRDefault="009D5F56" w:rsidP="00553004">
            <w:pPr>
              <w:jc w:val="center"/>
              <w:rPr>
                <w:rFonts w:eastAsia="Calibri"/>
                <w:szCs w:val="22"/>
              </w:rPr>
            </w:pPr>
            <w:r w:rsidRPr="008775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4B0E8E" w14:textId="61ECCA11" w:rsidR="009D5F56" w:rsidRPr="00877514" w:rsidRDefault="009D5F56" w:rsidP="00553004">
            <w:pPr>
              <w:jc w:val="center"/>
              <w:rPr>
                <w:rFonts w:eastAsia="Calibri"/>
                <w:szCs w:val="22"/>
              </w:rPr>
            </w:pPr>
            <w:r w:rsidRPr="00877514">
              <w:rPr>
                <w:rFonts w:eastAsia="Calibri"/>
                <w:szCs w:val="22"/>
              </w:rPr>
              <w:t>4400-6242-2419</w:t>
            </w:r>
          </w:p>
        </w:tc>
      </w:tr>
      <w:tr w:rsidR="009D5F56" w:rsidRPr="00877514" w14:paraId="53CB34B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7C18F6" w14:textId="77777777" w:rsidR="009D5F56" w:rsidRPr="00877514"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D65295" w14:textId="77777777" w:rsidR="009D5F56" w:rsidRPr="00877514" w:rsidRDefault="009D5F56" w:rsidP="00553004">
            <w:pPr>
              <w:rPr>
                <w:rFonts w:eastAsia="Calibri"/>
                <w:szCs w:val="22"/>
              </w:rPr>
            </w:pPr>
            <w:r w:rsidRPr="00877514">
              <w:rPr>
                <w:rFonts w:eastAsia="Calibri"/>
                <w:szCs w:val="22"/>
              </w:rPr>
              <w:t>d5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2B0754" w14:textId="77777777" w:rsidR="009D5F56" w:rsidRPr="00877514" w:rsidRDefault="009D5F56" w:rsidP="00553004">
            <w:pPr>
              <w:rPr>
                <w:rFonts w:eastAsia="Calibri"/>
                <w:szCs w:val="22"/>
              </w:rPr>
            </w:pPr>
            <w:r w:rsidRPr="00877514">
              <w:rPr>
                <w:rFonts w:eastAsia="Calibri"/>
                <w:szCs w:val="22"/>
              </w:rPr>
              <w:t>Aušra–Černiai, Utenos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C4FC40" w14:textId="597978BE" w:rsidR="009D5F56" w:rsidRPr="00877514" w:rsidRDefault="009D5F56" w:rsidP="00553004">
            <w:pPr>
              <w:jc w:val="right"/>
              <w:rPr>
                <w:rFonts w:eastAsia="Calibri"/>
                <w:szCs w:val="22"/>
              </w:rPr>
            </w:pPr>
            <w:r w:rsidRPr="00877514">
              <w:rPr>
                <w:rFonts w:eastAsia="Calibri"/>
                <w:szCs w:val="22"/>
              </w:rPr>
              <w:t xml:space="preserve"> 2116</w:t>
            </w:r>
          </w:p>
        </w:tc>
        <w:tc>
          <w:tcPr>
            <w:tcW w:w="1133" w:type="dxa"/>
            <w:tcBorders>
              <w:top w:val="single" w:sz="4" w:space="0" w:color="auto"/>
              <w:left w:val="single" w:sz="4" w:space="0" w:color="auto"/>
              <w:bottom w:val="single" w:sz="4" w:space="0" w:color="auto"/>
              <w:right w:val="single" w:sz="4" w:space="0" w:color="auto"/>
            </w:tcBorders>
            <w:vAlign w:val="center"/>
          </w:tcPr>
          <w:p w14:paraId="2C0E222E" w14:textId="77777777" w:rsidR="009D5F56" w:rsidRPr="00877514"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5420D29" w14:textId="0D5E1F96" w:rsidR="009D5F56" w:rsidRPr="00877514" w:rsidRDefault="009D5F56" w:rsidP="00553004">
            <w:pPr>
              <w:jc w:val="right"/>
              <w:rPr>
                <w:rFonts w:eastAsia="Calibri"/>
                <w:szCs w:val="22"/>
              </w:rPr>
            </w:pPr>
            <w:r>
              <w:rPr>
                <w:rFonts w:eastAsia="Calibri"/>
                <w:szCs w:val="22"/>
              </w:rPr>
              <w:t>2116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FBE8D" w14:textId="77777777" w:rsidR="009D5F56" w:rsidRPr="00877514" w:rsidRDefault="009D5F56" w:rsidP="00553004">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E0D34" w14:textId="2419ECD0" w:rsidR="009D5F56" w:rsidRPr="00877514" w:rsidRDefault="009D5F56" w:rsidP="00553004">
            <w:pPr>
              <w:jc w:val="center"/>
              <w:rPr>
                <w:rFonts w:eastAsia="Calibri"/>
                <w:szCs w:val="22"/>
              </w:rPr>
            </w:pPr>
            <w:r w:rsidRPr="0087751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8D3F88" w14:textId="21EA7A15" w:rsidR="009D5F56" w:rsidRPr="00877514" w:rsidRDefault="009D5F56" w:rsidP="00553004">
            <w:pPr>
              <w:jc w:val="center"/>
              <w:rPr>
                <w:rFonts w:eastAsia="Calibri"/>
                <w:szCs w:val="22"/>
              </w:rPr>
            </w:pPr>
            <w:r w:rsidRPr="00877514">
              <w:rPr>
                <w:rFonts w:eastAsia="Calibri"/>
                <w:szCs w:val="22"/>
              </w:rPr>
              <w:t>4400-6241-7909</w:t>
            </w:r>
          </w:p>
        </w:tc>
      </w:tr>
      <w:tr w:rsidR="009D5F56" w:rsidRPr="004B1509" w14:paraId="1E43C74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5B281C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28E68A" w14:textId="77777777" w:rsidR="009D5F56" w:rsidRPr="004B1509" w:rsidRDefault="009D5F56" w:rsidP="00553004">
            <w:pPr>
              <w:rPr>
                <w:rFonts w:eastAsia="Calibri"/>
                <w:szCs w:val="22"/>
              </w:rPr>
            </w:pPr>
            <w:r w:rsidRPr="004B1509">
              <w:rPr>
                <w:rFonts w:eastAsia="Calibri"/>
                <w:szCs w:val="22"/>
              </w:rPr>
              <w:t>d50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2107A9" w14:textId="0330D3C8" w:rsidR="009D5F56" w:rsidRPr="004B1509" w:rsidRDefault="009D5F56" w:rsidP="00553004">
            <w:pPr>
              <w:rPr>
                <w:rFonts w:eastAsia="Calibri"/>
                <w:szCs w:val="22"/>
              </w:rPr>
            </w:pPr>
            <w:r w:rsidRPr="004B1509">
              <w:rPr>
                <w:rFonts w:eastAsia="Calibri"/>
                <w:szCs w:val="22"/>
              </w:rPr>
              <w:t xml:space="preserve">Privažiuojamasis kelias prie Leliūnų k. nuo kelio Leliūnai– Debeikiai, 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2FBBD4" w14:textId="77777777" w:rsidR="009D5F56" w:rsidRPr="004B1509" w:rsidRDefault="009D5F56" w:rsidP="00553004">
            <w:pPr>
              <w:jc w:val="right"/>
              <w:rPr>
                <w:rFonts w:eastAsia="Calibri"/>
                <w:szCs w:val="22"/>
              </w:rPr>
            </w:pPr>
            <w:r w:rsidRPr="004B1509">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45A14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85ABD" w14:textId="77777777" w:rsidR="009D5F56" w:rsidRPr="004B1509" w:rsidRDefault="009D5F56" w:rsidP="00553004">
            <w:pPr>
              <w:jc w:val="right"/>
              <w:rPr>
                <w:rFonts w:eastAsia="Calibri"/>
                <w:szCs w:val="22"/>
              </w:rPr>
            </w:pPr>
            <w:r w:rsidRPr="004B1509">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DBE8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24BC6"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F1AB42"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C12E40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40A4B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FCDE79" w14:textId="77777777" w:rsidR="009D5F56" w:rsidRPr="004B1509" w:rsidRDefault="009D5F56" w:rsidP="00553004">
            <w:pPr>
              <w:rPr>
                <w:rFonts w:eastAsia="Calibri"/>
                <w:szCs w:val="22"/>
              </w:rPr>
            </w:pPr>
            <w:r w:rsidRPr="004B1509">
              <w:rPr>
                <w:rFonts w:eastAsia="Calibri"/>
                <w:szCs w:val="22"/>
              </w:rPr>
              <w:t>d51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EF8C72" w14:textId="2161D43D" w:rsidR="009D5F56" w:rsidRPr="004B1509" w:rsidRDefault="009D5F56" w:rsidP="00553004">
            <w:pPr>
              <w:rPr>
                <w:rFonts w:eastAsia="Calibri"/>
                <w:szCs w:val="22"/>
              </w:rPr>
            </w:pPr>
            <w:r w:rsidRPr="004B1509">
              <w:rPr>
                <w:rFonts w:eastAsia="Calibri"/>
                <w:szCs w:val="22"/>
              </w:rPr>
              <w:t>Privažiuojamasis kelias prie Čekonių k. nuo kelio Čekonys–Debeikiai,  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EBA5A5" w14:textId="77777777" w:rsidR="009D5F56" w:rsidRPr="004B1509" w:rsidRDefault="009D5F56" w:rsidP="00553004">
            <w:pPr>
              <w:jc w:val="right"/>
              <w:rPr>
                <w:rFonts w:eastAsia="Calibri"/>
                <w:szCs w:val="22"/>
              </w:rPr>
            </w:pPr>
            <w:r w:rsidRPr="004B1509">
              <w:rPr>
                <w:rFonts w:eastAsia="Calibri"/>
                <w:szCs w:val="22"/>
              </w:rPr>
              <w:t>909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3E4F3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717AC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0B614" w14:textId="77777777" w:rsidR="009D5F56" w:rsidRPr="004B1509" w:rsidRDefault="009D5F56" w:rsidP="00553004">
            <w:pPr>
              <w:jc w:val="right"/>
              <w:rPr>
                <w:rFonts w:eastAsia="Calibri"/>
                <w:szCs w:val="22"/>
              </w:rPr>
            </w:pPr>
            <w:r w:rsidRPr="004B1509">
              <w:rPr>
                <w:rFonts w:eastAsia="Calibri"/>
                <w:szCs w:val="22"/>
              </w:rPr>
              <w:t>909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61288"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91A925"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2A9985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C3D15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42D1CC" w14:textId="77777777" w:rsidR="009D5F56" w:rsidRPr="004B1509" w:rsidRDefault="009D5F56" w:rsidP="00553004">
            <w:pPr>
              <w:rPr>
                <w:rFonts w:eastAsia="Calibri"/>
                <w:szCs w:val="22"/>
              </w:rPr>
            </w:pPr>
            <w:r w:rsidRPr="004B1509">
              <w:rPr>
                <w:rFonts w:eastAsia="Calibri"/>
                <w:szCs w:val="22"/>
              </w:rPr>
              <w:t>d52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7734C2" w14:textId="77777777" w:rsidR="009D5F56" w:rsidRPr="004B1509" w:rsidRDefault="009D5F56" w:rsidP="00553004">
            <w:pPr>
              <w:rPr>
                <w:rFonts w:eastAsia="Calibri"/>
                <w:szCs w:val="22"/>
              </w:rPr>
            </w:pPr>
            <w:r w:rsidRPr="004B1509">
              <w:rPr>
                <w:rFonts w:eastAsia="Calibri"/>
                <w:szCs w:val="22"/>
              </w:rPr>
              <w:t>Mičionys–Legai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2FD26A" w14:textId="77777777" w:rsidR="009D5F56" w:rsidRPr="004B1509" w:rsidRDefault="009D5F56" w:rsidP="00553004">
            <w:pPr>
              <w:jc w:val="right"/>
              <w:rPr>
                <w:rFonts w:eastAsia="Calibri"/>
                <w:szCs w:val="22"/>
              </w:rPr>
            </w:pPr>
            <w:r w:rsidRPr="004B1509">
              <w:rPr>
                <w:rFonts w:eastAsia="Calibri"/>
                <w:szCs w:val="22"/>
              </w:rPr>
              <w:t>1272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8187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FF6C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B373C" w14:textId="77777777" w:rsidR="009D5F56" w:rsidRPr="004B1509" w:rsidRDefault="009D5F56" w:rsidP="00553004">
            <w:pPr>
              <w:jc w:val="right"/>
              <w:rPr>
                <w:rFonts w:eastAsia="Calibri"/>
                <w:szCs w:val="22"/>
              </w:rPr>
            </w:pPr>
            <w:r w:rsidRPr="004B1509">
              <w:rPr>
                <w:rFonts w:eastAsia="Calibri"/>
                <w:szCs w:val="22"/>
              </w:rPr>
              <w:t>1272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2FE2B"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4D9DBF"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B2FDCC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F45B698"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7AA42A" w14:textId="77777777" w:rsidR="009D5F56" w:rsidRPr="004B1509" w:rsidRDefault="009D5F56" w:rsidP="00553004">
            <w:pPr>
              <w:rPr>
                <w:rFonts w:eastAsia="Calibri"/>
                <w:szCs w:val="22"/>
              </w:rPr>
            </w:pPr>
            <w:r w:rsidRPr="004B1509">
              <w:rPr>
                <w:rFonts w:eastAsia="Calibri"/>
                <w:szCs w:val="22"/>
              </w:rPr>
              <w:t>d53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F8828C" w14:textId="77777777" w:rsidR="009D5F56" w:rsidRPr="004B1509" w:rsidRDefault="009D5F56" w:rsidP="00553004">
            <w:pPr>
              <w:rPr>
                <w:rFonts w:eastAsia="Calibri"/>
                <w:szCs w:val="22"/>
              </w:rPr>
            </w:pPr>
            <w:r w:rsidRPr="004B1509">
              <w:rPr>
                <w:rFonts w:eastAsia="Calibri"/>
                <w:szCs w:val="22"/>
              </w:rPr>
              <w:t>Privažiuojamasis kelias prie Mičionių k. nuo kelio Mičionys–Legai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B523E8" w14:textId="77777777" w:rsidR="009D5F56" w:rsidRPr="004B1509" w:rsidRDefault="009D5F56" w:rsidP="00553004">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F41A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5F98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3B9A4" w14:textId="77777777" w:rsidR="009D5F56" w:rsidRPr="004B1509" w:rsidRDefault="009D5F56" w:rsidP="00553004">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A5A891"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406A03"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4FBADA6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6361A3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984183" w14:textId="77777777" w:rsidR="009D5F56" w:rsidRPr="004B1509" w:rsidRDefault="009D5F56" w:rsidP="00553004">
            <w:pPr>
              <w:rPr>
                <w:rFonts w:eastAsia="Calibri"/>
                <w:szCs w:val="22"/>
              </w:rPr>
            </w:pPr>
            <w:r w:rsidRPr="004B1509">
              <w:rPr>
                <w:rFonts w:eastAsia="Calibri"/>
                <w:szCs w:val="22"/>
              </w:rPr>
              <w:t>d54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162BC3" w14:textId="77777777" w:rsidR="009D5F56" w:rsidRPr="004B1509" w:rsidRDefault="009D5F56" w:rsidP="00553004">
            <w:pPr>
              <w:rPr>
                <w:rFonts w:eastAsia="Calibri"/>
                <w:szCs w:val="22"/>
              </w:rPr>
            </w:pPr>
            <w:r w:rsidRPr="004B1509">
              <w:rPr>
                <w:rFonts w:eastAsia="Calibri"/>
                <w:szCs w:val="22"/>
              </w:rPr>
              <w:t>Privažiuojamasis kelias prie Leliūnų k. nuo kelio Leliūnai–Medinos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99A458" w14:textId="77777777" w:rsidR="009D5F56" w:rsidRPr="004B1509" w:rsidRDefault="009D5F56" w:rsidP="00553004">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288E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AE3F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57DFE7" w14:textId="77777777" w:rsidR="009D5F56" w:rsidRPr="004B1509" w:rsidRDefault="009D5F56" w:rsidP="00553004">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5A03A"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50758F"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7804E1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E5957A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850214" w14:textId="77777777" w:rsidR="009D5F56" w:rsidRPr="004B1509" w:rsidRDefault="009D5F56" w:rsidP="00553004">
            <w:pPr>
              <w:rPr>
                <w:rFonts w:eastAsia="Calibri"/>
                <w:szCs w:val="22"/>
              </w:rPr>
            </w:pPr>
            <w:r w:rsidRPr="004B1509">
              <w:rPr>
                <w:rFonts w:eastAsia="Calibri"/>
                <w:szCs w:val="22"/>
              </w:rPr>
              <w:t>d55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AD93A2" w14:textId="77777777" w:rsidR="009D5F56" w:rsidRPr="004B1509" w:rsidRDefault="009D5F56" w:rsidP="00553004">
            <w:pPr>
              <w:rPr>
                <w:rFonts w:eastAsia="Calibri"/>
                <w:szCs w:val="22"/>
              </w:rPr>
            </w:pPr>
            <w:r w:rsidRPr="004B1509">
              <w:rPr>
                <w:rFonts w:eastAsia="Calibri"/>
                <w:szCs w:val="22"/>
              </w:rPr>
              <w:t>Pravažiuojamasis kelias prie Sindrių g., Debeikių mstl. nuo kelio Čekonys–Debeikiai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056393" w14:textId="77777777" w:rsidR="009D5F56" w:rsidRPr="004B1509" w:rsidRDefault="009D5F56" w:rsidP="00553004">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9E15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5648C" w14:textId="77777777" w:rsidR="009D5F56" w:rsidRPr="004B1509" w:rsidRDefault="009D5F56" w:rsidP="00553004">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F285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ACD58" w14:textId="77777777" w:rsidR="009D5F56" w:rsidRPr="004B1509" w:rsidRDefault="009D5F56"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E496F6"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38AC07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04058F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A2C857" w14:textId="77777777" w:rsidR="009D5F56" w:rsidRPr="004B1509" w:rsidRDefault="009D5F56" w:rsidP="00553004">
            <w:pPr>
              <w:rPr>
                <w:rFonts w:eastAsia="Calibri"/>
                <w:szCs w:val="22"/>
              </w:rPr>
            </w:pPr>
            <w:r w:rsidRPr="004B1509">
              <w:rPr>
                <w:rFonts w:eastAsia="Calibri"/>
                <w:szCs w:val="22"/>
              </w:rPr>
              <w:t>d56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EC70B1" w14:textId="43CB5DC8" w:rsidR="009D5F56" w:rsidRPr="004B1509" w:rsidRDefault="009D5F56" w:rsidP="00553004">
            <w:pPr>
              <w:rPr>
                <w:rFonts w:eastAsia="Calibri"/>
                <w:szCs w:val="22"/>
              </w:rPr>
            </w:pPr>
            <w:r w:rsidRPr="004B1509">
              <w:rPr>
                <w:rFonts w:eastAsia="Calibri"/>
                <w:szCs w:val="22"/>
              </w:rPr>
              <w:t>Privažiuojamasis kelias prie Puodžių k. nuo kelio Debeikiai–Rubikiai, 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AC3441" w14:textId="77777777" w:rsidR="009D5F56" w:rsidRPr="004B1509" w:rsidRDefault="009D5F56" w:rsidP="00553004">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5D887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4A0C6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9F7CD" w14:textId="77777777" w:rsidR="009D5F56" w:rsidRPr="004B1509" w:rsidRDefault="009D5F56" w:rsidP="00553004">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34320A"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7076CF"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7E28F3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D07345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7062B1" w14:textId="77777777" w:rsidR="009D5F56" w:rsidRPr="004B1509" w:rsidRDefault="009D5F56" w:rsidP="00553004">
            <w:pPr>
              <w:rPr>
                <w:rFonts w:eastAsia="Calibri"/>
                <w:szCs w:val="22"/>
              </w:rPr>
            </w:pPr>
            <w:r w:rsidRPr="004B1509">
              <w:rPr>
                <w:rFonts w:eastAsia="Calibri"/>
                <w:szCs w:val="22"/>
              </w:rPr>
              <w:t>d57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872620" w14:textId="48905887" w:rsidR="009D5F56" w:rsidRPr="004B1509" w:rsidRDefault="009D5F56" w:rsidP="00553004">
            <w:pPr>
              <w:rPr>
                <w:rFonts w:eastAsia="Calibri"/>
                <w:szCs w:val="22"/>
              </w:rPr>
            </w:pPr>
            <w:r w:rsidRPr="004B1509">
              <w:rPr>
                <w:rFonts w:eastAsia="Calibri"/>
                <w:szCs w:val="22"/>
              </w:rPr>
              <w:t xml:space="preserve">Privažiuojamasis kelias prie Tilvykų k. nuo kelio Debeikiai–Rubikiai, II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CE5CFB" w14:textId="77777777" w:rsidR="009D5F56" w:rsidRPr="004B1509" w:rsidRDefault="009D5F56" w:rsidP="00553004">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214B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70F942" w14:textId="77777777" w:rsidR="009D5F56" w:rsidRPr="004B1509" w:rsidRDefault="009D5F56" w:rsidP="00553004">
            <w:pPr>
              <w:jc w:val="right"/>
              <w:rPr>
                <w:rFonts w:eastAsia="Calibri"/>
                <w:szCs w:val="22"/>
              </w:rPr>
            </w:pPr>
            <w:r w:rsidRPr="004B1509">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737E8" w14:textId="77777777" w:rsidR="009D5F56" w:rsidRPr="004B1509" w:rsidRDefault="009D5F56" w:rsidP="00553004">
            <w:pPr>
              <w:jc w:val="right"/>
              <w:rPr>
                <w:rFonts w:eastAsia="Calibri"/>
                <w:szCs w:val="22"/>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8C4CE"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32E0B0"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86C3C9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9CEB34"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F7E28A" w14:textId="77777777" w:rsidR="009D5F56" w:rsidRPr="004B1509" w:rsidRDefault="009D5F56" w:rsidP="00553004">
            <w:pPr>
              <w:rPr>
                <w:rFonts w:eastAsia="Calibri"/>
                <w:szCs w:val="22"/>
              </w:rPr>
            </w:pPr>
            <w:r w:rsidRPr="004B1509">
              <w:rPr>
                <w:rFonts w:eastAsia="Calibri"/>
                <w:szCs w:val="22"/>
              </w:rPr>
              <w:t>d58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BA87E5" w14:textId="106C89CC" w:rsidR="009D5F56" w:rsidRPr="004B1509" w:rsidRDefault="009D5F56" w:rsidP="00553004">
            <w:pPr>
              <w:rPr>
                <w:rFonts w:eastAsia="Calibri"/>
                <w:szCs w:val="22"/>
              </w:rPr>
            </w:pPr>
            <w:r w:rsidRPr="004B1509">
              <w:rPr>
                <w:rFonts w:eastAsia="Calibri"/>
                <w:szCs w:val="22"/>
              </w:rPr>
              <w:t xml:space="preserve">Privažiuojamasis kelias prie Šventupio k. nuo kelio Debeikiai–Žalioji, 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FC4C23" w14:textId="77777777" w:rsidR="009D5F56" w:rsidRPr="004B1509" w:rsidRDefault="009D5F56" w:rsidP="00553004">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019C6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AE6E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D8F592" w14:textId="77777777" w:rsidR="009D5F56" w:rsidRPr="004B1509" w:rsidRDefault="009D5F56" w:rsidP="00553004">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1D116"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2CEF3D0"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AEB5CA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B5D5860"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144DE3" w14:textId="77777777" w:rsidR="009D5F56" w:rsidRPr="004B1509" w:rsidRDefault="009D5F56" w:rsidP="00553004">
            <w:pPr>
              <w:rPr>
                <w:rFonts w:eastAsia="Calibri"/>
                <w:szCs w:val="22"/>
              </w:rPr>
            </w:pPr>
            <w:r w:rsidRPr="004B1509">
              <w:rPr>
                <w:rFonts w:eastAsia="Calibri"/>
                <w:szCs w:val="22"/>
              </w:rPr>
              <w:t>d59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FCF6C6" w14:textId="77777777" w:rsidR="009D5F56" w:rsidRPr="004B1509" w:rsidRDefault="009D5F56" w:rsidP="00553004">
            <w:pPr>
              <w:rPr>
                <w:rFonts w:eastAsia="Calibri"/>
                <w:szCs w:val="22"/>
              </w:rPr>
            </w:pPr>
            <w:r w:rsidRPr="004B1509">
              <w:rPr>
                <w:rFonts w:eastAsia="Calibri"/>
                <w:szCs w:val="22"/>
              </w:rPr>
              <w:t>Varkujai–Stasiškiai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93E6C4" w14:textId="77777777" w:rsidR="009D5F56" w:rsidRPr="004B1509" w:rsidRDefault="009D5F56" w:rsidP="00553004">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8C91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65F2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E1E8F" w14:textId="77777777" w:rsidR="009D5F56" w:rsidRPr="004B1509" w:rsidRDefault="009D5F56" w:rsidP="00553004">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F72C4A"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6AF2A4"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B035D6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24EAC7D"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3C233C" w14:textId="77777777" w:rsidR="009D5F56" w:rsidRPr="004B1509" w:rsidRDefault="009D5F56" w:rsidP="00553004">
            <w:pPr>
              <w:rPr>
                <w:rFonts w:eastAsia="Calibri"/>
                <w:szCs w:val="22"/>
              </w:rPr>
            </w:pPr>
            <w:r w:rsidRPr="004B1509">
              <w:rPr>
                <w:rFonts w:eastAsia="Calibri"/>
                <w:szCs w:val="22"/>
              </w:rPr>
              <w:t>d6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2076E3" w14:textId="77777777" w:rsidR="009D5F56" w:rsidRPr="004B1509" w:rsidRDefault="009D5F56" w:rsidP="00553004">
            <w:pPr>
              <w:rPr>
                <w:rFonts w:eastAsia="Calibri"/>
                <w:szCs w:val="22"/>
              </w:rPr>
            </w:pPr>
            <w:r w:rsidRPr="004B1509">
              <w:rPr>
                <w:rFonts w:eastAsia="Calibri"/>
                <w:szCs w:val="22"/>
              </w:rPr>
              <w:t>Kalveliai–Bebarzdžiai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7D9DE2" w14:textId="77777777" w:rsidR="009D5F56" w:rsidRPr="004B1509" w:rsidRDefault="009D5F56" w:rsidP="00553004">
            <w:pPr>
              <w:jc w:val="right"/>
              <w:rPr>
                <w:rFonts w:eastAsia="Calibri"/>
                <w:szCs w:val="22"/>
              </w:rPr>
            </w:pPr>
            <w:r w:rsidRPr="004B1509">
              <w:rPr>
                <w:rFonts w:eastAsia="Calibri"/>
                <w:szCs w:val="22"/>
              </w:rPr>
              <w:t>3109</w:t>
            </w:r>
          </w:p>
        </w:tc>
        <w:tc>
          <w:tcPr>
            <w:tcW w:w="1133" w:type="dxa"/>
            <w:tcBorders>
              <w:top w:val="single" w:sz="4" w:space="0" w:color="auto"/>
              <w:left w:val="single" w:sz="4" w:space="0" w:color="auto"/>
              <w:bottom w:val="single" w:sz="4" w:space="0" w:color="auto"/>
              <w:right w:val="single" w:sz="4" w:space="0" w:color="auto"/>
            </w:tcBorders>
            <w:vAlign w:val="center"/>
          </w:tcPr>
          <w:p w14:paraId="7F1EC283" w14:textId="77777777" w:rsidR="009D5F56" w:rsidRPr="004B1509"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A190C81" w14:textId="77777777" w:rsidR="009D5F56" w:rsidRPr="004B1509" w:rsidRDefault="009D5F56" w:rsidP="00553004">
            <w:pPr>
              <w:jc w:val="right"/>
              <w:rPr>
                <w:rFonts w:eastAsia="Calibri"/>
                <w:szCs w:val="22"/>
              </w:rPr>
            </w:pPr>
            <w:r w:rsidRPr="004B1509">
              <w:rPr>
                <w:rFonts w:eastAsia="Calibri"/>
                <w:szCs w:val="22"/>
              </w:rPr>
              <w:t>3109</w:t>
            </w:r>
          </w:p>
        </w:tc>
        <w:tc>
          <w:tcPr>
            <w:tcW w:w="1133" w:type="dxa"/>
            <w:tcBorders>
              <w:top w:val="single" w:sz="4" w:space="0" w:color="auto"/>
              <w:left w:val="single" w:sz="4" w:space="0" w:color="auto"/>
              <w:bottom w:val="single" w:sz="4" w:space="0" w:color="auto"/>
              <w:right w:val="single" w:sz="4" w:space="0" w:color="auto"/>
            </w:tcBorders>
            <w:vAlign w:val="center"/>
          </w:tcPr>
          <w:p w14:paraId="0E01A6E1" w14:textId="77777777" w:rsidR="009D5F56" w:rsidRPr="004B1509"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06BBC6F" w14:textId="77777777" w:rsidR="009D5F56" w:rsidRPr="004B1509" w:rsidRDefault="009D5F56"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28DF17"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B21F12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B242A56"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791C4E" w14:textId="77777777" w:rsidR="009D5F56" w:rsidRPr="004B1509" w:rsidRDefault="009D5F56" w:rsidP="00553004">
            <w:pPr>
              <w:rPr>
                <w:rFonts w:eastAsia="Calibri"/>
                <w:szCs w:val="22"/>
              </w:rPr>
            </w:pPr>
            <w:r w:rsidRPr="004B1509">
              <w:rPr>
                <w:rFonts w:eastAsia="Calibri"/>
                <w:szCs w:val="22"/>
              </w:rPr>
              <w:t>d60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3FA7F1" w14:textId="260DF04B" w:rsidR="009D5F56" w:rsidRPr="004B1509" w:rsidRDefault="009D5F56" w:rsidP="00553004">
            <w:pPr>
              <w:rPr>
                <w:rFonts w:eastAsia="Calibri"/>
                <w:szCs w:val="22"/>
              </w:rPr>
            </w:pPr>
            <w:r w:rsidRPr="004B1509">
              <w:rPr>
                <w:rFonts w:eastAsia="Calibri"/>
                <w:szCs w:val="22"/>
              </w:rPr>
              <w:t xml:space="preserve">Privažiuojamasis kelias prie Sterkonių k. nuo kelio Debeikiai–Leliūnai, 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F1A8697" w14:textId="77777777" w:rsidR="009D5F56" w:rsidRPr="004B1509" w:rsidRDefault="009D5F56" w:rsidP="00553004">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A37F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282F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C4A0" w14:textId="77777777" w:rsidR="009D5F56" w:rsidRPr="004B1509" w:rsidRDefault="009D5F56" w:rsidP="00553004">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1FCDF"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8EF38B"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FCA430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02CBD29"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618184" w14:textId="77777777" w:rsidR="009D5F56" w:rsidRPr="004B1509" w:rsidRDefault="009D5F56" w:rsidP="00553004">
            <w:pPr>
              <w:rPr>
                <w:rFonts w:eastAsia="Calibri"/>
                <w:szCs w:val="22"/>
              </w:rPr>
            </w:pPr>
            <w:r w:rsidRPr="004B1509">
              <w:rPr>
                <w:rFonts w:eastAsia="Calibri"/>
                <w:szCs w:val="22"/>
              </w:rPr>
              <w:t>d61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B2AAEE" w14:textId="3C9BFF5F" w:rsidR="009D5F56" w:rsidRPr="004B1509" w:rsidRDefault="009D5F56" w:rsidP="00553004">
            <w:pPr>
              <w:rPr>
                <w:rFonts w:eastAsia="Calibri"/>
                <w:szCs w:val="22"/>
              </w:rPr>
            </w:pPr>
            <w:r w:rsidRPr="004B1509">
              <w:rPr>
                <w:rFonts w:eastAsia="Calibri"/>
                <w:szCs w:val="22"/>
              </w:rPr>
              <w:t xml:space="preserve">Privažiuojamasis kelias prie Sterkonių k. nuo kelio Debeikiai–Leliūnai, II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541740" w14:textId="77777777" w:rsidR="009D5F56" w:rsidRPr="004B1509" w:rsidRDefault="009D5F56" w:rsidP="00553004">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0C9AD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9DD50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011AC5" w14:textId="77777777" w:rsidR="009D5F56" w:rsidRPr="004B1509" w:rsidRDefault="009D5F56" w:rsidP="00553004">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CD321"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EC717A"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607CA6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79C74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DF7617" w14:textId="77777777" w:rsidR="009D5F56" w:rsidRPr="004B1509" w:rsidRDefault="009D5F56" w:rsidP="00553004">
            <w:pPr>
              <w:rPr>
                <w:rFonts w:eastAsia="Calibri"/>
                <w:szCs w:val="22"/>
              </w:rPr>
            </w:pPr>
            <w:r w:rsidRPr="004B1509">
              <w:rPr>
                <w:rFonts w:eastAsia="Calibri"/>
                <w:szCs w:val="22"/>
              </w:rPr>
              <w:t>d62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C23548" w14:textId="77777777" w:rsidR="009D5F56" w:rsidRPr="004B1509" w:rsidRDefault="009D5F56" w:rsidP="00553004">
            <w:pPr>
              <w:rPr>
                <w:rFonts w:eastAsia="Calibri"/>
                <w:szCs w:val="22"/>
              </w:rPr>
            </w:pPr>
            <w:r w:rsidRPr="004B1509">
              <w:rPr>
                <w:rFonts w:eastAsia="Calibri"/>
                <w:szCs w:val="22"/>
              </w:rPr>
              <w:t>Sterkiškis–Jazminava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82FEC5" w14:textId="77777777" w:rsidR="009D5F56" w:rsidRPr="004B1509" w:rsidRDefault="009D5F56" w:rsidP="00553004">
            <w:pPr>
              <w:jc w:val="right"/>
              <w:rPr>
                <w:rFonts w:eastAsia="Calibri"/>
                <w:szCs w:val="22"/>
              </w:rPr>
            </w:pPr>
            <w:r w:rsidRPr="004B1509">
              <w:rPr>
                <w:rFonts w:eastAsia="Calibri"/>
                <w:szCs w:val="22"/>
              </w:rPr>
              <w:t>1149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74AFD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9E67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BB256" w14:textId="77777777" w:rsidR="009D5F56" w:rsidRPr="004B1509" w:rsidRDefault="009D5F56" w:rsidP="00553004">
            <w:pPr>
              <w:jc w:val="right"/>
              <w:rPr>
                <w:rFonts w:eastAsia="Calibri"/>
                <w:szCs w:val="22"/>
              </w:rPr>
            </w:pPr>
            <w:r w:rsidRPr="004B1509">
              <w:rPr>
                <w:rFonts w:eastAsia="Calibri"/>
                <w:szCs w:val="22"/>
              </w:rPr>
              <w:t>1149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542D0"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7120E5"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1C30DF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EDC49C"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9C8F09" w14:textId="77777777" w:rsidR="009D5F56" w:rsidRPr="004B1509" w:rsidRDefault="009D5F56" w:rsidP="00553004">
            <w:pPr>
              <w:rPr>
                <w:rFonts w:eastAsia="Calibri"/>
                <w:szCs w:val="22"/>
              </w:rPr>
            </w:pPr>
            <w:r w:rsidRPr="004B1509">
              <w:rPr>
                <w:rFonts w:eastAsia="Calibri"/>
                <w:szCs w:val="22"/>
              </w:rPr>
              <w:t>d63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27F136" w14:textId="77777777" w:rsidR="009D5F56" w:rsidRPr="004B1509" w:rsidRDefault="009D5F56" w:rsidP="00553004">
            <w:pPr>
              <w:rPr>
                <w:rFonts w:eastAsia="Calibri"/>
                <w:szCs w:val="22"/>
              </w:rPr>
            </w:pPr>
            <w:r w:rsidRPr="004B1509">
              <w:rPr>
                <w:rFonts w:eastAsia="Calibri"/>
                <w:szCs w:val="22"/>
              </w:rPr>
              <w:t>Privažiuojamasis kelias prie Rukšiškių k.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5D6D26" w14:textId="77777777" w:rsidR="009D5F56" w:rsidRPr="004B1509" w:rsidRDefault="009D5F56" w:rsidP="00553004">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311E0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AAAF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EBD0C" w14:textId="77777777" w:rsidR="009D5F56" w:rsidRPr="004B1509" w:rsidRDefault="009D5F56" w:rsidP="00553004">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8748FA"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0793E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3CE909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FC9EC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63A8B6" w14:textId="77777777" w:rsidR="009D5F56" w:rsidRPr="004B1509" w:rsidRDefault="009D5F56" w:rsidP="00553004">
            <w:pPr>
              <w:rPr>
                <w:rFonts w:eastAsia="Calibri"/>
                <w:szCs w:val="22"/>
              </w:rPr>
            </w:pPr>
            <w:r w:rsidRPr="004B1509">
              <w:rPr>
                <w:rFonts w:eastAsia="Calibri"/>
                <w:szCs w:val="22"/>
              </w:rPr>
              <w:t>d64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4C09FC" w14:textId="77777777" w:rsidR="009D5F56" w:rsidRPr="004B1509" w:rsidRDefault="009D5F56" w:rsidP="00553004">
            <w:pPr>
              <w:rPr>
                <w:rFonts w:eastAsia="Calibri"/>
                <w:szCs w:val="22"/>
              </w:rPr>
            </w:pPr>
            <w:r w:rsidRPr="004B1509">
              <w:rPr>
                <w:rFonts w:eastAsia="Calibri"/>
                <w:szCs w:val="22"/>
              </w:rPr>
              <w:t>Privažiuojamasis kelias prie Sterkiškio užtvankos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27FE69" w14:textId="77777777" w:rsidR="009D5F56" w:rsidRPr="004B1509" w:rsidRDefault="009D5F56" w:rsidP="00553004">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7D15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6F69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2E9543" w14:textId="77777777" w:rsidR="009D5F56" w:rsidRPr="004B1509" w:rsidRDefault="009D5F56" w:rsidP="00553004">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0EABB"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D9D50A"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527470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8DADED"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5611FF" w14:textId="77777777" w:rsidR="009D5F56" w:rsidRPr="004B1509" w:rsidRDefault="009D5F56" w:rsidP="00553004">
            <w:pPr>
              <w:rPr>
                <w:rFonts w:eastAsia="Calibri"/>
                <w:szCs w:val="22"/>
              </w:rPr>
            </w:pPr>
            <w:r w:rsidRPr="004B1509">
              <w:rPr>
                <w:rFonts w:eastAsia="Calibri"/>
                <w:szCs w:val="22"/>
              </w:rPr>
              <w:t>d65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FD469F" w14:textId="78AC2921" w:rsidR="009D5F56" w:rsidRPr="004B1509" w:rsidRDefault="009D5F56" w:rsidP="00553004">
            <w:pPr>
              <w:rPr>
                <w:rFonts w:eastAsia="Calibri"/>
                <w:szCs w:val="22"/>
              </w:rPr>
            </w:pPr>
            <w:r w:rsidRPr="004B1509">
              <w:rPr>
                <w:rFonts w:eastAsia="Calibri"/>
                <w:szCs w:val="22"/>
              </w:rPr>
              <w:t xml:space="preserve">Privažiuojamasis kelias prie Leliūnų k. nuo kelio Debeikiai–Leliūnai, II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8AF338" w14:textId="77777777" w:rsidR="009D5F56" w:rsidRPr="004B1509" w:rsidRDefault="009D5F56" w:rsidP="00553004">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15A5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12F7B9" w14:textId="77777777" w:rsidR="009D5F56" w:rsidRPr="004B1509" w:rsidRDefault="009D5F56" w:rsidP="00553004">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6385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9B5989"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C6BC01"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FA13D9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DCE17C"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C33B51" w14:textId="77777777" w:rsidR="009D5F56" w:rsidRPr="004B1509" w:rsidRDefault="009D5F56" w:rsidP="00553004">
            <w:pPr>
              <w:rPr>
                <w:rFonts w:eastAsia="Calibri"/>
                <w:szCs w:val="22"/>
              </w:rPr>
            </w:pPr>
            <w:r w:rsidRPr="004B1509">
              <w:rPr>
                <w:rFonts w:eastAsia="Calibri"/>
                <w:szCs w:val="22"/>
              </w:rPr>
              <w:t>d66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C79A92" w14:textId="77777777" w:rsidR="009D5F56" w:rsidRPr="004B1509" w:rsidRDefault="009D5F56" w:rsidP="00553004">
            <w:pPr>
              <w:rPr>
                <w:rFonts w:eastAsia="Calibri"/>
                <w:szCs w:val="22"/>
              </w:rPr>
            </w:pPr>
            <w:r w:rsidRPr="004B1509">
              <w:rPr>
                <w:rFonts w:eastAsia="Calibri"/>
                <w:szCs w:val="22"/>
              </w:rPr>
              <w:t>Privažiuojamasis kelias prie Ramuldavos k. nuo kelio Čekonys–Ramuldava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81AE87" w14:textId="77777777" w:rsidR="009D5F56" w:rsidRPr="004B1509" w:rsidRDefault="009D5F56" w:rsidP="00553004">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1429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3802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74875" w14:textId="77777777" w:rsidR="009D5F56" w:rsidRPr="004B1509" w:rsidRDefault="009D5F56" w:rsidP="00553004">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37B82"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15FD40"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06106E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7C5A72D"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AB15A2" w14:textId="77777777" w:rsidR="009D5F56" w:rsidRPr="004B1509" w:rsidRDefault="009D5F56" w:rsidP="00553004">
            <w:pPr>
              <w:rPr>
                <w:rFonts w:eastAsia="Calibri"/>
                <w:szCs w:val="22"/>
              </w:rPr>
            </w:pPr>
            <w:r w:rsidRPr="004B1509">
              <w:rPr>
                <w:rFonts w:eastAsia="Calibri"/>
                <w:szCs w:val="22"/>
              </w:rPr>
              <w:t>d67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69A8BE" w14:textId="77777777" w:rsidR="009D5F56" w:rsidRPr="004B1509" w:rsidRDefault="009D5F56" w:rsidP="00553004">
            <w:pPr>
              <w:rPr>
                <w:rFonts w:eastAsia="Calibri"/>
                <w:szCs w:val="22"/>
              </w:rPr>
            </w:pPr>
            <w:r w:rsidRPr="004B1509">
              <w:rPr>
                <w:rFonts w:eastAsia="Calibri"/>
                <w:szCs w:val="22"/>
              </w:rPr>
              <w:t>Privažiuojamasis kelias prie Mickūnų k. nuo kelio Leliūnai–Ragaišiai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7B400A" w14:textId="77777777" w:rsidR="009D5F56" w:rsidRPr="004B1509" w:rsidRDefault="009D5F56" w:rsidP="00553004">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4904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F0F8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3F9A0" w14:textId="77777777" w:rsidR="009D5F56" w:rsidRPr="004B1509" w:rsidRDefault="009D5F56" w:rsidP="00553004">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C3674"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01FD58"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88A8C6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5521E3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5DDF1A" w14:textId="77777777" w:rsidR="009D5F56" w:rsidRPr="004B1509" w:rsidRDefault="009D5F56" w:rsidP="00553004">
            <w:pPr>
              <w:rPr>
                <w:rFonts w:eastAsia="Calibri"/>
                <w:szCs w:val="22"/>
              </w:rPr>
            </w:pPr>
            <w:r w:rsidRPr="004B1509">
              <w:rPr>
                <w:rFonts w:eastAsia="Calibri"/>
                <w:szCs w:val="22"/>
              </w:rPr>
              <w:t>d68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44A7FC" w14:textId="77777777" w:rsidR="009D5F56" w:rsidRPr="004B1509" w:rsidRDefault="009D5F56" w:rsidP="00553004">
            <w:pPr>
              <w:rPr>
                <w:rFonts w:eastAsia="Calibri"/>
                <w:szCs w:val="22"/>
              </w:rPr>
            </w:pPr>
            <w:r w:rsidRPr="004B1509">
              <w:rPr>
                <w:rFonts w:eastAsia="Calibri"/>
                <w:szCs w:val="22"/>
              </w:rPr>
              <w:t>Aknysčiai–Kupriai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ED4996" w14:textId="77777777" w:rsidR="009D5F56" w:rsidRPr="004B1509" w:rsidRDefault="009D5F56" w:rsidP="00553004">
            <w:pPr>
              <w:jc w:val="right"/>
              <w:rPr>
                <w:rFonts w:eastAsia="Calibri"/>
                <w:szCs w:val="22"/>
              </w:rPr>
            </w:pPr>
            <w:r w:rsidRPr="004B1509">
              <w:rPr>
                <w:rFonts w:eastAsia="Calibri"/>
                <w:szCs w:val="22"/>
              </w:rPr>
              <w:t>1509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CCD9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D717D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B00C7" w14:textId="77777777" w:rsidR="009D5F56" w:rsidRPr="004B1509" w:rsidRDefault="009D5F56" w:rsidP="00553004">
            <w:pPr>
              <w:jc w:val="right"/>
              <w:rPr>
                <w:rFonts w:eastAsia="Calibri"/>
                <w:szCs w:val="22"/>
              </w:rPr>
            </w:pPr>
            <w:r w:rsidRPr="004B1509">
              <w:rPr>
                <w:rFonts w:eastAsia="Calibri"/>
                <w:szCs w:val="22"/>
              </w:rPr>
              <w:t>1509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9B26E"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DEDB2A"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C049ED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38794C"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922F73" w14:textId="77777777" w:rsidR="009D5F56" w:rsidRPr="004B1509" w:rsidRDefault="009D5F56" w:rsidP="00553004">
            <w:pPr>
              <w:rPr>
                <w:rFonts w:eastAsia="Calibri"/>
                <w:szCs w:val="22"/>
              </w:rPr>
            </w:pPr>
            <w:r w:rsidRPr="004B1509">
              <w:rPr>
                <w:rFonts w:eastAsia="Calibri"/>
                <w:szCs w:val="22"/>
              </w:rPr>
              <w:t>d69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6333CA0" w14:textId="77777777" w:rsidR="009D5F56" w:rsidRPr="004B1509" w:rsidRDefault="009D5F56" w:rsidP="00553004">
            <w:pPr>
              <w:rPr>
                <w:rFonts w:eastAsia="Calibri"/>
                <w:szCs w:val="22"/>
              </w:rPr>
            </w:pPr>
            <w:r w:rsidRPr="004B1509">
              <w:rPr>
                <w:rFonts w:eastAsia="Calibri"/>
                <w:szCs w:val="22"/>
              </w:rPr>
              <w:t>Mickūnai–Kupriai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A9848A" w14:textId="77777777" w:rsidR="009D5F56" w:rsidRPr="004B1509" w:rsidRDefault="009D5F56" w:rsidP="00553004">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4E87B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BA1CD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0A936" w14:textId="77777777" w:rsidR="009D5F56" w:rsidRPr="004B1509" w:rsidRDefault="009D5F56" w:rsidP="00553004">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85F4C"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8CC8EB"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0481E4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4E4BD0"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BF3CC2" w14:textId="77777777" w:rsidR="009D5F56" w:rsidRPr="004B1509" w:rsidRDefault="009D5F56" w:rsidP="00553004">
            <w:pPr>
              <w:rPr>
                <w:rFonts w:eastAsia="Calibri"/>
                <w:szCs w:val="22"/>
              </w:rPr>
            </w:pPr>
            <w:r w:rsidRPr="004B1509">
              <w:rPr>
                <w:rFonts w:eastAsia="Calibri"/>
                <w:szCs w:val="22"/>
              </w:rPr>
              <w:t>d7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8AC247" w14:textId="77777777" w:rsidR="009D5F56" w:rsidRPr="004B1509" w:rsidRDefault="009D5F56" w:rsidP="00553004">
            <w:pPr>
              <w:rPr>
                <w:rFonts w:eastAsia="Calibri"/>
                <w:szCs w:val="22"/>
              </w:rPr>
            </w:pPr>
            <w:r w:rsidRPr="004B1509">
              <w:rPr>
                <w:rFonts w:eastAsia="Calibri"/>
                <w:szCs w:val="22"/>
              </w:rPr>
              <w:t>Rašimai–Čekonys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4C1BE7" w14:textId="77777777" w:rsidR="009D5F56" w:rsidRPr="004B1509" w:rsidRDefault="009D5F56" w:rsidP="00553004">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D714E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AC827" w14:textId="77777777" w:rsidR="009D5F56" w:rsidRPr="004B1509" w:rsidRDefault="009D5F56" w:rsidP="00553004">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ED43E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52ED8D"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7024F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4DA4335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9BD98B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98EDBD" w14:textId="77777777" w:rsidR="009D5F56" w:rsidRPr="004B1509" w:rsidRDefault="009D5F56" w:rsidP="00553004">
            <w:pPr>
              <w:rPr>
                <w:rFonts w:eastAsia="Calibri"/>
                <w:szCs w:val="22"/>
              </w:rPr>
            </w:pPr>
            <w:r w:rsidRPr="004B1509">
              <w:rPr>
                <w:rFonts w:eastAsia="Calibri"/>
                <w:szCs w:val="22"/>
              </w:rPr>
              <w:t>d70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E54127" w14:textId="77777777" w:rsidR="009D5F56" w:rsidRPr="004B1509" w:rsidRDefault="009D5F56" w:rsidP="00553004">
            <w:pPr>
              <w:rPr>
                <w:rFonts w:eastAsia="Calibri"/>
                <w:szCs w:val="22"/>
              </w:rPr>
            </w:pPr>
            <w:r w:rsidRPr="004B1509">
              <w:rPr>
                <w:rFonts w:eastAsia="Calibri"/>
                <w:szCs w:val="22"/>
              </w:rPr>
              <w:t>Privažiuojamasis kelias prie Aknysčių k. nuo kelio Aknysčiai–Varkujai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0158AD" w14:textId="77777777" w:rsidR="009D5F56" w:rsidRPr="004B1509" w:rsidRDefault="009D5F56" w:rsidP="00553004">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3A0B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296B5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7C0CD" w14:textId="77777777" w:rsidR="009D5F56" w:rsidRPr="004B1509" w:rsidRDefault="009D5F56" w:rsidP="00553004">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C23EF"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7B48CA"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956395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F5369A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08F09A" w14:textId="77777777" w:rsidR="009D5F56" w:rsidRPr="004B1509" w:rsidRDefault="009D5F56" w:rsidP="00553004">
            <w:pPr>
              <w:rPr>
                <w:rFonts w:eastAsia="Calibri"/>
                <w:szCs w:val="22"/>
              </w:rPr>
            </w:pPr>
            <w:r w:rsidRPr="004B1509">
              <w:rPr>
                <w:rFonts w:eastAsia="Calibri"/>
                <w:szCs w:val="22"/>
              </w:rPr>
              <w:t>d71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0321FB" w14:textId="77777777" w:rsidR="009D5F56" w:rsidRPr="004B1509" w:rsidRDefault="009D5F56" w:rsidP="00553004">
            <w:pPr>
              <w:rPr>
                <w:rFonts w:eastAsia="Calibri"/>
                <w:szCs w:val="22"/>
              </w:rPr>
            </w:pPr>
            <w:r w:rsidRPr="004B1509">
              <w:rPr>
                <w:rFonts w:eastAsia="Calibri"/>
                <w:szCs w:val="22"/>
              </w:rPr>
              <w:t>Privažiuojamasis kelias iki Sterkonių g., Debeikių mstl. nuo kelio Debeikiai–Rašimai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B3B7274" w14:textId="77777777" w:rsidR="009D5F56" w:rsidRPr="004B1509" w:rsidRDefault="009D5F56" w:rsidP="00553004">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27E9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E63E2" w14:textId="77777777" w:rsidR="009D5F56" w:rsidRPr="004B1509" w:rsidRDefault="009D5F56" w:rsidP="00553004">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A9B7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1AC6D9"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4B49AD"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DDD0EE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E2304C"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6392D9" w14:textId="77777777" w:rsidR="009D5F56" w:rsidRPr="004B1509" w:rsidRDefault="009D5F56" w:rsidP="00553004">
            <w:pPr>
              <w:rPr>
                <w:rFonts w:eastAsia="Calibri"/>
                <w:szCs w:val="22"/>
              </w:rPr>
            </w:pPr>
            <w:r w:rsidRPr="004B1509">
              <w:rPr>
                <w:rFonts w:eastAsia="Calibri"/>
                <w:szCs w:val="22"/>
              </w:rPr>
              <w:t>d72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A05745C" w14:textId="77777777" w:rsidR="009D5F56" w:rsidRPr="004B1509" w:rsidRDefault="009D5F56" w:rsidP="00553004">
            <w:pPr>
              <w:rPr>
                <w:rFonts w:eastAsia="Calibri"/>
                <w:szCs w:val="22"/>
              </w:rPr>
            </w:pPr>
            <w:r w:rsidRPr="004B1509">
              <w:rPr>
                <w:rFonts w:eastAsia="Calibri"/>
                <w:szCs w:val="22"/>
              </w:rPr>
              <w:t>Privažiuojamasis kelias prie Kurtinių g., Debeikių mstl. nuo kelio Debeikiai–Trumbatiškis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4DCBFA" w14:textId="77777777" w:rsidR="009D5F56" w:rsidRPr="004B1509" w:rsidRDefault="009D5F56" w:rsidP="00553004">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73ED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386AB" w14:textId="77777777" w:rsidR="009D5F56" w:rsidRPr="004B1509" w:rsidRDefault="009D5F56" w:rsidP="00553004">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2148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B5B88"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B36957" w14:textId="77777777" w:rsidR="009D5F56" w:rsidRPr="004B1509" w:rsidRDefault="009D5F56" w:rsidP="00553004">
            <w:pPr>
              <w:jc w:val="center"/>
              <w:rPr>
                <w:rFonts w:eastAsia="Calibri"/>
                <w:szCs w:val="22"/>
              </w:rPr>
            </w:pPr>
            <w:r w:rsidRPr="004B1509">
              <w:rPr>
                <w:rFonts w:eastAsia="Calibri"/>
                <w:szCs w:val="22"/>
              </w:rPr>
              <w:t>4400-5424-9424</w:t>
            </w:r>
          </w:p>
        </w:tc>
      </w:tr>
      <w:tr w:rsidR="009D5F56" w:rsidRPr="004B1509" w14:paraId="683FDE1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49103F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51EAFA" w14:textId="77777777" w:rsidR="009D5F56" w:rsidRPr="004B1509" w:rsidRDefault="009D5F56" w:rsidP="00553004">
            <w:pPr>
              <w:rPr>
                <w:rFonts w:eastAsia="Calibri"/>
                <w:szCs w:val="22"/>
              </w:rPr>
            </w:pPr>
            <w:r w:rsidRPr="004B1509">
              <w:rPr>
                <w:rFonts w:eastAsia="Calibri"/>
                <w:szCs w:val="22"/>
              </w:rPr>
              <w:t>d73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B06745" w14:textId="77777777" w:rsidR="009D5F56" w:rsidRPr="004B1509" w:rsidRDefault="009D5F56" w:rsidP="00553004">
            <w:pPr>
              <w:rPr>
                <w:rFonts w:eastAsia="Calibri"/>
                <w:szCs w:val="22"/>
              </w:rPr>
            </w:pPr>
            <w:r w:rsidRPr="004B1509">
              <w:rPr>
                <w:rFonts w:eastAsia="Calibri"/>
                <w:szCs w:val="22"/>
              </w:rPr>
              <w:t>Privažiuojamasis kelias prie Ąžuolynės g., Debeikių mstl. nuo kelio Debeikiai–Trumbatiškis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766B80" w14:textId="77777777" w:rsidR="009D5F56" w:rsidRPr="004B1509" w:rsidRDefault="009D5F56" w:rsidP="00553004">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6F87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808AA" w14:textId="77777777" w:rsidR="009D5F56" w:rsidRPr="004B1509" w:rsidRDefault="009D5F56" w:rsidP="00553004">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1242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476BB"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4BD53A" w14:textId="77777777" w:rsidR="009D5F56" w:rsidRPr="004B1509" w:rsidRDefault="009D5F56" w:rsidP="00553004">
            <w:pPr>
              <w:jc w:val="center"/>
              <w:rPr>
                <w:rFonts w:eastAsia="Calibri"/>
                <w:szCs w:val="22"/>
              </w:rPr>
            </w:pPr>
            <w:r w:rsidRPr="004B1509">
              <w:rPr>
                <w:rFonts w:eastAsia="Calibri"/>
                <w:szCs w:val="22"/>
              </w:rPr>
              <w:t>4400-5424-9440</w:t>
            </w:r>
          </w:p>
        </w:tc>
      </w:tr>
      <w:tr w:rsidR="009D5F56" w:rsidRPr="004B1509" w14:paraId="11ECA37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539331C"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6AAFEF" w14:textId="77777777" w:rsidR="009D5F56" w:rsidRPr="004B1509" w:rsidRDefault="009D5F56" w:rsidP="00553004">
            <w:pPr>
              <w:rPr>
                <w:rFonts w:eastAsia="Calibri"/>
                <w:szCs w:val="22"/>
              </w:rPr>
            </w:pPr>
            <w:r w:rsidRPr="004B1509">
              <w:rPr>
                <w:rFonts w:eastAsia="Calibri"/>
                <w:szCs w:val="22"/>
              </w:rPr>
              <w:t>d74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EC39EB" w14:textId="77777777" w:rsidR="009D5F56" w:rsidRPr="004B1509" w:rsidRDefault="009D5F56" w:rsidP="00553004">
            <w:pPr>
              <w:rPr>
                <w:rFonts w:eastAsia="Calibri"/>
                <w:szCs w:val="22"/>
              </w:rPr>
            </w:pPr>
            <w:r w:rsidRPr="004B1509">
              <w:rPr>
                <w:rFonts w:eastAsia="Calibri"/>
                <w:szCs w:val="22"/>
              </w:rPr>
              <w:t>Debeikiai–Miškiniai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76BAE5" w14:textId="77777777" w:rsidR="009D5F56" w:rsidRPr="004B1509" w:rsidRDefault="009D5F56" w:rsidP="00553004">
            <w:pPr>
              <w:jc w:val="right"/>
              <w:rPr>
                <w:rFonts w:eastAsia="Calibri"/>
                <w:szCs w:val="22"/>
              </w:rPr>
            </w:pPr>
            <w:r w:rsidRPr="004B1509">
              <w:rPr>
                <w:rFonts w:eastAsia="Calibri"/>
                <w:szCs w:val="22"/>
              </w:rPr>
              <w:t>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CCAD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D95DC" w14:textId="77777777" w:rsidR="009D5F56" w:rsidRPr="004B1509" w:rsidRDefault="009D5F56" w:rsidP="00553004">
            <w:pPr>
              <w:jc w:val="right"/>
              <w:rPr>
                <w:rFonts w:eastAsia="Calibri"/>
                <w:szCs w:val="22"/>
              </w:rPr>
            </w:pPr>
            <w:r w:rsidRPr="004B1509">
              <w:rPr>
                <w:rFonts w:eastAsia="Calibri"/>
                <w:szCs w:val="22"/>
              </w:rPr>
              <w:t>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ADBE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33BF4"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8FF667" w14:textId="77777777" w:rsidR="009D5F56" w:rsidRPr="004B1509" w:rsidRDefault="009D5F56" w:rsidP="00553004">
            <w:pPr>
              <w:jc w:val="center"/>
              <w:rPr>
                <w:rFonts w:eastAsia="Calibri"/>
                <w:szCs w:val="22"/>
              </w:rPr>
            </w:pPr>
            <w:r w:rsidRPr="004B1509">
              <w:rPr>
                <w:rFonts w:eastAsia="Calibri"/>
                <w:szCs w:val="22"/>
              </w:rPr>
              <w:t>4400-5425-1615</w:t>
            </w:r>
          </w:p>
        </w:tc>
      </w:tr>
      <w:tr w:rsidR="009D5F56" w:rsidRPr="004B1509" w14:paraId="076CCF9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E46C73F"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568145" w14:textId="77777777" w:rsidR="009D5F56" w:rsidRPr="004B1509" w:rsidRDefault="009D5F56" w:rsidP="00553004">
            <w:pPr>
              <w:rPr>
                <w:rFonts w:eastAsia="Calibri"/>
                <w:szCs w:val="22"/>
              </w:rPr>
            </w:pPr>
            <w:r w:rsidRPr="004B1509">
              <w:rPr>
                <w:rFonts w:eastAsia="Calibri"/>
                <w:szCs w:val="22"/>
              </w:rPr>
              <w:t>d75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AA158C" w14:textId="77777777" w:rsidR="009D5F56" w:rsidRPr="004B1509" w:rsidRDefault="009D5F56" w:rsidP="00553004">
            <w:pPr>
              <w:rPr>
                <w:rFonts w:eastAsia="Calibri"/>
                <w:szCs w:val="22"/>
              </w:rPr>
            </w:pPr>
            <w:r w:rsidRPr="004B1509">
              <w:rPr>
                <w:rFonts w:eastAsia="Calibri"/>
                <w:szCs w:val="22"/>
              </w:rPr>
              <w:t>Privažiuojamasis kelias prie Leliūnų k. nuo kelio Anykščiai–Svėdasai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0981C3" w14:textId="77777777" w:rsidR="009D5F56" w:rsidRPr="004B1509" w:rsidRDefault="009D5F56" w:rsidP="00553004">
            <w:pPr>
              <w:jc w:val="right"/>
              <w:rPr>
                <w:rFonts w:eastAsia="Calibri"/>
                <w:szCs w:val="22"/>
              </w:rPr>
            </w:pPr>
            <w:r w:rsidRPr="004B1509">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3F0E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FCB5D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D7D0BF" w14:textId="77777777" w:rsidR="009D5F56" w:rsidRPr="004B1509" w:rsidRDefault="009D5F56" w:rsidP="00553004">
            <w:pPr>
              <w:jc w:val="right"/>
              <w:rPr>
                <w:rFonts w:eastAsia="Calibri"/>
                <w:szCs w:val="22"/>
              </w:rPr>
            </w:pPr>
            <w:r w:rsidRPr="004B1509">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FDD3F"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8773A9"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B7FED4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464D2B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F45773" w14:textId="77777777" w:rsidR="009D5F56" w:rsidRPr="004B1509" w:rsidRDefault="009D5F56" w:rsidP="00553004">
            <w:pPr>
              <w:rPr>
                <w:rFonts w:eastAsia="Calibri"/>
                <w:szCs w:val="22"/>
              </w:rPr>
            </w:pPr>
            <w:r w:rsidRPr="004B1509">
              <w:rPr>
                <w:rFonts w:eastAsia="Calibri"/>
                <w:szCs w:val="22"/>
              </w:rPr>
              <w:t>d76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CBAD9E" w14:textId="77777777" w:rsidR="009D5F56" w:rsidRPr="004B1509" w:rsidRDefault="009D5F56" w:rsidP="00553004">
            <w:pPr>
              <w:rPr>
                <w:rFonts w:eastAsia="Calibri"/>
                <w:szCs w:val="22"/>
              </w:rPr>
            </w:pPr>
            <w:r w:rsidRPr="004B1509">
              <w:rPr>
                <w:rFonts w:eastAsia="Calibri"/>
                <w:szCs w:val="22"/>
              </w:rPr>
              <w:t>Privažiuojamasis kelias prie Leliūnų vandenvietės nuo Miško g., Leliūnų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D0743F" w14:textId="77777777" w:rsidR="009D5F56" w:rsidRPr="004B1509" w:rsidRDefault="009D5F56" w:rsidP="00553004">
            <w:pPr>
              <w:jc w:val="right"/>
              <w:rPr>
                <w:rFonts w:eastAsia="Calibri"/>
                <w:szCs w:val="22"/>
              </w:rPr>
            </w:pPr>
            <w:r w:rsidRPr="004B1509">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8537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76565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A3EB6" w14:textId="77777777" w:rsidR="009D5F56" w:rsidRPr="004B1509" w:rsidRDefault="009D5F56" w:rsidP="00553004">
            <w:pPr>
              <w:jc w:val="right"/>
              <w:rPr>
                <w:rFonts w:eastAsia="Calibri"/>
                <w:szCs w:val="22"/>
              </w:rPr>
            </w:pPr>
            <w:r w:rsidRPr="004B1509">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4AB6D"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51503D"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F28FEF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BDC030"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82C8BA" w14:textId="77777777" w:rsidR="009D5F56" w:rsidRPr="004B1509" w:rsidRDefault="009D5F56" w:rsidP="00553004">
            <w:pPr>
              <w:rPr>
                <w:rFonts w:eastAsia="Calibri"/>
                <w:szCs w:val="22"/>
              </w:rPr>
            </w:pPr>
            <w:r w:rsidRPr="004B1509">
              <w:rPr>
                <w:rFonts w:eastAsia="Calibri"/>
                <w:szCs w:val="22"/>
              </w:rPr>
              <w:t>d77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5B78DC" w14:textId="77777777" w:rsidR="009D5F56" w:rsidRPr="004B1509" w:rsidRDefault="009D5F56" w:rsidP="00553004">
            <w:pPr>
              <w:rPr>
                <w:rFonts w:eastAsia="Calibri"/>
                <w:szCs w:val="22"/>
              </w:rPr>
            </w:pPr>
            <w:r w:rsidRPr="004B1509">
              <w:rPr>
                <w:rFonts w:eastAsia="Calibri"/>
                <w:szCs w:val="22"/>
              </w:rPr>
              <w:t>Bebarzdžiai–Karalinava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388256" w14:textId="77777777" w:rsidR="009D5F56" w:rsidRPr="004B1509" w:rsidRDefault="009D5F56" w:rsidP="00553004">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D051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93A1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766EA" w14:textId="77777777" w:rsidR="009D5F56" w:rsidRPr="004B1509" w:rsidRDefault="009D5F56" w:rsidP="00553004">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40CED"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D0CBD8"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58E2DD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C9962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933DBF" w14:textId="77777777" w:rsidR="009D5F56" w:rsidRPr="004B1509" w:rsidRDefault="009D5F56" w:rsidP="00553004">
            <w:pPr>
              <w:rPr>
                <w:rFonts w:eastAsia="Calibri"/>
                <w:szCs w:val="22"/>
              </w:rPr>
            </w:pPr>
            <w:r w:rsidRPr="004B1509">
              <w:rPr>
                <w:rFonts w:eastAsia="Calibri"/>
                <w:szCs w:val="22"/>
              </w:rPr>
              <w:t>d78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B4BCD4" w14:textId="057AEDAF" w:rsidR="009D5F56" w:rsidRPr="004B1509" w:rsidRDefault="009D5F56" w:rsidP="00553004">
            <w:pPr>
              <w:rPr>
                <w:rFonts w:eastAsia="Calibri"/>
                <w:szCs w:val="22"/>
              </w:rPr>
            </w:pPr>
            <w:r w:rsidRPr="004B1509">
              <w:rPr>
                <w:rFonts w:eastAsia="Calibri"/>
                <w:szCs w:val="22"/>
              </w:rPr>
              <w:t xml:space="preserve">Privažiuojamasis kelias prie  Puodžių k. nuo kelio Debeikiai–Rubikiai,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BCCED6" w14:textId="77777777" w:rsidR="009D5F56" w:rsidRPr="004B1509" w:rsidRDefault="009D5F56" w:rsidP="00553004">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57959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12EEB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CBE0B" w14:textId="77777777" w:rsidR="009D5F56" w:rsidRPr="004B1509" w:rsidRDefault="009D5F56" w:rsidP="00553004">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3847D"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2E76BF"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29E7D8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82652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6E87C5" w14:textId="77777777" w:rsidR="009D5F56" w:rsidRPr="004B1509" w:rsidRDefault="009D5F56" w:rsidP="00553004">
            <w:pPr>
              <w:rPr>
                <w:rFonts w:eastAsia="Calibri"/>
                <w:szCs w:val="22"/>
              </w:rPr>
            </w:pPr>
            <w:r w:rsidRPr="004B1509">
              <w:rPr>
                <w:rFonts w:eastAsia="Calibri"/>
                <w:szCs w:val="22"/>
              </w:rPr>
              <w:t>d79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5B4FCF" w14:textId="78ED00D0" w:rsidR="009D5F56" w:rsidRPr="004B1509" w:rsidRDefault="009D5F56" w:rsidP="00553004">
            <w:pPr>
              <w:rPr>
                <w:rFonts w:eastAsia="Calibri"/>
                <w:szCs w:val="22"/>
              </w:rPr>
            </w:pPr>
            <w:r w:rsidRPr="004B1509">
              <w:rPr>
                <w:rFonts w:eastAsia="Calibri"/>
                <w:szCs w:val="22"/>
              </w:rPr>
              <w:t xml:space="preserve">Privažiuojamasis kelias prie Mickūnų k. nuo kelio Anykščiai–Svėdasai,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11775D" w14:textId="77777777" w:rsidR="009D5F56" w:rsidRPr="004B1509" w:rsidRDefault="009D5F56" w:rsidP="00553004">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1D095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C57A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BB5D9C" w14:textId="77777777" w:rsidR="009D5F56" w:rsidRPr="004B1509" w:rsidRDefault="009D5F56" w:rsidP="00553004">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31AF7"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2E41C8"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225E971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41B4A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BB3425" w14:textId="77777777" w:rsidR="009D5F56" w:rsidRPr="004B1509" w:rsidRDefault="009D5F56" w:rsidP="00553004">
            <w:pPr>
              <w:rPr>
                <w:rFonts w:eastAsia="Calibri"/>
                <w:szCs w:val="22"/>
              </w:rPr>
            </w:pPr>
            <w:r w:rsidRPr="004B1509">
              <w:rPr>
                <w:rFonts w:eastAsia="Calibri"/>
                <w:szCs w:val="22"/>
              </w:rPr>
              <w:t>d8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CC36FF" w14:textId="77777777" w:rsidR="009D5F56" w:rsidRPr="004B1509" w:rsidRDefault="009D5F56" w:rsidP="00553004">
            <w:pPr>
              <w:rPr>
                <w:rFonts w:eastAsia="Calibri"/>
                <w:szCs w:val="22"/>
              </w:rPr>
            </w:pPr>
            <w:r w:rsidRPr="004B1509">
              <w:rPr>
                <w:rFonts w:eastAsia="Calibri"/>
                <w:szCs w:val="22"/>
              </w:rPr>
              <w:t>Pravažiuojamasis kelias prie Mičionių k. nuo kelio Leliūnai–Medinos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66C063" w14:textId="77777777" w:rsidR="009D5F56" w:rsidRPr="004B1509" w:rsidRDefault="009D5F56" w:rsidP="00553004">
            <w:pPr>
              <w:jc w:val="right"/>
              <w:rPr>
                <w:rFonts w:eastAsia="Calibri"/>
                <w:szCs w:val="22"/>
              </w:rPr>
            </w:pPr>
            <w:r w:rsidRPr="004B1509">
              <w:rPr>
                <w:rFonts w:eastAsia="Calibri"/>
                <w:szCs w:val="22"/>
              </w:rPr>
              <w:t>1849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F511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67888" w14:textId="77777777" w:rsidR="009D5F56" w:rsidRPr="004B1509" w:rsidRDefault="009D5F56" w:rsidP="00553004">
            <w:pPr>
              <w:jc w:val="right"/>
              <w:rPr>
                <w:rFonts w:eastAsia="Calibri"/>
                <w:szCs w:val="22"/>
              </w:rPr>
            </w:pPr>
            <w:r w:rsidRPr="004B1509">
              <w:rPr>
                <w:rFonts w:eastAsia="Calibri"/>
                <w:szCs w:val="22"/>
              </w:rPr>
              <w:t>1849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AD47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C4E77D" w14:textId="77777777" w:rsidR="009D5F56" w:rsidRPr="004B1509" w:rsidRDefault="009D5F56"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F18A97"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67449C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D6940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F9F8D5" w14:textId="77777777" w:rsidR="009D5F56" w:rsidRPr="004B1509" w:rsidRDefault="009D5F56" w:rsidP="00553004">
            <w:pPr>
              <w:rPr>
                <w:rFonts w:eastAsia="Calibri"/>
                <w:szCs w:val="22"/>
              </w:rPr>
            </w:pPr>
            <w:r w:rsidRPr="004B1509">
              <w:rPr>
                <w:rFonts w:eastAsia="Calibri"/>
                <w:szCs w:val="22"/>
              </w:rPr>
              <w:t>d80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CBDBDE" w14:textId="77777777" w:rsidR="009D5F56" w:rsidRPr="004B1509" w:rsidRDefault="009D5F56" w:rsidP="00553004">
            <w:pPr>
              <w:rPr>
                <w:rFonts w:eastAsia="Calibri"/>
                <w:szCs w:val="22"/>
              </w:rPr>
            </w:pPr>
            <w:r w:rsidRPr="004B1509">
              <w:rPr>
                <w:rFonts w:eastAsia="Calibri"/>
                <w:szCs w:val="22"/>
              </w:rPr>
              <w:t>Pravažiuojamasis kelias prie Inkūnų k. nuo kelio Anykščiai–Lašiniai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BEC157" w14:textId="77777777" w:rsidR="009D5F56" w:rsidRPr="004B1509" w:rsidRDefault="009D5F56" w:rsidP="00553004">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C23D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6AA1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792CA5" w14:textId="77777777" w:rsidR="009D5F56" w:rsidRPr="004B1509" w:rsidRDefault="009D5F56" w:rsidP="00553004">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2976D"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67F024"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005B76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63E3F3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0AF89E" w14:textId="77777777" w:rsidR="009D5F56" w:rsidRPr="004B1509" w:rsidRDefault="009D5F56" w:rsidP="00553004">
            <w:pPr>
              <w:rPr>
                <w:rFonts w:eastAsia="Calibri"/>
                <w:szCs w:val="22"/>
              </w:rPr>
            </w:pPr>
            <w:r w:rsidRPr="004B1509">
              <w:rPr>
                <w:rFonts w:eastAsia="Calibri"/>
                <w:szCs w:val="22"/>
              </w:rPr>
              <w:t>d81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F0999E" w14:textId="77777777" w:rsidR="009D5F56" w:rsidRPr="004B1509" w:rsidRDefault="009D5F56" w:rsidP="00553004">
            <w:pPr>
              <w:rPr>
                <w:rFonts w:eastAsia="Calibri"/>
                <w:szCs w:val="22"/>
              </w:rPr>
            </w:pPr>
            <w:r w:rsidRPr="004B1509">
              <w:rPr>
                <w:rFonts w:eastAsia="Calibri"/>
                <w:szCs w:val="22"/>
              </w:rPr>
              <w:t>Privažiuojamasis kelias prie Aušros k. nuo kelio Debeikiai–Aušra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422288" w14:textId="77777777" w:rsidR="009D5F56" w:rsidRPr="004B1509" w:rsidRDefault="009D5F56" w:rsidP="00553004">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396F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3809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8C1E6" w14:textId="77777777" w:rsidR="009D5F56" w:rsidRPr="004B1509" w:rsidRDefault="009D5F56" w:rsidP="00553004">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3725E"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974383"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71859E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658E652"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88BFB5" w14:textId="77777777" w:rsidR="009D5F56" w:rsidRPr="004B1509" w:rsidRDefault="009D5F56" w:rsidP="00553004">
            <w:pPr>
              <w:rPr>
                <w:rFonts w:eastAsia="Calibri"/>
                <w:szCs w:val="22"/>
              </w:rPr>
            </w:pPr>
            <w:r w:rsidRPr="004B1509">
              <w:rPr>
                <w:rFonts w:eastAsia="Calibri"/>
                <w:szCs w:val="22"/>
              </w:rPr>
              <w:t>d82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2F6FC6" w14:textId="77777777" w:rsidR="009D5F56" w:rsidRPr="004B1509" w:rsidRDefault="009D5F56" w:rsidP="00553004">
            <w:pPr>
              <w:rPr>
                <w:rFonts w:eastAsia="Calibri"/>
                <w:szCs w:val="22"/>
              </w:rPr>
            </w:pPr>
            <w:r w:rsidRPr="004B1509">
              <w:rPr>
                <w:rFonts w:eastAsia="Calibri"/>
                <w:szCs w:val="22"/>
              </w:rPr>
              <w:t>Surviliškis–Steponava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DFE3C9" w14:textId="77777777" w:rsidR="009D5F56" w:rsidRPr="004B1509" w:rsidRDefault="009D5F56" w:rsidP="00553004">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325C3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8FE7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176D41" w14:textId="77777777" w:rsidR="009D5F56" w:rsidRPr="004B1509" w:rsidRDefault="009D5F56" w:rsidP="00553004">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735C6"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66BAC9"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CCB465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3EE00C"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25E502" w14:textId="77777777" w:rsidR="009D5F56" w:rsidRPr="004B1509" w:rsidRDefault="009D5F56" w:rsidP="00553004">
            <w:pPr>
              <w:rPr>
                <w:rFonts w:eastAsia="Calibri"/>
                <w:szCs w:val="22"/>
              </w:rPr>
            </w:pPr>
            <w:r w:rsidRPr="004B1509">
              <w:rPr>
                <w:rFonts w:eastAsia="Calibri"/>
                <w:szCs w:val="22"/>
              </w:rPr>
              <w:t>d83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CF3D7D" w14:textId="747CF832" w:rsidR="009D5F56" w:rsidRPr="004B1509" w:rsidRDefault="009D5F56" w:rsidP="00553004">
            <w:pPr>
              <w:rPr>
                <w:rFonts w:eastAsia="Calibri"/>
                <w:szCs w:val="22"/>
              </w:rPr>
            </w:pPr>
            <w:r w:rsidRPr="004B1509">
              <w:rPr>
                <w:rFonts w:eastAsia="Calibri"/>
                <w:szCs w:val="22"/>
              </w:rPr>
              <w:t>Privažiuojamasis kelias prie Mickūnų k. nuo kelio Anykščiai–Svėdasai, 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76D45B" w14:textId="77777777" w:rsidR="009D5F56" w:rsidRPr="004B1509" w:rsidRDefault="009D5F56" w:rsidP="00553004">
            <w:pPr>
              <w:jc w:val="right"/>
              <w:rPr>
                <w:rFonts w:eastAsia="Calibri"/>
                <w:szCs w:val="22"/>
              </w:rPr>
            </w:pPr>
            <w:r w:rsidRPr="004B1509">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D7FC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BAB2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425B19" w14:textId="77777777" w:rsidR="009D5F56" w:rsidRPr="004B1509" w:rsidRDefault="009D5F56" w:rsidP="00553004">
            <w:pPr>
              <w:jc w:val="right"/>
              <w:rPr>
                <w:rFonts w:eastAsia="Calibri"/>
                <w:szCs w:val="22"/>
              </w:rPr>
            </w:pPr>
            <w:r w:rsidRPr="004B1509">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ADBD0D"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3A75F0"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D7C235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563C64"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579894" w14:textId="77777777" w:rsidR="009D5F56" w:rsidRPr="004B1509" w:rsidRDefault="009D5F56" w:rsidP="00553004">
            <w:pPr>
              <w:rPr>
                <w:rFonts w:eastAsia="Calibri"/>
                <w:szCs w:val="22"/>
              </w:rPr>
            </w:pPr>
            <w:r w:rsidRPr="004B1509">
              <w:rPr>
                <w:rFonts w:eastAsia="Calibri"/>
                <w:szCs w:val="22"/>
              </w:rPr>
              <w:t>d84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B852DDA" w14:textId="0803367E" w:rsidR="009D5F56" w:rsidRPr="004B1509" w:rsidRDefault="009D5F56" w:rsidP="00553004">
            <w:pPr>
              <w:rPr>
                <w:rFonts w:eastAsia="Calibri"/>
                <w:szCs w:val="22"/>
              </w:rPr>
            </w:pPr>
            <w:r w:rsidRPr="004B1509">
              <w:rPr>
                <w:rFonts w:eastAsia="Calibri"/>
                <w:szCs w:val="22"/>
              </w:rPr>
              <w:t>Privažiuojamasis kelias prie Mickūnų k. nuo kelio Anykščiai–Svėdasai, III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3CADA2" w14:textId="77777777" w:rsidR="009D5F56" w:rsidRPr="004B1509" w:rsidRDefault="009D5F56" w:rsidP="00553004">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DDE47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3519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D36CA" w14:textId="77777777" w:rsidR="009D5F56" w:rsidRPr="004B1509" w:rsidRDefault="009D5F56" w:rsidP="00553004">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1BBAAC"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D549C7"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6270BF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E64CED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5F1EB0" w14:textId="77777777" w:rsidR="009D5F56" w:rsidRPr="004B1509" w:rsidRDefault="009D5F56" w:rsidP="00553004">
            <w:pPr>
              <w:rPr>
                <w:rFonts w:eastAsia="Calibri"/>
                <w:szCs w:val="22"/>
              </w:rPr>
            </w:pPr>
            <w:r w:rsidRPr="004B1509">
              <w:rPr>
                <w:rFonts w:eastAsia="Calibri"/>
                <w:szCs w:val="22"/>
              </w:rPr>
              <w:t>d85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291C07" w14:textId="4BD092F0" w:rsidR="009D5F56" w:rsidRPr="004B1509" w:rsidRDefault="009D5F56" w:rsidP="00553004">
            <w:pPr>
              <w:rPr>
                <w:rFonts w:eastAsia="Calibri"/>
                <w:szCs w:val="22"/>
              </w:rPr>
            </w:pPr>
            <w:r w:rsidRPr="004B1509">
              <w:rPr>
                <w:rFonts w:eastAsia="Calibri"/>
                <w:szCs w:val="22"/>
              </w:rPr>
              <w:t>Privažiuojamasis kelias prie Šventupio k. nuo kelio Kupiškis–Utena, III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252D6F" w14:textId="77777777" w:rsidR="009D5F56" w:rsidRPr="004B1509" w:rsidRDefault="009D5F56" w:rsidP="00553004">
            <w:pPr>
              <w:jc w:val="right"/>
              <w:rPr>
                <w:rFonts w:eastAsia="Calibri"/>
                <w:szCs w:val="22"/>
              </w:rPr>
            </w:pPr>
            <w:r w:rsidRPr="004B1509">
              <w:rPr>
                <w:rFonts w:eastAsia="Calibri"/>
                <w:szCs w:val="22"/>
              </w:rPr>
              <w:t>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CBC9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BA85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640DC" w14:textId="77777777" w:rsidR="009D5F56" w:rsidRPr="004B1509" w:rsidRDefault="009D5F56" w:rsidP="00553004">
            <w:pPr>
              <w:jc w:val="right"/>
              <w:rPr>
                <w:rFonts w:eastAsia="Calibri"/>
                <w:szCs w:val="22"/>
              </w:rPr>
            </w:pPr>
            <w:r w:rsidRPr="004B1509">
              <w:rPr>
                <w:rFonts w:eastAsia="Calibri"/>
                <w:szCs w:val="22"/>
              </w:rPr>
              <w:t>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1332A8"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8B1EB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3553E0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303756D"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BC96E3" w14:textId="77777777" w:rsidR="009D5F56" w:rsidRPr="004B1509" w:rsidRDefault="009D5F56" w:rsidP="00553004">
            <w:pPr>
              <w:rPr>
                <w:rFonts w:eastAsia="Calibri"/>
                <w:szCs w:val="22"/>
              </w:rPr>
            </w:pPr>
            <w:r w:rsidRPr="004B1509">
              <w:rPr>
                <w:rFonts w:eastAsia="Calibri"/>
                <w:szCs w:val="22"/>
              </w:rPr>
              <w:t>d86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F55675" w14:textId="77777777" w:rsidR="009D5F56" w:rsidRPr="004B1509" w:rsidRDefault="009D5F56" w:rsidP="00553004">
            <w:pPr>
              <w:rPr>
                <w:rFonts w:eastAsia="Calibri"/>
                <w:szCs w:val="22"/>
              </w:rPr>
            </w:pPr>
            <w:r w:rsidRPr="004B1509">
              <w:rPr>
                <w:rFonts w:eastAsia="Calibri"/>
                <w:szCs w:val="22"/>
              </w:rPr>
              <w:t>Privažiuojamasis kelias prie Steponavos k. nuo Ežero g., Aušros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02CF1A" w14:textId="77777777" w:rsidR="009D5F56" w:rsidRPr="004B1509" w:rsidRDefault="009D5F56" w:rsidP="00553004">
            <w:pPr>
              <w:jc w:val="right"/>
              <w:rPr>
                <w:rFonts w:eastAsia="Calibri"/>
                <w:szCs w:val="22"/>
              </w:rPr>
            </w:pPr>
            <w:r w:rsidRPr="004B1509">
              <w:rPr>
                <w:rFonts w:eastAsia="Calibri"/>
                <w:szCs w:val="22"/>
              </w:rPr>
              <w:t>827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CFD10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2659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105BC" w14:textId="77777777" w:rsidR="009D5F56" w:rsidRPr="004B1509" w:rsidRDefault="009D5F56" w:rsidP="00553004">
            <w:pPr>
              <w:jc w:val="right"/>
              <w:rPr>
                <w:rFonts w:eastAsia="Calibri"/>
                <w:szCs w:val="22"/>
              </w:rPr>
            </w:pPr>
            <w:r w:rsidRPr="004B1509">
              <w:rPr>
                <w:rFonts w:eastAsia="Calibri"/>
                <w:szCs w:val="22"/>
              </w:rPr>
              <w:t>827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55E513"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41D356"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E3F873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8390D0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B481E9" w14:textId="77777777" w:rsidR="009D5F56" w:rsidRPr="004B1509" w:rsidRDefault="009D5F56" w:rsidP="00553004">
            <w:pPr>
              <w:rPr>
                <w:rFonts w:eastAsia="Calibri"/>
                <w:szCs w:val="22"/>
              </w:rPr>
            </w:pPr>
            <w:r w:rsidRPr="004B1509">
              <w:rPr>
                <w:rFonts w:eastAsia="Calibri"/>
                <w:szCs w:val="22"/>
              </w:rPr>
              <w:t>d87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E87102" w14:textId="6B4EC7B3" w:rsidR="009D5F56" w:rsidRPr="004B1509" w:rsidRDefault="009D5F56" w:rsidP="00553004">
            <w:pPr>
              <w:rPr>
                <w:rFonts w:eastAsia="Calibri"/>
                <w:szCs w:val="22"/>
              </w:rPr>
            </w:pPr>
            <w:r w:rsidRPr="004B1509">
              <w:rPr>
                <w:rFonts w:eastAsia="Calibri"/>
                <w:szCs w:val="22"/>
              </w:rPr>
              <w:t>Privažiuojamasis kelias prie Šventupio k. nuo kelio Kupiškis–Utena,  IV</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441764" w14:textId="77777777" w:rsidR="009D5F56" w:rsidRPr="004B1509" w:rsidRDefault="009D5F56" w:rsidP="00553004">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243F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68FD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38B930" w14:textId="77777777" w:rsidR="009D5F56" w:rsidRPr="004B1509" w:rsidRDefault="009D5F56" w:rsidP="00553004">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256C55"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B9E97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44AA395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329642"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BB1693" w14:textId="77777777" w:rsidR="009D5F56" w:rsidRPr="004B1509" w:rsidRDefault="009D5F56" w:rsidP="00553004">
            <w:pPr>
              <w:rPr>
                <w:rFonts w:eastAsia="Calibri"/>
                <w:szCs w:val="22"/>
              </w:rPr>
            </w:pPr>
            <w:r w:rsidRPr="004B1509">
              <w:rPr>
                <w:rFonts w:eastAsia="Calibri"/>
                <w:szCs w:val="22"/>
              </w:rPr>
              <w:t>d88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5DF2E0" w14:textId="3FAEF55B" w:rsidR="009D5F56" w:rsidRPr="004B1509" w:rsidRDefault="009D5F56" w:rsidP="00553004">
            <w:pPr>
              <w:rPr>
                <w:rFonts w:eastAsia="Calibri"/>
                <w:szCs w:val="22"/>
              </w:rPr>
            </w:pPr>
            <w:r w:rsidRPr="004B1509">
              <w:rPr>
                <w:rFonts w:eastAsia="Calibri"/>
                <w:szCs w:val="22"/>
              </w:rPr>
              <w:t>Privažiuojamasis kelias prie Varkujų k. nuo kelio Debeikiai–Žalioji, IV</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3B3D62" w14:textId="77777777" w:rsidR="009D5F56" w:rsidRPr="004B1509" w:rsidRDefault="009D5F56" w:rsidP="00553004">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ED9C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E586D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23D31" w14:textId="77777777" w:rsidR="009D5F56" w:rsidRPr="004B1509" w:rsidRDefault="009D5F56" w:rsidP="00553004">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27A42"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3920BF"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2476B0A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167C04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47A083" w14:textId="77777777" w:rsidR="009D5F56" w:rsidRPr="004B1509" w:rsidRDefault="009D5F56" w:rsidP="00553004">
            <w:pPr>
              <w:rPr>
                <w:rFonts w:eastAsia="Calibri"/>
                <w:szCs w:val="22"/>
              </w:rPr>
            </w:pPr>
            <w:r w:rsidRPr="004B1509">
              <w:rPr>
                <w:rFonts w:eastAsia="Calibri"/>
                <w:szCs w:val="22"/>
              </w:rPr>
              <w:t>d89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E570B9" w14:textId="56CB5FAC" w:rsidR="009D5F56" w:rsidRPr="004B1509" w:rsidRDefault="009D5F56" w:rsidP="00553004">
            <w:pPr>
              <w:rPr>
                <w:rFonts w:eastAsia="Calibri"/>
                <w:szCs w:val="22"/>
              </w:rPr>
            </w:pPr>
            <w:r w:rsidRPr="004B1509">
              <w:rPr>
                <w:rFonts w:eastAsia="Calibri"/>
                <w:szCs w:val="22"/>
              </w:rPr>
              <w:t>Privažiuojamasis kelias prie Varkujų k. nuo kelio Debeikiai– Žalioji, V</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222659" w14:textId="77777777" w:rsidR="009D5F56" w:rsidRPr="004B1509" w:rsidRDefault="009D5F56" w:rsidP="00553004">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6069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D6A140" w14:textId="77777777" w:rsidR="009D5F56" w:rsidRPr="004B1509" w:rsidRDefault="009D5F56" w:rsidP="00553004">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4CD0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B1310"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C70E27"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4B790D2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62EEBF"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6E0290" w14:textId="77777777" w:rsidR="009D5F56" w:rsidRPr="004B1509" w:rsidRDefault="009D5F56" w:rsidP="00553004">
            <w:pPr>
              <w:rPr>
                <w:rFonts w:eastAsia="Calibri"/>
                <w:szCs w:val="22"/>
              </w:rPr>
            </w:pPr>
            <w:r w:rsidRPr="004B1509">
              <w:rPr>
                <w:rFonts w:eastAsia="Calibri"/>
                <w:szCs w:val="22"/>
              </w:rPr>
              <w:t>d9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64F473" w14:textId="77777777" w:rsidR="009D5F56" w:rsidRPr="004B1509" w:rsidRDefault="009D5F56" w:rsidP="00553004">
            <w:pPr>
              <w:rPr>
                <w:rFonts w:eastAsia="Calibri"/>
                <w:szCs w:val="22"/>
              </w:rPr>
            </w:pPr>
            <w:r w:rsidRPr="004B1509">
              <w:rPr>
                <w:rFonts w:eastAsia="Calibri"/>
                <w:szCs w:val="22"/>
              </w:rPr>
              <w:t>Privažiuojamasis kelias prie Aknystų k. nuo kelio Debeikiai–Žalioji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02CB13" w14:textId="77777777" w:rsidR="009D5F56" w:rsidRPr="004B1509" w:rsidRDefault="009D5F56" w:rsidP="00553004">
            <w:pPr>
              <w:jc w:val="right"/>
              <w:rPr>
                <w:rFonts w:eastAsia="Calibri"/>
                <w:szCs w:val="22"/>
              </w:rPr>
            </w:pPr>
            <w:r w:rsidRPr="004B1509">
              <w:rPr>
                <w:rFonts w:eastAsia="Calibri"/>
                <w:szCs w:val="22"/>
              </w:rPr>
              <w:t>681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575EF" w14:textId="77777777" w:rsidR="009D5F56" w:rsidRPr="004B1509" w:rsidRDefault="009D5F56" w:rsidP="00553004">
            <w:pPr>
              <w:jc w:val="right"/>
              <w:rPr>
                <w:rFonts w:eastAsia="Calibri"/>
                <w:szCs w:val="22"/>
              </w:rPr>
            </w:pPr>
            <w:r w:rsidRPr="004B1509">
              <w:rPr>
                <w:rFonts w:eastAsia="Calibri"/>
                <w:szCs w:val="22"/>
              </w:rPr>
              <w:t>681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FA507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D4B1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62F68"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358D43" w14:textId="77777777" w:rsidR="009D5F56" w:rsidRPr="004B1509" w:rsidRDefault="009D5F56" w:rsidP="00553004">
            <w:pPr>
              <w:jc w:val="center"/>
              <w:rPr>
                <w:rFonts w:eastAsia="Calibri"/>
                <w:szCs w:val="22"/>
              </w:rPr>
            </w:pPr>
            <w:r w:rsidRPr="004B1509">
              <w:rPr>
                <w:rFonts w:eastAsia="Calibri"/>
                <w:szCs w:val="22"/>
              </w:rPr>
              <w:t>4400-5545-8636</w:t>
            </w:r>
          </w:p>
        </w:tc>
      </w:tr>
      <w:tr w:rsidR="009D5F56" w:rsidRPr="004B1509" w14:paraId="0BCCA13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DFA1B0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ECE763" w14:textId="77777777" w:rsidR="009D5F56" w:rsidRPr="004B1509" w:rsidRDefault="009D5F56" w:rsidP="00553004">
            <w:pPr>
              <w:rPr>
                <w:rFonts w:eastAsia="Calibri"/>
                <w:szCs w:val="22"/>
              </w:rPr>
            </w:pPr>
            <w:r w:rsidRPr="004B1509">
              <w:rPr>
                <w:rFonts w:eastAsia="Calibri"/>
                <w:szCs w:val="22"/>
              </w:rPr>
              <w:t>d90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75B22E" w14:textId="77777777" w:rsidR="009D5F56" w:rsidRPr="004B1509" w:rsidRDefault="009D5F56" w:rsidP="00553004">
            <w:pPr>
              <w:rPr>
                <w:rFonts w:eastAsia="Calibri"/>
                <w:szCs w:val="22"/>
              </w:rPr>
            </w:pPr>
            <w:r w:rsidRPr="004B1509">
              <w:rPr>
                <w:rFonts w:eastAsia="Calibri"/>
                <w:szCs w:val="22"/>
              </w:rPr>
              <w:t>Privažiuojamasis kelias prie Debeikių mstl. valymo įrenginių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417A3B" w14:textId="77777777" w:rsidR="009D5F56" w:rsidRPr="004B1509" w:rsidRDefault="009D5F56" w:rsidP="00553004">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B1C6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C5AE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91DF3" w14:textId="77777777" w:rsidR="009D5F56" w:rsidRPr="004B1509" w:rsidRDefault="009D5F56" w:rsidP="00553004">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EC3AE"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6599D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23FBA9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5133A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36D5B1" w14:textId="77777777" w:rsidR="009D5F56" w:rsidRPr="004B1509" w:rsidRDefault="009D5F56" w:rsidP="00553004">
            <w:pPr>
              <w:rPr>
                <w:rFonts w:eastAsia="Calibri"/>
                <w:szCs w:val="22"/>
              </w:rPr>
            </w:pPr>
            <w:r w:rsidRPr="004B1509">
              <w:rPr>
                <w:rFonts w:eastAsia="Calibri"/>
                <w:szCs w:val="22"/>
              </w:rPr>
              <w:t>d91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B0F392" w14:textId="40A712B0" w:rsidR="009D5F56" w:rsidRPr="004B1509" w:rsidRDefault="009D5F56" w:rsidP="00553004">
            <w:pPr>
              <w:rPr>
                <w:rFonts w:eastAsia="Calibri"/>
                <w:szCs w:val="22"/>
              </w:rPr>
            </w:pPr>
            <w:r w:rsidRPr="004B1509">
              <w:rPr>
                <w:rFonts w:eastAsia="Calibri"/>
                <w:szCs w:val="22"/>
              </w:rPr>
              <w:t>Privažiuojamasis kelias prie Čekonių k. nuo kelio Debeikiai –Čekonys, II</w:t>
            </w:r>
            <w:r>
              <w:rPr>
                <w:rFonts w:eastAsia="Calibri"/>
                <w:szCs w:val="22"/>
              </w:rPr>
              <w:t>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7CDCB7" w14:textId="77777777" w:rsidR="009D5F56" w:rsidRPr="004B1509" w:rsidRDefault="009D5F56" w:rsidP="00553004">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C268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FF9C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DA86C" w14:textId="77777777" w:rsidR="009D5F56" w:rsidRPr="004B1509" w:rsidRDefault="009D5F56" w:rsidP="00553004">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23175E"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444CB5"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4D0EED4F" w14:textId="77777777" w:rsidTr="009765B0">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31E6BA14" w14:textId="77777777" w:rsidR="009D5F56" w:rsidRPr="004B1509" w:rsidRDefault="009D5F56" w:rsidP="00553004">
            <w:pPr>
              <w:rPr>
                <w:rFonts w:eastAsia="Calibri"/>
                <w:i/>
                <w:iCs/>
                <w:szCs w:val="22"/>
              </w:rPr>
            </w:pPr>
            <w:r w:rsidRPr="004B1509">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7B7D6F13" w14:textId="77777777" w:rsidR="009D5F56" w:rsidRPr="004B1509"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61B15A1" w14:textId="77777777" w:rsidR="009D5F56" w:rsidRPr="004B1509" w:rsidRDefault="009D5F56"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2819805B" w14:textId="77777777" w:rsidR="009D5F56" w:rsidRPr="004B1509" w:rsidRDefault="009D5F56"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55DE5BE" w14:textId="77777777" w:rsidR="009D5F56" w:rsidRPr="004B1509" w:rsidRDefault="009D5F56"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2E439D31" w14:textId="77777777" w:rsidR="009D5F56" w:rsidRPr="004B1509" w:rsidRDefault="009D5F56" w:rsidP="00553004">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72F21B51" w14:textId="77777777" w:rsidR="009D5F56" w:rsidRPr="004B1509" w:rsidRDefault="009D5F56" w:rsidP="00553004">
            <w:pPr>
              <w:jc w:val="center"/>
              <w:rPr>
                <w:rFonts w:eastAsia="Calibri"/>
                <w:bCs/>
                <w:szCs w:val="22"/>
              </w:rPr>
            </w:pPr>
          </w:p>
        </w:tc>
      </w:tr>
      <w:tr w:rsidR="009D5F56" w:rsidRPr="004B1509" w14:paraId="470F865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B2C55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498C0B" w14:textId="77777777" w:rsidR="009D5F56" w:rsidRPr="004B1509" w:rsidRDefault="009D5F56" w:rsidP="00553004">
            <w:pPr>
              <w:rPr>
                <w:rFonts w:eastAsia="Calibri"/>
                <w:szCs w:val="22"/>
              </w:rPr>
            </w:pPr>
            <w:r w:rsidRPr="004B1509">
              <w:rPr>
                <w:rFonts w:eastAsia="Calibri"/>
                <w:szCs w:val="22"/>
              </w:rPr>
              <w:t>DSV6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8E825A" w14:textId="26643C52" w:rsidR="009D5F56" w:rsidRPr="004B1509" w:rsidRDefault="009D5F56" w:rsidP="00553004">
            <w:pPr>
              <w:rPr>
                <w:rFonts w:eastAsia="Calibri"/>
                <w:szCs w:val="22"/>
              </w:rPr>
            </w:pPr>
            <w:r w:rsidRPr="004B1509">
              <w:rPr>
                <w:rFonts w:eastAsia="Calibri"/>
                <w:szCs w:val="22"/>
              </w:rPr>
              <w:t>Privažiuojamasis kelias prie Meldučių k. kaimo žvėryno nuo kelio Čekonys–Debeik</w:t>
            </w:r>
            <w:r>
              <w:rPr>
                <w:rFonts w:eastAsia="Calibri"/>
                <w:szCs w:val="22"/>
              </w:rPr>
              <w:t>i</w:t>
            </w:r>
            <w:r w:rsidRPr="004B1509">
              <w:rPr>
                <w:rFonts w:eastAsia="Calibri"/>
                <w:szCs w:val="22"/>
              </w:rPr>
              <w:t>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2B7003" w14:textId="77777777" w:rsidR="009D5F56" w:rsidRPr="004B1509" w:rsidRDefault="009D5F56" w:rsidP="00553004">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5219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5A8E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D1E47" w14:textId="77777777" w:rsidR="009D5F56" w:rsidRPr="004B1509" w:rsidRDefault="009D5F56" w:rsidP="00553004">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F4F8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9BB22F"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2C2440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9A2C76C"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C95D11" w14:textId="77777777" w:rsidR="009D5F56" w:rsidRPr="004B1509" w:rsidRDefault="009D5F56" w:rsidP="00553004">
            <w:pPr>
              <w:rPr>
                <w:rFonts w:eastAsia="Calibri"/>
                <w:szCs w:val="22"/>
              </w:rPr>
            </w:pPr>
            <w:r w:rsidRPr="004B1509">
              <w:rPr>
                <w:rFonts w:eastAsia="Calibri"/>
                <w:szCs w:val="22"/>
              </w:rPr>
              <w:t>DSV10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041F0E" w14:textId="0741AF3B" w:rsidR="009D5F56" w:rsidRPr="004B1509" w:rsidRDefault="009D5F56" w:rsidP="00553004">
            <w:pPr>
              <w:rPr>
                <w:rFonts w:eastAsia="Calibri"/>
                <w:szCs w:val="22"/>
              </w:rPr>
            </w:pPr>
            <w:r w:rsidRPr="004B1509">
              <w:rPr>
                <w:rFonts w:eastAsia="Calibri"/>
                <w:szCs w:val="22"/>
              </w:rPr>
              <w:t xml:space="preserve">Privažiuojamasis kelias prie Kapčiuškių k. nuo kelio Jurzdikas– Peštyniai, 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2839AC" w14:textId="77777777" w:rsidR="009D5F56" w:rsidRPr="004B1509" w:rsidRDefault="009D5F56" w:rsidP="00553004">
            <w:pPr>
              <w:jc w:val="right"/>
              <w:rPr>
                <w:rFonts w:eastAsia="Calibri"/>
                <w:szCs w:val="22"/>
              </w:rPr>
            </w:pPr>
            <w:r w:rsidRPr="004B1509">
              <w:rPr>
                <w:rFonts w:eastAsia="Calibri"/>
                <w:szCs w:val="22"/>
              </w:rPr>
              <w:t>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9504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A8B7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61B5D" w14:textId="77777777" w:rsidR="009D5F56" w:rsidRPr="004B1509" w:rsidRDefault="009D5F56" w:rsidP="00553004">
            <w:pPr>
              <w:jc w:val="right"/>
              <w:rPr>
                <w:rFonts w:eastAsia="Calibri"/>
                <w:szCs w:val="22"/>
              </w:rPr>
            </w:pPr>
            <w:r w:rsidRPr="004B1509">
              <w:rPr>
                <w:rFonts w:eastAsia="Calibri"/>
                <w:szCs w:val="22"/>
              </w:rPr>
              <w:t>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4C0A2"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3EFED1"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9DCBB1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B9CCC4"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F14275" w14:textId="77777777" w:rsidR="009D5F56" w:rsidRPr="004B1509" w:rsidRDefault="009D5F56" w:rsidP="00553004">
            <w:pPr>
              <w:rPr>
                <w:rFonts w:eastAsia="Calibri"/>
                <w:szCs w:val="22"/>
              </w:rPr>
            </w:pPr>
            <w:r w:rsidRPr="004B1509">
              <w:rPr>
                <w:rFonts w:eastAsia="Calibri"/>
                <w:szCs w:val="22"/>
              </w:rPr>
              <w:t>DSV19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58F78BE" w14:textId="77777777" w:rsidR="009D5F56" w:rsidRPr="004B1509" w:rsidRDefault="009D5F56" w:rsidP="00553004">
            <w:pPr>
              <w:rPr>
                <w:rFonts w:eastAsia="Calibri"/>
                <w:szCs w:val="22"/>
              </w:rPr>
            </w:pPr>
            <w:r w:rsidRPr="004B1509">
              <w:rPr>
                <w:rFonts w:eastAsia="Calibri"/>
                <w:szCs w:val="22"/>
              </w:rPr>
              <w:t>Privažiuojamasis kelias prie Varkujų k. nuo kelio Varkujai–Vainiūnai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17DCC7" w14:textId="77777777" w:rsidR="009D5F56" w:rsidRPr="004B1509" w:rsidRDefault="009D5F56" w:rsidP="00553004">
            <w:pPr>
              <w:jc w:val="right"/>
              <w:rPr>
                <w:rFonts w:eastAsia="Calibri"/>
                <w:szCs w:val="22"/>
              </w:rPr>
            </w:pPr>
            <w:r w:rsidRPr="004B1509">
              <w:rPr>
                <w:rFonts w:eastAsia="Calibri"/>
                <w:szCs w:val="22"/>
              </w:rPr>
              <w:t>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D8A4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E59F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3D93DF" w14:textId="77777777" w:rsidR="009D5F56" w:rsidRPr="004B1509" w:rsidRDefault="009D5F56" w:rsidP="00553004">
            <w:pPr>
              <w:jc w:val="right"/>
              <w:rPr>
                <w:rFonts w:eastAsia="Calibri"/>
                <w:szCs w:val="22"/>
              </w:rPr>
            </w:pPr>
            <w:r w:rsidRPr="004B1509">
              <w:rPr>
                <w:rFonts w:eastAsia="Calibri"/>
                <w:szCs w:val="22"/>
              </w:rPr>
              <w:t>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EAE9F"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5DF716"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99AF78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4015E3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88DC38" w14:textId="77777777" w:rsidR="009D5F56" w:rsidRPr="004B1509" w:rsidRDefault="009D5F56" w:rsidP="00553004">
            <w:pPr>
              <w:rPr>
                <w:rFonts w:eastAsia="Calibri"/>
                <w:szCs w:val="22"/>
              </w:rPr>
            </w:pPr>
            <w:r w:rsidRPr="004B1509">
              <w:rPr>
                <w:rFonts w:eastAsia="Calibri"/>
                <w:szCs w:val="22"/>
              </w:rPr>
              <w:t>DSV24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752191" w14:textId="77777777" w:rsidR="009D5F56" w:rsidRPr="004B1509" w:rsidRDefault="009D5F56" w:rsidP="00553004">
            <w:pPr>
              <w:rPr>
                <w:rFonts w:eastAsia="Calibri"/>
                <w:szCs w:val="22"/>
              </w:rPr>
            </w:pPr>
            <w:r w:rsidRPr="004B1509">
              <w:rPr>
                <w:rFonts w:eastAsia="Calibri"/>
                <w:szCs w:val="22"/>
              </w:rPr>
              <w:t>Privažiuojamasis kelias prie Kalvelių k. miško nuo kelio Debeikiai–Čekonys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958D9F" w14:textId="77777777" w:rsidR="009D5F56" w:rsidRPr="004B1509" w:rsidRDefault="009D5F56" w:rsidP="00553004">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6CD5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0BF3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3E8A4" w14:textId="77777777" w:rsidR="009D5F56" w:rsidRPr="004B1509" w:rsidRDefault="009D5F56" w:rsidP="00553004">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086A7"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CA7944"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2A0F79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91826F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9AC2B1" w14:textId="77777777" w:rsidR="009D5F56" w:rsidRPr="004B1509" w:rsidRDefault="009D5F56" w:rsidP="00553004">
            <w:pPr>
              <w:rPr>
                <w:rFonts w:eastAsia="Calibri"/>
                <w:szCs w:val="22"/>
              </w:rPr>
            </w:pPr>
            <w:r w:rsidRPr="004B1509">
              <w:rPr>
                <w:rFonts w:eastAsia="Calibri"/>
                <w:szCs w:val="22"/>
              </w:rPr>
              <w:t>DSV30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2BE3A8" w14:textId="64169E67" w:rsidR="009D5F56" w:rsidRPr="004B1509" w:rsidRDefault="009D5F56" w:rsidP="00553004">
            <w:pPr>
              <w:rPr>
                <w:rFonts w:eastAsia="Calibri"/>
                <w:szCs w:val="22"/>
              </w:rPr>
            </w:pPr>
            <w:r w:rsidRPr="004B1509">
              <w:rPr>
                <w:rFonts w:eastAsia="Calibri"/>
                <w:szCs w:val="22"/>
              </w:rPr>
              <w:t xml:space="preserve">Privažiuojamasis kelias prie Papšių k. nuo kelio Debeikiai–Žalioji, III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C97853" w14:textId="77777777" w:rsidR="009D5F56" w:rsidRPr="004B1509" w:rsidRDefault="009D5F56" w:rsidP="00553004">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9EF4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C680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0B9F3" w14:textId="77777777" w:rsidR="009D5F56" w:rsidRPr="004B1509" w:rsidRDefault="009D5F56" w:rsidP="00553004">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A897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57E960"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05EA84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447556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A3A8A2" w14:textId="77777777" w:rsidR="009D5F56" w:rsidRPr="004B1509" w:rsidRDefault="009D5F56" w:rsidP="00553004">
            <w:pPr>
              <w:rPr>
                <w:rFonts w:eastAsia="Calibri"/>
                <w:szCs w:val="22"/>
              </w:rPr>
            </w:pPr>
            <w:r w:rsidRPr="004B1509">
              <w:rPr>
                <w:rFonts w:eastAsia="Calibri"/>
                <w:szCs w:val="22"/>
              </w:rPr>
              <w:t>DSV34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891761" w14:textId="77777777" w:rsidR="009D5F56" w:rsidRPr="004B1509" w:rsidRDefault="009D5F56" w:rsidP="00553004">
            <w:pPr>
              <w:rPr>
                <w:rFonts w:eastAsia="Calibri"/>
                <w:szCs w:val="22"/>
              </w:rPr>
            </w:pPr>
            <w:r w:rsidRPr="004B1509">
              <w:rPr>
                <w:rFonts w:eastAsia="Calibri"/>
                <w:szCs w:val="22"/>
              </w:rPr>
              <w:t>Privažiuojamasis kelias prie Jurzdiko k. nuo kelio Debeikiai–Žalioji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52DDD8" w14:textId="77777777" w:rsidR="009D5F56" w:rsidRPr="004B1509" w:rsidRDefault="009D5F56" w:rsidP="00553004">
            <w:pPr>
              <w:jc w:val="right"/>
              <w:rPr>
                <w:rFonts w:eastAsia="Calibri"/>
                <w:szCs w:val="22"/>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5A01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BF05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127B4" w14:textId="77777777" w:rsidR="009D5F56" w:rsidRPr="004B1509" w:rsidRDefault="009D5F56" w:rsidP="00553004">
            <w:pPr>
              <w:jc w:val="right"/>
              <w:rPr>
                <w:rFonts w:eastAsia="Calibri"/>
                <w:szCs w:val="22"/>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D114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1C0E56"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65FD68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A6B482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BB99DF" w14:textId="77777777" w:rsidR="009D5F56" w:rsidRPr="004B1509" w:rsidRDefault="009D5F56" w:rsidP="00553004">
            <w:pPr>
              <w:rPr>
                <w:rFonts w:eastAsia="Calibri"/>
                <w:szCs w:val="22"/>
              </w:rPr>
            </w:pPr>
            <w:r w:rsidRPr="004B1509">
              <w:rPr>
                <w:rFonts w:eastAsia="Calibri"/>
                <w:szCs w:val="22"/>
              </w:rPr>
              <w:t>DSV38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80ABF2D" w14:textId="77777777" w:rsidR="009D5F56" w:rsidRPr="004B1509" w:rsidRDefault="009D5F56" w:rsidP="00553004">
            <w:pPr>
              <w:rPr>
                <w:rFonts w:eastAsia="Calibri"/>
                <w:szCs w:val="22"/>
              </w:rPr>
            </w:pPr>
            <w:r w:rsidRPr="004B1509">
              <w:rPr>
                <w:rFonts w:eastAsia="Calibri"/>
                <w:szCs w:val="22"/>
              </w:rPr>
              <w:t>Privažiuojamasis kelias prie Debeikių mstl. vandenvietės  nuo kelio Debeikiai–Rašimai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54FFE9" w14:textId="77777777" w:rsidR="009D5F56" w:rsidRPr="004B1509" w:rsidRDefault="009D5F56" w:rsidP="00553004">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A556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C10E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0A996" w14:textId="77777777" w:rsidR="009D5F56" w:rsidRPr="004B1509" w:rsidRDefault="009D5F56" w:rsidP="00553004">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6A027"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6AEF02"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F1E936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B4BDE0"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E4F7E5" w14:textId="77777777" w:rsidR="009D5F56" w:rsidRPr="004B1509" w:rsidRDefault="009D5F56" w:rsidP="00553004">
            <w:pPr>
              <w:rPr>
                <w:rFonts w:eastAsia="Calibri"/>
                <w:szCs w:val="22"/>
              </w:rPr>
            </w:pPr>
            <w:r w:rsidRPr="004B1509">
              <w:rPr>
                <w:rFonts w:eastAsia="Calibri"/>
                <w:szCs w:val="22"/>
              </w:rPr>
              <w:t>DSV40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06C489" w14:textId="77777777" w:rsidR="009D5F56" w:rsidRPr="004B1509" w:rsidRDefault="009D5F56" w:rsidP="00553004">
            <w:pPr>
              <w:rPr>
                <w:rFonts w:eastAsia="Calibri"/>
                <w:szCs w:val="22"/>
              </w:rPr>
            </w:pPr>
            <w:r w:rsidRPr="004B1509">
              <w:rPr>
                <w:rFonts w:eastAsia="Calibri"/>
                <w:szCs w:val="22"/>
              </w:rPr>
              <w:t>Privažiuojamasis kelias prie Varkujų k. nuo kelio Varkujai–Stalnioniškis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AEAC62" w14:textId="77777777" w:rsidR="009D5F56" w:rsidRPr="004B1509" w:rsidRDefault="009D5F56" w:rsidP="00553004">
            <w:pPr>
              <w:jc w:val="right"/>
              <w:rPr>
                <w:rFonts w:eastAsia="Calibri"/>
                <w:szCs w:val="22"/>
              </w:rPr>
            </w:pPr>
            <w:r w:rsidRPr="004B1509">
              <w:rPr>
                <w:rFonts w:eastAsia="Calibri"/>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182C0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5DEF1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B454A" w14:textId="77777777" w:rsidR="009D5F56" w:rsidRPr="004B1509" w:rsidRDefault="009D5F56" w:rsidP="00553004">
            <w:pPr>
              <w:jc w:val="right"/>
              <w:rPr>
                <w:rFonts w:eastAsia="Calibri"/>
                <w:szCs w:val="22"/>
              </w:rPr>
            </w:pPr>
            <w:r w:rsidRPr="004B1509">
              <w:rPr>
                <w:rFonts w:eastAsia="Calibri"/>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DF73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5279FB"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21E6F6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30AEFD4"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9F5E13" w14:textId="77777777" w:rsidR="009D5F56" w:rsidRPr="004B1509" w:rsidRDefault="009D5F56" w:rsidP="00553004">
            <w:pPr>
              <w:rPr>
                <w:rFonts w:eastAsia="Calibri"/>
                <w:szCs w:val="22"/>
              </w:rPr>
            </w:pPr>
            <w:r w:rsidRPr="004B1509">
              <w:rPr>
                <w:rFonts w:eastAsia="Calibri"/>
                <w:szCs w:val="22"/>
              </w:rPr>
              <w:t>DSV44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E8D25F" w14:textId="77777777" w:rsidR="009D5F56" w:rsidRPr="004B1509" w:rsidRDefault="009D5F56" w:rsidP="00553004">
            <w:pPr>
              <w:rPr>
                <w:rFonts w:eastAsia="Calibri"/>
                <w:szCs w:val="22"/>
              </w:rPr>
            </w:pPr>
            <w:r w:rsidRPr="004B1509">
              <w:rPr>
                <w:rFonts w:eastAsia="Calibri"/>
                <w:szCs w:val="22"/>
              </w:rPr>
              <w:t>Aknysčiai–Mikniūnai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DB6DB1" w14:textId="77777777" w:rsidR="009D5F56" w:rsidRPr="004B1509" w:rsidRDefault="009D5F56" w:rsidP="00553004">
            <w:pPr>
              <w:jc w:val="right"/>
              <w:rPr>
                <w:rFonts w:eastAsia="Calibri"/>
                <w:szCs w:val="22"/>
              </w:rPr>
            </w:pPr>
            <w:r w:rsidRPr="004B1509">
              <w:rPr>
                <w:rFonts w:eastAsia="Calibri"/>
                <w:szCs w:val="22"/>
              </w:rPr>
              <w:t>841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0BD76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425F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09B58" w14:textId="77777777" w:rsidR="009D5F56" w:rsidRPr="004B1509" w:rsidRDefault="009D5F56" w:rsidP="00553004">
            <w:pPr>
              <w:jc w:val="right"/>
              <w:rPr>
                <w:rFonts w:eastAsia="Calibri"/>
                <w:szCs w:val="22"/>
              </w:rPr>
            </w:pPr>
            <w:r w:rsidRPr="004B1509">
              <w:rPr>
                <w:rFonts w:eastAsia="Calibri"/>
                <w:szCs w:val="22"/>
              </w:rPr>
              <w:t>841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943E0F"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1D9D0A"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71DAF8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A5D74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3FC1F7" w14:textId="77777777" w:rsidR="009D5F56" w:rsidRPr="004B1509" w:rsidRDefault="009D5F56" w:rsidP="00553004">
            <w:pPr>
              <w:rPr>
                <w:rFonts w:eastAsia="Calibri"/>
                <w:szCs w:val="22"/>
              </w:rPr>
            </w:pPr>
            <w:r w:rsidRPr="004B1509">
              <w:rPr>
                <w:rFonts w:eastAsia="Calibri"/>
                <w:szCs w:val="22"/>
              </w:rPr>
              <w:t>DSV54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00E30C" w14:textId="77777777" w:rsidR="009D5F56" w:rsidRPr="004B1509" w:rsidRDefault="009D5F56" w:rsidP="00553004">
            <w:pPr>
              <w:rPr>
                <w:rFonts w:eastAsia="Calibri"/>
                <w:szCs w:val="22"/>
              </w:rPr>
            </w:pPr>
            <w:r w:rsidRPr="004B1509">
              <w:rPr>
                <w:rFonts w:eastAsia="Calibri"/>
                <w:szCs w:val="22"/>
              </w:rPr>
              <w:t>Privažiuojamasis kelias prie Leliūnų paukštyno nuo Ilgosios g., Leliūnų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12ED52" w14:textId="77777777" w:rsidR="009D5F56" w:rsidRPr="004B1509" w:rsidRDefault="009D5F56" w:rsidP="00553004">
            <w:pPr>
              <w:jc w:val="right"/>
              <w:rPr>
                <w:rFonts w:eastAsia="Calibri"/>
                <w:szCs w:val="22"/>
              </w:rPr>
            </w:pPr>
            <w:r w:rsidRPr="004B1509">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731D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FD0C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97408" w14:textId="77777777" w:rsidR="009D5F56" w:rsidRPr="004B1509" w:rsidRDefault="009D5F56" w:rsidP="00553004">
            <w:pPr>
              <w:jc w:val="right"/>
              <w:rPr>
                <w:rFonts w:eastAsia="Calibri"/>
                <w:szCs w:val="22"/>
              </w:rPr>
            </w:pPr>
            <w:r w:rsidRPr="004B1509">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15158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E87001"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4023CB1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E3ADB9"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8C90AF" w14:textId="77777777" w:rsidR="009D5F56" w:rsidRPr="004B1509" w:rsidRDefault="009D5F56" w:rsidP="00553004">
            <w:pPr>
              <w:rPr>
                <w:rFonts w:eastAsia="Calibri"/>
                <w:szCs w:val="22"/>
              </w:rPr>
            </w:pPr>
            <w:r w:rsidRPr="004B1509">
              <w:rPr>
                <w:rFonts w:eastAsia="Calibri"/>
                <w:szCs w:val="22"/>
              </w:rPr>
              <w:t>DSV58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977ACB" w14:textId="565E11D0" w:rsidR="009D5F56" w:rsidRPr="004B1509" w:rsidRDefault="009D5F56" w:rsidP="00553004">
            <w:pPr>
              <w:rPr>
                <w:rFonts w:eastAsia="Calibri"/>
                <w:szCs w:val="22"/>
              </w:rPr>
            </w:pPr>
            <w:r w:rsidRPr="004B1509">
              <w:rPr>
                <w:rFonts w:eastAsia="Calibri"/>
                <w:szCs w:val="22"/>
              </w:rPr>
              <w:t xml:space="preserve">Privažiuojamasis kelias prie Jononių k. nuo kelio Varkujai–Jononys, 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64E82D5" w14:textId="77777777" w:rsidR="009D5F56" w:rsidRPr="004B1509" w:rsidRDefault="009D5F56" w:rsidP="00553004">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DEAF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CBBF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2995D" w14:textId="77777777" w:rsidR="009D5F56" w:rsidRPr="004B1509" w:rsidRDefault="009D5F56" w:rsidP="00553004">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3260F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BE0DCA"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44C439B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33CB0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0003C3" w14:textId="77777777" w:rsidR="009D5F56" w:rsidRPr="004B1509" w:rsidRDefault="009D5F56" w:rsidP="00553004">
            <w:pPr>
              <w:rPr>
                <w:rFonts w:eastAsia="Calibri"/>
                <w:szCs w:val="22"/>
              </w:rPr>
            </w:pPr>
            <w:r w:rsidRPr="004B1509">
              <w:rPr>
                <w:rFonts w:eastAsia="Calibri"/>
                <w:szCs w:val="22"/>
              </w:rPr>
              <w:t>DSV59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9D293B" w14:textId="76CA0DDC" w:rsidR="009D5F56" w:rsidRPr="004B1509" w:rsidRDefault="009D5F56" w:rsidP="00553004">
            <w:pPr>
              <w:rPr>
                <w:rFonts w:eastAsia="Calibri"/>
                <w:szCs w:val="22"/>
              </w:rPr>
            </w:pPr>
            <w:r w:rsidRPr="004B1509">
              <w:rPr>
                <w:rFonts w:eastAsia="Calibri"/>
                <w:szCs w:val="22"/>
              </w:rPr>
              <w:t xml:space="preserve">Privažiuojamasis kelias prie Jononių k. nuo kelio Varkujai– Jononys, II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438AA8" w14:textId="77777777" w:rsidR="009D5F56" w:rsidRPr="004B1509" w:rsidRDefault="009D5F56" w:rsidP="00553004">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B412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F1AC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34B8B" w14:textId="77777777" w:rsidR="009D5F56" w:rsidRPr="004B1509" w:rsidRDefault="009D5F56" w:rsidP="00553004">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5D8A7"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65719B"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962A34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E75622"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E02DB7" w14:textId="77777777" w:rsidR="009D5F56" w:rsidRPr="004B1509" w:rsidRDefault="009D5F56" w:rsidP="00553004">
            <w:pPr>
              <w:rPr>
                <w:rFonts w:eastAsia="Calibri"/>
                <w:szCs w:val="22"/>
              </w:rPr>
            </w:pPr>
            <w:r w:rsidRPr="004B1509">
              <w:rPr>
                <w:rFonts w:eastAsia="Calibri"/>
                <w:szCs w:val="22"/>
              </w:rPr>
              <w:t>DSV68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46BDBE" w14:textId="77777777" w:rsidR="009D5F56" w:rsidRPr="004B1509" w:rsidRDefault="009D5F56" w:rsidP="00553004">
            <w:pPr>
              <w:rPr>
                <w:rFonts w:eastAsia="Calibri"/>
                <w:szCs w:val="22"/>
              </w:rPr>
            </w:pPr>
            <w:r w:rsidRPr="004B1509">
              <w:rPr>
                <w:rFonts w:eastAsia="Calibri"/>
                <w:szCs w:val="22"/>
              </w:rPr>
              <w:t>Privažiuojamasis kelias prie Čekonių k. nuo kelio Čekonys–Elmininkai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E9E9F4" w14:textId="77777777" w:rsidR="009D5F56" w:rsidRPr="004B1509" w:rsidRDefault="009D5F56" w:rsidP="00553004">
            <w:pPr>
              <w:jc w:val="right"/>
              <w:rPr>
                <w:rFonts w:eastAsia="Calibri"/>
                <w:szCs w:val="22"/>
              </w:rPr>
            </w:pPr>
            <w:r w:rsidRPr="004B1509">
              <w:rPr>
                <w:rFonts w:eastAsia="Calibri"/>
                <w:szCs w:val="22"/>
              </w:rPr>
              <w:t>322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11DD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39A9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ECE53" w14:textId="77777777" w:rsidR="009D5F56" w:rsidRPr="004B1509" w:rsidRDefault="009D5F56" w:rsidP="00553004">
            <w:pPr>
              <w:jc w:val="right"/>
              <w:rPr>
                <w:rFonts w:eastAsia="Calibri"/>
                <w:szCs w:val="22"/>
              </w:rPr>
            </w:pPr>
            <w:r w:rsidRPr="004B1509">
              <w:rPr>
                <w:rFonts w:eastAsia="Calibri"/>
                <w:szCs w:val="22"/>
              </w:rPr>
              <w:t>322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E31D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FA462B"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FA9086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81EDBD2"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E3EFF7" w14:textId="77777777" w:rsidR="009D5F56" w:rsidRPr="004B1509" w:rsidRDefault="009D5F56" w:rsidP="00553004">
            <w:pPr>
              <w:rPr>
                <w:rFonts w:eastAsia="Calibri"/>
                <w:szCs w:val="22"/>
              </w:rPr>
            </w:pPr>
            <w:r w:rsidRPr="004B1509">
              <w:rPr>
                <w:rFonts w:eastAsia="Calibri"/>
                <w:szCs w:val="22"/>
              </w:rPr>
              <w:t>DSV80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79A70D" w14:textId="77777777" w:rsidR="009D5F56" w:rsidRPr="004B1509" w:rsidRDefault="009D5F56" w:rsidP="00553004">
            <w:pPr>
              <w:rPr>
                <w:rFonts w:eastAsia="Calibri"/>
                <w:szCs w:val="22"/>
              </w:rPr>
            </w:pPr>
            <w:r w:rsidRPr="004B1509">
              <w:rPr>
                <w:rFonts w:eastAsia="Calibri"/>
                <w:szCs w:val="22"/>
              </w:rPr>
              <w:t>Privažiuojamasis kelias prie Debeikių kapinių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0A9322" w14:textId="77777777" w:rsidR="009D5F56" w:rsidRPr="004B1509" w:rsidRDefault="009D5F56" w:rsidP="00553004">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BB717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FCD4A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6A5CB" w14:textId="77777777" w:rsidR="009D5F56" w:rsidRPr="004B1509" w:rsidRDefault="009D5F56" w:rsidP="00553004">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32D2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A7BA75"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C2585C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2B502F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4038AA" w14:textId="77777777" w:rsidR="009D5F56" w:rsidRPr="004B1509" w:rsidRDefault="009D5F56" w:rsidP="00553004">
            <w:pPr>
              <w:rPr>
                <w:rFonts w:eastAsia="Calibri"/>
                <w:szCs w:val="22"/>
              </w:rPr>
            </w:pPr>
            <w:r w:rsidRPr="004B1509">
              <w:rPr>
                <w:rFonts w:eastAsia="Calibri"/>
                <w:szCs w:val="22"/>
              </w:rPr>
              <w:t>DSV81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CAB7A8" w14:textId="77777777" w:rsidR="009D5F56" w:rsidRPr="004B1509" w:rsidRDefault="009D5F56" w:rsidP="00553004">
            <w:pPr>
              <w:rPr>
                <w:rFonts w:eastAsia="Calibri"/>
                <w:szCs w:val="22"/>
              </w:rPr>
            </w:pPr>
            <w:r w:rsidRPr="004B1509">
              <w:rPr>
                <w:rFonts w:eastAsia="Calibri"/>
                <w:szCs w:val="22"/>
              </w:rPr>
              <w:t>Privažiuojamasis kelias prie Aknysčių k. nuo kelio Sterkiškis–Aknysčiai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F4A96E" w14:textId="77777777" w:rsidR="009D5F56" w:rsidRPr="004B1509" w:rsidRDefault="009D5F56" w:rsidP="00553004">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4D57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754E6E1A" w14:textId="0277D83C" w:rsidR="009D5F56" w:rsidRPr="004B1509" w:rsidRDefault="00AA5CDE" w:rsidP="00553004">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2D20E" w14:textId="77777777" w:rsidR="009D5F56" w:rsidRPr="004B1509" w:rsidRDefault="009D5F56" w:rsidP="00553004">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1519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tcPr>
          <w:p w14:paraId="3BC47E13" w14:textId="5AC1A1EC" w:rsidR="009D5F56" w:rsidRPr="004B1509" w:rsidRDefault="009D5F56" w:rsidP="00553004">
            <w:pPr>
              <w:jc w:val="center"/>
              <w:rPr>
                <w:rFonts w:eastAsia="Calibri"/>
                <w:szCs w:val="22"/>
              </w:rPr>
            </w:pPr>
            <w:r>
              <w:rPr>
                <w:rFonts w:eastAsia="Calibri"/>
                <w:szCs w:val="22"/>
              </w:rPr>
              <w:t>-</w:t>
            </w:r>
          </w:p>
        </w:tc>
      </w:tr>
      <w:tr w:rsidR="009D5F56" w:rsidRPr="004B1509" w14:paraId="015789B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8A0C3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029908" w14:textId="77777777" w:rsidR="009D5F56" w:rsidRPr="004B1509" w:rsidRDefault="009D5F56" w:rsidP="00553004">
            <w:pPr>
              <w:rPr>
                <w:rFonts w:eastAsia="Calibri"/>
                <w:szCs w:val="22"/>
              </w:rPr>
            </w:pPr>
            <w:r w:rsidRPr="004B1509">
              <w:rPr>
                <w:rFonts w:eastAsia="Calibri"/>
                <w:szCs w:val="22"/>
              </w:rPr>
              <w:t>DSV82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B58A98" w14:textId="77777777" w:rsidR="009D5F56" w:rsidRPr="004B1509" w:rsidRDefault="009D5F56" w:rsidP="00553004">
            <w:pPr>
              <w:rPr>
                <w:rFonts w:eastAsia="Calibri"/>
                <w:szCs w:val="22"/>
              </w:rPr>
            </w:pPr>
            <w:r w:rsidRPr="004B1509">
              <w:rPr>
                <w:rFonts w:eastAsia="Calibri"/>
                <w:szCs w:val="22"/>
              </w:rPr>
              <w:t>Privažiuojamasis kelias prie garažų nuo Dvaro g., Aknystų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92B605" w14:textId="77777777" w:rsidR="009D5F56" w:rsidRPr="004B1509" w:rsidRDefault="009D5F56" w:rsidP="00553004">
            <w:pPr>
              <w:jc w:val="right"/>
              <w:rPr>
                <w:rFonts w:eastAsia="Calibri"/>
                <w:szCs w:val="22"/>
              </w:rPr>
            </w:pPr>
            <w:r w:rsidRPr="004B1509">
              <w:rPr>
                <w:rFonts w:eastAsia="Calibri"/>
                <w:szCs w:val="22"/>
              </w:rPr>
              <w:t>369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DBE9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6CDA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D3F9C" w14:textId="77777777" w:rsidR="009D5F56" w:rsidRPr="004B1509" w:rsidRDefault="009D5F56" w:rsidP="00553004">
            <w:pPr>
              <w:jc w:val="right"/>
              <w:rPr>
                <w:rFonts w:eastAsia="Calibri"/>
                <w:bCs/>
                <w:szCs w:val="22"/>
              </w:rPr>
            </w:pPr>
            <w:r w:rsidRPr="004B1509">
              <w:rPr>
                <w:rFonts w:eastAsia="Calibri"/>
                <w:bCs/>
                <w:szCs w:val="22"/>
              </w:rPr>
              <w:t>369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E34B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2A143E"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777A77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4AAFE9"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4B383D" w14:textId="77777777" w:rsidR="009D5F56" w:rsidRPr="004B1509" w:rsidRDefault="009D5F56" w:rsidP="00553004">
            <w:pPr>
              <w:rPr>
                <w:rFonts w:eastAsia="Calibri"/>
                <w:szCs w:val="22"/>
              </w:rPr>
            </w:pPr>
            <w:r w:rsidRPr="004B1509">
              <w:rPr>
                <w:rFonts w:eastAsia="Calibri"/>
                <w:szCs w:val="22"/>
              </w:rPr>
              <w:t>DSV83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B96326" w14:textId="77777777" w:rsidR="009D5F56" w:rsidRPr="004B1509" w:rsidRDefault="009D5F56" w:rsidP="00553004">
            <w:pPr>
              <w:rPr>
                <w:rFonts w:eastAsia="Calibri"/>
                <w:szCs w:val="22"/>
              </w:rPr>
            </w:pPr>
            <w:r w:rsidRPr="004B1509">
              <w:rPr>
                <w:rFonts w:eastAsia="Calibri"/>
                <w:szCs w:val="22"/>
              </w:rPr>
              <w:t>Privažiuojamasis kelias prie Ąžuolynės miško nuo kelio Aknystos–Ąžuolynė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1D8903" w14:textId="77777777" w:rsidR="009D5F56" w:rsidRPr="004B1509" w:rsidRDefault="009D5F56" w:rsidP="00553004">
            <w:pPr>
              <w:jc w:val="right"/>
              <w:rPr>
                <w:rFonts w:eastAsia="Calibri"/>
                <w:szCs w:val="22"/>
              </w:rPr>
            </w:pPr>
            <w:r w:rsidRPr="004B1509">
              <w:rPr>
                <w:rFonts w:eastAsia="Calibri"/>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1E1A9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01A22"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27520F" w14:textId="77777777" w:rsidR="009D5F56" w:rsidRPr="004B1509" w:rsidRDefault="009D5F56" w:rsidP="00553004">
            <w:pPr>
              <w:jc w:val="right"/>
              <w:rPr>
                <w:rFonts w:eastAsia="Calibri"/>
                <w:bCs/>
                <w:szCs w:val="22"/>
              </w:rPr>
            </w:pPr>
            <w:r w:rsidRPr="004B1509">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83DCC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B94ACE"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59FC57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613A8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1032D3" w14:textId="77777777" w:rsidR="009D5F56" w:rsidRPr="004B1509" w:rsidRDefault="009D5F56" w:rsidP="00553004">
            <w:pPr>
              <w:rPr>
                <w:rFonts w:eastAsia="Calibri"/>
                <w:szCs w:val="22"/>
              </w:rPr>
            </w:pPr>
            <w:r w:rsidRPr="004B1509">
              <w:rPr>
                <w:rFonts w:eastAsia="Calibri"/>
                <w:szCs w:val="22"/>
              </w:rPr>
              <w:t>DSV101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7AAF4E" w14:textId="77777777" w:rsidR="009D5F56" w:rsidRPr="004B1509" w:rsidRDefault="009D5F56" w:rsidP="00553004">
            <w:pPr>
              <w:rPr>
                <w:rFonts w:eastAsia="Calibri"/>
                <w:szCs w:val="22"/>
              </w:rPr>
            </w:pPr>
            <w:r w:rsidRPr="004B1509">
              <w:rPr>
                <w:rFonts w:eastAsia="Calibri"/>
                <w:szCs w:val="22"/>
              </w:rPr>
              <w:t>Privažiuojamasis kelias prie Šventosios upės nuo kelio Mičionys–Dauneikiai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A41755" w14:textId="77777777" w:rsidR="009D5F56" w:rsidRPr="004B1509" w:rsidRDefault="009D5F56" w:rsidP="00553004">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FE31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86AB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0385A9" w14:textId="77777777" w:rsidR="009D5F56" w:rsidRPr="004B1509" w:rsidRDefault="009D5F56" w:rsidP="00553004">
            <w:pPr>
              <w:jc w:val="right"/>
              <w:rPr>
                <w:rFonts w:eastAsia="Calibri"/>
                <w:bCs/>
                <w:szCs w:val="22"/>
              </w:rPr>
            </w:pPr>
            <w:r w:rsidRPr="004B1509">
              <w:rPr>
                <w:rFonts w:eastAsia="Calibri"/>
                <w:bCs/>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2B9CA8"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25A10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3C0671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672EFD"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8261C6" w14:textId="77777777" w:rsidR="009D5F56" w:rsidRPr="004B1509" w:rsidRDefault="009D5F56" w:rsidP="00553004">
            <w:pPr>
              <w:rPr>
                <w:rFonts w:eastAsia="Calibri"/>
                <w:szCs w:val="22"/>
              </w:rPr>
            </w:pPr>
            <w:r w:rsidRPr="004B1509">
              <w:rPr>
                <w:rFonts w:eastAsia="Calibri"/>
                <w:szCs w:val="22"/>
              </w:rPr>
              <w:t>DSV103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6EDB5CF" w14:textId="77777777" w:rsidR="009D5F56" w:rsidRPr="004B1509" w:rsidRDefault="009D5F56" w:rsidP="00553004">
            <w:pPr>
              <w:rPr>
                <w:rFonts w:eastAsia="Calibri"/>
                <w:szCs w:val="22"/>
              </w:rPr>
            </w:pPr>
            <w:r w:rsidRPr="004B1509">
              <w:rPr>
                <w:rFonts w:eastAsia="Calibri"/>
                <w:szCs w:val="22"/>
              </w:rPr>
              <w:t>Privažiuojamasis kelias prie Mičionių fermų nuo kelio Medinos–Mičionys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64879C" w14:textId="77777777" w:rsidR="009D5F56" w:rsidRPr="004B1509" w:rsidRDefault="009D5F56" w:rsidP="00553004">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35B7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8BE5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C09C5" w14:textId="77777777" w:rsidR="009D5F56" w:rsidRPr="004B1509" w:rsidRDefault="009D5F56" w:rsidP="00553004">
            <w:pPr>
              <w:jc w:val="right"/>
              <w:rPr>
                <w:rFonts w:eastAsia="Calibri"/>
                <w:bCs/>
                <w:szCs w:val="22"/>
              </w:rPr>
            </w:pP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F9A70"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E4ACA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0D0A80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73F06A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EF7B88" w14:textId="77777777" w:rsidR="009D5F56" w:rsidRPr="004B1509" w:rsidRDefault="009D5F56" w:rsidP="00553004">
            <w:pPr>
              <w:rPr>
                <w:rFonts w:eastAsia="Calibri"/>
                <w:szCs w:val="22"/>
              </w:rPr>
            </w:pPr>
            <w:r w:rsidRPr="004B1509">
              <w:rPr>
                <w:rFonts w:eastAsia="Calibri"/>
                <w:szCs w:val="22"/>
              </w:rPr>
              <w:t>DSV112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62C6BA" w14:textId="77777777" w:rsidR="009D5F56" w:rsidRPr="004B1509" w:rsidRDefault="009D5F56" w:rsidP="00553004">
            <w:pPr>
              <w:rPr>
                <w:rFonts w:eastAsia="Calibri"/>
                <w:szCs w:val="22"/>
              </w:rPr>
            </w:pPr>
            <w:r w:rsidRPr="004B1509">
              <w:rPr>
                <w:rFonts w:eastAsia="Calibri"/>
                <w:szCs w:val="22"/>
              </w:rPr>
              <w:t>Privažiuojamasis kelias prie Medinų k. nuo kelio Leliūnai–Medinos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6EC1DC" w14:textId="77777777" w:rsidR="009D5F56" w:rsidRPr="004B1509" w:rsidRDefault="009D5F56" w:rsidP="00553004">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FEB2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D86B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6203A" w14:textId="77777777" w:rsidR="009D5F56" w:rsidRPr="004B1509" w:rsidRDefault="009D5F56" w:rsidP="00553004">
            <w:pPr>
              <w:jc w:val="right"/>
              <w:rPr>
                <w:rFonts w:eastAsia="Calibri"/>
                <w:bCs/>
                <w:szCs w:val="22"/>
              </w:rPr>
            </w:pPr>
            <w:r w:rsidRPr="004B1509">
              <w:rPr>
                <w:rFonts w:eastAsia="Calibri"/>
                <w:bCs/>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F33A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1E4F2F"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D16AB4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FCAC1E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7C842A" w14:textId="77777777" w:rsidR="009D5F56" w:rsidRPr="004B1509" w:rsidRDefault="009D5F56" w:rsidP="00553004">
            <w:pPr>
              <w:rPr>
                <w:rFonts w:eastAsia="Calibri"/>
                <w:szCs w:val="22"/>
              </w:rPr>
            </w:pPr>
            <w:r w:rsidRPr="004B1509">
              <w:rPr>
                <w:rFonts w:eastAsia="Calibri"/>
                <w:szCs w:val="22"/>
              </w:rPr>
              <w:t>DSV120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E73EA2" w14:textId="77777777" w:rsidR="009D5F56" w:rsidRPr="004B1509" w:rsidRDefault="009D5F56" w:rsidP="00553004">
            <w:pPr>
              <w:rPr>
                <w:rFonts w:eastAsia="Calibri"/>
                <w:szCs w:val="22"/>
              </w:rPr>
            </w:pPr>
            <w:r w:rsidRPr="004B1509">
              <w:rPr>
                <w:rFonts w:eastAsia="Calibri"/>
                <w:szCs w:val="22"/>
              </w:rPr>
              <w:t>Privažiuojamasis kelias prie Leliūnų k. užtvankos nuo kelio Leliūnai–Medinos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5AC4F7" w14:textId="77777777" w:rsidR="009D5F56" w:rsidRPr="004B1509" w:rsidRDefault="009D5F56" w:rsidP="00553004">
            <w:pPr>
              <w:jc w:val="right"/>
              <w:rPr>
                <w:rFonts w:eastAsia="Calibri"/>
                <w:szCs w:val="22"/>
              </w:rPr>
            </w:pPr>
            <w:r w:rsidRPr="004B1509">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2F1C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3168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C4C104" w14:textId="77777777" w:rsidR="009D5F56" w:rsidRPr="004B1509" w:rsidRDefault="009D5F56" w:rsidP="00553004">
            <w:pPr>
              <w:jc w:val="right"/>
              <w:rPr>
                <w:rFonts w:eastAsia="Calibri"/>
                <w:bCs/>
                <w:szCs w:val="22"/>
              </w:rPr>
            </w:pPr>
            <w:r w:rsidRPr="004B1509">
              <w:rPr>
                <w:rFonts w:eastAsia="Calibri"/>
                <w:bCs/>
                <w:szCs w:val="22"/>
              </w:rPr>
              <w:t>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D8D4B"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926416"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E35B6B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9B5DCC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E355D2" w14:textId="77777777" w:rsidR="009D5F56" w:rsidRPr="004B1509" w:rsidRDefault="009D5F56" w:rsidP="00553004">
            <w:pPr>
              <w:rPr>
                <w:rFonts w:eastAsia="Calibri"/>
                <w:szCs w:val="22"/>
              </w:rPr>
            </w:pPr>
            <w:r w:rsidRPr="004B1509">
              <w:rPr>
                <w:rFonts w:eastAsia="Calibri"/>
                <w:szCs w:val="22"/>
              </w:rPr>
              <w:t>DSV125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60347B" w14:textId="77777777" w:rsidR="009D5F56" w:rsidRPr="004B1509" w:rsidRDefault="009D5F56" w:rsidP="00553004">
            <w:pPr>
              <w:rPr>
                <w:rFonts w:eastAsia="Calibri"/>
                <w:szCs w:val="22"/>
              </w:rPr>
            </w:pPr>
            <w:r w:rsidRPr="004B1509">
              <w:rPr>
                <w:rFonts w:eastAsia="Calibri"/>
                <w:szCs w:val="22"/>
              </w:rPr>
              <w:t xml:space="preserve">Privažiuojamasis kelias prie Leliūnų k. fermų nuo kelio Anykščiai–Svėdasai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CA0855" w14:textId="77777777" w:rsidR="009D5F56" w:rsidRPr="004B1509" w:rsidRDefault="009D5F56" w:rsidP="00553004">
            <w:pPr>
              <w:jc w:val="right"/>
              <w:rPr>
                <w:rFonts w:eastAsia="Calibri"/>
                <w:szCs w:val="22"/>
              </w:rPr>
            </w:pPr>
            <w:r w:rsidRPr="004B1509">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E80D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90A6E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F7847" w14:textId="77777777" w:rsidR="009D5F56" w:rsidRPr="004B1509" w:rsidRDefault="009D5F56" w:rsidP="00553004">
            <w:pPr>
              <w:jc w:val="right"/>
              <w:rPr>
                <w:rFonts w:eastAsia="Calibri"/>
                <w:bCs/>
                <w:szCs w:val="22"/>
              </w:rPr>
            </w:pPr>
            <w:r w:rsidRPr="004B1509">
              <w:rPr>
                <w:rFonts w:eastAsia="Calibri"/>
                <w:bCs/>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63ADF"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5D5940"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170F9ED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DAFEC8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124459" w14:textId="77777777" w:rsidR="009D5F56" w:rsidRPr="004B1509" w:rsidRDefault="009D5F56" w:rsidP="00553004">
            <w:pPr>
              <w:rPr>
                <w:rFonts w:eastAsia="Calibri"/>
                <w:szCs w:val="22"/>
              </w:rPr>
            </w:pPr>
            <w:r w:rsidRPr="004B1509">
              <w:rPr>
                <w:rFonts w:eastAsia="Calibri"/>
                <w:szCs w:val="22"/>
              </w:rPr>
              <w:t>DSV147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D4D87B" w14:textId="6F287D82" w:rsidR="009D5F56" w:rsidRPr="004B1509" w:rsidRDefault="009D5F56" w:rsidP="00553004">
            <w:pPr>
              <w:rPr>
                <w:rFonts w:eastAsia="Calibri"/>
                <w:szCs w:val="22"/>
              </w:rPr>
            </w:pPr>
            <w:r w:rsidRPr="004B1509">
              <w:rPr>
                <w:rFonts w:eastAsia="Calibri"/>
                <w:szCs w:val="22"/>
              </w:rPr>
              <w:t xml:space="preserve">Privažiuojamasis kelias prie Čekonių k. fermų nuo kelio Čekonys–Debeikiai, 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481D1D5" w14:textId="77777777" w:rsidR="009D5F56" w:rsidRPr="004B1509" w:rsidRDefault="009D5F56" w:rsidP="00553004">
            <w:pPr>
              <w:jc w:val="right"/>
              <w:rPr>
                <w:rFonts w:eastAsia="Calibri"/>
                <w:szCs w:val="22"/>
              </w:rPr>
            </w:pPr>
            <w:r w:rsidRPr="004B1509">
              <w:rPr>
                <w:rFonts w:eastAsia="Calibri"/>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BA8A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0F09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9E0D7" w14:textId="77777777" w:rsidR="009D5F56" w:rsidRPr="004B1509" w:rsidRDefault="009D5F56" w:rsidP="00553004">
            <w:pPr>
              <w:jc w:val="right"/>
              <w:rPr>
                <w:rFonts w:eastAsia="Calibri"/>
                <w:bCs/>
                <w:szCs w:val="22"/>
              </w:rPr>
            </w:pPr>
            <w:r w:rsidRPr="004B1509">
              <w:rPr>
                <w:rFonts w:eastAsia="Calibri"/>
                <w:bCs/>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335CB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79A730"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37C109E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4CDBF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9E9DD8" w14:textId="77777777" w:rsidR="009D5F56" w:rsidRPr="004B1509" w:rsidRDefault="009D5F56" w:rsidP="00553004">
            <w:pPr>
              <w:rPr>
                <w:rFonts w:eastAsia="Calibri"/>
                <w:szCs w:val="22"/>
              </w:rPr>
            </w:pPr>
            <w:r w:rsidRPr="004B1509">
              <w:rPr>
                <w:rFonts w:eastAsia="Calibri"/>
                <w:szCs w:val="22"/>
              </w:rPr>
              <w:t>DSV148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1A3386" w14:textId="77777777" w:rsidR="009D5F56" w:rsidRPr="004B1509" w:rsidRDefault="009D5F56" w:rsidP="00553004">
            <w:pPr>
              <w:rPr>
                <w:rFonts w:eastAsia="Calibri"/>
                <w:szCs w:val="22"/>
              </w:rPr>
            </w:pPr>
            <w:r w:rsidRPr="004B1509">
              <w:rPr>
                <w:rFonts w:eastAsia="Calibri"/>
                <w:szCs w:val="22"/>
              </w:rPr>
              <w:t>Privažiuojamasis kelias prie Volupio upelio nuo kelio Čekonys–Debeikiai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375D2B" w14:textId="77777777" w:rsidR="009D5F56" w:rsidRPr="004B1509" w:rsidRDefault="009D5F56" w:rsidP="00553004">
            <w:pPr>
              <w:jc w:val="right"/>
              <w:rPr>
                <w:rFonts w:eastAsia="Calibri"/>
                <w:szCs w:val="22"/>
              </w:rPr>
            </w:pPr>
            <w:r w:rsidRPr="004B1509">
              <w:rPr>
                <w:rFonts w:eastAsia="Calibri"/>
                <w:szCs w:val="22"/>
              </w:rPr>
              <w:t>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E0B0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994D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F9D4C" w14:textId="77777777" w:rsidR="009D5F56" w:rsidRPr="004B1509" w:rsidRDefault="009D5F56" w:rsidP="00553004">
            <w:pPr>
              <w:jc w:val="right"/>
              <w:rPr>
                <w:rFonts w:eastAsia="Calibri"/>
                <w:bCs/>
                <w:szCs w:val="22"/>
              </w:rPr>
            </w:pPr>
            <w:r w:rsidRPr="004B1509">
              <w:rPr>
                <w:rFonts w:eastAsia="Calibri"/>
                <w:bCs/>
                <w:szCs w:val="22"/>
              </w:rPr>
              <w:t>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2586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975C69"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C9509B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3A6A484"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020025" w14:textId="77777777" w:rsidR="009D5F56" w:rsidRPr="004B1509" w:rsidRDefault="009D5F56" w:rsidP="00553004">
            <w:pPr>
              <w:rPr>
                <w:rFonts w:eastAsia="Calibri"/>
                <w:szCs w:val="22"/>
              </w:rPr>
            </w:pPr>
            <w:r w:rsidRPr="004B1509">
              <w:rPr>
                <w:rFonts w:eastAsia="Calibri"/>
                <w:szCs w:val="22"/>
              </w:rPr>
              <w:t>DSV152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6CC5B05" w14:textId="75095494" w:rsidR="009D5F56" w:rsidRPr="004B1509" w:rsidRDefault="009D5F56" w:rsidP="00553004">
            <w:pPr>
              <w:rPr>
                <w:rFonts w:eastAsia="Calibri"/>
                <w:szCs w:val="22"/>
              </w:rPr>
            </w:pPr>
            <w:r w:rsidRPr="004B1509">
              <w:rPr>
                <w:rFonts w:eastAsia="Calibri"/>
                <w:szCs w:val="22"/>
              </w:rPr>
              <w:t>Privažiuojamasis kelias prie Čekonių k. fermų nuo kelio Čekonys–Debeikiai, 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CC7E8B" w14:textId="77777777" w:rsidR="009D5F56" w:rsidRPr="004B1509" w:rsidRDefault="009D5F56" w:rsidP="00553004">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1F8F6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CC8A3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FB4ED" w14:textId="77777777" w:rsidR="009D5F56" w:rsidRPr="004B1509" w:rsidRDefault="009D5F56" w:rsidP="00553004">
            <w:pPr>
              <w:jc w:val="right"/>
              <w:rPr>
                <w:rFonts w:eastAsia="Calibri"/>
                <w:bCs/>
                <w:szCs w:val="22"/>
              </w:rPr>
            </w:pPr>
            <w:r w:rsidRPr="004B1509">
              <w:rPr>
                <w:rFonts w:eastAsia="Calibri"/>
                <w:bCs/>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CCA7B"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609732"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041BA6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CA2A64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D26BFB" w14:textId="77777777" w:rsidR="009D5F56" w:rsidRPr="004B1509" w:rsidRDefault="009D5F56" w:rsidP="00553004">
            <w:pPr>
              <w:rPr>
                <w:rFonts w:eastAsia="Calibri"/>
                <w:szCs w:val="22"/>
              </w:rPr>
            </w:pPr>
            <w:r w:rsidRPr="004B1509">
              <w:rPr>
                <w:rFonts w:eastAsia="Calibri"/>
                <w:szCs w:val="22"/>
              </w:rPr>
              <w:t>DSV154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8542D7" w14:textId="77777777" w:rsidR="009D5F56" w:rsidRPr="004B1509" w:rsidRDefault="009D5F56" w:rsidP="00553004">
            <w:pPr>
              <w:rPr>
                <w:rFonts w:eastAsia="Calibri"/>
                <w:szCs w:val="22"/>
              </w:rPr>
            </w:pPr>
            <w:r w:rsidRPr="004B1509">
              <w:rPr>
                <w:rFonts w:eastAsia="Calibri"/>
                <w:szCs w:val="22"/>
              </w:rPr>
              <w:t>Privažiuojamasis kelias prie Leliūnų k. nuo kelio Leliūnai– Dobilynės miškas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6216F7" w14:textId="77777777" w:rsidR="009D5F56" w:rsidRPr="004B1509" w:rsidRDefault="009D5F56" w:rsidP="00553004">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7A19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E65C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4A386" w14:textId="77777777" w:rsidR="009D5F56" w:rsidRPr="004B1509" w:rsidRDefault="009D5F56" w:rsidP="00553004">
            <w:pPr>
              <w:jc w:val="right"/>
              <w:rPr>
                <w:rFonts w:eastAsia="Calibri"/>
                <w:bCs/>
                <w:szCs w:val="22"/>
              </w:rPr>
            </w:pPr>
            <w:r w:rsidRPr="004B1509">
              <w:rPr>
                <w:rFonts w:eastAsia="Calibri"/>
                <w:bCs/>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1FFC1"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ED722C"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AE1325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498F900"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95714F" w14:textId="77777777" w:rsidR="009D5F56" w:rsidRPr="004B1509" w:rsidRDefault="009D5F56" w:rsidP="00553004">
            <w:pPr>
              <w:rPr>
                <w:rFonts w:eastAsia="Calibri"/>
                <w:szCs w:val="22"/>
              </w:rPr>
            </w:pPr>
            <w:r w:rsidRPr="004B1509">
              <w:rPr>
                <w:rFonts w:eastAsia="Calibri"/>
                <w:szCs w:val="22"/>
              </w:rPr>
              <w:t>DSV157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28B2C0" w14:textId="77777777" w:rsidR="009D5F56" w:rsidRPr="004B1509" w:rsidRDefault="009D5F56" w:rsidP="00553004">
            <w:pPr>
              <w:rPr>
                <w:rFonts w:eastAsia="Calibri"/>
                <w:szCs w:val="22"/>
              </w:rPr>
            </w:pPr>
            <w:r w:rsidRPr="004B1509">
              <w:rPr>
                <w:rFonts w:eastAsia="Calibri"/>
                <w:szCs w:val="22"/>
              </w:rPr>
              <w:t>Privažiuojamasis kelias prie Sterkiškio k. nuo kelio Sterkiškis–Aknysčiai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5E3B6D" w14:textId="77777777" w:rsidR="009D5F56" w:rsidRPr="004B1509" w:rsidRDefault="009D5F56" w:rsidP="00553004">
            <w:pPr>
              <w:jc w:val="right"/>
              <w:rPr>
                <w:rFonts w:eastAsia="Calibri"/>
                <w:szCs w:val="22"/>
              </w:rPr>
            </w:pPr>
            <w:r w:rsidRPr="004B1509">
              <w:rPr>
                <w:rFonts w:eastAsia="Calibri"/>
                <w:szCs w:val="22"/>
              </w:rPr>
              <w:t>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AAFF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DDA22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34D2D" w14:textId="77777777" w:rsidR="009D5F56" w:rsidRPr="004B1509" w:rsidRDefault="009D5F56" w:rsidP="00553004">
            <w:pPr>
              <w:jc w:val="right"/>
              <w:rPr>
                <w:rFonts w:eastAsia="Calibri"/>
                <w:bCs/>
                <w:szCs w:val="22"/>
              </w:rPr>
            </w:pPr>
            <w:r w:rsidRPr="004B1509">
              <w:rPr>
                <w:rFonts w:eastAsia="Calibri"/>
                <w:bCs/>
                <w:szCs w:val="22"/>
              </w:rPr>
              <w:t>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46CFF"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664E92"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3391A43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C563FC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D88F67" w14:textId="77777777" w:rsidR="009D5F56" w:rsidRPr="004B1509" w:rsidRDefault="009D5F56" w:rsidP="00553004">
            <w:pPr>
              <w:rPr>
                <w:rFonts w:eastAsia="Calibri"/>
                <w:szCs w:val="22"/>
              </w:rPr>
            </w:pPr>
            <w:r w:rsidRPr="004B1509">
              <w:rPr>
                <w:rFonts w:eastAsia="Calibri"/>
                <w:szCs w:val="22"/>
              </w:rPr>
              <w:t>DSV165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02366A" w14:textId="77777777" w:rsidR="009D5F56" w:rsidRPr="004B1509" w:rsidRDefault="009D5F56" w:rsidP="00553004">
            <w:pPr>
              <w:rPr>
                <w:rFonts w:eastAsia="Calibri"/>
                <w:szCs w:val="22"/>
              </w:rPr>
            </w:pPr>
            <w:r w:rsidRPr="004B1509">
              <w:rPr>
                <w:rFonts w:eastAsia="Calibri"/>
                <w:szCs w:val="22"/>
              </w:rPr>
              <w:t>Privažiuojamasis kelias prie Sterkiškio k.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EE4BBC" w14:textId="77777777" w:rsidR="009D5F56" w:rsidRPr="004B1509" w:rsidRDefault="009D5F56" w:rsidP="00553004">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DC533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71892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74FAB" w14:textId="77777777" w:rsidR="009D5F56" w:rsidRPr="004B1509" w:rsidRDefault="009D5F56" w:rsidP="00553004">
            <w:pPr>
              <w:jc w:val="right"/>
              <w:rPr>
                <w:rFonts w:eastAsia="Calibri"/>
                <w:bCs/>
                <w:szCs w:val="22"/>
              </w:rPr>
            </w:pPr>
            <w:r w:rsidRPr="004B1509">
              <w:rPr>
                <w:rFonts w:eastAsia="Calibri"/>
                <w:bCs/>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83D4B"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444ED9"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6F4D8F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554989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6F63F9" w14:textId="77777777" w:rsidR="009D5F56" w:rsidRPr="004B1509" w:rsidRDefault="009D5F56" w:rsidP="00553004">
            <w:pPr>
              <w:rPr>
                <w:rFonts w:eastAsia="Calibri"/>
                <w:szCs w:val="22"/>
              </w:rPr>
            </w:pPr>
            <w:r w:rsidRPr="004B1509">
              <w:rPr>
                <w:rFonts w:eastAsia="Calibri"/>
                <w:szCs w:val="22"/>
              </w:rPr>
              <w:t>DSV167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5B366D" w14:textId="77777777" w:rsidR="009D5F56" w:rsidRPr="004B1509" w:rsidRDefault="009D5F56" w:rsidP="00553004">
            <w:pPr>
              <w:rPr>
                <w:rFonts w:eastAsia="Calibri"/>
                <w:szCs w:val="22"/>
              </w:rPr>
            </w:pPr>
            <w:r w:rsidRPr="004B1509">
              <w:rPr>
                <w:rFonts w:eastAsia="Calibri"/>
                <w:szCs w:val="22"/>
              </w:rPr>
              <w:t>Miškiniai–Ąžuolynė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43CDD0" w14:textId="77777777" w:rsidR="009D5F56" w:rsidRPr="004B1509" w:rsidRDefault="009D5F56" w:rsidP="00553004">
            <w:pPr>
              <w:jc w:val="right"/>
              <w:rPr>
                <w:rFonts w:eastAsia="Calibri"/>
                <w:szCs w:val="22"/>
              </w:rPr>
            </w:pPr>
            <w:r w:rsidRPr="004B1509">
              <w:rPr>
                <w:rFonts w:eastAsia="Calibri"/>
                <w:szCs w:val="22"/>
              </w:rPr>
              <w:t>1148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B72B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C9B4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D4FCC" w14:textId="77777777" w:rsidR="009D5F56" w:rsidRPr="004B1509" w:rsidRDefault="009D5F56" w:rsidP="00553004">
            <w:pPr>
              <w:jc w:val="right"/>
              <w:rPr>
                <w:rFonts w:eastAsia="Calibri"/>
                <w:bCs/>
                <w:szCs w:val="22"/>
              </w:rPr>
            </w:pPr>
            <w:r w:rsidRPr="004B1509">
              <w:rPr>
                <w:rFonts w:eastAsia="Calibri"/>
                <w:bCs/>
                <w:szCs w:val="22"/>
              </w:rPr>
              <w:t>1148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B4BFB"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1EB43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7A2421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33F836"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C5F4DA" w14:textId="77777777" w:rsidR="009D5F56" w:rsidRPr="004B1509" w:rsidRDefault="009D5F56" w:rsidP="00553004">
            <w:pPr>
              <w:rPr>
                <w:rFonts w:eastAsia="Calibri"/>
                <w:szCs w:val="22"/>
              </w:rPr>
            </w:pPr>
            <w:r w:rsidRPr="004B1509">
              <w:rPr>
                <w:rFonts w:eastAsia="Calibri"/>
                <w:szCs w:val="22"/>
              </w:rPr>
              <w:t>DSV168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4F22BF" w14:textId="77777777" w:rsidR="009D5F56" w:rsidRPr="004B1509" w:rsidRDefault="009D5F56" w:rsidP="00553004">
            <w:pPr>
              <w:rPr>
                <w:rFonts w:eastAsia="Calibri"/>
                <w:szCs w:val="22"/>
              </w:rPr>
            </w:pPr>
            <w:r w:rsidRPr="004B1509">
              <w:rPr>
                <w:rFonts w:eastAsia="Calibri"/>
                <w:szCs w:val="22"/>
              </w:rPr>
              <w:t>Privažiuojamasis kelias prie Vienybės g., Debeikių mstl. nuo kelio Debeikiai–Trumbatiškis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F49ACF" w14:textId="77777777" w:rsidR="009D5F56" w:rsidRPr="004B1509" w:rsidRDefault="009D5F56" w:rsidP="00553004">
            <w:pPr>
              <w:jc w:val="right"/>
              <w:rPr>
                <w:rFonts w:eastAsia="Calibri"/>
                <w:szCs w:val="22"/>
              </w:rPr>
            </w:pPr>
            <w:r w:rsidRPr="004B1509">
              <w:rPr>
                <w:rFonts w:eastAsia="Calibri"/>
                <w:szCs w:val="22"/>
              </w:rPr>
              <w:t>1070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3AB20"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8D6B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33B6D" w14:textId="77777777" w:rsidR="009D5F56" w:rsidRPr="004B1509" w:rsidRDefault="009D5F56" w:rsidP="00553004">
            <w:pPr>
              <w:jc w:val="right"/>
              <w:rPr>
                <w:rFonts w:eastAsia="Calibri"/>
                <w:bCs/>
                <w:szCs w:val="22"/>
              </w:rPr>
            </w:pPr>
            <w:r w:rsidRPr="004B1509">
              <w:rPr>
                <w:rFonts w:eastAsia="Calibri"/>
                <w:bCs/>
                <w:szCs w:val="22"/>
              </w:rPr>
              <w:t>1070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CB7680"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8DE54B"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14281B9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6CE5004"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E04CE5" w14:textId="77777777" w:rsidR="009D5F56" w:rsidRPr="004B1509" w:rsidRDefault="009D5F56" w:rsidP="00553004">
            <w:pPr>
              <w:rPr>
                <w:rFonts w:eastAsia="Calibri"/>
                <w:szCs w:val="22"/>
              </w:rPr>
            </w:pPr>
            <w:r w:rsidRPr="004B1509">
              <w:rPr>
                <w:rFonts w:eastAsia="Calibri"/>
                <w:szCs w:val="22"/>
              </w:rPr>
              <w:t>DSV169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F2C3CF" w14:textId="77777777" w:rsidR="009D5F56" w:rsidRPr="004B1509" w:rsidRDefault="009D5F56" w:rsidP="00553004">
            <w:pPr>
              <w:rPr>
                <w:rFonts w:eastAsia="Calibri"/>
                <w:szCs w:val="22"/>
              </w:rPr>
            </w:pPr>
            <w:r w:rsidRPr="004B1509">
              <w:rPr>
                <w:rFonts w:eastAsia="Calibri"/>
                <w:szCs w:val="22"/>
              </w:rPr>
              <w:t>Privažiuojamasis kelias prie Debeikių mstl. mechaninių dirbtuvių nuo kelio Debeikiai–Rašimai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4EB525" w14:textId="77777777" w:rsidR="009D5F56" w:rsidRPr="004B1509" w:rsidRDefault="009D5F56" w:rsidP="00553004">
            <w:pPr>
              <w:jc w:val="right"/>
              <w:rPr>
                <w:rFonts w:eastAsia="Calibri"/>
                <w:szCs w:val="22"/>
              </w:rPr>
            </w:pPr>
            <w:r w:rsidRPr="004B1509">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7F0D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FE60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98EE5E" w14:textId="77777777" w:rsidR="009D5F56" w:rsidRPr="004B1509" w:rsidRDefault="009D5F56" w:rsidP="00553004">
            <w:pPr>
              <w:jc w:val="right"/>
              <w:rPr>
                <w:rFonts w:eastAsia="Calibri"/>
                <w:bCs/>
                <w:szCs w:val="22"/>
              </w:rPr>
            </w:pPr>
            <w:r w:rsidRPr="004B1509">
              <w:rPr>
                <w:rFonts w:eastAsia="Calibri"/>
                <w:bCs/>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D52B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5BADD1"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3D35164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B85D6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E5276A" w14:textId="77777777" w:rsidR="009D5F56" w:rsidRPr="004B1509" w:rsidRDefault="009D5F56" w:rsidP="00553004">
            <w:pPr>
              <w:rPr>
                <w:rFonts w:eastAsia="Calibri"/>
                <w:szCs w:val="22"/>
              </w:rPr>
            </w:pPr>
            <w:r w:rsidRPr="004B1509">
              <w:rPr>
                <w:rFonts w:eastAsia="Calibri"/>
                <w:szCs w:val="22"/>
              </w:rPr>
              <w:t>DSV170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260147" w14:textId="77777777" w:rsidR="009D5F56" w:rsidRPr="004B1509" w:rsidRDefault="009D5F56" w:rsidP="00553004">
            <w:pPr>
              <w:rPr>
                <w:rFonts w:eastAsia="Calibri"/>
                <w:szCs w:val="22"/>
              </w:rPr>
            </w:pPr>
            <w:r w:rsidRPr="004B1509">
              <w:rPr>
                <w:rFonts w:eastAsia="Calibri"/>
                <w:szCs w:val="22"/>
              </w:rPr>
              <w:t>Privažiuojamasis kelias prie Debeikių mstl. užtvankos nuo kelio Čekonys–Debeikiai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0BA654" w14:textId="77777777" w:rsidR="009D5F56" w:rsidRPr="004B1509" w:rsidRDefault="009D5F56" w:rsidP="00553004">
            <w:pPr>
              <w:jc w:val="right"/>
              <w:rPr>
                <w:rFonts w:eastAsia="Calibri"/>
                <w:szCs w:val="22"/>
              </w:rPr>
            </w:pPr>
            <w:r w:rsidRPr="004B1509">
              <w:rPr>
                <w:rFonts w:eastAsia="Calibri"/>
                <w:szCs w:val="22"/>
              </w:rPr>
              <w:t>290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8E4C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6E1862"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A633D" w14:textId="77777777" w:rsidR="009D5F56" w:rsidRPr="004B1509" w:rsidRDefault="009D5F56" w:rsidP="00553004">
            <w:pPr>
              <w:jc w:val="right"/>
              <w:rPr>
                <w:rFonts w:eastAsia="Calibri"/>
                <w:bCs/>
                <w:szCs w:val="22"/>
              </w:rPr>
            </w:pPr>
            <w:r w:rsidRPr="004B1509">
              <w:rPr>
                <w:rFonts w:eastAsia="Calibri"/>
                <w:bCs/>
                <w:szCs w:val="22"/>
              </w:rPr>
              <w:t>290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DC36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2DE849"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8E33AE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A39E5F"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FF656B" w14:textId="77777777" w:rsidR="009D5F56" w:rsidRPr="004B1509" w:rsidRDefault="009D5F56" w:rsidP="00553004">
            <w:pPr>
              <w:rPr>
                <w:rFonts w:eastAsia="Calibri"/>
                <w:szCs w:val="22"/>
              </w:rPr>
            </w:pPr>
            <w:r w:rsidRPr="004B1509">
              <w:rPr>
                <w:rFonts w:eastAsia="Calibri"/>
                <w:szCs w:val="22"/>
              </w:rPr>
              <w:t>DSV172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E2C1F2" w14:textId="36A3BD42" w:rsidR="009D5F56" w:rsidRPr="004B1509" w:rsidRDefault="009D5F56" w:rsidP="00553004">
            <w:pPr>
              <w:rPr>
                <w:rFonts w:eastAsia="Calibri"/>
                <w:szCs w:val="22"/>
              </w:rPr>
            </w:pPr>
            <w:r w:rsidRPr="004B1509">
              <w:rPr>
                <w:rFonts w:eastAsia="Calibri"/>
                <w:szCs w:val="22"/>
              </w:rPr>
              <w:t xml:space="preserve">Privažiuojamasis kelias prie Kurtinių k. nuo kelio Debeikiai–Trumbatiškis, II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370EFE" w14:textId="77777777" w:rsidR="009D5F56" w:rsidRPr="004B1509" w:rsidRDefault="009D5F56" w:rsidP="00553004">
            <w:pPr>
              <w:jc w:val="right"/>
              <w:rPr>
                <w:rFonts w:eastAsia="Calibri"/>
                <w:szCs w:val="22"/>
              </w:rPr>
            </w:pPr>
            <w:r w:rsidRPr="004B1509">
              <w:rPr>
                <w:rFonts w:eastAsia="Calibri"/>
                <w:szCs w:val="22"/>
              </w:rPr>
              <w:t>396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71B5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F9B4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2432F4" w14:textId="77777777" w:rsidR="009D5F56" w:rsidRPr="004B1509" w:rsidRDefault="009D5F56" w:rsidP="00553004">
            <w:pPr>
              <w:jc w:val="right"/>
              <w:rPr>
                <w:rFonts w:eastAsia="Calibri"/>
                <w:bCs/>
                <w:szCs w:val="22"/>
              </w:rPr>
            </w:pPr>
            <w:r w:rsidRPr="004B1509">
              <w:rPr>
                <w:rFonts w:eastAsia="Calibri"/>
                <w:bCs/>
                <w:szCs w:val="22"/>
              </w:rPr>
              <w:t>396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39DC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87451"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1E537C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057132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8655DF" w14:textId="77777777" w:rsidR="009D5F56" w:rsidRPr="004B1509" w:rsidRDefault="009D5F56" w:rsidP="00553004">
            <w:pPr>
              <w:rPr>
                <w:rFonts w:eastAsia="Calibri"/>
                <w:szCs w:val="22"/>
              </w:rPr>
            </w:pPr>
            <w:r w:rsidRPr="004B1509">
              <w:rPr>
                <w:rFonts w:eastAsia="Calibri"/>
                <w:szCs w:val="22"/>
              </w:rPr>
              <w:t>DSV173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992747" w14:textId="77777777" w:rsidR="009D5F56" w:rsidRPr="004B1509" w:rsidRDefault="009D5F56" w:rsidP="00553004">
            <w:pPr>
              <w:rPr>
                <w:rFonts w:eastAsia="Calibri"/>
                <w:szCs w:val="22"/>
              </w:rPr>
            </w:pPr>
            <w:r w:rsidRPr="004B1509">
              <w:rPr>
                <w:rFonts w:eastAsia="Calibri"/>
                <w:szCs w:val="22"/>
              </w:rPr>
              <w:t>Privažiuojamasis kelias prie Miškinių k. nuo kelio Debeikiai–Žalioji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848B69" w14:textId="77777777" w:rsidR="009D5F56" w:rsidRPr="004B1509" w:rsidRDefault="009D5F56" w:rsidP="00553004">
            <w:pPr>
              <w:jc w:val="right"/>
              <w:rPr>
                <w:rFonts w:eastAsia="Calibri"/>
                <w:szCs w:val="22"/>
              </w:rPr>
            </w:pPr>
            <w:r w:rsidRPr="004B1509">
              <w:rPr>
                <w:rFonts w:eastAsia="Calibri"/>
                <w:szCs w:val="22"/>
              </w:rPr>
              <w:t>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E512F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53CB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6E7B0" w14:textId="77777777" w:rsidR="009D5F56" w:rsidRPr="004B1509" w:rsidRDefault="009D5F56" w:rsidP="00553004">
            <w:pPr>
              <w:jc w:val="right"/>
              <w:rPr>
                <w:rFonts w:eastAsia="Calibri"/>
                <w:bCs/>
                <w:szCs w:val="22"/>
              </w:rPr>
            </w:pPr>
            <w:r w:rsidRPr="004B1509">
              <w:rPr>
                <w:rFonts w:eastAsia="Calibri"/>
                <w:bCs/>
                <w:szCs w:val="22"/>
              </w:rPr>
              <w:t>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B30F32"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5ADD35"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95FF5E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198F0E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ECF8C" w14:textId="77777777" w:rsidR="009D5F56" w:rsidRPr="004B1509" w:rsidRDefault="009D5F56" w:rsidP="00553004">
            <w:pPr>
              <w:rPr>
                <w:rFonts w:eastAsia="Calibri"/>
                <w:szCs w:val="22"/>
              </w:rPr>
            </w:pPr>
            <w:r w:rsidRPr="004B1509">
              <w:rPr>
                <w:rFonts w:eastAsia="Calibri"/>
                <w:szCs w:val="22"/>
              </w:rPr>
              <w:t>DSV174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4CEAA1" w14:textId="77777777" w:rsidR="009D5F56" w:rsidRPr="004B1509" w:rsidRDefault="009D5F56" w:rsidP="00553004">
            <w:pPr>
              <w:rPr>
                <w:rFonts w:eastAsia="Calibri"/>
                <w:szCs w:val="22"/>
              </w:rPr>
            </w:pPr>
            <w:r w:rsidRPr="004B1509">
              <w:rPr>
                <w:rFonts w:eastAsia="Calibri"/>
                <w:szCs w:val="22"/>
              </w:rPr>
              <w:t>Privažiuojamasis kelias prie Miškinių k. nuo kelio Debeikiai –Trumbatiškis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D1E1E1" w14:textId="77777777" w:rsidR="009D5F56" w:rsidRPr="004B1509" w:rsidRDefault="009D5F56" w:rsidP="00553004">
            <w:pPr>
              <w:jc w:val="right"/>
              <w:rPr>
                <w:rFonts w:eastAsia="Calibri"/>
                <w:szCs w:val="22"/>
              </w:rPr>
            </w:pPr>
            <w:r w:rsidRPr="004B1509">
              <w:rPr>
                <w:rFonts w:eastAsia="Calibri"/>
                <w:szCs w:val="22"/>
              </w:rPr>
              <w:t>274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341D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1AB6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A31AA" w14:textId="77777777" w:rsidR="009D5F56" w:rsidRPr="004B1509" w:rsidRDefault="009D5F56" w:rsidP="00553004">
            <w:pPr>
              <w:jc w:val="right"/>
              <w:rPr>
                <w:rFonts w:eastAsia="Calibri"/>
                <w:bCs/>
                <w:szCs w:val="22"/>
              </w:rPr>
            </w:pPr>
            <w:r w:rsidRPr="004B1509">
              <w:rPr>
                <w:rFonts w:eastAsia="Calibri"/>
                <w:bCs/>
                <w:szCs w:val="22"/>
              </w:rPr>
              <w:t>274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00220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25FCCC"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ED1E3B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6A5A7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1C769F" w14:textId="77777777" w:rsidR="009D5F56" w:rsidRPr="004B1509" w:rsidRDefault="009D5F56" w:rsidP="00553004">
            <w:pPr>
              <w:rPr>
                <w:rFonts w:eastAsia="Calibri"/>
                <w:szCs w:val="22"/>
              </w:rPr>
            </w:pPr>
            <w:r w:rsidRPr="004B1509">
              <w:rPr>
                <w:rFonts w:eastAsia="Calibri"/>
                <w:szCs w:val="22"/>
              </w:rPr>
              <w:t>DSV177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FF75DF" w14:textId="77777777" w:rsidR="009D5F56" w:rsidRPr="004B1509" w:rsidRDefault="009D5F56" w:rsidP="00553004">
            <w:pPr>
              <w:rPr>
                <w:rFonts w:eastAsia="Calibri"/>
                <w:szCs w:val="22"/>
              </w:rPr>
            </w:pPr>
            <w:r w:rsidRPr="004B1509">
              <w:rPr>
                <w:rFonts w:eastAsia="Calibri"/>
                <w:szCs w:val="22"/>
              </w:rPr>
              <w:t>Privažiuojamasis kelias prie Sterkiškio k.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59CA1F" w14:textId="77777777" w:rsidR="009D5F56" w:rsidRPr="004B1509" w:rsidRDefault="009D5F56" w:rsidP="00553004">
            <w:pPr>
              <w:jc w:val="right"/>
              <w:rPr>
                <w:rFonts w:eastAsia="Calibri"/>
                <w:szCs w:val="22"/>
              </w:rPr>
            </w:pPr>
            <w:r w:rsidRPr="004B1509">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BE67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66AC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2C4492" w14:textId="77777777" w:rsidR="009D5F56" w:rsidRPr="004B1509" w:rsidRDefault="009D5F56" w:rsidP="00553004">
            <w:pPr>
              <w:jc w:val="right"/>
              <w:rPr>
                <w:rFonts w:eastAsia="Calibri"/>
                <w:bCs/>
                <w:szCs w:val="22"/>
              </w:rPr>
            </w:pPr>
            <w:r w:rsidRPr="004B1509">
              <w:rPr>
                <w:rFonts w:eastAsia="Calibri"/>
                <w:bCs/>
                <w:szCs w:val="22"/>
              </w:rPr>
              <w:t>1039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F3F7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41F145"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797F48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1ADDA4"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B5D2E5" w14:textId="77777777" w:rsidR="009D5F56" w:rsidRPr="004B1509" w:rsidRDefault="009D5F56" w:rsidP="00553004">
            <w:pPr>
              <w:rPr>
                <w:rFonts w:eastAsia="Calibri"/>
                <w:szCs w:val="22"/>
              </w:rPr>
            </w:pPr>
            <w:r w:rsidRPr="004B1509">
              <w:rPr>
                <w:rFonts w:eastAsia="Calibri"/>
                <w:szCs w:val="22"/>
              </w:rPr>
              <w:t>DSV178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684767" w14:textId="77777777" w:rsidR="009D5F56" w:rsidRPr="004B1509" w:rsidRDefault="009D5F56" w:rsidP="00553004">
            <w:pPr>
              <w:rPr>
                <w:rFonts w:eastAsia="Calibri"/>
                <w:szCs w:val="22"/>
              </w:rPr>
            </w:pPr>
            <w:r w:rsidRPr="004B1509">
              <w:rPr>
                <w:rFonts w:eastAsia="Calibri"/>
                <w:szCs w:val="22"/>
              </w:rPr>
              <w:t>Privažiuojamasis kelias prie Juozapavos vs.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87F456" w14:textId="77777777" w:rsidR="009D5F56" w:rsidRPr="004B1509" w:rsidRDefault="009D5F56" w:rsidP="00553004">
            <w:pPr>
              <w:jc w:val="right"/>
              <w:rPr>
                <w:rFonts w:eastAsia="Calibri"/>
                <w:szCs w:val="22"/>
              </w:rPr>
            </w:pPr>
            <w:r w:rsidRPr="004B1509">
              <w:rPr>
                <w:rFonts w:eastAsia="Calibri"/>
                <w:szCs w:val="22"/>
              </w:rPr>
              <w:t>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587B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571A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596D1" w14:textId="77777777" w:rsidR="009D5F56" w:rsidRPr="004B1509" w:rsidRDefault="009D5F56" w:rsidP="00553004">
            <w:pPr>
              <w:jc w:val="right"/>
              <w:rPr>
                <w:rFonts w:eastAsia="Calibri"/>
                <w:bCs/>
                <w:szCs w:val="22"/>
              </w:rPr>
            </w:pPr>
            <w:r w:rsidRPr="004B1509">
              <w:rPr>
                <w:rFonts w:eastAsia="Calibri"/>
                <w:bCs/>
                <w:szCs w:val="22"/>
              </w:rPr>
              <w:t>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79B88"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166E72"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1480B01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B8D25E6"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F3EB9A" w14:textId="77777777" w:rsidR="009D5F56" w:rsidRPr="004B1509" w:rsidRDefault="009D5F56" w:rsidP="00553004">
            <w:pPr>
              <w:rPr>
                <w:rFonts w:eastAsia="Calibri"/>
                <w:szCs w:val="22"/>
              </w:rPr>
            </w:pPr>
            <w:r w:rsidRPr="004B1509">
              <w:rPr>
                <w:rFonts w:eastAsia="Calibri"/>
                <w:szCs w:val="22"/>
              </w:rPr>
              <w:t>DSV180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A2674F" w14:textId="77777777" w:rsidR="009D5F56" w:rsidRPr="004B1509" w:rsidRDefault="009D5F56" w:rsidP="00553004">
            <w:pPr>
              <w:rPr>
                <w:rFonts w:eastAsia="Calibri"/>
                <w:szCs w:val="22"/>
              </w:rPr>
            </w:pPr>
            <w:r w:rsidRPr="004B1509">
              <w:rPr>
                <w:rFonts w:eastAsia="Calibri"/>
                <w:szCs w:val="22"/>
              </w:rPr>
              <w:t>Privažiuojamasis kelias prie Debeikių mstl. fermų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621EFC" w14:textId="77777777" w:rsidR="009D5F56" w:rsidRPr="004B1509" w:rsidRDefault="009D5F56" w:rsidP="00553004">
            <w:pPr>
              <w:jc w:val="right"/>
              <w:rPr>
                <w:rFonts w:eastAsia="Calibri"/>
                <w:szCs w:val="22"/>
              </w:rPr>
            </w:pPr>
            <w:r w:rsidRPr="004B1509">
              <w:rPr>
                <w:rFonts w:eastAsia="Calibri"/>
                <w:szCs w:val="22"/>
              </w:rPr>
              <w:t>559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B88D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E153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FFEB2" w14:textId="77777777" w:rsidR="009D5F56" w:rsidRPr="004B1509" w:rsidRDefault="009D5F56" w:rsidP="00553004">
            <w:pPr>
              <w:jc w:val="right"/>
              <w:rPr>
                <w:rFonts w:eastAsia="Calibri"/>
                <w:bCs/>
                <w:szCs w:val="22"/>
              </w:rPr>
            </w:pPr>
            <w:r w:rsidRPr="004B1509">
              <w:rPr>
                <w:rFonts w:eastAsia="Calibri"/>
                <w:bCs/>
                <w:szCs w:val="22"/>
              </w:rPr>
              <w:t>559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AE334"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DB3B5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DEFEB4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7F0CF6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527DB6" w14:textId="77777777" w:rsidR="009D5F56" w:rsidRPr="004B1509" w:rsidRDefault="009D5F56" w:rsidP="00553004">
            <w:pPr>
              <w:rPr>
                <w:rFonts w:eastAsia="Calibri"/>
                <w:szCs w:val="22"/>
              </w:rPr>
            </w:pPr>
            <w:r w:rsidRPr="004B1509">
              <w:rPr>
                <w:rFonts w:eastAsia="Calibri"/>
                <w:szCs w:val="22"/>
              </w:rPr>
              <w:t>DSV192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AD8548" w14:textId="77777777" w:rsidR="009D5F56" w:rsidRPr="004B1509" w:rsidRDefault="009D5F56" w:rsidP="00553004">
            <w:pPr>
              <w:rPr>
                <w:rFonts w:eastAsia="Calibri"/>
                <w:szCs w:val="22"/>
              </w:rPr>
            </w:pPr>
            <w:r w:rsidRPr="004B1509">
              <w:rPr>
                <w:rFonts w:eastAsia="Calibri"/>
                <w:szCs w:val="22"/>
              </w:rPr>
              <w:t>Privažiuojamasis kelias prie Mickūnų motokroso trasos nuo kelio Anykščiai–Svėdasai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DF1704" w14:textId="77777777" w:rsidR="009D5F56" w:rsidRPr="004B1509" w:rsidRDefault="009D5F56" w:rsidP="00553004">
            <w:pPr>
              <w:jc w:val="right"/>
              <w:rPr>
                <w:rFonts w:eastAsia="Calibri"/>
                <w:szCs w:val="22"/>
              </w:rPr>
            </w:pPr>
            <w:r w:rsidRPr="004B1509">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82B19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3F67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278A4" w14:textId="77777777" w:rsidR="009D5F56" w:rsidRPr="004B1509" w:rsidRDefault="009D5F56" w:rsidP="00553004">
            <w:pPr>
              <w:jc w:val="right"/>
              <w:rPr>
                <w:rFonts w:eastAsia="Calibri"/>
                <w:bCs/>
                <w:szCs w:val="22"/>
              </w:rPr>
            </w:pPr>
            <w:r w:rsidRPr="004B1509">
              <w:rPr>
                <w:rFonts w:eastAsia="Calibri"/>
                <w:bCs/>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ADD69"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5CB09B"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332FA2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21A26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608929" w14:textId="77777777" w:rsidR="009D5F56" w:rsidRPr="004B1509" w:rsidRDefault="009D5F56" w:rsidP="00553004">
            <w:pPr>
              <w:rPr>
                <w:rFonts w:eastAsia="Calibri"/>
                <w:szCs w:val="22"/>
              </w:rPr>
            </w:pPr>
            <w:r w:rsidRPr="004B1509">
              <w:rPr>
                <w:rFonts w:eastAsia="Calibri"/>
                <w:szCs w:val="22"/>
              </w:rPr>
              <w:t>DSV195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7ABCC3" w14:textId="77777777" w:rsidR="009D5F56" w:rsidRPr="004B1509" w:rsidRDefault="009D5F56" w:rsidP="00553004">
            <w:pPr>
              <w:rPr>
                <w:rFonts w:eastAsia="Calibri"/>
                <w:szCs w:val="22"/>
              </w:rPr>
            </w:pPr>
            <w:r w:rsidRPr="004B1509">
              <w:rPr>
                <w:rFonts w:eastAsia="Calibri"/>
                <w:szCs w:val="22"/>
              </w:rPr>
              <w:t>Privažiuojamasis kelias prie Mickūnų senkapio nuo kelio Antupiai–Kupriai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A880FF" w14:textId="77777777" w:rsidR="009D5F56" w:rsidRPr="004B1509" w:rsidRDefault="009D5F56" w:rsidP="00553004">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698FB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BBAB4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6EBC2" w14:textId="77777777" w:rsidR="009D5F56" w:rsidRPr="004B1509" w:rsidRDefault="009D5F56" w:rsidP="00553004">
            <w:pPr>
              <w:jc w:val="right"/>
              <w:rPr>
                <w:rFonts w:eastAsia="Calibri"/>
                <w:bCs/>
                <w:szCs w:val="22"/>
              </w:rPr>
            </w:pPr>
            <w:r w:rsidRPr="004B1509">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F476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53BAD3"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BF7C5D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B3C8A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251C02" w14:textId="77777777" w:rsidR="009D5F56" w:rsidRPr="004B1509" w:rsidRDefault="009D5F56" w:rsidP="00553004">
            <w:pPr>
              <w:rPr>
                <w:rFonts w:eastAsia="Calibri"/>
                <w:szCs w:val="22"/>
              </w:rPr>
            </w:pPr>
            <w:r w:rsidRPr="004B1509">
              <w:rPr>
                <w:rFonts w:eastAsia="Calibri"/>
                <w:szCs w:val="22"/>
              </w:rPr>
              <w:t>DSV200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B07029" w14:textId="77777777" w:rsidR="009D5F56" w:rsidRPr="004B1509" w:rsidRDefault="009D5F56" w:rsidP="00553004">
            <w:pPr>
              <w:rPr>
                <w:rFonts w:eastAsia="Calibri"/>
                <w:szCs w:val="22"/>
              </w:rPr>
            </w:pPr>
            <w:r w:rsidRPr="004B1509">
              <w:rPr>
                <w:rFonts w:eastAsia="Calibri"/>
                <w:szCs w:val="22"/>
              </w:rPr>
              <w:t>Privažiuojamasis kelias prie Leliūnų k. lentpjūvės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CBC343" w14:textId="77777777" w:rsidR="009D5F56" w:rsidRPr="004B1509" w:rsidRDefault="009D5F56" w:rsidP="00553004">
            <w:pPr>
              <w:jc w:val="right"/>
              <w:rPr>
                <w:rFonts w:eastAsia="Calibri"/>
                <w:szCs w:val="22"/>
              </w:rPr>
            </w:pPr>
            <w:r w:rsidRPr="004B1509">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ED09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5C06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92C6B8" w14:textId="77777777" w:rsidR="009D5F56" w:rsidRPr="004B1509" w:rsidRDefault="009D5F56" w:rsidP="00553004">
            <w:pPr>
              <w:jc w:val="right"/>
              <w:rPr>
                <w:rFonts w:eastAsia="Calibri"/>
                <w:bCs/>
                <w:szCs w:val="22"/>
              </w:rPr>
            </w:pPr>
            <w:r w:rsidRPr="004B1509">
              <w:rPr>
                <w:rFonts w:eastAsia="Calibri"/>
                <w:bCs/>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E6D7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1B3CC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95B622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B6D5BE9"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6BEA30" w14:textId="77777777" w:rsidR="009D5F56" w:rsidRPr="004B1509" w:rsidRDefault="009D5F56" w:rsidP="00553004">
            <w:pPr>
              <w:rPr>
                <w:rFonts w:eastAsia="Calibri"/>
                <w:szCs w:val="22"/>
              </w:rPr>
            </w:pPr>
            <w:r w:rsidRPr="004B1509">
              <w:rPr>
                <w:rFonts w:eastAsia="Calibri"/>
                <w:szCs w:val="22"/>
              </w:rPr>
              <w:t>DSV202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040688" w14:textId="77777777" w:rsidR="009D5F56" w:rsidRPr="004B1509" w:rsidRDefault="009D5F56" w:rsidP="00553004">
            <w:pPr>
              <w:rPr>
                <w:rFonts w:eastAsia="Calibri"/>
                <w:szCs w:val="22"/>
              </w:rPr>
            </w:pPr>
            <w:r w:rsidRPr="004B1509">
              <w:rPr>
                <w:rFonts w:eastAsia="Calibri"/>
                <w:szCs w:val="22"/>
              </w:rPr>
              <w:t>Privažiuojamasis kelias prie Leliūnų k. nuo kelio Leliūnai–Ragaišiai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7B7A1A" w14:textId="77777777" w:rsidR="009D5F56" w:rsidRPr="004B1509" w:rsidRDefault="009D5F56" w:rsidP="00553004">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82A7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51C3B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EFF74" w14:textId="77777777" w:rsidR="009D5F56" w:rsidRPr="004B1509" w:rsidRDefault="009D5F56" w:rsidP="00553004">
            <w:pPr>
              <w:jc w:val="right"/>
              <w:rPr>
                <w:rFonts w:eastAsia="Calibri"/>
                <w:bCs/>
                <w:szCs w:val="22"/>
              </w:rPr>
            </w:pPr>
            <w:r w:rsidRPr="004B1509">
              <w:rPr>
                <w:rFonts w:eastAsia="Calibri"/>
                <w:bCs/>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ADE28"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997648"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F08920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1D13C4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021590" w14:textId="77777777" w:rsidR="009D5F56" w:rsidRPr="004B1509" w:rsidRDefault="009D5F56" w:rsidP="00553004">
            <w:pPr>
              <w:rPr>
                <w:rFonts w:eastAsia="Calibri"/>
                <w:szCs w:val="22"/>
              </w:rPr>
            </w:pPr>
            <w:r w:rsidRPr="004B1509">
              <w:rPr>
                <w:rFonts w:eastAsia="Calibri"/>
                <w:szCs w:val="22"/>
              </w:rPr>
              <w:t>DSV203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01D769" w14:textId="77777777" w:rsidR="009D5F56" w:rsidRPr="004B1509" w:rsidRDefault="009D5F56" w:rsidP="00553004">
            <w:pPr>
              <w:rPr>
                <w:rFonts w:eastAsia="Calibri"/>
                <w:szCs w:val="22"/>
              </w:rPr>
            </w:pPr>
            <w:r w:rsidRPr="004B1509">
              <w:rPr>
                <w:rFonts w:eastAsia="Calibri"/>
                <w:szCs w:val="22"/>
              </w:rPr>
              <w:t>Aknysčiai–Danišiūnai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BB17D10" w14:textId="77777777" w:rsidR="009D5F56" w:rsidRPr="004B1509" w:rsidRDefault="009D5F56" w:rsidP="00553004">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795D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C32C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57FD9" w14:textId="77777777" w:rsidR="009D5F56" w:rsidRPr="004B1509" w:rsidRDefault="009D5F56" w:rsidP="00553004">
            <w:pPr>
              <w:jc w:val="right"/>
              <w:rPr>
                <w:rFonts w:eastAsia="Calibri"/>
                <w:bCs/>
                <w:szCs w:val="22"/>
              </w:rPr>
            </w:pPr>
            <w:r w:rsidRPr="004B1509">
              <w:rPr>
                <w:rFonts w:eastAsia="Calibri"/>
                <w:bCs/>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67A1A"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972238"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9602E7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6D75F5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71D1BF" w14:textId="77777777" w:rsidR="009D5F56" w:rsidRPr="004B1509" w:rsidRDefault="009D5F56" w:rsidP="00553004">
            <w:pPr>
              <w:rPr>
                <w:rFonts w:eastAsia="Calibri"/>
                <w:szCs w:val="22"/>
              </w:rPr>
            </w:pPr>
            <w:r w:rsidRPr="004B1509">
              <w:rPr>
                <w:rFonts w:eastAsia="Calibri"/>
                <w:szCs w:val="22"/>
              </w:rPr>
              <w:t>DSV204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883BE5" w14:textId="77777777" w:rsidR="009D5F56" w:rsidRPr="004B1509" w:rsidRDefault="009D5F56" w:rsidP="00553004">
            <w:pPr>
              <w:rPr>
                <w:rFonts w:eastAsia="Calibri"/>
                <w:szCs w:val="22"/>
              </w:rPr>
            </w:pPr>
            <w:r w:rsidRPr="004B1509">
              <w:rPr>
                <w:rFonts w:eastAsia="Calibri"/>
                <w:szCs w:val="22"/>
              </w:rPr>
              <w:t>Privažiuojamasis kelias prie Gerkonių miško nuo kelio Aknysčiai–Varkujai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6E79D0" w14:textId="77777777" w:rsidR="009D5F56" w:rsidRPr="004B1509" w:rsidRDefault="009D5F56" w:rsidP="00553004">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3EE2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5882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15C6A5" w14:textId="77777777" w:rsidR="009D5F56" w:rsidRPr="004B1509" w:rsidRDefault="009D5F56" w:rsidP="00553004">
            <w:pPr>
              <w:jc w:val="right"/>
              <w:rPr>
                <w:rFonts w:eastAsia="Calibri"/>
                <w:bCs/>
                <w:szCs w:val="22"/>
              </w:rPr>
            </w:pPr>
            <w:r w:rsidRPr="004B1509">
              <w:rPr>
                <w:rFonts w:eastAsia="Calibri"/>
                <w:bCs/>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2666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D07688"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4C951D7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9E2D2F6"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C3F166" w14:textId="77777777" w:rsidR="009D5F56" w:rsidRPr="004B1509" w:rsidRDefault="009D5F56" w:rsidP="00553004">
            <w:pPr>
              <w:rPr>
                <w:rFonts w:eastAsia="Calibri"/>
                <w:szCs w:val="22"/>
              </w:rPr>
            </w:pPr>
            <w:r w:rsidRPr="004B1509">
              <w:rPr>
                <w:rFonts w:eastAsia="Calibri"/>
                <w:szCs w:val="22"/>
              </w:rPr>
              <w:t>DSV207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109B38" w14:textId="77777777" w:rsidR="009D5F56" w:rsidRPr="004B1509" w:rsidRDefault="009D5F56" w:rsidP="00553004">
            <w:pPr>
              <w:rPr>
                <w:rFonts w:eastAsia="Calibri"/>
                <w:szCs w:val="22"/>
              </w:rPr>
            </w:pPr>
            <w:r w:rsidRPr="004B1509">
              <w:rPr>
                <w:rFonts w:eastAsia="Calibri"/>
                <w:szCs w:val="22"/>
              </w:rPr>
              <w:t>Privažiuojamasis kelias prie Leliūnų k. kapinių nuo kelio Debeikiai–Leliūnai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1F598E" w14:textId="77777777" w:rsidR="009D5F56" w:rsidRPr="004B1509" w:rsidRDefault="009D5F56" w:rsidP="00553004">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B8ED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426B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E65C3" w14:textId="77777777" w:rsidR="009D5F56" w:rsidRPr="004B1509" w:rsidRDefault="009D5F56" w:rsidP="00553004">
            <w:pPr>
              <w:jc w:val="right"/>
              <w:rPr>
                <w:rFonts w:eastAsia="Calibri"/>
                <w:bCs/>
                <w:szCs w:val="22"/>
              </w:rPr>
            </w:pPr>
            <w:r w:rsidRPr="004B1509">
              <w:rPr>
                <w:rFonts w:eastAsia="Calibri"/>
                <w:bCs/>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2F2E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2CAA7D"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3BC4ED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F98C7A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2F72CE" w14:textId="77777777" w:rsidR="009D5F56" w:rsidRPr="004B1509" w:rsidRDefault="009D5F56" w:rsidP="00553004">
            <w:pPr>
              <w:rPr>
                <w:rFonts w:eastAsia="Calibri"/>
                <w:szCs w:val="22"/>
              </w:rPr>
            </w:pPr>
            <w:r w:rsidRPr="004B1509">
              <w:rPr>
                <w:rFonts w:eastAsia="Calibri"/>
                <w:szCs w:val="22"/>
              </w:rPr>
              <w:t>DSV214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544AAF" w14:textId="77777777" w:rsidR="009D5F56" w:rsidRPr="004B1509" w:rsidRDefault="009D5F56" w:rsidP="00553004">
            <w:pPr>
              <w:rPr>
                <w:rFonts w:eastAsia="Calibri"/>
                <w:szCs w:val="22"/>
              </w:rPr>
            </w:pPr>
            <w:r w:rsidRPr="004B1509">
              <w:rPr>
                <w:rFonts w:eastAsia="Calibri"/>
                <w:szCs w:val="22"/>
              </w:rPr>
              <w:t>Privažiuojamasis kelias prie Varkujų k. vandenvietės nuo kelio Debeikiai–Žalioji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C2138A" w14:textId="77777777" w:rsidR="009D5F56" w:rsidRPr="004B1509" w:rsidRDefault="009D5F56" w:rsidP="00553004">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4414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8A70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C4913" w14:textId="77777777" w:rsidR="009D5F56" w:rsidRPr="004B1509" w:rsidRDefault="009D5F56" w:rsidP="00553004">
            <w:pPr>
              <w:jc w:val="right"/>
              <w:rPr>
                <w:rFonts w:eastAsia="Calibri"/>
                <w:bCs/>
                <w:szCs w:val="22"/>
              </w:rPr>
            </w:pPr>
            <w:r w:rsidRPr="004B1509">
              <w:rPr>
                <w:rFonts w:eastAsia="Calibri"/>
                <w:bCs/>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FC4B1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D8E455"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CDA620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A29969F"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845004" w14:textId="77777777" w:rsidR="009D5F56" w:rsidRPr="004B1509" w:rsidRDefault="009D5F56" w:rsidP="00553004">
            <w:pPr>
              <w:rPr>
                <w:rFonts w:eastAsia="Calibri"/>
                <w:szCs w:val="22"/>
              </w:rPr>
            </w:pPr>
            <w:r w:rsidRPr="004B1509">
              <w:rPr>
                <w:rFonts w:eastAsia="Calibri"/>
                <w:szCs w:val="22"/>
              </w:rPr>
              <w:t>DSV219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FE85C3" w14:textId="77777777" w:rsidR="009D5F56" w:rsidRPr="004B1509" w:rsidRDefault="009D5F56" w:rsidP="00553004">
            <w:pPr>
              <w:rPr>
                <w:rFonts w:eastAsia="Calibri"/>
                <w:szCs w:val="22"/>
              </w:rPr>
            </w:pPr>
            <w:r w:rsidRPr="004B1509">
              <w:rPr>
                <w:rFonts w:eastAsia="Calibri"/>
                <w:szCs w:val="22"/>
              </w:rPr>
              <w:t>Privažiuojamasis kelias prie buvusio Jononių karjero nuo kelio Varkujai–Jononys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5E81A6" w14:textId="77777777" w:rsidR="009D5F56" w:rsidRPr="004B1509" w:rsidRDefault="009D5F56" w:rsidP="00553004">
            <w:pPr>
              <w:jc w:val="right"/>
              <w:rPr>
                <w:rFonts w:eastAsia="Calibri"/>
                <w:szCs w:val="22"/>
              </w:rPr>
            </w:pPr>
            <w:r w:rsidRPr="004B1509">
              <w:rPr>
                <w:rFonts w:eastAsia="Calibri"/>
                <w:szCs w:val="22"/>
              </w:rPr>
              <w:t>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0A82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FBAC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C6F1C" w14:textId="77777777" w:rsidR="009D5F56" w:rsidRPr="004B1509" w:rsidRDefault="009D5F56" w:rsidP="00553004">
            <w:pPr>
              <w:jc w:val="right"/>
              <w:rPr>
                <w:rFonts w:eastAsia="Calibri"/>
                <w:bCs/>
                <w:szCs w:val="22"/>
              </w:rPr>
            </w:pPr>
            <w:r w:rsidRPr="004B1509">
              <w:rPr>
                <w:rFonts w:eastAsia="Calibri"/>
                <w:bCs/>
                <w:szCs w:val="22"/>
              </w:rPr>
              <w:t>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F355A"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FE8FA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31756CB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EF3DE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2753FD" w14:textId="77777777" w:rsidR="009D5F56" w:rsidRPr="004B1509" w:rsidRDefault="009D5F56" w:rsidP="00553004">
            <w:pPr>
              <w:rPr>
                <w:rFonts w:eastAsia="Calibri"/>
                <w:szCs w:val="22"/>
              </w:rPr>
            </w:pPr>
            <w:r w:rsidRPr="004B1509">
              <w:rPr>
                <w:rFonts w:eastAsia="Calibri"/>
                <w:szCs w:val="22"/>
              </w:rPr>
              <w:t>DSV221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CDCECD" w14:textId="77777777" w:rsidR="009D5F56" w:rsidRPr="004B1509" w:rsidRDefault="009D5F56" w:rsidP="00553004">
            <w:pPr>
              <w:rPr>
                <w:rFonts w:eastAsia="Calibri"/>
                <w:szCs w:val="22"/>
              </w:rPr>
            </w:pPr>
            <w:r w:rsidRPr="004B1509">
              <w:rPr>
                <w:rFonts w:eastAsia="Calibri"/>
                <w:szCs w:val="22"/>
              </w:rPr>
              <w:t>Jononys–Gerkonių miškas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8369AA" w14:textId="77777777" w:rsidR="009D5F56" w:rsidRPr="004B1509" w:rsidRDefault="009D5F56" w:rsidP="00553004">
            <w:pPr>
              <w:jc w:val="right"/>
              <w:rPr>
                <w:rFonts w:eastAsia="Calibri"/>
                <w:szCs w:val="22"/>
              </w:rPr>
            </w:pPr>
            <w:r w:rsidRPr="004B1509">
              <w:rPr>
                <w:rFonts w:eastAsia="Calibri"/>
                <w:szCs w:val="22"/>
              </w:rPr>
              <w:t>476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79546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7F5B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8A7FCF" w14:textId="77777777" w:rsidR="009D5F56" w:rsidRPr="004B1509" w:rsidRDefault="009D5F56" w:rsidP="00553004">
            <w:pPr>
              <w:jc w:val="right"/>
              <w:rPr>
                <w:rFonts w:eastAsia="Calibri"/>
                <w:bCs/>
                <w:szCs w:val="22"/>
              </w:rPr>
            </w:pPr>
            <w:r w:rsidRPr="004B1509">
              <w:rPr>
                <w:rFonts w:eastAsia="Calibri"/>
                <w:bCs/>
                <w:szCs w:val="22"/>
              </w:rPr>
              <w:t>476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5E90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D8F681"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12B0FE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D83E4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DA4AE5" w14:textId="77777777" w:rsidR="009D5F56" w:rsidRPr="004B1509" w:rsidRDefault="009D5F56" w:rsidP="00553004">
            <w:pPr>
              <w:rPr>
                <w:rFonts w:eastAsia="Calibri"/>
                <w:szCs w:val="22"/>
              </w:rPr>
            </w:pPr>
            <w:r w:rsidRPr="004B1509">
              <w:rPr>
                <w:rFonts w:eastAsia="Calibri"/>
                <w:szCs w:val="22"/>
              </w:rPr>
              <w:t>DSV223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B77D48A" w14:textId="77777777" w:rsidR="009D5F56" w:rsidRPr="004B1509" w:rsidRDefault="009D5F56" w:rsidP="00553004">
            <w:pPr>
              <w:rPr>
                <w:rFonts w:eastAsia="Calibri"/>
                <w:szCs w:val="22"/>
              </w:rPr>
            </w:pPr>
            <w:r w:rsidRPr="004B1509">
              <w:rPr>
                <w:rFonts w:eastAsia="Calibri"/>
                <w:szCs w:val="22"/>
              </w:rPr>
              <w:t>Privažiuojamasis kelias iki kultūros paveldo objekto „Žydų žudynių vieta“ nuo kelio Varkujai–Jononys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216A98" w14:textId="77777777" w:rsidR="009D5F56" w:rsidRPr="004B1509" w:rsidRDefault="009D5F56" w:rsidP="00553004">
            <w:pPr>
              <w:jc w:val="right"/>
              <w:rPr>
                <w:rFonts w:eastAsia="Calibri"/>
                <w:szCs w:val="22"/>
              </w:rPr>
            </w:pPr>
            <w:r w:rsidRPr="004B1509">
              <w:rPr>
                <w:rFonts w:eastAsia="Calibri"/>
                <w:szCs w:val="22"/>
              </w:rPr>
              <w:t>1155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2F3C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DE5C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461F3" w14:textId="77777777" w:rsidR="009D5F56" w:rsidRPr="004B1509" w:rsidRDefault="009D5F56" w:rsidP="00553004">
            <w:pPr>
              <w:jc w:val="right"/>
              <w:rPr>
                <w:rFonts w:eastAsia="Calibri"/>
                <w:bCs/>
                <w:szCs w:val="22"/>
              </w:rPr>
            </w:pPr>
            <w:r w:rsidRPr="004B1509">
              <w:rPr>
                <w:rFonts w:eastAsia="Calibri"/>
                <w:bCs/>
                <w:szCs w:val="22"/>
              </w:rPr>
              <w:t>1155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E87A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064251"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374FE9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C0E72D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57FB4B" w14:textId="77777777" w:rsidR="009D5F56" w:rsidRPr="004B1509" w:rsidRDefault="009D5F56" w:rsidP="00553004">
            <w:pPr>
              <w:rPr>
                <w:rFonts w:eastAsia="Calibri"/>
                <w:szCs w:val="22"/>
              </w:rPr>
            </w:pPr>
            <w:r w:rsidRPr="004B1509">
              <w:rPr>
                <w:rFonts w:eastAsia="Calibri"/>
                <w:szCs w:val="22"/>
              </w:rPr>
              <w:t>DSV226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5042CA" w14:textId="77777777" w:rsidR="009D5F56" w:rsidRPr="004B1509" w:rsidRDefault="009D5F56" w:rsidP="00553004">
            <w:pPr>
              <w:rPr>
                <w:rFonts w:eastAsia="Calibri"/>
                <w:szCs w:val="22"/>
              </w:rPr>
            </w:pPr>
            <w:r w:rsidRPr="004B1509">
              <w:rPr>
                <w:rFonts w:eastAsia="Calibri"/>
                <w:szCs w:val="22"/>
              </w:rPr>
              <w:t>Privažiuojamasis kelias prie Varkujų fermų nuo kelio Varkujai–Vainiūnai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1F115B" w14:textId="77777777" w:rsidR="009D5F56" w:rsidRPr="004B1509" w:rsidRDefault="009D5F56" w:rsidP="00553004">
            <w:pPr>
              <w:jc w:val="right"/>
              <w:rPr>
                <w:rFonts w:eastAsia="Calibri"/>
                <w:szCs w:val="22"/>
              </w:rPr>
            </w:pPr>
            <w:r w:rsidRPr="004B1509">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99EF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4011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B5C6C" w14:textId="77777777" w:rsidR="009D5F56" w:rsidRPr="004B1509" w:rsidRDefault="009D5F56" w:rsidP="00553004">
            <w:pPr>
              <w:jc w:val="right"/>
              <w:rPr>
                <w:rFonts w:eastAsia="Calibri"/>
                <w:bCs/>
                <w:szCs w:val="22"/>
              </w:rPr>
            </w:pPr>
            <w:r w:rsidRPr="004B1509">
              <w:rPr>
                <w:rFonts w:eastAsia="Calibri"/>
                <w:bCs/>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57F7D"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78B99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ECB43A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57E928"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987880" w14:textId="77777777" w:rsidR="009D5F56" w:rsidRPr="004B1509" w:rsidRDefault="009D5F56" w:rsidP="00553004">
            <w:pPr>
              <w:rPr>
                <w:rFonts w:eastAsia="Calibri"/>
                <w:szCs w:val="22"/>
              </w:rPr>
            </w:pPr>
            <w:r w:rsidRPr="004B1509">
              <w:rPr>
                <w:rFonts w:eastAsia="Calibri"/>
                <w:szCs w:val="22"/>
              </w:rPr>
              <w:t>DSV227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539F97" w14:textId="77777777" w:rsidR="009D5F56" w:rsidRPr="004B1509" w:rsidRDefault="009D5F56" w:rsidP="00553004">
            <w:pPr>
              <w:rPr>
                <w:rFonts w:eastAsia="Calibri"/>
                <w:szCs w:val="22"/>
              </w:rPr>
            </w:pPr>
            <w:r w:rsidRPr="004B1509">
              <w:rPr>
                <w:rFonts w:eastAsia="Calibri"/>
                <w:szCs w:val="22"/>
              </w:rPr>
              <w:t>Privažiuojamasis kelias prie Budaso ežero nuo kelio Varkujai–Vainiūnai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1E3C91" w14:textId="77777777" w:rsidR="009D5F56" w:rsidRPr="004B1509" w:rsidRDefault="009D5F56" w:rsidP="00553004">
            <w:pPr>
              <w:jc w:val="right"/>
              <w:rPr>
                <w:rFonts w:eastAsia="Calibri"/>
                <w:szCs w:val="22"/>
              </w:rPr>
            </w:pPr>
            <w:r w:rsidRPr="004B1509">
              <w:rPr>
                <w:rFonts w:eastAsia="Calibri"/>
                <w:szCs w:val="22"/>
              </w:rPr>
              <w:t>566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6894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D335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7ACE8" w14:textId="77777777" w:rsidR="009D5F56" w:rsidRPr="004B1509" w:rsidRDefault="009D5F56" w:rsidP="00553004">
            <w:pPr>
              <w:jc w:val="right"/>
              <w:rPr>
                <w:rFonts w:eastAsia="Calibri"/>
                <w:bCs/>
                <w:szCs w:val="22"/>
              </w:rPr>
            </w:pPr>
            <w:r w:rsidRPr="004B1509">
              <w:rPr>
                <w:rFonts w:eastAsia="Calibri"/>
                <w:bCs/>
                <w:szCs w:val="22"/>
              </w:rPr>
              <w:t>566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11660"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F42F6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4AA0ACE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F04C1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A30A8F" w14:textId="77777777" w:rsidR="009D5F56" w:rsidRPr="004B1509" w:rsidRDefault="009D5F56" w:rsidP="00553004">
            <w:pPr>
              <w:rPr>
                <w:rFonts w:eastAsia="Calibri"/>
                <w:szCs w:val="22"/>
              </w:rPr>
            </w:pPr>
            <w:r w:rsidRPr="004B1509">
              <w:rPr>
                <w:rFonts w:eastAsia="Calibri"/>
                <w:szCs w:val="22"/>
              </w:rPr>
              <w:t>DSV230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8D8D663" w14:textId="77777777" w:rsidR="009D5F56" w:rsidRPr="004B1509" w:rsidRDefault="009D5F56" w:rsidP="00553004">
            <w:pPr>
              <w:rPr>
                <w:rFonts w:eastAsia="Calibri"/>
                <w:szCs w:val="22"/>
              </w:rPr>
            </w:pPr>
            <w:r w:rsidRPr="004B1509">
              <w:rPr>
                <w:rFonts w:eastAsia="Calibri"/>
                <w:szCs w:val="22"/>
              </w:rPr>
              <w:t>Jurzdikas–Kapčiuškiai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A53D8E" w14:textId="77777777" w:rsidR="009D5F56" w:rsidRPr="004B1509" w:rsidRDefault="009D5F56" w:rsidP="00553004">
            <w:pPr>
              <w:jc w:val="right"/>
              <w:rPr>
                <w:rFonts w:eastAsia="Calibri"/>
                <w:szCs w:val="22"/>
              </w:rPr>
            </w:pPr>
            <w:r w:rsidRPr="004B1509">
              <w:rPr>
                <w:rFonts w:eastAsia="Calibri"/>
                <w:szCs w:val="22"/>
              </w:rPr>
              <w:t>1859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371CC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8780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019981" w14:textId="77777777" w:rsidR="009D5F56" w:rsidRPr="004B1509" w:rsidRDefault="009D5F56" w:rsidP="00553004">
            <w:pPr>
              <w:jc w:val="right"/>
              <w:rPr>
                <w:rFonts w:eastAsia="Calibri"/>
                <w:bCs/>
                <w:szCs w:val="22"/>
              </w:rPr>
            </w:pPr>
            <w:r w:rsidRPr="004B1509">
              <w:rPr>
                <w:rFonts w:eastAsia="Calibri"/>
                <w:bCs/>
                <w:szCs w:val="22"/>
              </w:rPr>
              <w:t>1859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6AD87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FEDE3E"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1DDD746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1167649"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C489DD" w14:textId="77777777" w:rsidR="009D5F56" w:rsidRPr="004B1509" w:rsidRDefault="009D5F56" w:rsidP="00553004">
            <w:pPr>
              <w:rPr>
                <w:rFonts w:eastAsia="Calibri"/>
                <w:szCs w:val="22"/>
              </w:rPr>
            </w:pPr>
            <w:r w:rsidRPr="004B1509">
              <w:rPr>
                <w:rFonts w:eastAsia="Calibri"/>
                <w:szCs w:val="22"/>
              </w:rPr>
              <w:t>DSV236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E9B7BA" w14:textId="77777777" w:rsidR="009D5F56" w:rsidRPr="004B1509" w:rsidRDefault="009D5F56" w:rsidP="00553004">
            <w:pPr>
              <w:rPr>
                <w:rFonts w:eastAsia="Calibri"/>
                <w:szCs w:val="22"/>
              </w:rPr>
            </w:pPr>
            <w:r w:rsidRPr="004B1509">
              <w:rPr>
                <w:rFonts w:eastAsia="Calibri"/>
                <w:szCs w:val="22"/>
              </w:rPr>
              <w:t>Privažiuojamasis kelias prie Gudelių k. nuo kelio Aušra–Černiai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3A4F9C" w14:textId="77777777" w:rsidR="009D5F56" w:rsidRPr="004B1509" w:rsidRDefault="009D5F56" w:rsidP="00553004">
            <w:pPr>
              <w:jc w:val="right"/>
              <w:rPr>
                <w:rFonts w:eastAsia="Calibri"/>
                <w:szCs w:val="22"/>
              </w:rPr>
            </w:pPr>
            <w:r w:rsidRPr="004B1509">
              <w:rPr>
                <w:rFonts w:eastAsia="Calibri"/>
                <w:szCs w:val="22"/>
              </w:rPr>
              <w:t>3343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0CE30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6E1E5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FD709" w14:textId="77777777" w:rsidR="009D5F56" w:rsidRPr="004B1509" w:rsidRDefault="009D5F56" w:rsidP="00553004">
            <w:pPr>
              <w:jc w:val="right"/>
              <w:rPr>
                <w:rFonts w:eastAsia="Calibri"/>
                <w:bCs/>
                <w:szCs w:val="22"/>
              </w:rPr>
            </w:pPr>
            <w:r w:rsidRPr="004B1509">
              <w:rPr>
                <w:rFonts w:eastAsia="Calibri"/>
                <w:bCs/>
                <w:szCs w:val="22"/>
              </w:rPr>
              <w:t>3343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95AC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5C23FD"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438C01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3C6946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3884EC" w14:textId="77777777" w:rsidR="009D5F56" w:rsidRPr="004B1509" w:rsidRDefault="009D5F56" w:rsidP="00553004">
            <w:pPr>
              <w:rPr>
                <w:rFonts w:eastAsia="Calibri"/>
                <w:szCs w:val="22"/>
              </w:rPr>
            </w:pPr>
            <w:r w:rsidRPr="004B1509">
              <w:rPr>
                <w:rFonts w:eastAsia="Calibri"/>
                <w:szCs w:val="22"/>
              </w:rPr>
              <w:t>DSV237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50001E" w14:textId="77777777" w:rsidR="009D5F56" w:rsidRPr="004B1509" w:rsidRDefault="009D5F56" w:rsidP="00553004">
            <w:pPr>
              <w:rPr>
                <w:rFonts w:eastAsia="Calibri"/>
                <w:szCs w:val="22"/>
              </w:rPr>
            </w:pPr>
            <w:r w:rsidRPr="004B1509">
              <w:rPr>
                <w:rFonts w:eastAsia="Calibri"/>
                <w:szCs w:val="22"/>
              </w:rPr>
              <w:t>Privažiuojamasis kelias prie Aknystų k. tvenkinio nuo Dvaro g., Aknystų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214316" w14:textId="77777777" w:rsidR="009D5F56" w:rsidRPr="004B1509" w:rsidRDefault="009D5F56" w:rsidP="00553004">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761B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C37D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814B1" w14:textId="77777777" w:rsidR="009D5F56" w:rsidRPr="004B1509" w:rsidRDefault="009D5F56" w:rsidP="00553004">
            <w:pPr>
              <w:jc w:val="right"/>
              <w:rPr>
                <w:rFonts w:eastAsia="Calibri"/>
                <w:bCs/>
                <w:szCs w:val="22"/>
              </w:rPr>
            </w:pPr>
            <w:r w:rsidRPr="004B1509">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EAA6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6D3FE2"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1B01624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2EA126"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E92ABC" w14:textId="77777777" w:rsidR="009D5F56" w:rsidRPr="004B1509" w:rsidRDefault="009D5F56" w:rsidP="00553004">
            <w:pPr>
              <w:rPr>
                <w:rFonts w:eastAsia="Calibri"/>
                <w:szCs w:val="22"/>
              </w:rPr>
            </w:pPr>
            <w:r w:rsidRPr="004B1509">
              <w:rPr>
                <w:rFonts w:eastAsia="Calibri"/>
                <w:szCs w:val="22"/>
              </w:rPr>
              <w:t>DSV238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1958EB" w14:textId="77777777" w:rsidR="009D5F56" w:rsidRPr="004B1509" w:rsidRDefault="009D5F56" w:rsidP="00553004">
            <w:pPr>
              <w:rPr>
                <w:rFonts w:eastAsia="Calibri"/>
                <w:szCs w:val="22"/>
              </w:rPr>
            </w:pPr>
            <w:r w:rsidRPr="004B1509">
              <w:rPr>
                <w:rFonts w:eastAsia="Calibri"/>
                <w:szCs w:val="22"/>
              </w:rPr>
              <w:t>Privažiuojamasis kelias prie Aknystų k. garažų nuo Dvaro g., Aknystų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751B6C" w14:textId="77777777" w:rsidR="009D5F56" w:rsidRPr="004B1509" w:rsidRDefault="009D5F56" w:rsidP="00553004">
            <w:pPr>
              <w:jc w:val="right"/>
              <w:rPr>
                <w:rFonts w:eastAsia="Calibri"/>
                <w:szCs w:val="22"/>
              </w:rPr>
            </w:pPr>
            <w:r w:rsidRPr="004B1509">
              <w:rPr>
                <w:rFonts w:eastAsia="Calibri"/>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9AED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A629B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AD1EF" w14:textId="77777777" w:rsidR="009D5F56" w:rsidRPr="004B1509" w:rsidRDefault="009D5F56" w:rsidP="00553004">
            <w:pPr>
              <w:jc w:val="right"/>
              <w:rPr>
                <w:rFonts w:eastAsia="Calibri"/>
                <w:bCs/>
                <w:szCs w:val="22"/>
              </w:rPr>
            </w:pPr>
            <w:r w:rsidRPr="004B1509">
              <w:rPr>
                <w:rFonts w:eastAsia="Calibri"/>
                <w:bCs/>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7474BF"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AFA2B3"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DAD671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F25036F"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017C88" w14:textId="77777777" w:rsidR="009D5F56" w:rsidRPr="004B1509" w:rsidRDefault="009D5F56" w:rsidP="00553004">
            <w:pPr>
              <w:rPr>
                <w:rFonts w:eastAsia="Calibri"/>
                <w:szCs w:val="22"/>
              </w:rPr>
            </w:pPr>
            <w:r w:rsidRPr="004B1509">
              <w:rPr>
                <w:rFonts w:eastAsia="Calibri"/>
                <w:szCs w:val="22"/>
              </w:rPr>
              <w:t>DSV239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136AFC" w14:textId="77777777" w:rsidR="009D5F56" w:rsidRPr="004B1509" w:rsidRDefault="009D5F56" w:rsidP="00553004">
            <w:pPr>
              <w:rPr>
                <w:rFonts w:eastAsia="Calibri"/>
                <w:szCs w:val="22"/>
              </w:rPr>
            </w:pPr>
            <w:r w:rsidRPr="004B1509">
              <w:rPr>
                <w:rFonts w:eastAsia="Calibri"/>
                <w:szCs w:val="22"/>
              </w:rPr>
              <w:t>Privažiuojamasis kelias prie Aknystų k. nuo kelio Aknystos–Ąžuolynė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FC2FDF" w14:textId="77777777" w:rsidR="009D5F56" w:rsidRPr="004B1509" w:rsidRDefault="009D5F56" w:rsidP="00553004">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C54E30"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5488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D1D24" w14:textId="77777777" w:rsidR="009D5F56" w:rsidRPr="004B1509" w:rsidRDefault="009D5F56" w:rsidP="00553004">
            <w:pPr>
              <w:jc w:val="right"/>
              <w:rPr>
                <w:rFonts w:eastAsia="Calibri"/>
                <w:bCs/>
                <w:szCs w:val="22"/>
              </w:rPr>
            </w:pPr>
            <w:r w:rsidRPr="004B1509">
              <w:rPr>
                <w:rFonts w:eastAsia="Calibri"/>
                <w:bCs/>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3EFB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6FAF85"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C41356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57EAA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D16BE4" w14:textId="77777777" w:rsidR="009D5F56" w:rsidRPr="004B1509" w:rsidRDefault="009D5F56" w:rsidP="00553004">
            <w:pPr>
              <w:rPr>
                <w:rFonts w:eastAsia="Calibri"/>
                <w:szCs w:val="22"/>
              </w:rPr>
            </w:pPr>
            <w:r w:rsidRPr="004B1509">
              <w:rPr>
                <w:rFonts w:eastAsia="Calibri"/>
                <w:szCs w:val="22"/>
              </w:rPr>
              <w:t>DSV240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825139F" w14:textId="77777777" w:rsidR="009D5F56" w:rsidRPr="004B1509" w:rsidRDefault="009D5F56" w:rsidP="00553004">
            <w:pPr>
              <w:rPr>
                <w:rFonts w:eastAsia="Calibri"/>
                <w:szCs w:val="22"/>
              </w:rPr>
            </w:pPr>
            <w:r w:rsidRPr="004B1509">
              <w:rPr>
                <w:rFonts w:eastAsia="Calibri"/>
                <w:szCs w:val="22"/>
              </w:rPr>
              <w:t>Privažiuojamasis kelias prie Aknystų k. fermų nuo kelio Aknystos–Ąžuolynė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6E961A" w14:textId="77777777" w:rsidR="009D5F56" w:rsidRPr="004B1509" w:rsidRDefault="009D5F56" w:rsidP="00553004">
            <w:pPr>
              <w:jc w:val="right"/>
              <w:rPr>
                <w:rFonts w:eastAsia="Calibri"/>
                <w:szCs w:val="22"/>
              </w:rPr>
            </w:pPr>
            <w:r w:rsidRPr="004B1509">
              <w:rPr>
                <w:rFonts w:eastAsia="Calibri"/>
                <w:szCs w:val="22"/>
              </w:rPr>
              <w:t>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1270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3319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52C22A" w14:textId="77777777" w:rsidR="009D5F56" w:rsidRPr="004B1509" w:rsidRDefault="009D5F56" w:rsidP="00553004">
            <w:pPr>
              <w:jc w:val="right"/>
              <w:rPr>
                <w:rFonts w:eastAsia="Calibri"/>
                <w:bCs/>
                <w:szCs w:val="22"/>
              </w:rPr>
            </w:pPr>
            <w:r w:rsidRPr="004B1509">
              <w:rPr>
                <w:rFonts w:eastAsia="Calibri"/>
                <w:bCs/>
                <w:szCs w:val="22"/>
              </w:rPr>
              <w:t>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FA5F4"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BE57F5"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AA57AA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CABBE9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BB63A0" w14:textId="77777777" w:rsidR="009D5F56" w:rsidRPr="004B1509" w:rsidRDefault="009D5F56" w:rsidP="00553004">
            <w:pPr>
              <w:rPr>
                <w:rFonts w:eastAsia="Calibri"/>
                <w:szCs w:val="22"/>
              </w:rPr>
            </w:pPr>
            <w:r w:rsidRPr="004B1509">
              <w:rPr>
                <w:rFonts w:eastAsia="Calibri"/>
                <w:szCs w:val="22"/>
              </w:rPr>
              <w:t>DSV241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E9B084" w14:textId="77777777" w:rsidR="009D5F56" w:rsidRPr="004B1509" w:rsidRDefault="009D5F56" w:rsidP="00553004">
            <w:pPr>
              <w:rPr>
                <w:rFonts w:eastAsia="Calibri"/>
                <w:szCs w:val="22"/>
              </w:rPr>
            </w:pPr>
            <w:r w:rsidRPr="004B1509">
              <w:rPr>
                <w:rFonts w:eastAsia="Calibri"/>
                <w:szCs w:val="22"/>
              </w:rPr>
              <w:t>Privažiuojamasis kelias prie Ąžuolynės k. nuo Lauko g., Aknystų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25850F" w14:textId="77777777" w:rsidR="009D5F56" w:rsidRPr="004B1509" w:rsidRDefault="009D5F56" w:rsidP="00553004">
            <w:pPr>
              <w:jc w:val="right"/>
              <w:rPr>
                <w:rFonts w:eastAsia="Calibri"/>
                <w:szCs w:val="22"/>
              </w:rPr>
            </w:pPr>
            <w:r w:rsidRPr="004B1509">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E406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992D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36A18" w14:textId="77777777" w:rsidR="009D5F56" w:rsidRPr="004B1509" w:rsidRDefault="009D5F56" w:rsidP="00553004">
            <w:pPr>
              <w:jc w:val="right"/>
              <w:rPr>
                <w:rFonts w:eastAsia="Calibri"/>
                <w:bCs/>
                <w:szCs w:val="22"/>
              </w:rPr>
            </w:pPr>
            <w:r w:rsidRPr="004B1509">
              <w:rPr>
                <w:rFonts w:eastAsia="Calibri"/>
                <w:bCs/>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9FDB4"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4693EC"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34B543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9605D06"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DD73AB" w14:textId="77777777" w:rsidR="009D5F56" w:rsidRPr="004B1509" w:rsidRDefault="009D5F56" w:rsidP="00553004">
            <w:pPr>
              <w:rPr>
                <w:rFonts w:eastAsia="Calibri"/>
                <w:szCs w:val="22"/>
              </w:rPr>
            </w:pPr>
            <w:r w:rsidRPr="004B1509">
              <w:rPr>
                <w:rFonts w:eastAsia="Calibri"/>
                <w:szCs w:val="22"/>
              </w:rPr>
              <w:t>DSV242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AB1B58" w14:textId="77777777" w:rsidR="009D5F56" w:rsidRPr="004B1509" w:rsidRDefault="009D5F56" w:rsidP="00553004">
            <w:pPr>
              <w:rPr>
                <w:rFonts w:eastAsia="Calibri"/>
                <w:szCs w:val="22"/>
              </w:rPr>
            </w:pPr>
            <w:r w:rsidRPr="004B1509">
              <w:rPr>
                <w:rFonts w:eastAsia="Calibri"/>
                <w:szCs w:val="22"/>
              </w:rPr>
              <w:t>Privažiuojamasis kelias prie Kurtinių k. nuo kelio Aknystos–Ąžuolynė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44EFF6" w14:textId="77777777" w:rsidR="009D5F56" w:rsidRPr="004B1509" w:rsidRDefault="009D5F56" w:rsidP="00553004">
            <w:pPr>
              <w:jc w:val="right"/>
              <w:rPr>
                <w:rFonts w:eastAsia="Calibri"/>
                <w:szCs w:val="22"/>
              </w:rPr>
            </w:pPr>
            <w:r w:rsidRPr="004B1509">
              <w:rPr>
                <w:rFonts w:eastAsia="Calibri"/>
                <w:szCs w:val="22"/>
              </w:rPr>
              <w:t>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686E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26A9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0FE4C" w14:textId="77777777" w:rsidR="009D5F56" w:rsidRPr="004B1509" w:rsidRDefault="009D5F56" w:rsidP="00553004">
            <w:pPr>
              <w:jc w:val="right"/>
              <w:rPr>
                <w:rFonts w:eastAsia="Calibri"/>
                <w:bCs/>
                <w:szCs w:val="22"/>
              </w:rPr>
            </w:pPr>
            <w:r w:rsidRPr="004B1509">
              <w:rPr>
                <w:rFonts w:eastAsia="Calibri"/>
                <w:bCs/>
                <w:szCs w:val="22"/>
              </w:rPr>
              <w:t>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88DB8"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7172BC"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F621EF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E990A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5E2622" w14:textId="77777777" w:rsidR="009D5F56" w:rsidRPr="004B1509" w:rsidRDefault="009D5F56" w:rsidP="00553004">
            <w:pPr>
              <w:rPr>
                <w:rFonts w:eastAsia="Calibri"/>
                <w:szCs w:val="22"/>
              </w:rPr>
            </w:pPr>
            <w:r w:rsidRPr="004B1509">
              <w:rPr>
                <w:rFonts w:eastAsia="Calibri"/>
                <w:szCs w:val="22"/>
              </w:rPr>
              <w:t>DSV246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8E9E8A7" w14:textId="77777777" w:rsidR="009D5F56" w:rsidRPr="004B1509" w:rsidRDefault="009D5F56" w:rsidP="00553004">
            <w:pPr>
              <w:rPr>
                <w:rFonts w:eastAsia="Calibri"/>
                <w:szCs w:val="22"/>
              </w:rPr>
            </w:pPr>
            <w:r w:rsidRPr="004B1509">
              <w:rPr>
                <w:rFonts w:eastAsia="Calibri"/>
                <w:szCs w:val="22"/>
              </w:rPr>
              <w:t>Privažiuojamasis kelias prie Varkujų k. nuo kelio Varkujai–Stalnioniškis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8F23A4" w14:textId="77777777" w:rsidR="009D5F56" w:rsidRPr="004B1509" w:rsidRDefault="009D5F56" w:rsidP="00553004">
            <w:pPr>
              <w:jc w:val="right"/>
              <w:rPr>
                <w:rFonts w:eastAsia="Calibri"/>
                <w:szCs w:val="22"/>
              </w:rPr>
            </w:pPr>
            <w:r w:rsidRPr="004B1509">
              <w:rPr>
                <w:rFonts w:eastAsia="Calibri"/>
                <w:szCs w:val="22"/>
              </w:rPr>
              <w:t>376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6FD4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0720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44476" w14:textId="77777777" w:rsidR="009D5F56" w:rsidRPr="004B1509" w:rsidRDefault="009D5F56" w:rsidP="00553004">
            <w:pPr>
              <w:jc w:val="right"/>
              <w:rPr>
                <w:rFonts w:eastAsia="Calibri"/>
                <w:bCs/>
                <w:szCs w:val="22"/>
              </w:rPr>
            </w:pPr>
            <w:r w:rsidRPr="004B1509">
              <w:rPr>
                <w:rFonts w:eastAsia="Calibri"/>
                <w:bCs/>
                <w:szCs w:val="22"/>
              </w:rPr>
              <w:t>376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A33C09"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42DE9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0D68F6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24B1850"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F09772" w14:textId="77777777" w:rsidR="009D5F56" w:rsidRPr="004B1509" w:rsidRDefault="009D5F56" w:rsidP="00553004">
            <w:pPr>
              <w:rPr>
                <w:rFonts w:eastAsia="Calibri"/>
                <w:szCs w:val="22"/>
              </w:rPr>
            </w:pPr>
            <w:r w:rsidRPr="004B1509">
              <w:rPr>
                <w:rFonts w:eastAsia="Calibri"/>
                <w:szCs w:val="22"/>
              </w:rPr>
              <w:t>DSV248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EEB6D9" w14:textId="0D7BE0C5" w:rsidR="009D5F56" w:rsidRPr="004B1509" w:rsidRDefault="009D5F56" w:rsidP="00553004">
            <w:pPr>
              <w:rPr>
                <w:rFonts w:eastAsia="Calibri"/>
                <w:szCs w:val="22"/>
              </w:rPr>
            </w:pPr>
            <w:r w:rsidRPr="004B1509">
              <w:rPr>
                <w:rFonts w:eastAsia="Calibri"/>
                <w:szCs w:val="22"/>
              </w:rPr>
              <w:t>Privažiuojamasis kelias prie Papšių k. nuo kelio Debeikiai–Žalioji, IV</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E972C7" w14:textId="77777777" w:rsidR="009D5F56" w:rsidRPr="004B1509" w:rsidRDefault="009D5F56" w:rsidP="00553004">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5353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7D28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36FF0" w14:textId="77777777" w:rsidR="009D5F56" w:rsidRPr="004B1509" w:rsidRDefault="009D5F56" w:rsidP="00553004">
            <w:pPr>
              <w:jc w:val="right"/>
              <w:rPr>
                <w:rFonts w:eastAsia="Calibri"/>
                <w:bCs/>
                <w:szCs w:val="22"/>
              </w:rPr>
            </w:pPr>
            <w:r w:rsidRPr="004B1509">
              <w:rPr>
                <w:rFonts w:eastAsia="Calibri"/>
                <w:bCs/>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A1231"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D8D0FF"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3B3A57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247D77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224F98" w14:textId="77777777" w:rsidR="009D5F56" w:rsidRPr="004B1509" w:rsidRDefault="009D5F56" w:rsidP="00553004">
            <w:pPr>
              <w:rPr>
                <w:rFonts w:eastAsia="Calibri"/>
                <w:szCs w:val="22"/>
              </w:rPr>
            </w:pPr>
            <w:r w:rsidRPr="004B1509">
              <w:rPr>
                <w:rFonts w:eastAsia="Calibri"/>
                <w:szCs w:val="22"/>
              </w:rPr>
              <w:t>DSV251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543FC1" w14:textId="77777777" w:rsidR="009D5F56" w:rsidRPr="004B1509" w:rsidRDefault="009D5F56" w:rsidP="00553004">
            <w:pPr>
              <w:rPr>
                <w:rFonts w:eastAsia="Calibri"/>
                <w:szCs w:val="22"/>
              </w:rPr>
            </w:pPr>
            <w:r w:rsidRPr="004B1509">
              <w:rPr>
                <w:rFonts w:eastAsia="Calibri"/>
                <w:szCs w:val="22"/>
              </w:rPr>
              <w:t>Surviliškis–Dobilynė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1E982B" w14:textId="77777777" w:rsidR="009D5F56" w:rsidRPr="004B1509" w:rsidRDefault="009D5F56" w:rsidP="00553004">
            <w:pPr>
              <w:jc w:val="right"/>
              <w:rPr>
                <w:rFonts w:eastAsia="Calibri"/>
                <w:szCs w:val="22"/>
              </w:rPr>
            </w:pPr>
            <w:r w:rsidRPr="004B1509">
              <w:rPr>
                <w:rFonts w:eastAsia="Calibri"/>
                <w:szCs w:val="22"/>
              </w:rPr>
              <w:t>1741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0874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12B0F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AFAF3" w14:textId="77777777" w:rsidR="009D5F56" w:rsidRPr="004B1509" w:rsidRDefault="009D5F56" w:rsidP="00553004">
            <w:pPr>
              <w:jc w:val="right"/>
              <w:rPr>
                <w:rFonts w:eastAsia="Calibri"/>
                <w:bCs/>
                <w:szCs w:val="22"/>
              </w:rPr>
            </w:pPr>
            <w:r w:rsidRPr="004B1509">
              <w:rPr>
                <w:rFonts w:eastAsia="Calibri"/>
                <w:bCs/>
                <w:szCs w:val="22"/>
              </w:rPr>
              <w:t>1741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9F73F"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2F03DB"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674A70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DE006A6"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6BD32B" w14:textId="77777777" w:rsidR="009D5F56" w:rsidRPr="004B1509" w:rsidRDefault="009D5F56" w:rsidP="00553004">
            <w:pPr>
              <w:rPr>
                <w:rFonts w:eastAsia="Calibri"/>
                <w:szCs w:val="22"/>
              </w:rPr>
            </w:pPr>
            <w:r w:rsidRPr="004B1509">
              <w:rPr>
                <w:rFonts w:eastAsia="Calibri"/>
                <w:szCs w:val="22"/>
              </w:rPr>
              <w:t>DSV252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90C952" w14:textId="2A1F711B" w:rsidR="009D5F56" w:rsidRPr="004B1509" w:rsidRDefault="009D5F56" w:rsidP="00553004">
            <w:pPr>
              <w:rPr>
                <w:rFonts w:eastAsia="Calibri"/>
                <w:szCs w:val="22"/>
              </w:rPr>
            </w:pPr>
            <w:r w:rsidRPr="004B1509">
              <w:rPr>
                <w:rFonts w:eastAsia="Calibri"/>
                <w:szCs w:val="22"/>
              </w:rPr>
              <w:t xml:space="preserve">Privažiuojamasis kelias prie Katlėriškių k. nuo kelio Debeikiai–Trumbatiškis,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88518A" w14:textId="77777777" w:rsidR="009D5F56" w:rsidRPr="004B1509" w:rsidRDefault="009D5F56" w:rsidP="00553004">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CF3A0"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B087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04758" w14:textId="77777777" w:rsidR="009D5F56" w:rsidRPr="004B1509" w:rsidRDefault="009D5F56" w:rsidP="00553004">
            <w:pPr>
              <w:jc w:val="right"/>
              <w:rPr>
                <w:rFonts w:eastAsia="Calibri"/>
                <w:bCs/>
                <w:szCs w:val="22"/>
              </w:rPr>
            </w:pPr>
            <w:r w:rsidRPr="004B1509">
              <w:rPr>
                <w:rFonts w:eastAsia="Calibri"/>
                <w:bCs/>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DE8D0"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69587E"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7EAD71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438756F"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FDFE84" w14:textId="77777777" w:rsidR="009D5F56" w:rsidRPr="004B1509" w:rsidRDefault="009D5F56" w:rsidP="00553004">
            <w:pPr>
              <w:rPr>
                <w:rFonts w:eastAsia="Calibri"/>
                <w:szCs w:val="22"/>
              </w:rPr>
            </w:pPr>
            <w:r w:rsidRPr="004B1509">
              <w:rPr>
                <w:rFonts w:eastAsia="Calibri"/>
                <w:szCs w:val="22"/>
              </w:rPr>
              <w:t>DSV257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19C399" w14:textId="12529E1F" w:rsidR="009D5F56" w:rsidRPr="004B1509" w:rsidRDefault="009D5F56" w:rsidP="00553004">
            <w:pPr>
              <w:rPr>
                <w:rFonts w:eastAsia="Calibri"/>
                <w:szCs w:val="22"/>
              </w:rPr>
            </w:pPr>
            <w:r w:rsidRPr="004B1509">
              <w:rPr>
                <w:rFonts w:eastAsia="Calibri"/>
                <w:szCs w:val="22"/>
              </w:rPr>
              <w:t>Privažiuojamasis kelias prie Aušros k. nuo Lipšio g., Aušros k., 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71C6E2" w14:textId="77777777" w:rsidR="009D5F56" w:rsidRPr="004B1509" w:rsidRDefault="009D5F56" w:rsidP="00553004">
            <w:pPr>
              <w:jc w:val="right"/>
              <w:rPr>
                <w:rFonts w:eastAsia="Calibri"/>
                <w:szCs w:val="22"/>
              </w:rPr>
            </w:pPr>
            <w:r w:rsidRPr="004B1509">
              <w:rPr>
                <w:rFonts w:eastAsia="Calibri"/>
                <w:szCs w:val="22"/>
              </w:rPr>
              <w:t>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7A12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DE88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D4B19" w14:textId="77777777" w:rsidR="009D5F56" w:rsidRPr="004B1509" w:rsidRDefault="009D5F56" w:rsidP="00553004">
            <w:pPr>
              <w:jc w:val="right"/>
              <w:rPr>
                <w:rFonts w:eastAsia="Calibri"/>
                <w:bCs/>
                <w:szCs w:val="22"/>
              </w:rPr>
            </w:pPr>
            <w:r w:rsidRPr="004B1509">
              <w:rPr>
                <w:rFonts w:eastAsia="Calibri"/>
                <w:bCs/>
                <w:szCs w:val="22"/>
              </w:rPr>
              <w:t>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6B45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A0E7D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E98EC2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4B02E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BAEE18" w14:textId="77777777" w:rsidR="009D5F56" w:rsidRPr="004B1509" w:rsidRDefault="009D5F56" w:rsidP="00553004">
            <w:pPr>
              <w:rPr>
                <w:rFonts w:eastAsia="Calibri"/>
                <w:szCs w:val="22"/>
              </w:rPr>
            </w:pPr>
            <w:r w:rsidRPr="004B1509">
              <w:rPr>
                <w:rFonts w:eastAsia="Calibri"/>
                <w:szCs w:val="22"/>
              </w:rPr>
              <w:t>DSV259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4D05ED" w14:textId="0F69ECE2" w:rsidR="009D5F56" w:rsidRPr="004B1509" w:rsidRDefault="009D5F56" w:rsidP="00553004">
            <w:pPr>
              <w:rPr>
                <w:rFonts w:eastAsia="Calibri"/>
                <w:szCs w:val="22"/>
              </w:rPr>
            </w:pPr>
            <w:r w:rsidRPr="004B1509">
              <w:rPr>
                <w:rFonts w:eastAsia="Calibri"/>
                <w:szCs w:val="22"/>
              </w:rPr>
              <w:t>Privažiuojamasis kelias prie Aušros k. nuo Lipšio g., Aušros k., 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E95500" w14:textId="77777777" w:rsidR="009D5F56" w:rsidRPr="004B1509" w:rsidRDefault="009D5F56" w:rsidP="00553004">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EBD2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5BB7C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5CD4B" w14:textId="77777777" w:rsidR="009D5F56" w:rsidRPr="004B1509" w:rsidRDefault="009D5F56" w:rsidP="00553004">
            <w:pPr>
              <w:jc w:val="right"/>
              <w:rPr>
                <w:rFonts w:eastAsia="Calibri"/>
                <w:bCs/>
                <w:szCs w:val="22"/>
              </w:rPr>
            </w:pPr>
            <w:r w:rsidRPr="004B1509">
              <w:rPr>
                <w:rFonts w:eastAsia="Calibri"/>
                <w:bCs/>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1901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C16DAB"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0985A6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BA83C08"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13CAA9" w14:textId="77777777" w:rsidR="009D5F56" w:rsidRPr="004B1509" w:rsidRDefault="009D5F56" w:rsidP="00553004">
            <w:pPr>
              <w:rPr>
                <w:rFonts w:eastAsia="Calibri"/>
                <w:szCs w:val="22"/>
              </w:rPr>
            </w:pPr>
            <w:r w:rsidRPr="004B1509">
              <w:rPr>
                <w:rFonts w:eastAsia="Calibri"/>
                <w:szCs w:val="22"/>
              </w:rPr>
              <w:t>DSV260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52815F" w14:textId="4215D3D4" w:rsidR="009D5F56" w:rsidRPr="004B1509" w:rsidRDefault="009D5F56" w:rsidP="00553004">
            <w:pPr>
              <w:rPr>
                <w:rFonts w:eastAsia="Calibri"/>
                <w:szCs w:val="22"/>
              </w:rPr>
            </w:pPr>
            <w:r w:rsidRPr="004B1509">
              <w:rPr>
                <w:rFonts w:eastAsia="Calibri"/>
                <w:szCs w:val="22"/>
              </w:rPr>
              <w:t>Privažiuojamasis kelias prie Aušros k. nuo kelio Aušra–Kuzmiškiai, 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39FA66" w14:textId="77777777" w:rsidR="009D5F56" w:rsidRPr="004B1509" w:rsidRDefault="009D5F56" w:rsidP="00553004">
            <w:pPr>
              <w:jc w:val="right"/>
              <w:rPr>
                <w:rFonts w:eastAsia="Calibri"/>
                <w:szCs w:val="22"/>
              </w:rPr>
            </w:pPr>
            <w:r w:rsidRPr="004B1509">
              <w:rPr>
                <w:rFonts w:eastAsia="Calibri"/>
                <w:szCs w:val="22"/>
              </w:rPr>
              <w:t>446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7C93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EF24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0BF6A" w14:textId="77777777" w:rsidR="009D5F56" w:rsidRPr="004B1509" w:rsidRDefault="009D5F56" w:rsidP="00553004">
            <w:pPr>
              <w:jc w:val="right"/>
              <w:rPr>
                <w:rFonts w:eastAsia="Calibri"/>
                <w:bCs/>
                <w:szCs w:val="22"/>
              </w:rPr>
            </w:pPr>
            <w:r w:rsidRPr="004B1509">
              <w:rPr>
                <w:rFonts w:eastAsia="Calibri"/>
                <w:bCs/>
                <w:szCs w:val="22"/>
              </w:rPr>
              <w:t>446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C45D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270E89C"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A6B339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FD1D27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83713A" w14:textId="77777777" w:rsidR="009D5F56" w:rsidRPr="004B1509" w:rsidRDefault="009D5F56" w:rsidP="00553004">
            <w:pPr>
              <w:rPr>
                <w:rFonts w:eastAsia="Calibri"/>
                <w:szCs w:val="22"/>
              </w:rPr>
            </w:pPr>
            <w:r w:rsidRPr="004B1509">
              <w:rPr>
                <w:rFonts w:eastAsia="Calibri"/>
                <w:szCs w:val="22"/>
              </w:rPr>
              <w:t>DSV261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9B83AE" w14:textId="7A545695" w:rsidR="009D5F56" w:rsidRPr="004B1509" w:rsidRDefault="009D5F56" w:rsidP="00553004">
            <w:pPr>
              <w:rPr>
                <w:rFonts w:eastAsia="Calibri"/>
                <w:szCs w:val="22"/>
              </w:rPr>
            </w:pPr>
            <w:r w:rsidRPr="004B1509">
              <w:rPr>
                <w:rFonts w:eastAsia="Calibri"/>
                <w:szCs w:val="22"/>
              </w:rPr>
              <w:t>Privažiuojamasis kelias prie Aušros k. nuo kelio Aušra–Kuzmiškiai, 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177A3C" w14:textId="77777777" w:rsidR="009D5F56" w:rsidRPr="004B1509" w:rsidRDefault="009D5F56" w:rsidP="00553004">
            <w:pPr>
              <w:jc w:val="right"/>
              <w:rPr>
                <w:rFonts w:eastAsia="Calibri"/>
                <w:szCs w:val="22"/>
              </w:rPr>
            </w:pPr>
            <w:r w:rsidRPr="004B1509">
              <w:rPr>
                <w:rFonts w:eastAsia="Calibri"/>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B9295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3A46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6ED71" w14:textId="77777777" w:rsidR="009D5F56" w:rsidRPr="004B1509" w:rsidRDefault="009D5F56" w:rsidP="00553004">
            <w:pPr>
              <w:jc w:val="right"/>
              <w:rPr>
                <w:rFonts w:eastAsia="Calibri"/>
                <w:bCs/>
                <w:szCs w:val="22"/>
              </w:rPr>
            </w:pPr>
            <w:r w:rsidRPr="004B1509">
              <w:rPr>
                <w:rFonts w:eastAsia="Calibri"/>
                <w:bCs/>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7FE2CA"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2C37F2"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0F2C13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DA68790"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AB6E23" w14:textId="77777777" w:rsidR="009D5F56" w:rsidRPr="004B1509" w:rsidRDefault="009D5F56" w:rsidP="00553004">
            <w:pPr>
              <w:rPr>
                <w:rFonts w:eastAsia="Calibri"/>
                <w:szCs w:val="22"/>
              </w:rPr>
            </w:pPr>
            <w:r w:rsidRPr="004B1509">
              <w:rPr>
                <w:rFonts w:eastAsia="Calibri"/>
                <w:szCs w:val="22"/>
              </w:rPr>
              <w:t>DSV263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AD11DB" w14:textId="77777777" w:rsidR="009D5F56" w:rsidRPr="004B1509" w:rsidRDefault="009D5F56" w:rsidP="00553004">
            <w:pPr>
              <w:rPr>
                <w:rFonts w:eastAsia="Calibri"/>
                <w:szCs w:val="22"/>
              </w:rPr>
            </w:pPr>
            <w:r w:rsidRPr="004B1509">
              <w:rPr>
                <w:rFonts w:eastAsia="Calibri"/>
                <w:szCs w:val="22"/>
              </w:rPr>
              <w:t>Privažiuojamasis kelias prie Aušros k. fermų nuo Kaštonų g.,  Aušros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92A991" w14:textId="77777777" w:rsidR="009D5F56" w:rsidRPr="004B1509" w:rsidRDefault="009D5F56" w:rsidP="00553004">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0038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53D5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036BC" w14:textId="77777777" w:rsidR="009D5F56" w:rsidRPr="004B1509" w:rsidRDefault="009D5F56" w:rsidP="00553004">
            <w:pPr>
              <w:jc w:val="right"/>
              <w:rPr>
                <w:rFonts w:eastAsia="Calibri"/>
                <w:bCs/>
                <w:szCs w:val="22"/>
              </w:rPr>
            </w:pPr>
            <w:r w:rsidRPr="004B1509">
              <w:rPr>
                <w:rFonts w:eastAsia="Calibri"/>
                <w:bCs/>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A0A03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302B1D"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AA631E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EA3D7C"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4578DE" w14:textId="77777777" w:rsidR="009D5F56" w:rsidRPr="004B1509" w:rsidRDefault="009D5F56" w:rsidP="00553004">
            <w:pPr>
              <w:rPr>
                <w:rFonts w:eastAsia="Calibri"/>
                <w:szCs w:val="22"/>
              </w:rPr>
            </w:pPr>
            <w:r w:rsidRPr="004B1509">
              <w:rPr>
                <w:rFonts w:eastAsia="Calibri"/>
                <w:szCs w:val="22"/>
              </w:rPr>
              <w:t>DSV264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3AA6AD" w14:textId="77777777" w:rsidR="009D5F56" w:rsidRPr="004B1509" w:rsidRDefault="009D5F56" w:rsidP="00553004">
            <w:pPr>
              <w:rPr>
                <w:rFonts w:eastAsia="Calibri"/>
                <w:szCs w:val="22"/>
              </w:rPr>
            </w:pPr>
            <w:r w:rsidRPr="004B1509">
              <w:rPr>
                <w:rFonts w:eastAsia="Calibri"/>
                <w:szCs w:val="22"/>
              </w:rPr>
              <w:t>Privažiuojamasis kelias prie Aušros k. fermų nuo Dvaro g., Aušros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19265F" w14:textId="77777777" w:rsidR="009D5F56" w:rsidRPr="004B1509" w:rsidRDefault="009D5F56" w:rsidP="00553004">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1D71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55942"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E12E4" w14:textId="77777777" w:rsidR="009D5F56" w:rsidRPr="004B1509" w:rsidRDefault="009D5F56" w:rsidP="00553004">
            <w:pPr>
              <w:jc w:val="right"/>
              <w:rPr>
                <w:rFonts w:eastAsia="Calibri"/>
                <w:bCs/>
                <w:szCs w:val="22"/>
              </w:rPr>
            </w:pPr>
            <w:r w:rsidRPr="004B1509">
              <w:rPr>
                <w:rFonts w:eastAsia="Calibri"/>
                <w:bCs/>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78D79"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AB09DE"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1337668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D499B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191F66" w14:textId="77777777" w:rsidR="009D5F56" w:rsidRPr="004B1509" w:rsidRDefault="009D5F56" w:rsidP="00553004">
            <w:pPr>
              <w:rPr>
                <w:rFonts w:eastAsia="Calibri"/>
                <w:szCs w:val="22"/>
              </w:rPr>
            </w:pPr>
            <w:r w:rsidRPr="004B1509">
              <w:rPr>
                <w:rFonts w:eastAsia="Calibri"/>
                <w:szCs w:val="22"/>
              </w:rPr>
              <w:t>DSV265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D66ED0" w14:textId="77777777" w:rsidR="009D5F56" w:rsidRPr="004B1509" w:rsidRDefault="009D5F56" w:rsidP="00553004">
            <w:pPr>
              <w:rPr>
                <w:rFonts w:eastAsia="Calibri"/>
                <w:szCs w:val="22"/>
              </w:rPr>
            </w:pPr>
            <w:r w:rsidRPr="004B1509">
              <w:rPr>
                <w:rFonts w:eastAsia="Calibri"/>
                <w:szCs w:val="22"/>
              </w:rPr>
              <w:t>Aušra–Palipšė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65E49F" w14:textId="77777777" w:rsidR="009D5F56" w:rsidRPr="004B1509" w:rsidRDefault="009D5F56" w:rsidP="00553004">
            <w:pPr>
              <w:jc w:val="right"/>
              <w:rPr>
                <w:rFonts w:eastAsia="Calibri"/>
                <w:szCs w:val="22"/>
              </w:rPr>
            </w:pPr>
            <w:r w:rsidRPr="004B1509">
              <w:rPr>
                <w:rFonts w:eastAsia="Calibri"/>
                <w:szCs w:val="22"/>
              </w:rPr>
              <w:t>1425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0976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D3CF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95F0C" w14:textId="77777777" w:rsidR="009D5F56" w:rsidRPr="004B1509" w:rsidRDefault="009D5F56" w:rsidP="00553004">
            <w:pPr>
              <w:jc w:val="right"/>
              <w:rPr>
                <w:rFonts w:eastAsia="Calibri"/>
                <w:bCs/>
                <w:szCs w:val="22"/>
              </w:rPr>
            </w:pPr>
            <w:r w:rsidRPr="004B1509">
              <w:rPr>
                <w:rFonts w:eastAsia="Calibri"/>
                <w:bCs/>
                <w:szCs w:val="22"/>
              </w:rPr>
              <w:t>1425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01E7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3E4DB2"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B07C88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F66149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312892" w14:textId="77777777" w:rsidR="009D5F56" w:rsidRPr="004B1509" w:rsidRDefault="009D5F56" w:rsidP="00553004">
            <w:pPr>
              <w:rPr>
                <w:rFonts w:eastAsia="Calibri"/>
                <w:szCs w:val="22"/>
              </w:rPr>
            </w:pPr>
            <w:r w:rsidRPr="004B1509">
              <w:rPr>
                <w:rFonts w:eastAsia="Calibri"/>
                <w:szCs w:val="22"/>
              </w:rPr>
              <w:t>DSV272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EE2D99" w14:textId="77777777" w:rsidR="009D5F56" w:rsidRPr="004B1509" w:rsidRDefault="009D5F56" w:rsidP="00553004">
            <w:pPr>
              <w:rPr>
                <w:rFonts w:eastAsia="Calibri"/>
                <w:szCs w:val="22"/>
              </w:rPr>
            </w:pPr>
            <w:r w:rsidRPr="004B1509">
              <w:rPr>
                <w:rFonts w:eastAsia="Calibri"/>
                <w:szCs w:val="22"/>
              </w:rPr>
              <w:t>Aušra–Ąžuolynė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E582823" w14:textId="77777777" w:rsidR="009D5F56" w:rsidRPr="004B1509" w:rsidRDefault="009D5F56" w:rsidP="00553004">
            <w:pPr>
              <w:jc w:val="right"/>
              <w:rPr>
                <w:rFonts w:eastAsia="Calibri"/>
                <w:szCs w:val="22"/>
              </w:rPr>
            </w:pPr>
            <w:r w:rsidRPr="004B1509">
              <w:rPr>
                <w:rFonts w:eastAsia="Calibri"/>
                <w:szCs w:val="22"/>
              </w:rPr>
              <w:t>982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8B3B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4182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F5661" w14:textId="77777777" w:rsidR="009D5F56" w:rsidRPr="004B1509" w:rsidRDefault="009D5F56" w:rsidP="00553004">
            <w:pPr>
              <w:jc w:val="right"/>
              <w:rPr>
                <w:rFonts w:eastAsia="Calibri"/>
                <w:bCs/>
                <w:szCs w:val="22"/>
              </w:rPr>
            </w:pPr>
            <w:r w:rsidRPr="004B1509">
              <w:rPr>
                <w:rFonts w:eastAsia="Calibri"/>
                <w:bCs/>
                <w:szCs w:val="22"/>
              </w:rPr>
              <w:t>982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18249"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8FE31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3C6565B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A43DA8"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DE1771" w14:textId="77777777" w:rsidR="009D5F56" w:rsidRPr="004B1509" w:rsidRDefault="009D5F56" w:rsidP="00553004">
            <w:pPr>
              <w:rPr>
                <w:rFonts w:eastAsia="Calibri"/>
                <w:szCs w:val="22"/>
              </w:rPr>
            </w:pPr>
            <w:r w:rsidRPr="004B1509">
              <w:rPr>
                <w:rFonts w:eastAsia="Calibri"/>
                <w:szCs w:val="22"/>
              </w:rPr>
              <w:t>DSV282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3639D9" w14:textId="77777777" w:rsidR="009D5F56" w:rsidRPr="004B1509" w:rsidRDefault="009D5F56" w:rsidP="00553004">
            <w:pPr>
              <w:rPr>
                <w:rFonts w:eastAsia="Calibri"/>
                <w:szCs w:val="22"/>
              </w:rPr>
            </w:pPr>
            <w:r w:rsidRPr="004B1509">
              <w:rPr>
                <w:rFonts w:eastAsia="Calibri"/>
                <w:szCs w:val="22"/>
              </w:rPr>
              <w:t>Privažiuojamasis kelias prie Bebarzdžių k. nuo kelio Kalveliai–Bebarzdžiai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55ED9C" w14:textId="77777777" w:rsidR="009D5F56" w:rsidRPr="004B1509" w:rsidRDefault="009D5F56" w:rsidP="00553004">
            <w:pPr>
              <w:jc w:val="right"/>
              <w:rPr>
                <w:rFonts w:eastAsia="Calibri"/>
                <w:szCs w:val="22"/>
              </w:rPr>
            </w:pPr>
            <w:r w:rsidRPr="004B1509">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8940D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9DA7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8ED6F4" w14:textId="77777777" w:rsidR="009D5F56" w:rsidRPr="004B1509" w:rsidRDefault="009D5F56" w:rsidP="00553004">
            <w:pPr>
              <w:jc w:val="right"/>
              <w:rPr>
                <w:rFonts w:eastAsia="Calibri"/>
                <w:bCs/>
                <w:szCs w:val="22"/>
              </w:rPr>
            </w:pPr>
            <w:r w:rsidRPr="004B1509">
              <w:rPr>
                <w:rFonts w:eastAsia="Calibri"/>
                <w:bCs/>
                <w:szCs w:val="22"/>
              </w:rPr>
              <w:t>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932AB"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79B6C5"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B11D77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8FC795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C71615" w14:textId="77777777" w:rsidR="009D5F56" w:rsidRPr="004B1509" w:rsidRDefault="009D5F56" w:rsidP="00553004">
            <w:pPr>
              <w:rPr>
                <w:rFonts w:eastAsia="Calibri"/>
                <w:szCs w:val="22"/>
              </w:rPr>
            </w:pPr>
            <w:r w:rsidRPr="004B1509">
              <w:rPr>
                <w:rFonts w:eastAsia="Calibri"/>
                <w:szCs w:val="22"/>
              </w:rPr>
              <w:t>DSV284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A6EE8E" w14:textId="77777777" w:rsidR="009D5F56" w:rsidRPr="004B1509" w:rsidRDefault="009D5F56" w:rsidP="00553004">
            <w:pPr>
              <w:rPr>
                <w:rFonts w:eastAsia="Calibri"/>
                <w:szCs w:val="22"/>
              </w:rPr>
            </w:pPr>
            <w:r w:rsidRPr="004B1509">
              <w:rPr>
                <w:rFonts w:eastAsia="Calibri"/>
                <w:szCs w:val="22"/>
              </w:rPr>
              <w:t>Privažiuojamasis kelias prie Bebarzdžių k. nuo kelio Debeikiai–Bebarzdžiai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1AB001" w14:textId="77777777" w:rsidR="009D5F56" w:rsidRPr="004B1509" w:rsidRDefault="009D5F56" w:rsidP="00553004">
            <w:pPr>
              <w:jc w:val="right"/>
              <w:rPr>
                <w:rFonts w:eastAsia="Calibri"/>
                <w:szCs w:val="22"/>
              </w:rPr>
            </w:pPr>
            <w:r w:rsidRPr="004B1509">
              <w:rPr>
                <w:rFonts w:eastAsia="Calibri"/>
                <w:szCs w:val="22"/>
              </w:rPr>
              <w:t>1338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ED7E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E767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38521" w14:textId="77777777" w:rsidR="009D5F56" w:rsidRPr="004B1509" w:rsidRDefault="009D5F56" w:rsidP="00553004">
            <w:pPr>
              <w:jc w:val="right"/>
              <w:rPr>
                <w:rFonts w:eastAsia="Calibri"/>
                <w:bCs/>
                <w:szCs w:val="22"/>
              </w:rPr>
            </w:pPr>
            <w:r w:rsidRPr="004B1509">
              <w:rPr>
                <w:rFonts w:eastAsia="Calibri"/>
                <w:bCs/>
                <w:szCs w:val="22"/>
              </w:rPr>
              <w:t>1338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70AE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EAC199"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477FC2F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6838B4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831296" w14:textId="77777777" w:rsidR="009D5F56" w:rsidRPr="004B1509" w:rsidRDefault="009D5F56" w:rsidP="00553004">
            <w:pPr>
              <w:rPr>
                <w:rFonts w:eastAsia="Calibri"/>
                <w:szCs w:val="22"/>
              </w:rPr>
            </w:pPr>
            <w:r w:rsidRPr="004B1509">
              <w:rPr>
                <w:rFonts w:eastAsia="Calibri"/>
                <w:szCs w:val="22"/>
              </w:rPr>
              <w:t>DSV287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6CDEA2" w14:textId="77777777" w:rsidR="009D5F56" w:rsidRPr="004B1509" w:rsidRDefault="009D5F56" w:rsidP="00553004">
            <w:pPr>
              <w:rPr>
                <w:rFonts w:eastAsia="Calibri"/>
                <w:szCs w:val="22"/>
              </w:rPr>
            </w:pPr>
            <w:r w:rsidRPr="004B1509">
              <w:rPr>
                <w:rFonts w:eastAsia="Calibri"/>
                <w:szCs w:val="22"/>
              </w:rPr>
              <w:t>Privažiuojamasis kelias prie Puodžių karjero nuo kelio Debeikiai–Rubikiai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A5B408" w14:textId="77777777" w:rsidR="009D5F56" w:rsidRPr="004B1509" w:rsidRDefault="009D5F56" w:rsidP="00553004">
            <w:pPr>
              <w:jc w:val="right"/>
              <w:rPr>
                <w:rFonts w:eastAsia="Calibri"/>
                <w:szCs w:val="22"/>
              </w:rPr>
            </w:pPr>
            <w:r w:rsidRPr="004B1509">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8862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03C1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D6292" w14:textId="77777777" w:rsidR="009D5F56" w:rsidRPr="004B1509" w:rsidRDefault="009D5F56" w:rsidP="00553004">
            <w:pPr>
              <w:jc w:val="right"/>
              <w:rPr>
                <w:rFonts w:eastAsia="Calibri"/>
                <w:bCs/>
                <w:szCs w:val="22"/>
              </w:rPr>
            </w:pPr>
            <w:r w:rsidRPr="004B1509">
              <w:rPr>
                <w:rFonts w:eastAsia="Calibri"/>
                <w:bCs/>
                <w:szCs w:val="22"/>
              </w:rPr>
              <w:t>199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B416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98AF09"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F4B861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67374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C06574" w14:textId="77777777" w:rsidR="009D5F56" w:rsidRPr="004B1509" w:rsidRDefault="009D5F56" w:rsidP="00553004">
            <w:pPr>
              <w:rPr>
                <w:rFonts w:eastAsia="Calibri"/>
                <w:szCs w:val="22"/>
              </w:rPr>
            </w:pPr>
            <w:r w:rsidRPr="004B1509">
              <w:rPr>
                <w:rFonts w:eastAsia="Calibri"/>
                <w:szCs w:val="22"/>
              </w:rPr>
              <w:t>DSV290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00D1A2" w14:textId="77777777" w:rsidR="009D5F56" w:rsidRPr="004B1509" w:rsidRDefault="009D5F56" w:rsidP="00553004">
            <w:pPr>
              <w:rPr>
                <w:rFonts w:eastAsia="Calibri"/>
                <w:szCs w:val="22"/>
              </w:rPr>
            </w:pPr>
            <w:r w:rsidRPr="004B1509">
              <w:rPr>
                <w:rFonts w:eastAsia="Calibri"/>
                <w:szCs w:val="22"/>
              </w:rPr>
              <w:t>Privažiuojamasis kelias prie Puodžių k. fermų nuo kelio Puodžiai–Surviliškis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376FA0F" w14:textId="77777777" w:rsidR="009D5F56" w:rsidRPr="004B1509" w:rsidRDefault="009D5F56" w:rsidP="00553004">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3F2D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89A7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BB2EE" w14:textId="77777777" w:rsidR="009D5F56" w:rsidRPr="004B1509" w:rsidRDefault="009D5F56" w:rsidP="00553004">
            <w:pPr>
              <w:jc w:val="right"/>
              <w:rPr>
                <w:rFonts w:eastAsia="Calibri"/>
                <w:bCs/>
                <w:szCs w:val="22"/>
              </w:rPr>
            </w:pPr>
            <w:r w:rsidRPr="004B1509">
              <w:rPr>
                <w:rFonts w:eastAsia="Calibri"/>
                <w:bCs/>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0C488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472461"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4FAC544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62F212"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ED89B6" w14:textId="77777777" w:rsidR="009D5F56" w:rsidRPr="004B1509" w:rsidRDefault="009D5F56" w:rsidP="00553004">
            <w:pPr>
              <w:rPr>
                <w:rFonts w:eastAsia="Calibri"/>
                <w:szCs w:val="22"/>
              </w:rPr>
            </w:pPr>
            <w:r w:rsidRPr="004B1509">
              <w:rPr>
                <w:rFonts w:eastAsia="Calibri"/>
                <w:szCs w:val="22"/>
              </w:rPr>
              <w:t>DSV291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C8D79E" w14:textId="77777777" w:rsidR="009D5F56" w:rsidRPr="004B1509" w:rsidRDefault="009D5F56" w:rsidP="00553004">
            <w:pPr>
              <w:rPr>
                <w:rFonts w:eastAsia="Calibri"/>
                <w:szCs w:val="22"/>
              </w:rPr>
            </w:pPr>
            <w:r w:rsidRPr="004B1509">
              <w:rPr>
                <w:rFonts w:eastAsia="Calibri"/>
                <w:szCs w:val="22"/>
              </w:rPr>
              <w:t>Aniūnai–Trumbatiškis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04B3B3" w14:textId="77777777" w:rsidR="009D5F56" w:rsidRPr="004B1509" w:rsidRDefault="009D5F56" w:rsidP="00553004">
            <w:pPr>
              <w:jc w:val="right"/>
              <w:rPr>
                <w:rFonts w:eastAsia="Calibri"/>
                <w:szCs w:val="22"/>
              </w:rPr>
            </w:pPr>
            <w:r w:rsidRPr="004B1509">
              <w:rPr>
                <w:rFonts w:eastAsia="Calibri"/>
                <w:szCs w:val="22"/>
              </w:rPr>
              <w:t>1547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E91B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8584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00E09" w14:textId="77777777" w:rsidR="009D5F56" w:rsidRPr="004B1509" w:rsidRDefault="009D5F56" w:rsidP="00553004">
            <w:pPr>
              <w:jc w:val="right"/>
              <w:rPr>
                <w:rFonts w:eastAsia="Calibri"/>
                <w:bCs/>
                <w:szCs w:val="22"/>
              </w:rPr>
            </w:pPr>
            <w:r w:rsidRPr="004B1509">
              <w:rPr>
                <w:rFonts w:eastAsia="Calibri"/>
                <w:bCs/>
                <w:szCs w:val="22"/>
              </w:rPr>
              <w:t>1547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75279"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53D8AD"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3E33490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29927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E3B571" w14:textId="77777777" w:rsidR="009D5F56" w:rsidRPr="004B1509" w:rsidRDefault="009D5F56" w:rsidP="00553004">
            <w:pPr>
              <w:rPr>
                <w:rFonts w:eastAsia="Calibri"/>
                <w:szCs w:val="22"/>
              </w:rPr>
            </w:pPr>
            <w:r w:rsidRPr="004B1509">
              <w:rPr>
                <w:rFonts w:eastAsia="Calibri"/>
                <w:szCs w:val="22"/>
              </w:rPr>
              <w:t>DSV301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B49954" w14:textId="77777777" w:rsidR="009D5F56" w:rsidRPr="004B1509" w:rsidRDefault="009D5F56" w:rsidP="00553004">
            <w:pPr>
              <w:rPr>
                <w:rFonts w:eastAsia="Calibri"/>
                <w:szCs w:val="22"/>
              </w:rPr>
            </w:pPr>
            <w:r w:rsidRPr="004B1509">
              <w:rPr>
                <w:rFonts w:eastAsia="Calibri"/>
                <w:szCs w:val="22"/>
              </w:rPr>
              <w:t>Privažiuojamasis kelias prie Aknystų k. sporto aikštyno nuo kelio Aknystos–Ąžuolynė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6AE6DC" w14:textId="77777777" w:rsidR="009D5F56" w:rsidRPr="004B1509" w:rsidRDefault="009D5F56" w:rsidP="00553004">
            <w:pPr>
              <w:jc w:val="right"/>
              <w:rPr>
                <w:rFonts w:eastAsia="Calibri"/>
                <w:szCs w:val="22"/>
              </w:rPr>
            </w:pPr>
            <w:r w:rsidRPr="004B1509">
              <w:rPr>
                <w:rFonts w:eastAsia="Calibri"/>
                <w:szCs w:val="22"/>
              </w:rPr>
              <w:t>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75A5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C296D2"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0EBD9" w14:textId="77777777" w:rsidR="009D5F56" w:rsidRPr="004B1509" w:rsidRDefault="009D5F56" w:rsidP="00553004">
            <w:pPr>
              <w:jc w:val="right"/>
              <w:rPr>
                <w:rFonts w:eastAsia="Calibri"/>
                <w:bCs/>
                <w:szCs w:val="22"/>
              </w:rPr>
            </w:pPr>
            <w:r w:rsidRPr="004B1509">
              <w:rPr>
                <w:rFonts w:eastAsia="Calibri"/>
                <w:bCs/>
                <w:szCs w:val="22"/>
              </w:rPr>
              <w:t>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04E3E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A73F4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F0D1D6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85814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BCBA83" w14:textId="77777777" w:rsidR="009D5F56" w:rsidRPr="004B1509" w:rsidRDefault="009D5F56" w:rsidP="00553004">
            <w:pPr>
              <w:rPr>
                <w:rFonts w:eastAsia="Calibri"/>
                <w:szCs w:val="22"/>
              </w:rPr>
            </w:pPr>
            <w:r w:rsidRPr="004B1509">
              <w:rPr>
                <w:rFonts w:eastAsia="Calibri"/>
                <w:szCs w:val="22"/>
              </w:rPr>
              <w:t>DSV304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4BFEE4" w14:textId="77777777" w:rsidR="009D5F56" w:rsidRPr="004B1509" w:rsidRDefault="009D5F56" w:rsidP="00553004">
            <w:pPr>
              <w:rPr>
                <w:rFonts w:eastAsia="Calibri"/>
                <w:szCs w:val="22"/>
              </w:rPr>
            </w:pPr>
            <w:r w:rsidRPr="004B1509">
              <w:rPr>
                <w:rFonts w:eastAsia="Calibri"/>
                <w:szCs w:val="22"/>
              </w:rPr>
              <w:t>Privažiuojamasis kelias prie Debeikių mstl. katilinės nuo kelio Debeikiai–Rašimai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7E5FBA" w14:textId="77777777" w:rsidR="009D5F56" w:rsidRPr="004B1509" w:rsidRDefault="009D5F56" w:rsidP="00553004">
            <w:pPr>
              <w:jc w:val="right"/>
              <w:rPr>
                <w:rFonts w:eastAsia="Calibri"/>
                <w:szCs w:val="22"/>
              </w:rPr>
            </w:pPr>
            <w:r w:rsidRPr="004B1509">
              <w:rPr>
                <w:rFonts w:eastAsia="Calibri"/>
                <w:szCs w:val="22"/>
              </w:rPr>
              <w:t>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B0F7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CA76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F5D62" w14:textId="77777777" w:rsidR="009D5F56" w:rsidRPr="004B1509" w:rsidRDefault="009D5F56" w:rsidP="00553004">
            <w:pPr>
              <w:jc w:val="right"/>
              <w:rPr>
                <w:rFonts w:eastAsia="Calibri"/>
                <w:bCs/>
                <w:szCs w:val="22"/>
              </w:rPr>
            </w:pPr>
            <w:r w:rsidRPr="004B1509">
              <w:rPr>
                <w:rFonts w:eastAsia="Calibri"/>
                <w:bCs/>
                <w:szCs w:val="22"/>
              </w:rPr>
              <w:t>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E443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AB634C"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415AC0F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2C9949"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013BD8" w14:textId="77777777" w:rsidR="009D5F56" w:rsidRPr="004B1509" w:rsidRDefault="009D5F56" w:rsidP="00553004">
            <w:pPr>
              <w:rPr>
                <w:rFonts w:eastAsia="Calibri"/>
                <w:szCs w:val="22"/>
              </w:rPr>
            </w:pPr>
            <w:r w:rsidRPr="004B1509">
              <w:rPr>
                <w:rFonts w:eastAsia="Calibri"/>
                <w:szCs w:val="22"/>
              </w:rPr>
              <w:t>DSV309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619B66" w14:textId="77777777" w:rsidR="009D5F56" w:rsidRPr="004B1509" w:rsidRDefault="009D5F56" w:rsidP="00553004">
            <w:pPr>
              <w:rPr>
                <w:rFonts w:eastAsia="Calibri"/>
                <w:szCs w:val="22"/>
              </w:rPr>
            </w:pPr>
            <w:r w:rsidRPr="004B1509">
              <w:rPr>
                <w:rFonts w:eastAsia="Calibri"/>
                <w:szCs w:val="22"/>
              </w:rPr>
              <w:t>Privažiuojamasis kelias prie Debeikių mstl. fermų nuo kelio Debeikiai–Rašimai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9347EF" w14:textId="77777777" w:rsidR="009D5F56" w:rsidRPr="004B1509" w:rsidRDefault="009D5F56" w:rsidP="00553004">
            <w:pPr>
              <w:jc w:val="right"/>
              <w:rPr>
                <w:rFonts w:eastAsia="Calibri"/>
                <w:szCs w:val="22"/>
              </w:rPr>
            </w:pPr>
            <w:r w:rsidRPr="004B1509">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B784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267E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8EB85" w14:textId="77777777" w:rsidR="009D5F56" w:rsidRPr="004B1509" w:rsidRDefault="009D5F56" w:rsidP="00553004">
            <w:pPr>
              <w:jc w:val="right"/>
              <w:rPr>
                <w:rFonts w:eastAsia="Calibri"/>
                <w:bCs/>
                <w:szCs w:val="22"/>
              </w:rPr>
            </w:pPr>
            <w:r w:rsidRPr="004B1509">
              <w:rPr>
                <w:rFonts w:eastAsia="Calibri"/>
                <w:bCs/>
                <w:szCs w:val="22"/>
              </w:rPr>
              <w:t>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04F04"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743679"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D8772A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1AA554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96FE9B" w14:textId="77777777" w:rsidR="009D5F56" w:rsidRPr="004B1509" w:rsidRDefault="009D5F56" w:rsidP="00553004">
            <w:pPr>
              <w:rPr>
                <w:rFonts w:eastAsia="Calibri"/>
                <w:szCs w:val="22"/>
              </w:rPr>
            </w:pPr>
            <w:r w:rsidRPr="004B1509">
              <w:rPr>
                <w:rFonts w:eastAsia="Calibri"/>
                <w:szCs w:val="22"/>
              </w:rPr>
              <w:t>DSV311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B24A69" w14:textId="5D3A5205" w:rsidR="009D5F56" w:rsidRPr="004B1509" w:rsidRDefault="009D5F56" w:rsidP="00553004">
            <w:pPr>
              <w:rPr>
                <w:rFonts w:eastAsia="Calibri"/>
                <w:szCs w:val="22"/>
              </w:rPr>
            </w:pPr>
            <w:r w:rsidRPr="004B1509">
              <w:rPr>
                <w:rFonts w:eastAsia="Calibri"/>
                <w:szCs w:val="22"/>
              </w:rPr>
              <w:t>Privažiuojamasis kelias prie Čekonių k. fermų nuo kelio Čekonys–Debeikiai, III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DD90A3" w14:textId="77777777" w:rsidR="009D5F56" w:rsidRPr="004B1509" w:rsidRDefault="009D5F56" w:rsidP="00553004">
            <w:pPr>
              <w:jc w:val="right"/>
              <w:rPr>
                <w:rFonts w:eastAsia="Calibri"/>
                <w:szCs w:val="22"/>
              </w:rPr>
            </w:pPr>
            <w:r w:rsidRPr="004B1509">
              <w:rPr>
                <w:rFonts w:eastAsia="Calibri"/>
                <w:szCs w:val="22"/>
              </w:rPr>
              <w:t>154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285A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CEE3C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04863C" w14:textId="77777777" w:rsidR="009D5F56" w:rsidRPr="004B1509" w:rsidRDefault="009D5F56" w:rsidP="00553004">
            <w:pPr>
              <w:jc w:val="right"/>
              <w:rPr>
                <w:rFonts w:eastAsia="Calibri"/>
                <w:bCs/>
                <w:szCs w:val="22"/>
              </w:rPr>
            </w:pPr>
            <w:r w:rsidRPr="004B1509">
              <w:rPr>
                <w:rFonts w:eastAsia="Calibri"/>
                <w:bCs/>
                <w:szCs w:val="22"/>
              </w:rPr>
              <w:t>154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E6FD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351585"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8569F2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047103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46F99D" w14:textId="77777777" w:rsidR="009D5F56" w:rsidRPr="004B1509" w:rsidRDefault="009D5F56" w:rsidP="00553004">
            <w:pPr>
              <w:rPr>
                <w:rFonts w:eastAsia="Calibri"/>
                <w:szCs w:val="22"/>
              </w:rPr>
            </w:pPr>
            <w:r w:rsidRPr="004B1509">
              <w:rPr>
                <w:rFonts w:eastAsia="Calibri"/>
                <w:szCs w:val="22"/>
              </w:rPr>
              <w:t>DSV312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E29C68" w14:textId="77777777" w:rsidR="009D5F56" w:rsidRPr="004B1509" w:rsidRDefault="009D5F56" w:rsidP="00553004">
            <w:pPr>
              <w:rPr>
                <w:rFonts w:eastAsia="Calibri"/>
                <w:szCs w:val="22"/>
              </w:rPr>
            </w:pPr>
            <w:r w:rsidRPr="004B1509">
              <w:rPr>
                <w:rFonts w:eastAsia="Calibri"/>
                <w:szCs w:val="22"/>
              </w:rPr>
              <w:t>Privažiuojamasis kelias prie Gerkonių k. aerodromo nuo kelio Sterkiškis–Varkujai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97073F" w14:textId="77777777" w:rsidR="009D5F56" w:rsidRPr="004B1509" w:rsidRDefault="009D5F56" w:rsidP="00553004">
            <w:pPr>
              <w:jc w:val="right"/>
              <w:rPr>
                <w:rFonts w:eastAsia="Calibri"/>
                <w:szCs w:val="22"/>
              </w:rPr>
            </w:pPr>
            <w:r w:rsidRPr="004B1509">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DA31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7599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E55BCF" w14:textId="77777777" w:rsidR="009D5F56" w:rsidRPr="004B1509" w:rsidRDefault="009D5F56" w:rsidP="00553004">
            <w:pPr>
              <w:jc w:val="right"/>
              <w:rPr>
                <w:rFonts w:eastAsia="Calibri"/>
                <w:bCs/>
                <w:szCs w:val="22"/>
              </w:rPr>
            </w:pPr>
            <w:r w:rsidRPr="004B1509">
              <w:rPr>
                <w:rFonts w:eastAsia="Calibri"/>
                <w:bCs/>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FFF92"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FC690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785491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24013D"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508735" w14:textId="77777777" w:rsidR="009D5F56" w:rsidRPr="004B1509" w:rsidRDefault="009D5F56" w:rsidP="00553004">
            <w:pPr>
              <w:rPr>
                <w:rFonts w:eastAsia="Calibri"/>
                <w:szCs w:val="22"/>
              </w:rPr>
            </w:pPr>
            <w:r w:rsidRPr="004B1509">
              <w:rPr>
                <w:rFonts w:eastAsia="Calibri"/>
                <w:szCs w:val="22"/>
              </w:rPr>
              <w:t>DSV319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5FD472" w14:textId="77777777" w:rsidR="009D5F56" w:rsidRPr="004B1509" w:rsidRDefault="009D5F56" w:rsidP="00553004">
            <w:pPr>
              <w:rPr>
                <w:rFonts w:eastAsia="Calibri"/>
                <w:szCs w:val="22"/>
              </w:rPr>
            </w:pPr>
            <w:r w:rsidRPr="004B1509">
              <w:rPr>
                <w:rFonts w:eastAsia="Calibri"/>
                <w:szCs w:val="22"/>
              </w:rPr>
              <w:t>Privažiuojamasis kelias prie Mickūnų motokroso trasos nuo kelio Antupiai–Kupriai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65EB3C" w14:textId="77777777" w:rsidR="009D5F56" w:rsidRPr="004B1509" w:rsidRDefault="009D5F56" w:rsidP="00553004">
            <w:pPr>
              <w:jc w:val="right"/>
              <w:rPr>
                <w:rFonts w:eastAsia="Calibri"/>
                <w:szCs w:val="22"/>
              </w:rPr>
            </w:pPr>
            <w:r w:rsidRPr="004B1509">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E4420"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8459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33E2D" w14:textId="77777777" w:rsidR="009D5F56" w:rsidRPr="004B1509" w:rsidRDefault="009D5F56" w:rsidP="00553004">
            <w:pPr>
              <w:jc w:val="right"/>
              <w:rPr>
                <w:rFonts w:eastAsia="Calibri"/>
                <w:bCs/>
                <w:szCs w:val="22"/>
              </w:rPr>
            </w:pPr>
            <w:r w:rsidRPr="004B1509">
              <w:rPr>
                <w:rFonts w:eastAsia="Calibri"/>
                <w:bCs/>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50949"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D1ED30"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4B20435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F50E9F8"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2C8BEF" w14:textId="77777777" w:rsidR="009D5F56" w:rsidRPr="004B1509" w:rsidRDefault="009D5F56" w:rsidP="00553004">
            <w:pPr>
              <w:rPr>
                <w:rFonts w:eastAsia="Calibri"/>
                <w:szCs w:val="22"/>
              </w:rPr>
            </w:pPr>
            <w:r w:rsidRPr="004B1509">
              <w:rPr>
                <w:rFonts w:eastAsia="Calibri"/>
                <w:szCs w:val="22"/>
              </w:rPr>
              <w:t>DSV323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013C8C" w14:textId="77777777" w:rsidR="009D5F56" w:rsidRPr="004B1509" w:rsidRDefault="009D5F56" w:rsidP="00553004">
            <w:pPr>
              <w:rPr>
                <w:rFonts w:eastAsia="Calibri"/>
                <w:szCs w:val="22"/>
              </w:rPr>
            </w:pPr>
            <w:r w:rsidRPr="004B1509">
              <w:rPr>
                <w:rFonts w:eastAsia="Calibri"/>
                <w:szCs w:val="22"/>
              </w:rPr>
              <w:t>Privažiuojamasis kelias prie Papšių k. kapinių nuo kelio Debeikiai–Žalioji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07C8FEA" w14:textId="77777777" w:rsidR="009D5F56" w:rsidRPr="004B1509" w:rsidRDefault="009D5F56" w:rsidP="00553004">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9E1A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338E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B09AE" w14:textId="77777777" w:rsidR="009D5F56" w:rsidRPr="004B1509" w:rsidRDefault="009D5F56" w:rsidP="00553004">
            <w:pPr>
              <w:jc w:val="right"/>
              <w:rPr>
                <w:rFonts w:eastAsia="Calibri"/>
                <w:bCs/>
                <w:szCs w:val="22"/>
              </w:rPr>
            </w:pPr>
            <w:r w:rsidRPr="004B1509">
              <w:rPr>
                <w:rFonts w:eastAsia="Calibri"/>
                <w:bCs/>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F132D"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EFAF2F"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393284E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FC33878"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5A165A" w14:textId="77777777" w:rsidR="009D5F56" w:rsidRPr="004B1509" w:rsidRDefault="009D5F56" w:rsidP="00553004">
            <w:pPr>
              <w:rPr>
                <w:rFonts w:eastAsia="Calibri"/>
                <w:szCs w:val="22"/>
              </w:rPr>
            </w:pPr>
            <w:r w:rsidRPr="004B1509">
              <w:rPr>
                <w:rFonts w:eastAsia="Calibri"/>
                <w:szCs w:val="22"/>
              </w:rPr>
              <w:t>DSV325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1874D3" w14:textId="427DFD52" w:rsidR="009D5F56" w:rsidRPr="004B1509" w:rsidRDefault="009D5F56" w:rsidP="00553004">
            <w:pPr>
              <w:rPr>
                <w:rFonts w:eastAsia="Calibri"/>
                <w:szCs w:val="22"/>
              </w:rPr>
            </w:pPr>
            <w:r w:rsidRPr="004B1509">
              <w:rPr>
                <w:rFonts w:eastAsia="Calibri"/>
                <w:szCs w:val="22"/>
              </w:rPr>
              <w:t>Privažiuojamasis kelias prie Jononių k. nuo kelio Varkujai– Jononys, III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46C5DA" w14:textId="77777777" w:rsidR="009D5F56" w:rsidRPr="004B1509" w:rsidRDefault="009D5F56" w:rsidP="00553004">
            <w:pPr>
              <w:jc w:val="right"/>
              <w:rPr>
                <w:rFonts w:eastAsia="Calibri"/>
                <w:szCs w:val="22"/>
              </w:rPr>
            </w:pPr>
            <w:r w:rsidRPr="004B1509">
              <w:rPr>
                <w:rFonts w:eastAsia="Calibri"/>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11822"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7A55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E13E2" w14:textId="77777777" w:rsidR="009D5F56" w:rsidRPr="004B1509" w:rsidRDefault="009D5F56" w:rsidP="00553004">
            <w:pPr>
              <w:jc w:val="right"/>
              <w:rPr>
                <w:rFonts w:eastAsia="Calibri"/>
                <w:bCs/>
                <w:szCs w:val="22"/>
              </w:rPr>
            </w:pPr>
            <w:r w:rsidRPr="004B1509">
              <w:rPr>
                <w:rFonts w:eastAsia="Calibri"/>
                <w:bCs/>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D7774"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6C84E2"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23F2F3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21719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0FF910" w14:textId="77777777" w:rsidR="009D5F56" w:rsidRPr="004B1509" w:rsidRDefault="009D5F56" w:rsidP="00553004">
            <w:pPr>
              <w:rPr>
                <w:rFonts w:eastAsia="Calibri"/>
                <w:szCs w:val="22"/>
              </w:rPr>
            </w:pPr>
            <w:r w:rsidRPr="004B1509">
              <w:rPr>
                <w:rFonts w:eastAsia="Calibri"/>
                <w:szCs w:val="22"/>
              </w:rPr>
              <w:t>DSV329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D2A5AA" w14:textId="77777777" w:rsidR="009D5F56" w:rsidRPr="004B1509" w:rsidRDefault="009D5F56" w:rsidP="00553004">
            <w:pPr>
              <w:rPr>
                <w:rFonts w:eastAsia="Calibri"/>
                <w:szCs w:val="22"/>
              </w:rPr>
            </w:pPr>
            <w:r w:rsidRPr="004B1509">
              <w:rPr>
                <w:rFonts w:eastAsia="Calibri"/>
                <w:szCs w:val="22"/>
              </w:rPr>
              <w:t>Jononys–Stasiškiai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2A5634" w14:textId="77777777" w:rsidR="009D5F56" w:rsidRPr="004B1509" w:rsidRDefault="009D5F56" w:rsidP="00553004">
            <w:pPr>
              <w:jc w:val="right"/>
              <w:rPr>
                <w:rFonts w:eastAsia="Calibri"/>
                <w:szCs w:val="22"/>
              </w:rPr>
            </w:pPr>
            <w:r w:rsidRPr="004B1509">
              <w:rPr>
                <w:rFonts w:eastAsia="Calibri"/>
                <w:szCs w:val="22"/>
              </w:rPr>
              <w:t>794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9F4D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73924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0BA3C" w14:textId="77777777" w:rsidR="009D5F56" w:rsidRPr="004B1509" w:rsidRDefault="009D5F56" w:rsidP="00553004">
            <w:pPr>
              <w:jc w:val="right"/>
              <w:rPr>
                <w:rFonts w:eastAsia="Calibri"/>
                <w:bCs/>
                <w:szCs w:val="22"/>
              </w:rPr>
            </w:pPr>
            <w:r w:rsidRPr="004B1509">
              <w:rPr>
                <w:rFonts w:eastAsia="Calibri"/>
                <w:bCs/>
                <w:szCs w:val="22"/>
              </w:rPr>
              <w:t>794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5925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BB3DD0"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B288D7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0395A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91938C" w14:textId="77777777" w:rsidR="009D5F56" w:rsidRPr="004B1509" w:rsidRDefault="009D5F56" w:rsidP="00553004">
            <w:pPr>
              <w:rPr>
                <w:rFonts w:eastAsia="Calibri"/>
                <w:szCs w:val="22"/>
              </w:rPr>
            </w:pPr>
            <w:r w:rsidRPr="004B1509">
              <w:rPr>
                <w:rFonts w:eastAsia="Calibri"/>
                <w:szCs w:val="22"/>
              </w:rPr>
              <w:t>DSV334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D624D8" w14:textId="1C3F4C80" w:rsidR="009D5F56" w:rsidRPr="004B1509" w:rsidRDefault="009D5F56" w:rsidP="00553004">
            <w:pPr>
              <w:rPr>
                <w:rFonts w:eastAsia="Calibri"/>
                <w:szCs w:val="22"/>
              </w:rPr>
            </w:pPr>
            <w:r w:rsidRPr="004B1509">
              <w:rPr>
                <w:rFonts w:eastAsia="Calibri"/>
                <w:szCs w:val="22"/>
              </w:rPr>
              <w:t xml:space="preserve">Privažiuojamasis kelias prie Šventupio k. nuo kelio Kupiškis–Utena, V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505B24" w14:textId="77777777" w:rsidR="009D5F56" w:rsidRPr="004B1509" w:rsidRDefault="009D5F56" w:rsidP="00553004">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56AD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A09020"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5E32E" w14:textId="77777777" w:rsidR="009D5F56" w:rsidRPr="004B1509" w:rsidRDefault="009D5F56" w:rsidP="00553004">
            <w:pPr>
              <w:jc w:val="right"/>
              <w:rPr>
                <w:rFonts w:eastAsia="Calibri"/>
                <w:bCs/>
                <w:szCs w:val="22"/>
              </w:rPr>
            </w:pPr>
            <w:r w:rsidRPr="004B150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9477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2734FD"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2E7782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C74FD2"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4DD314" w14:textId="77777777" w:rsidR="009D5F56" w:rsidRPr="004B1509" w:rsidRDefault="009D5F56" w:rsidP="00553004">
            <w:pPr>
              <w:rPr>
                <w:rFonts w:eastAsia="Calibri"/>
                <w:szCs w:val="22"/>
              </w:rPr>
            </w:pPr>
            <w:r w:rsidRPr="004B1509">
              <w:rPr>
                <w:rFonts w:eastAsia="Calibri"/>
                <w:szCs w:val="22"/>
              </w:rPr>
              <w:t>DSV336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A76B0C" w14:textId="77777777" w:rsidR="009D5F56" w:rsidRPr="004B1509" w:rsidRDefault="009D5F56" w:rsidP="00553004">
            <w:pPr>
              <w:rPr>
                <w:rFonts w:eastAsia="Calibri"/>
                <w:szCs w:val="22"/>
              </w:rPr>
            </w:pPr>
            <w:r w:rsidRPr="004B1509">
              <w:rPr>
                <w:rFonts w:eastAsia="Calibri"/>
                <w:szCs w:val="22"/>
              </w:rPr>
              <w:t>Privažiuojamasis kelias prie Ąžuolynės k. nuo kelio Aknystos–Ąžuolynė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C2A1D3" w14:textId="77777777" w:rsidR="009D5F56" w:rsidRPr="004B1509" w:rsidRDefault="009D5F56" w:rsidP="00553004">
            <w:pPr>
              <w:jc w:val="right"/>
              <w:rPr>
                <w:rFonts w:eastAsia="Calibri"/>
                <w:szCs w:val="22"/>
              </w:rPr>
            </w:pPr>
            <w:r w:rsidRPr="004B1509">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6D5D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7AB0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8C4F2" w14:textId="77777777" w:rsidR="009D5F56" w:rsidRPr="004B1509" w:rsidRDefault="009D5F56" w:rsidP="00553004">
            <w:pPr>
              <w:jc w:val="right"/>
              <w:rPr>
                <w:rFonts w:eastAsia="Calibri"/>
                <w:bCs/>
                <w:szCs w:val="22"/>
              </w:rPr>
            </w:pPr>
            <w:r w:rsidRPr="004B1509">
              <w:rPr>
                <w:rFonts w:eastAsia="Calibri"/>
                <w:bCs/>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8417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2566D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4B3FE9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4F8A05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2D2532" w14:textId="77777777" w:rsidR="009D5F56" w:rsidRPr="004B1509" w:rsidRDefault="009D5F56" w:rsidP="00553004">
            <w:pPr>
              <w:rPr>
                <w:rFonts w:eastAsia="Calibri"/>
                <w:szCs w:val="22"/>
              </w:rPr>
            </w:pPr>
            <w:r w:rsidRPr="004B1509">
              <w:rPr>
                <w:rFonts w:eastAsia="Calibri"/>
                <w:szCs w:val="22"/>
              </w:rPr>
              <w:t>DSV343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F8A9FC" w14:textId="77777777" w:rsidR="009D5F56" w:rsidRPr="004B1509" w:rsidRDefault="009D5F56" w:rsidP="00553004">
            <w:pPr>
              <w:rPr>
                <w:rFonts w:eastAsia="Calibri"/>
                <w:szCs w:val="22"/>
              </w:rPr>
            </w:pPr>
            <w:r w:rsidRPr="004B1509">
              <w:rPr>
                <w:rFonts w:eastAsia="Calibri"/>
                <w:szCs w:val="22"/>
              </w:rPr>
              <w:t>Privažiuojamasis kelias prie Marimpolio k. nuo Surviliškio g., Debeikių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9DF293" w14:textId="77777777" w:rsidR="009D5F56" w:rsidRPr="004B1509" w:rsidRDefault="009D5F56" w:rsidP="00553004">
            <w:pPr>
              <w:jc w:val="right"/>
              <w:rPr>
                <w:rFonts w:eastAsia="Calibri"/>
                <w:szCs w:val="22"/>
              </w:rPr>
            </w:pPr>
            <w:r w:rsidRPr="004B1509">
              <w:rPr>
                <w:rFonts w:eastAsia="Calibri"/>
                <w:szCs w:val="22"/>
              </w:rPr>
              <w:t>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FDCE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B3CB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D6649F" w14:textId="77777777" w:rsidR="009D5F56" w:rsidRPr="004B1509" w:rsidRDefault="009D5F56" w:rsidP="00553004">
            <w:pPr>
              <w:jc w:val="right"/>
              <w:rPr>
                <w:rFonts w:eastAsia="Calibri"/>
                <w:bCs/>
                <w:szCs w:val="22"/>
              </w:rPr>
            </w:pPr>
            <w:r w:rsidRPr="004B1509">
              <w:rPr>
                <w:rFonts w:eastAsia="Calibri"/>
                <w:bCs/>
                <w:szCs w:val="22"/>
              </w:rPr>
              <w:t>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EFDB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B7C95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4520C16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83C08C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2AA804" w14:textId="77777777" w:rsidR="009D5F56" w:rsidRPr="004B1509" w:rsidRDefault="009D5F56" w:rsidP="00553004">
            <w:pPr>
              <w:rPr>
                <w:rFonts w:eastAsia="Calibri"/>
                <w:szCs w:val="22"/>
              </w:rPr>
            </w:pPr>
            <w:r w:rsidRPr="004B1509">
              <w:rPr>
                <w:rFonts w:eastAsia="Calibri"/>
                <w:szCs w:val="22"/>
              </w:rPr>
              <w:t>DSV344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7C91D9" w14:textId="77777777" w:rsidR="009D5F56" w:rsidRPr="004B1509" w:rsidRDefault="009D5F56" w:rsidP="00553004">
            <w:pPr>
              <w:rPr>
                <w:rFonts w:eastAsia="Calibri"/>
                <w:szCs w:val="22"/>
              </w:rPr>
            </w:pPr>
            <w:r w:rsidRPr="004B1509">
              <w:rPr>
                <w:rFonts w:eastAsia="Calibri"/>
                <w:szCs w:val="22"/>
              </w:rPr>
              <w:t>Privažiuojamasis kelias prie Marimpolio k. nuo kelio Debeikiai–Rubikiai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F3F6FD" w14:textId="77777777" w:rsidR="009D5F56" w:rsidRPr="004B1509" w:rsidRDefault="009D5F56" w:rsidP="00553004">
            <w:pPr>
              <w:jc w:val="right"/>
              <w:rPr>
                <w:rFonts w:eastAsia="Calibri"/>
                <w:szCs w:val="22"/>
              </w:rPr>
            </w:pPr>
            <w:r w:rsidRPr="004B1509">
              <w:rPr>
                <w:rFonts w:eastAsia="Calibri"/>
                <w:szCs w:val="22"/>
              </w:rPr>
              <w:t>1117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573AD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9891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8D5DFE" w14:textId="77777777" w:rsidR="009D5F56" w:rsidRPr="004B1509" w:rsidRDefault="009D5F56" w:rsidP="00553004">
            <w:pPr>
              <w:jc w:val="right"/>
              <w:rPr>
                <w:rFonts w:eastAsia="Calibri"/>
                <w:bCs/>
                <w:szCs w:val="22"/>
              </w:rPr>
            </w:pPr>
            <w:r w:rsidRPr="004B1509">
              <w:rPr>
                <w:rFonts w:eastAsia="Calibri"/>
                <w:bCs/>
                <w:szCs w:val="22"/>
              </w:rPr>
              <w:t>1117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BD847"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84F10F"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456B996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4A8C7B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037B66" w14:textId="77777777" w:rsidR="009D5F56" w:rsidRPr="004B1509" w:rsidRDefault="009D5F56" w:rsidP="00553004">
            <w:pPr>
              <w:rPr>
                <w:rFonts w:eastAsia="Calibri"/>
                <w:szCs w:val="22"/>
              </w:rPr>
            </w:pPr>
            <w:r w:rsidRPr="004B1509">
              <w:rPr>
                <w:rFonts w:eastAsia="Calibri"/>
                <w:szCs w:val="22"/>
              </w:rPr>
              <w:t>DSV345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A1B472" w14:textId="77777777" w:rsidR="009D5F56" w:rsidRPr="004B1509" w:rsidRDefault="009D5F56" w:rsidP="00553004">
            <w:pPr>
              <w:rPr>
                <w:rFonts w:eastAsia="Calibri"/>
                <w:szCs w:val="22"/>
              </w:rPr>
            </w:pPr>
            <w:r w:rsidRPr="004B1509">
              <w:rPr>
                <w:rFonts w:eastAsia="Calibri"/>
                <w:szCs w:val="22"/>
              </w:rPr>
              <w:t>Privažiuojamasis kelias prie Kalvelių k. fermų nuo kelio Kalveliai–Bebarzdžiai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9462B0" w14:textId="77777777" w:rsidR="009D5F56" w:rsidRPr="004B1509" w:rsidRDefault="009D5F56" w:rsidP="00553004">
            <w:pPr>
              <w:jc w:val="right"/>
              <w:rPr>
                <w:rFonts w:eastAsia="Calibri"/>
                <w:szCs w:val="22"/>
              </w:rPr>
            </w:pPr>
            <w:r w:rsidRPr="004B1509">
              <w:rPr>
                <w:rFonts w:eastAsia="Calibri"/>
                <w:szCs w:val="22"/>
              </w:rPr>
              <w:t>1650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9ADBA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91D62"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192DA4" w14:textId="77777777" w:rsidR="009D5F56" w:rsidRPr="004B1509" w:rsidRDefault="009D5F56" w:rsidP="00553004">
            <w:pPr>
              <w:jc w:val="right"/>
              <w:rPr>
                <w:rFonts w:eastAsia="Calibri"/>
                <w:bCs/>
                <w:szCs w:val="22"/>
              </w:rPr>
            </w:pPr>
            <w:r w:rsidRPr="004B1509">
              <w:rPr>
                <w:rFonts w:eastAsia="Calibri"/>
                <w:bCs/>
                <w:szCs w:val="22"/>
              </w:rPr>
              <w:t>1650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8BBC7"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489AE8"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F4226C3" w14:textId="77777777" w:rsidTr="009765B0">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4BE936E6" w14:textId="77777777" w:rsidR="009D5F56" w:rsidRPr="004B1509" w:rsidRDefault="009D5F56" w:rsidP="00553004">
            <w:pPr>
              <w:tabs>
                <w:tab w:val="center" w:pos="4819"/>
                <w:tab w:val="right" w:pos="9638"/>
              </w:tabs>
              <w:rPr>
                <w:rFonts w:eastAsia="Calibri"/>
                <w:i/>
                <w:iCs/>
                <w:szCs w:val="22"/>
              </w:rPr>
            </w:pPr>
            <w:r w:rsidRPr="004B1509">
              <w:rPr>
                <w:rFonts w:eastAsia="Calibri"/>
                <w:i/>
                <w:iCs/>
                <w:szCs w:val="22"/>
              </w:rPr>
              <w:t>5.</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4CEBE2A8" w14:textId="77777777" w:rsidR="009D5F56" w:rsidRPr="004B1509" w:rsidRDefault="009D5F56" w:rsidP="00553004">
            <w:pPr>
              <w:rPr>
                <w:rFonts w:eastAsia="Calibri"/>
                <w:i/>
                <w:iCs/>
                <w:szCs w:val="22"/>
              </w:rPr>
            </w:pPr>
            <w:r w:rsidRPr="004B1509">
              <w:rPr>
                <w:rFonts w:eastAsia="Calibri"/>
                <w:i/>
                <w:iCs/>
                <w:szCs w:val="22"/>
              </w:rPr>
              <w:t>KAVARSKO SENIŪNIJA:</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10631D5A" w14:textId="092ED50E" w:rsidR="009D5F56" w:rsidRPr="004B1509" w:rsidRDefault="00F7044D" w:rsidP="00553004">
            <w:pPr>
              <w:jc w:val="right"/>
              <w:rPr>
                <w:rFonts w:eastAsia="Calibri"/>
                <w:bCs/>
                <w:i/>
                <w:iCs/>
                <w:szCs w:val="22"/>
              </w:rPr>
            </w:pPr>
            <w:r>
              <w:rPr>
                <w:rFonts w:eastAsia="Calibri"/>
                <w:bCs/>
                <w:i/>
                <w:iCs/>
                <w:szCs w:val="22"/>
              </w:rPr>
              <w:t>183 567</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569C2C3" w14:textId="49AF6C88" w:rsidR="009D5F56" w:rsidRPr="004B1509" w:rsidRDefault="00F7044D" w:rsidP="00553004">
            <w:pPr>
              <w:jc w:val="right"/>
              <w:rPr>
                <w:rFonts w:eastAsia="Calibri"/>
                <w:bCs/>
                <w:i/>
                <w:iCs/>
                <w:szCs w:val="22"/>
              </w:rPr>
            </w:pPr>
            <w:r>
              <w:rPr>
                <w:rFonts w:eastAsia="Calibri"/>
                <w:bCs/>
                <w:i/>
                <w:iCs/>
                <w:szCs w:val="22"/>
              </w:rPr>
              <w:t>9 177</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5618E1B" w14:textId="6EBE0E94" w:rsidR="009D5F56" w:rsidRPr="004B1509" w:rsidRDefault="00F7044D" w:rsidP="00553004">
            <w:pPr>
              <w:jc w:val="right"/>
              <w:rPr>
                <w:rFonts w:eastAsia="Calibri"/>
                <w:i/>
                <w:iCs/>
                <w:szCs w:val="22"/>
              </w:rPr>
            </w:pPr>
            <w:r>
              <w:rPr>
                <w:rFonts w:eastAsia="Calibri"/>
                <w:i/>
                <w:iCs/>
                <w:szCs w:val="22"/>
              </w:rPr>
              <w:t>150 888</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A955E6E" w14:textId="36714308" w:rsidR="009D5F56" w:rsidRPr="004B1509" w:rsidRDefault="00F7044D" w:rsidP="00553004">
            <w:pPr>
              <w:jc w:val="right"/>
              <w:rPr>
                <w:rFonts w:eastAsia="Calibri"/>
                <w:bCs/>
                <w:i/>
                <w:iCs/>
                <w:szCs w:val="22"/>
              </w:rPr>
            </w:pPr>
            <w:r>
              <w:rPr>
                <w:rFonts w:eastAsia="Calibri"/>
                <w:bCs/>
                <w:i/>
                <w:iCs/>
                <w:szCs w:val="22"/>
              </w:rPr>
              <w:t>23 502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F54536A" w14:textId="77777777" w:rsidR="009D5F56" w:rsidRPr="004B1509" w:rsidRDefault="009D5F56" w:rsidP="00553004">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0110DEDB" w14:textId="77777777" w:rsidR="009D5F56" w:rsidRPr="004B1509" w:rsidRDefault="009D5F56" w:rsidP="00553004">
            <w:pPr>
              <w:jc w:val="center"/>
              <w:rPr>
                <w:rFonts w:eastAsia="Calibri"/>
                <w:i/>
                <w:iCs/>
                <w:szCs w:val="22"/>
              </w:rPr>
            </w:pPr>
          </w:p>
        </w:tc>
      </w:tr>
      <w:tr w:rsidR="009D5F56" w:rsidRPr="000E6EF2" w14:paraId="32B09BC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7D5F151" w14:textId="77777777" w:rsidR="009D5F56" w:rsidRPr="000E6EF2" w:rsidRDefault="009D5F56" w:rsidP="00553004">
            <w:pPr>
              <w:numPr>
                <w:ilvl w:val="0"/>
                <w:numId w:val="12"/>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000000"/>
              <w:left w:val="single" w:sz="4" w:space="0" w:color="000000"/>
              <w:bottom w:val="single" w:sz="4" w:space="0" w:color="000000"/>
              <w:right w:val="single" w:sz="4" w:space="0" w:color="auto"/>
            </w:tcBorders>
            <w:vAlign w:val="center"/>
            <w:hideMark/>
          </w:tcPr>
          <w:p w14:paraId="559773C9" w14:textId="77777777" w:rsidR="009D5F56" w:rsidRPr="000E6EF2" w:rsidRDefault="009D5F56" w:rsidP="00553004">
            <w:pPr>
              <w:rPr>
                <w:rFonts w:eastAsia="Calibri"/>
                <w:i/>
                <w:iCs/>
                <w:szCs w:val="22"/>
              </w:rPr>
            </w:pPr>
            <w:r w:rsidRPr="000E6EF2">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2E41CB2D" w14:textId="783B661B" w:rsidR="009D5F56" w:rsidRPr="000E6EF2" w:rsidRDefault="00F7044D" w:rsidP="00553004">
            <w:pPr>
              <w:jc w:val="right"/>
              <w:rPr>
                <w:rFonts w:eastAsia="Calibri"/>
                <w:i/>
                <w:iCs/>
                <w:szCs w:val="22"/>
              </w:rPr>
            </w:pPr>
            <w:r>
              <w:rPr>
                <w:rFonts w:eastAsia="Calibri"/>
                <w:i/>
                <w:iCs/>
                <w:szCs w:val="22"/>
              </w:rPr>
              <w:t>48 916</w:t>
            </w:r>
          </w:p>
        </w:tc>
        <w:tc>
          <w:tcPr>
            <w:tcW w:w="1133" w:type="dxa"/>
            <w:tcBorders>
              <w:top w:val="single" w:sz="4" w:space="0" w:color="auto"/>
              <w:left w:val="single" w:sz="4" w:space="0" w:color="auto"/>
              <w:bottom w:val="single" w:sz="4" w:space="0" w:color="auto"/>
              <w:right w:val="single" w:sz="4" w:space="0" w:color="auto"/>
            </w:tcBorders>
            <w:vAlign w:val="center"/>
          </w:tcPr>
          <w:p w14:paraId="2D1C3911" w14:textId="63C9B5B4" w:rsidR="009D5F56" w:rsidRPr="000E6EF2" w:rsidRDefault="00F7044D" w:rsidP="00553004">
            <w:pPr>
              <w:jc w:val="right"/>
              <w:rPr>
                <w:rFonts w:eastAsia="Calibri"/>
                <w:i/>
                <w:iCs/>
                <w:szCs w:val="22"/>
              </w:rPr>
            </w:pPr>
            <w:r>
              <w:rPr>
                <w:rFonts w:eastAsia="Calibri"/>
                <w:i/>
                <w:iCs/>
                <w:szCs w:val="22"/>
              </w:rPr>
              <w:t>7 459</w:t>
            </w:r>
          </w:p>
        </w:tc>
        <w:tc>
          <w:tcPr>
            <w:tcW w:w="1133" w:type="dxa"/>
            <w:tcBorders>
              <w:top w:val="single" w:sz="4" w:space="0" w:color="auto"/>
              <w:left w:val="single" w:sz="4" w:space="0" w:color="auto"/>
              <w:bottom w:val="single" w:sz="4" w:space="0" w:color="auto"/>
              <w:right w:val="single" w:sz="4" w:space="0" w:color="auto"/>
            </w:tcBorders>
            <w:vAlign w:val="center"/>
          </w:tcPr>
          <w:p w14:paraId="2EC6121A" w14:textId="47BCD79F" w:rsidR="009D5F56" w:rsidRPr="000E6EF2" w:rsidRDefault="00F7044D" w:rsidP="00553004">
            <w:pPr>
              <w:jc w:val="right"/>
              <w:rPr>
                <w:rFonts w:eastAsia="Calibri"/>
                <w:i/>
                <w:iCs/>
                <w:szCs w:val="22"/>
              </w:rPr>
            </w:pPr>
            <w:r>
              <w:rPr>
                <w:rFonts w:eastAsia="Calibri"/>
                <w:i/>
                <w:iCs/>
                <w:szCs w:val="22"/>
              </w:rPr>
              <w:t>38 810</w:t>
            </w:r>
          </w:p>
        </w:tc>
        <w:tc>
          <w:tcPr>
            <w:tcW w:w="1133" w:type="dxa"/>
            <w:tcBorders>
              <w:top w:val="single" w:sz="4" w:space="0" w:color="auto"/>
              <w:left w:val="single" w:sz="4" w:space="0" w:color="auto"/>
              <w:bottom w:val="single" w:sz="4" w:space="0" w:color="auto"/>
              <w:right w:val="single" w:sz="4" w:space="0" w:color="auto"/>
            </w:tcBorders>
            <w:vAlign w:val="center"/>
          </w:tcPr>
          <w:p w14:paraId="7FB12983" w14:textId="4A455B10" w:rsidR="009D5F56" w:rsidRPr="000E6EF2" w:rsidRDefault="00F7044D" w:rsidP="00553004">
            <w:pPr>
              <w:jc w:val="right"/>
              <w:rPr>
                <w:rFonts w:eastAsia="Calibri"/>
                <w:i/>
                <w:iCs/>
                <w:szCs w:val="22"/>
              </w:rPr>
            </w:pPr>
            <w:r>
              <w:rPr>
                <w:rFonts w:eastAsia="Calibri"/>
                <w:i/>
                <w:iCs/>
                <w:szCs w:val="22"/>
              </w:rPr>
              <w:t>2 647</w:t>
            </w:r>
          </w:p>
        </w:tc>
        <w:tc>
          <w:tcPr>
            <w:tcW w:w="1133" w:type="dxa"/>
            <w:tcBorders>
              <w:top w:val="single" w:sz="4" w:space="0" w:color="auto"/>
              <w:left w:val="single" w:sz="4" w:space="0" w:color="auto"/>
              <w:bottom w:val="single" w:sz="4" w:space="0" w:color="auto"/>
              <w:right w:val="single" w:sz="4" w:space="0" w:color="auto"/>
            </w:tcBorders>
            <w:vAlign w:val="center"/>
          </w:tcPr>
          <w:p w14:paraId="4A927E06" w14:textId="77777777" w:rsidR="009D5F56" w:rsidRPr="000E6EF2" w:rsidRDefault="009D5F56"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70F99AB2" w14:textId="77777777" w:rsidR="009D5F56" w:rsidRPr="000E6EF2" w:rsidRDefault="009D5F56" w:rsidP="00553004">
            <w:pPr>
              <w:jc w:val="center"/>
              <w:rPr>
                <w:rFonts w:eastAsia="Calibri"/>
                <w:i/>
                <w:iCs/>
                <w:szCs w:val="22"/>
              </w:rPr>
            </w:pPr>
          </w:p>
        </w:tc>
      </w:tr>
      <w:tr w:rsidR="009D5F56" w:rsidRPr="004B1509" w14:paraId="4278CF5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C55A1C6"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C2BF967" w14:textId="77777777" w:rsidR="009D5F56" w:rsidRPr="004B1509" w:rsidRDefault="009D5F56" w:rsidP="00553004">
            <w:pPr>
              <w:rPr>
                <w:rFonts w:eastAsia="Calibri"/>
                <w:szCs w:val="22"/>
              </w:rPr>
            </w:pPr>
            <w:r w:rsidRPr="004B1509">
              <w:rPr>
                <w:rFonts w:eastAsia="Calibri"/>
                <w:szCs w:val="22"/>
              </w:rPr>
              <w:t>km23881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E0BC167" w14:textId="77777777" w:rsidR="009D5F56" w:rsidRPr="004B1509" w:rsidRDefault="009D5F56" w:rsidP="00553004">
            <w:pPr>
              <w:rPr>
                <w:rFonts w:eastAsia="Calibri"/>
                <w:szCs w:val="22"/>
              </w:rPr>
            </w:pPr>
            <w:r w:rsidRPr="004B1509">
              <w:rPr>
                <w:rFonts w:eastAsia="Calibri"/>
                <w:szCs w:val="22"/>
              </w:rPr>
              <w:t>Alyvų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4077638" w14:textId="77777777" w:rsidR="009D5F56" w:rsidRPr="004B1509" w:rsidRDefault="009D5F56" w:rsidP="00553004">
            <w:pPr>
              <w:jc w:val="right"/>
              <w:rPr>
                <w:rFonts w:eastAsia="Calibri"/>
                <w:szCs w:val="22"/>
              </w:rPr>
            </w:pPr>
            <w:r w:rsidRPr="004B1509">
              <w:rPr>
                <w:rFonts w:eastAsia="Calibri"/>
                <w:szCs w:val="22"/>
              </w:rPr>
              <w:t xml:space="preserve">117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F081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F6AB67" w14:textId="77777777" w:rsidR="009D5F56" w:rsidRPr="004B1509" w:rsidRDefault="009D5F56" w:rsidP="00553004">
            <w:pPr>
              <w:jc w:val="right"/>
              <w:rPr>
                <w:rFonts w:eastAsia="Calibri"/>
                <w:szCs w:val="22"/>
              </w:rPr>
            </w:pPr>
            <w:r w:rsidRPr="004B1509">
              <w:rPr>
                <w:rFonts w:eastAsia="Calibri"/>
                <w:szCs w:val="22"/>
              </w:rPr>
              <w:t>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A861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68A41"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42A320" w14:textId="77777777" w:rsidR="009D5F56" w:rsidRPr="004B1509" w:rsidRDefault="009D5F56" w:rsidP="00553004">
            <w:pPr>
              <w:jc w:val="center"/>
              <w:rPr>
                <w:rFonts w:eastAsia="Calibri"/>
                <w:szCs w:val="22"/>
              </w:rPr>
            </w:pPr>
            <w:r w:rsidRPr="004B1509">
              <w:rPr>
                <w:rFonts w:eastAsia="Calibri"/>
                <w:szCs w:val="22"/>
              </w:rPr>
              <w:t>3497-2028-0014</w:t>
            </w:r>
          </w:p>
        </w:tc>
      </w:tr>
      <w:tr w:rsidR="009D5F56" w:rsidRPr="004B1509" w14:paraId="0BA9ABF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FB78989"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F241E71" w14:textId="77777777" w:rsidR="009D5F56" w:rsidRPr="004B1509" w:rsidRDefault="009D5F56" w:rsidP="00553004">
            <w:pPr>
              <w:rPr>
                <w:rFonts w:eastAsia="Calibri"/>
                <w:szCs w:val="22"/>
              </w:rPr>
            </w:pPr>
            <w:r w:rsidRPr="004B1509">
              <w:rPr>
                <w:rFonts w:eastAsia="Calibri"/>
                <w:szCs w:val="22"/>
              </w:rPr>
              <w:t>km23885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7B0AE71" w14:textId="77777777" w:rsidR="009D5F56" w:rsidRPr="004B1509" w:rsidRDefault="009D5F56" w:rsidP="00553004">
            <w:pPr>
              <w:rPr>
                <w:rFonts w:eastAsia="Calibri"/>
                <w:szCs w:val="22"/>
              </w:rPr>
            </w:pPr>
            <w:r w:rsidRPr="004B1509">
              <w:rPr>
                <w:rFonts w:eastAsia="Calibri"/>
                <w:szCs w:val="22"/>
              </w:rPr>
              <w:t>Gegužės 1-osios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020F346" w14:textId="77777777" w:rsidR="009D5F56" w:rsidRPr="004B1509" w:rsidRDefault="009D5F56" w:rsidP="00553004">
            <w:pPr>
              <w:jc w:val="right"/>
              <w:rPr>
                <w:rFonts w:eastAsia="Calibri"/>
                <w:szCs w:val="22"/>
              </w:rPr>
            </w:pPr>
            <w:r w:rsidRPr="004B1509">
              <w:rPr>
                <w:rFonts w:eastAsia="Calibri"/>
                <w:szCs w:val="22"/>
              </w:rPr>
              <w:t xml:space="preserve">295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1B68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64E4EA" w14:textId="77777777" w:rsidR="009D5F56" w:rsidRPr="004B1509" w:rsidRDefault="009D5F56" w:rsidP="00553004">
            <w:pPr>
              <w:jc w:val="right"/>
              <w:rPr>
                <w:rFonts w:eastAsia="Calibri"/>
                <w:szCs w:val="22"/>
              </w:rPr>
            </w:pPr>
            <w:r w:rsidRPr="004B1509">
              <w:rPr>
                <w:rFonts w:eastAsia="Calibri"/>
                <w:szCs w:val="22"/>
              </w:rPr>
              <w:t>295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EA68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6268A"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712BCA" w14:textId="77777777" w:rsidR="009D5F56" w:rsidRPr="004B1509" w:rsidRDefault="009D5F56" w:rsidP="00553004">
            <w:pPr>
              <w:jc w:val="center"/>
              <w:rPr>
                <w:rFonts w:eastAsia="Calibri"/>
                <w:szCs w:val="22"/>
              </w:rPr>
            </w:pPr>
            <w:r w:rsidRPr="004B1509">
              <w:rPr>
                <w:rFonts w:eastAsia="Calibri"/>
                <w:szCs w:val="22"/>
              </w:rPr>
              <w:t>3497-2027-9010</w:t>
            </w:r>
          </w:p>
        </w:tc>
      </w:tr>
      <w:tr w:rsidR="009D5F56" w:rsidRPr="00A774D5" w14:paraId="611FD89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73601F0" w14:textId="77777777" w:rsidR="009D5F56" w:rsidRPr="00A774D5"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DF50F4E" w14:textId="77777777" w:rsidR="009D5F56" w:rsidRPr="00A774D5" w:rsidRDefault="009D5F56" w:rsidP="00553004">
            <w:pPr>
              <w:rPr>
                <w:rFonts w:eastAsia="Calibri"/>
                <w:szCs w:val="22"/>
              </w:rPr>
            </w:pPr>
            <w:r w:rsidRPr="00A774D5">
              <w:rPr>
                <w:rFonts w:eastAsia="Calibri"/>
                <w:szCs w:val="22"/>
              </w:rPr>
              <w:t>km23882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D59093C" w14:textId="77777777" w:rsidR="009D5F56" w:rsidRPr="00A774D5" w:rsidRDefault="009D5F56" w:rsidP="00553004">
            <w:pPr>
              <w:rPr>
                <w:rFonts w:eastAsia="Calibri"/>
                <w:szCs w:val="22"/>
              </w:rPr>
            </w:pPr>
            <w:r w:rsidRPr="00A774D5">
              <w:rPr>
                <w:rFonts w:eastAsia="Calibri"/>
                <w:szCs w:val="22"/>
              </w:rPr>
              <w:t>J. Biliūno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BC44432" w14:textId="40355429" w:rsidR="009D5F56" w:rsidRPr="00A774D5" w:rsidRDefault="009D5F56" w:rsidP="00553004">
            <w:pPr>
              <w:jc w:val="right"/>
              <w:rPr>
                <w:rFonts w:eastAsia="Calibri"/>
                <w:szCs w:val="22"/>
              </w:rPr>
            </w:pPr>
            <w:r w:rsidRPr="00A774D5">
              <w:rPr>
                <w:rFonts w:eastAsia="Calibri"/>
                <w:szCs w:val="22"/>
              </w:rPr>
              <w:t>740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926AE" w14:textId="71104879" w:rsidR="009D5F56" w:rsidRPr="00A774D5" w:rsidRDefault="009D5F56" w:rsidP="00553004">
            <w:pPr>
              <w:jc w:val="right"/>
              <w:rPr>
                <w:rFonts w:eastAsia="Calibri"/>
                <w:szCs w:val="22"/>
              </w:rPr>
            </w:pPr>
            <w:r w:rsidRPr="00A774D5">
              <w:rPr>
                <w:rFonts w:eastAsia="Calibri"/>
                <w:szCs w:val="22"/>
              </w:rPr>
              <w:t>592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CDA5FF" w14:textId="58EA8BA6" w:rsidR="009D5F56" w:rsidRPr="00A774D5" w:rsidRDefault="009D5F56" w:rsidP="00553004">
            <w:pPr>
              <w:jc w:val="right"/>
              <w:rPr>
                <w:rFonts w:eastAsia="Calibri"/>
                <w:szCs w:val="22"/>
              </w:rPr>
            </w:pPr>
            <w:r w:rsidRPr="00A774D5">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5F7BC" w14:textId="77777777" w:rsidR="009D5F56" w:rsidRPr="00A774D5" w:rsidRDefault="009D5F56" w:rsidP="00553004">
            <w:pPr>
              <w:jc w:val="right"/>
              <w:rPr>
                <w:rFonts w:eastAsia="Calibri"/>
                <w:szCs w:val="22"/>
              </w:rPr>
            </w:pPr>
            <w:r w:rsidRPr="00A774D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DC7CE" w14:textId="77777777" w:rsidR="009D5F56" w:rsidRPr="00A774D5" w:rsidRDefault="009D5F56" w:rsidP="00553004">
            <w:pPr>
              <w:jc w:val="center"/>
              <w:rPr>
                <w:rFonts w:eastAsia="Calibri"/>
                <w:szCs w:val="22"/>
              </w:rPr>
            </w:pPr>
            <w:r w:rsidRPr="00A774D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4701E1" w14:textId="77777777" w:rsidR="009D5F56" w:rsidRPr="00A774D5" w:rsidRDefault="009D5F56" w:rsidP="00553004">
            <w:pPr>
              <w:jc w:val="center"/>
              <w:rPr>
                <w:rFonts w:eastAsia="Calibri"/>
                <w:szCs w:val="22"/>
              </w:rPr>
            </w:pPr>
            <w:r w:rsidRPr="00A774D5">
              <w:rPr>
                <w:rFonts w:eastAsia="Calibri"/>
                <w:szCs w:val="22"/>
              </w:rPr>
              <w:t>3497-2024-5010</w:t>
            </w:r>
          </w:p>
        </w:tc>
      </w:tr>
      <w:tr w:rsidR="009D5F56" w:rsidRPr="004B1509" w14:paraId="291A48A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C63B55"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8DEF11D" w14:textId="77777777" w:rsidR="009D5F56" w:rsidRPr="004B1509" w:rsidRDefault="009D5F56" w:rsidP="00553004">
            <w:pPr>
              <w:rPr>
                <w:rFonts w:eastAsia="Calibri"/>
                <w:szCs w:val="22"/>
              </w:rPr>
            </w:pPr>
            <w:r w:rsidRPr="004B1509">
              <w:rPr>
                <w:rFonts w:eastAsia="Calibri"/>
                <w:szCs w:val="22"/>
              </w:rPr>
              <w:t>km23886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BD4B914" w14:textId="77777777" w:rsidR="009D5F56" w:rsidRPr="004B1509" w:rsidRDefault="009D5F56" w:rsidP="00553004">
            <w:pPr>
              <w:rPr>
                <w:rFonts w:eastAsia="Calibri"/>
                <w:szCs w:val="22"/>
              </w:rPr>
            </w:pPr>
            <w:r w:rsidRPr="004B1509">
              <w:rPr>
                <w:rFonts w:eastAsia="Calibri"/>
                <w:szCs w:val="22"/>
              </w:rPr>
              <w:t>J. Janonio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ACD2269" w14:textId="77777777" w:rsidR="009D5F56" w:rsidRPr="004B1509" w:rsidRDefault="009D5F56" w:rsidP="00553004">
            <w:pPr>
              <w:jc w:val="right"/>
              <w:rPr>
                <w:rFonts w:eastAsia="Calibri"/>
                <w:szCs w:val="22"/>
              </w:rPr>
            </w:pPr>
            <w:r w:rsidRPr="004B1509">
              <w:rPr>
                <w:rFonts w:eastAsia="Calibri"/>
                <w:szCs w:val="22"/>
              </w:rPr>
              <w:t xml:space="preserve">184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DF09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36730" w14:textId="77777777" w:rsidR="009D5F56" w:rsidRPr="004B1509" w:rsidRDefault="009D5F56" w:rsidP="00553004">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A54D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264D24"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6A5A63" w14:textId="77777777" w:rsidR="009D5F56" w:rsidRPr="004B1509" w:rsidRDefault="009D5F56" w:rsidP="00553004">
            <w:pPr>
              <w:jc w:val="center"/>
              <w:rPr>
                <w:rFonts w:eastAsia="Calibri"/>
                <w:szCs w:val="22"/>
              </w:rPr>
            </w:pPr>
            <w:r w:rsidRPr="004B1509">
              <w:rPr>
                <w:rFonts w:eastAsia="Calibri"/>
                <w:szCs w:val="22"/>
              </w:rPr>
              <w:t>3497-2025-0014</w:t>
            </w:r>
          </w:p>
        </w:tc>
      </w:tr>
      <w:tr w:rsidR="009D5F56" w:rsidRPr="004B1509" w14:paraId="75DF6D9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6118F5"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807725A" w14:textId="77777777" w:rsidR="009D5F56" w:rsidRPr="004B1509" w:rsidRDefault="009D5F56" w:rsidP="00553004">
            <w:pPr>
              <w:rPr>
                <w:rFonts w:eastAsia="Calibri"/>
                <w:szCs w:val="22"/>
              </w:rPr>
            </w:pPr>
            <w:r w:rsidRPr="004B1509">
              <w:rPr>
                <w:rFonts w:eastAsia="Calibri"/>
                <w:szCs w:val="22"/>
              </w:rPr>
              <w:t>km23946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0BAD092" w14:textId="77777777" w:rsidR="009D5F56" w:rsidRPr="004B1509" w:rsidRDefault="009D5F56" w:rsidP="00553004">
            <w:pPr>
              <w:rPr>
                <w:rFonts w:eastAsia="Calibri"/>
                <w:szCs w:val="22"/>
              </w:rPr>
            </w:pPr>
            <w:r w:rsidRPr="004B1509">
              <w:rPr>
                <w:rFonts w:eastAsia="Calibri"/>
                <w:szCs w:val="22"/>
              </w:rPr>
              <w:t>P. Raudonikio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9E03DC5" w14:textId="77777777" w:rsidR="009D5F56" w:rsidRPr="004B1509" w:rsidRDefault="009D5F56" w:rsidP="00553004">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AE620A" w14:textId="77777777" w:rsidR="009D5F56" w:rsidRPr="004B1509" w:rsidRDefault="009D5F56" w:rsidP="00553004">
            <w:pPr>
              <w:jc w:val="right"/>
              <w:rPr>
                <w:rFonts w:eastAsia="Calibri"/>
                <w:szCs w:val="22"/>
              </w:rPr>
            </w:pPr>
            <w:r w:rsidRPr="004B1509">
              <w:rPr>
                <w:rFonts w:eastAsia="Calibri"/>
                <w:szCs w:val="22"/>
              </w:rPr>
              <w:t>342</w:t>
            </w:r>
            <w:r w:rsidRPr="004B1509">
              <w:rPr>
                <w:rFonts w:eastAsia="Calibri"/>
                <w:szCs w:val="22"/>
                <w:vertAlign w:val="superscript"/>
              </w:rPr>
              <w:footnoteReference w:id="16"/>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411A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6A6A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47D8E"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919A76" w14:textId="77777777" w:rsidR="009D5F56" w:rsidRPr="004B1509" w:rsidRDefault="009D5F56" w:rsidP="00553004">
            <w:pPr>
              <w:jc w:val="center"/>
              <w:rPr>
                <w:rFonts w:eastAsia="Calibri"/>
                <w:szCs w:val="22"/>
              </w:rPr>
            </w:pPr>
            <w:r w:rsidRPr="004B1509">
              <w:rPr>
                <w:rFonts w:eastAsia="Calibri"/>
                <w:szCs w:val="22"/>
              </w:rPr>
              <w:t>3497-2027-6019</w:t>
            </w:r>
          </w:p>
        </w:tc>
      </w:tr>
      <w:tr w:rsidR="009D5F56" w:rsidRPr="004B1509" w14:paraId="64CDCC0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77C3A10"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3CC2333" w14:textId="77777777" w:rsidR="009D5F56" w:rsidRPr="004B1509" w:rsidRDefault="009D5F56" w:rsidP="00553004">
            <w:pPr>
              <w:rPr>
                <w:rFonts w:eastAsia="Calibri"/>
                <w:szCs w:val="22"/>
              </w:rPr>
            </w:pPr>
            <w:r w:rsidRPr="004B1509">
              <w:rPr>
                <w:rFonts w:eastAsia="Calibri"/>
                <w:szCs w:val="22"/>
              </w:rPr>
              <w:t>km23888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96F1586" w14:textId="77777777" w:rsidR="009D5F56" w:rsidRPr="004B1509" w:rsidRDefault="009D5F56" w:rsidP="00553004">
            <w:pPr>
              <w:rPr>
                <w:rFonts w:eastAsia="Calibri"/>
                <w:szCs w:val="22"/>
              </w:rPr>
            </w:pPr>
            <w:r w:rsidRPr="004B1509">
              <w:rPr>
                <w:rFonts w:eastAsia="Calibri"/>
                <w:szCs w:val="22"/>
              </w:rPr>
              <w:t>Paupio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5997FC8" w14:textId="77777777" w:rsidR="009D5F56" w:rsidRPr="004B1509" w:rsidRDefault="009D5F56" w:rsidP="00553004">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80E2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39043" w14:textId="77777777" w:rsidR="009D5F56" w:rsidRPr="004B1509" w:rsidRDefault="009D5F56" w:rsidP="00553004">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226B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331AA"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B506AC" w14:textId="77777777" w:rsidR="009D5F56" w:rsidRPr="004B1509" w:rsidRDefault="009D5F56" w:rsidP="00553004">
            <w:pPr>
              <w:jc w:val="center"/>
              <w:rPr>
                <w:rFonts w:eastAsia="Calibri"/>
                <w:szCs w:val="22"/>
              </w:rPr>
            </w:pPr>
            <w:r w:rsidRPr="004B1509">
              <w:rPr>
                <w:rFonts w:eastAsia="Calibri"/>
                <w:szCs w:val="22"/>
              </w:rPr>
              <w:t>4400-5428-1626</w:t>
            </w:r>
          </w:p>
        </w:tc>
      </w:tr>
      <w:tr w:rsidR="009D5F56" w:rsidRPr="004B1509" w14:paraId="26F5ECB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17FBD5"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125006F" w14:textId="77777777" w:rsidR="009D5F56" w:rsidRPr="004B1509" w:rsidRDefault="009D5F56" w:rsidP="00553004">
            <w:pPr>
              <w:rPr>
                <w:rFonts w:eastAsia="Calibri"/>
                <w:szCs w:val="22"/>
              </w:rPr>
            </w:pPr>
            <w:r w:rsidRPr="004B1509">
              <w:rPr>
                <w:rFonts w:eastAsia="Calibri"/>
                <w:szCs w:val="22"/>
              </w:rPr>
              <w:t>km 23945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38E64F0" w14:textId="77777777" w:rsidR="009D5F56" w:rsidRPr="004B1509" w:rsidRDefault="009D5F56" w:rsidP="00553004">
            <w:pPr>
              <w:rPr>
                <w:rFonts w:eastAsia="Calibri"/>
                <w:szCs w:val="22"/>
              </w:rPr>
            </w:pPr>
            <w:r w:rsidRPr="004B1509">
              <w:rPr>
                <w:rFonts w:eastAsia="Calibri"/>
                <w:szCs w:val="22"/>
              </w:rPr>
              <w:t>Pienės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8C31106" w14:textId="77777777" w:rsidR="009D5F56" w:rsidRPr="004B1509" w:rsidRDefault="009D5F56" w:rsidP="00553004">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0D1BE" w14:textId="77777777" w:rsidR="009D5F56" w:rsidRPr="004B1509" w:rsidRDefault="009D5F56" w:rsidP="00553004">
            <w:pPr>
              <w:jc w:val="right"/>
              <w:rPr>
                <w:rFonts w:eastAsia="Calibri"/>
                <w:szCs w:val="22"/>
              </w:rPr>
            </w:pPr>
            <w:r w:rsidRPr="004B1509">
              <w:rPr>
                <w:rFonts w:eastAsia="Calibri"/>
                <w:szCs w:val="22"/>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B5991" w14:textId="77777777" w:rsidR="009D5F56" w:rsidRPr="004B1509" w:rsidRDefault="009D5F56" w:rsidP="00553004">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17C69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ABAE4"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509877" w14:textId="77777777" w:rsidR="009D5F56" w:rsidRPr="004B1509" w:rsidRDefault="009D5F56" w:rsidP="00553004">
            <w:pPr>
              <w:jc w:val="center"/>
              <w:rPr>
                <w:rFonts w:eastAsia="Calibri"/>
                <w:szCs w:val="22"/>
              </w:rPr>
            </w:pPr>
            <w:r w:rsidRPr="004B1509">
              <w:rPr>
                <w:rFonts w:eastAsia="Calibri"/>
                <w:szCs w:val="22"/>
              </w:rPr>
              <w:t>3497-2028-1018</w:t>
            </w:r>
          </w:p>
        </w:tc>
      </w:tr>
      <w:tr w:rsidR="009D5F56" w:rsidRPr="004B1509" w14:paraId="65FD97D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3860583"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78E49CF" w14:textId="77777777" w:rsidR="009D5F56" w:rsidRPr="004B1509" w:rsidRDefault="009D5F56" w:rsidP="00553004">
            <w:pPr>
              <w:rPr>
                <w:rFonts w:eastAsia="Calibri"/>
                <w:szCs w:val="22"/>
              </w:rPr>
            </w:pPr>
            <w:r w:rsidRPr="004B1509">
              <w:rPr>
                <w:rFonts w:eastAsia="Calibri"/>
                <w:szCs w:val="22"/>
              </w:rPr>
              <w:t>km23947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8B24E28" w14:textId="77777777" w:rsidR="009D5F56" w:rsidRPr="004B1509" w:rsidRDefault="009D5F56" w:rsidP="00553004">
            <w:pPr>
              <w:rPr>
                <w:rFonts w:eastAsia="Calibri"/>
                <w:szCs w:val="22"/>
              </w:rPr>
            </w:pPr>
            <w:r w:rsidRPr="004B1509">
              <w:rPr>
                <w:rFonts w:eastAsia="Calibri"/>
                <w:szCs w:val="22"/>
              </w:rPr>
              <w:t>Respublikos a.,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B6D4B11" w14:textId="77777777" w:rsidR="009D5F56" w:rsidRPr="004B1509" w:rsidRDefault="009D5F56" w:rsidP="00553004">
            <w:pPr>
              <w:jc w:val="right"/>
              <w:rPr>
                <w:rFonts w:eastAsia="Calibri"/>
                <w:szCs w:val="22"/>
              </w:rPr>
            </w:pPr>
            <w:r w:rsidRPr="004B1509">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5B2CD" w14:textId="77777777" w:rsidR="009D5F56" w:rsidRPr="004B1509" w:rsidRDefault="009D5F56" w:rsidP="00553004">
            <w:pPr>
              <w:jc w:val="right"/>
              <w:rPr>
                <w:rFonts w:eastAsia="Calibri"/>
                <w:szCs w:val="22"/>
              </w:rPr>
            </w:pPr>
            <w:r w:rsidRPr="004B1509">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09446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20CC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0A3E2"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9BBF11" w14:textId="77777777" w:rsidR="009D5F56" w:rsidRPr="004B1509" w:rsidRDefault="009D5F56" w:rsidP="00553004">
            <w:pPr>
              <w:jc w:val="center"/>
              <w:rPr>
                <w:rFonts w:eastAsia="Calibri"/>
                <w:szCs w:val="22"/>
              </w:rPr>
            </w:pPr>
            <w:r w:rsidRPr="004B1509">
              <w:rPr>
                <w:rFonts w:eastAsia="Calibri"/>
                <w:szCs w:val="22"/>
              </w:rPr>
              <w:t>4400-5428-1648</w:t>
            </w:r>
          </w:p>
        </w:tc>
      </w:tr>
      <w:tr w:rsidR="009D5F56" w:rsidRPr="004B1509" w14:paraId="5A55757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CB7C4F6"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10BFCBD" w14:textId="77777777" w:rsidR="009D5F56" w:rsidRPr="004B1509" w:rsidRDefault="009D5F56" w:rsidP="00553004">
            <w:pPr>
              <w:rPr>
                <w:rFonts w:eastAsia="Calibri"/>
                <w:szCs w:val="22"/>
              </w:rPr>
            </w:pPr>
            <w:r w:rsidRPr="004B1509">
              <w:rPr>
                <w:rFonts w:eastAsia="Calibri"/>
                <w:szCs w:val="22"/>
              </w:rPr>
              <w:t>km23948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3EBC3AB" w14:textId="77777777" w:rsidR="009D5F56" w:rsidRPr="004B1509" w:rsidRDefault="009D5F56" w:rsidP="00553004">
            <w:pPr>
              <w:rPr>
                <w:rFonts w:eastAsia="Calibri"/>
                <w:szCs w:val="22"/>
              </w:rPr>
            </w:pPr>
            <w:r w:rsidRPr="004B1509">
              <w:rPr>
                <w:rFonts w:eastAsia="Calibri"/>
                <w:szCs w:val="22"/>
              </w:rPr>
              <w:t>Savanorių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6BE24E8" w14:textId="77777777" w:rsidR="009D5F56" w:rsidRPr="004B1509" w:rsidRDefault="009D5F56" w:rsidP="00553004">
            <w:pPr>
              <w:jc w:val="right"/>
              <w:rPr>
                <w:rFonts w:eastAsia="Calibri"/>
                <w:szCs w:val="22"/>
              </w:rPr>
            </w:pPr>
            <w:r w:rsidRPr="004B1509">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A8B15" w14:textId="77777777" w:rsidR="009D5F56" w:rsidRPr="004B1509" w:rsidRDefault="009D5F56" w:rsidP="00553004">
            <w:pPr>
              <w:jc w:val="right"/>
              <w:rPr>
                <w:rFonts w:eastAsia="Calibri"/>
                <w:szCs w:val="22"/>
              </w:rPr>
            </w:pPr>
            <w:r w:rsidRPr="004B1509">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vAlign w:val="center"/>
          </w:tcPr>
          <w:p w14:paraId="0ED68451" w14:textId="6BF207B0" w:rsidR="009D5F56" w:rsidRPr="004B1509" w:rsidRDefault="00375DCB" w:rsidP="00553004">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569EC92D" w14:textId="3F1DC9F2" w:rsidR="009D5F56" w:rsidRPr="004B1509" w:rsidRDefault="00375DCB" w:rsidP="00553004">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98B491"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53E3C3" w14:textId="77777777" w:rsidR="009D5F56" w:rsidRPr="004B1509" w:rsidRDefault="009D5F56" w:rsidP="00553004">
            <w:pPr>
              <w:jc w:val="center"/>
              <w:rPr>
                <w:rFonts w:eastAsia="Calibri"/>
                <w:szCs w:val="22"/>
              </w:rPr>
            </w:pPr>
            <w:r w:rsidRPr="004B1509">
              <w:rPr>
                <w:rFonts w:eastAsia="Calibri"/>
                <w:szCs w:val="22"/>
              </w:rPr>
              <w:t>3497-2025-1018</w:t>
            </w:r>
          </w:p>
        </w:tc>
      </w:tr>
      <w:tr w:rsidR="009D5F56" w:rsidRPr="00837F1B" w14:paraId="64910D8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878CCE" w14:textId="77777777" w:rsidR="009D5F56" w:rsidRPr="00837F1B"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A316E03" w14:textId="77777777" w:rsidR="009D5F56" w:rsidRPr="00837F1B" w:rsidRDefault="009D5F56" w:rsidP="00553004">
            <w:pPr>
              <w:rPr>
                <w:rFonts w:eastAsia="Calibri"/>
                <w:szCs w:val="22"/>
              </w:rPr>
            </w:pPr>
            <w:r w:rsidRPr="00837F1B">
              <w:rPr>
                <w:rFonts w:eastAsia="Calibri"/>
                <w:szCs w:val="22"/>
              </w:rPr>
              <w:t>km23949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5564541" w14:textId="77777777" w:rsidR="009D5F56" w:rsidRPr="00837F1B" w:rsidRDefault="009D5F56" w:rsidP="00553004">
            <w:pPr>
              <w:rPr>
                <w:rFonts w:eastAsia="Calibri"/>
                <w:szCs w:val="22"/>
              </w:rPr>
            </w:pPr>
            <w:r w:rsidRPr="00837F1B">
              <w:rPr>
                <w:rFonts w:eastAsia="Calibri"/>
                <w:szCs w:val="22"/>
              </w:rPr>
              <w:t>Sodų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9AB9220" w14:textId="77777777" w:rsidR="009D5F56" w:rsidRPr="00837F1B" w:rsidRDefault="009D5F56" w:rsidP="00553004">
            <w:pPr>
              <w:jc w:val="right"/>
              <w:rPr>
                <w:rFonts w:eastAsia="Calibri"/>
                <w:szCs w:val="22"/>
              </w:rPr>
            </w:pPr>
            <w:r w:rsidRPr="00837F1B">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1A25A" w14:textId="3F766312" w:rsidR="009D5F56" w:rsidRPr="00837F1B" w:rsidRDefault="009D5F56" w:rsidP="00553004">
            <w:pPr>
              <w:jc w:val="right"/>
              <w:rPr>
                <w:rFonts w:eastAsia="Calibri"/>
                <w:strike/>
                <w:szCs w:val="22"/>
              </w:rPr>
            </w:pPr>
            <w:r w:rsidRPr="00837F1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E3088" w14:textId="77777777" w:rsidR="009D5F56" w:rsidRPr="00837F1B" w:rsidRDefault="009D5F56" w:rsidP="00553004">
            <w:pPr>
              <w:jc w:val="right"/>
              <w:rPr>
                <w:rFonts w:eastAsia="Calibri"/>
                <w:szCs w:val="22"/>
              </w:rPr>
            </w:pPr>
            <w:r w:rsidRPr="00837F1B">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E8C971" w14:textId="77777777" w:rsidR="009D5F56" w:rsidRPr="00837F1B" w:rsidRDefault="009D5F56" w:rsidP="00553004">
            <w:pPr>
              <w:jc w:val="right"/>
              <w:rPr>
                <w:rFonts w:eastAsia="Calibri"/>
                <w:szCs w:val="22"/>
              </w:rPr>
            </w:pPr>
            <w:r w:rsidRPr="00837F1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4CD71" w14:textId="77777777" w:rsidR="009D5F56" w:rsidRPr="00837F1B" w:rsidRDefault="009D5F56" w:rsidP="00553004">
            <w:pPr>
              <w:jc w:val="center"/>
              <w:rPr>
                <w:rFonts w:eastAsia="Calibri"/>
                <w:szCs w:val="22"/>
              </w:rPr>
            </w:pPr>
            <w:r w:rsidRPr="00837F1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CA3647" w14:textId="77777777" w:rsidR="009D5F56" w:rsidRPr="00837F1B" w:rsidRDefault="009D5F56" w:rsidP="00553004">
            <w:pPr>
              <w:jc w:val="center"/>
              <w:rPr>
                <w:rFonts w:eastAsia="Calibri"/>
                <w:szCs w:val="22"/>
              </w:rPr>
            </w:pPr>
            <w:r w:rsidRPr="00837F1B">
              <w:rPr>
                <w:rFonts w:eastAsia="Calibri"/>
                <w:szCs w:val="22"/>
              </w:rPr>
              <w:t>3497-2027-8013</w:t>
            </w:r>
          </w:p>
        </w:tc>
      </w:tr>
      <w:tr w:rsidR="009D5F56" w:rsidRPr="004B1509" w14:paraId="45DD094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BC17FD7"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95215A0" w14:textId="77777777" w:rsidR="009D5F56" w:rsidRPr="004B1509" w:rsidRDefault="009D5F56" w:rsidP="00553004">
            <w:pPr>
              <w:rPr>
                <w:rFonts w:eastAsia="Calibri"/>
                <w:szCs w:val="22"/>
              </w:rPr>
            </w:pPr>
            <w:r w:rsidRPr="004B1509">
              <w:rPr>
                <w:rFonts w:eastAsia="Calibri"/>
                <w:szCs w:val="22"/>
              </w:rPr>
              <w:t>km 23950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D146FA6" w14:textId="77777777" w:rsidR="009D5F56" w:rsidRPr="004B1509" w:rsidRDefault="009D5F56" w:rsidP="00553004">
            <w:pPr>
              <w:rPr>
                <w:rFonts w:eastAsia="Calibri"/>
                <w:szCs w:val="22"/>
              </w:rPr>
            </w:pPr>
            <w:r w:rsidRPr="004B1509">
              <w:rPr>
                <w:rFonts w:eastAsia="Calibri"/>
                <w:szCs w:val="22"/>
              </w:rPr>
              <w:t>Sportininkų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40BE296" w14:textId="77777777" w:rsidR="009D5F56" w:rsidRPr="004B1509" w:rsidRDefault="009D5F56" w:rsidP="00553004">
            <w:pPr>
              <w:jc w:val="right"/>
              <w:rPr>
                <w:rFonts w:eastAsia="Calibri"/>
                <w:szCs w:val="22"/>
              </w:rPr>
            </w:pPr>
            <w:r w:rsidRPr="004B1509">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05F92" w14:textId="77777777" w:rsidR="009D5F56" w:rsidRPr="004B1509" w:rsidRDefault="009D5F56" w:rsidP="00553004">
            <w:pPr>
              <w:jc w:val="right"/>
              <w:rPr>
                <w:rFonts w:eastAsia="Calibri"/>
                <w:szCs w:val="22"/>
              </w:rPr>
            </w:pPr>
            <w:r w:rsidRPr="004B1509">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5F3E0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B722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B71350"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6CD967" w14:textId="77777777" w:rsidR="009D5F56" w:rsidRPr="004B1509" w:rsidRDefault="009D5F56" w:rsidP="00553004">
            <w:pPr>
              <w:jc w:val="center"/>
              <w:rPr>
                <w:rFonts w:eastAsia="Calibri"/>
                <w:szCs w:val="22"/>
              </w:rPr>
            </w:pPr>
            <w:r w:rsidRPr="004B1509">
              <w:rPr>
                <w:rFonts w:eastAsia="Calibri"/>
                <w:szCs w:val="22"/>
              </w:rPr>
              <w:t>3497-2025-6015</w:t>
            </w:r>
          </w:p>
        </w:tc>
      </w:tr>
      <w:tr w:rsidR="009D5F56" w:rsidRPr="004B1509" w14:paraId="0CAFAA8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BB9BFDC"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002374F" w14:textId="77777777" w:rsidR="009D5F56" w:rsidRPr="004B1509" w:rsidRDefault="009D5F56" w:rsidP="00553004">
            <w:pPr>
              <w:rPr>
                <w:rFonts w:eastAsia="Calibri"/>
                <w:szCs w:val="22"/>
              </w:rPr>
            </w:pPr>
            <w:r w:rsidRPr="004B1509">
              <w:rPr>
                <w:rFonts w:eastAsia="Calibri"/>
                <w:szCs w:val="22"/>
              </w:rPr>
              <w:t>km23951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010AA1D" w14:textId="77777777" w:rsidR="009D5F56" w:rsidRPr="004B1509" w:rsidRDefault="009D5F56" w:rsidP="00553004">
            <w:pPr>
              <w:rPr>
                <w:rFonts w:eastAsia="Calibri"/>
                <w:szCs w:val="22"/>
              </w:rPr>
            </w:pPr>
            <w:r w:rsidRPr="004B1509">
              <w:rPr>
                <w:rFonts w:eastAsia="Calibri"/>
                <w:szCs w:val="22"/>
              </w:rPr>
              <w:t>Šaltinio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A5B0142" w14:textId="77777777" w:rsidR="009D5F56" w:rsidRPr="004B1509" w:rsidRDefault="009D5F56" w:rsidP="00553004">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C424E" w14:textId="77777777" w:rsidR="009D5F56" w:rsidRPr="004B1509" w:rsidRDefault="009D5F56" w:rsidP="00553004">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98719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4AA41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5F853" w14:textId="77777777" w:rsidR="009D5F56" w:rsidRPr="004B1509" w:rsidRDefault="009D5F56" w:rsidP="00553004">
            <w:pPr>
              <w:jc w:val="center"/>
              <w:rPr>
                <w:rFonts w:eastAsia="Calibri"/>
                <w:bCs/>
                <w:szCs w:val="22"/>
              </w:rPr>
            </w:pPr>
            <w:r w:rsidRPr="004B1509">
              <w:rPr>
                <w:rFonts w:eastAsia="Calibri"/>
                <w:bCs/>
                <w:szCs w:val="22"/>
              </w:rPr>
              <w:t>D</w:t>
            </w:r>
          </w:p>
          <w:p w14:paraId="13944645" w14:textId="0BDA074B" w:rsidR="009D5F56" w:rsidRPr="004B1509" w:rsidRDefault="009D5F56" w:rsidP="00553004">
            <w:pPr>
              <w:jc w:val="center"/>
              <w:rPr>
                <w:rFonts w:eastAsia="Calibri"/>
                <w:bCs/>
                <w:szCs w:val="22"/>
              </w:rPr>
            </w:pPr>
            <w:r>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588ECC" w14:textId="77777777" w:rsidR="009D5F56" w:rsidRPr="004B1509" w:rsidRDefault="009D5F56" w:rsidP="00553004">
            <w:pPr>
              <w:jc w:val="center"/>
              <w:rPr>
                <w:rFonts w:eastAsia="Calibri"/>
                <w:szCs w:val="22"/>
              </w:rPr>
            </w:pPr>
            <w:r w:rsidRPr="004B1509">
              <w:rPr>
                <w:rFonts w:eastAsia="Calibri"/>
                <w:szCs w:val="22"/>
              </w:rPr>
              <w:t>4400-2422-1301</w:t>
            </w:r>
          </w:p>
          <w:p w14:paraId="726AF7C1" w14:textId="77777777" w:rsidR="009D5F56" w:rsidRPr="004B1509" w:rsidRDefault="009D5F56" w:rsidP="00553004">
            <w:pPr>
              <w:jc w:val="center"/>
              <w:rPr>
                <w:rFonts w:eastAsia="Calibri"/>
                <w:szCs w:val="22"/>
              </w:rPr>
            </w:pPr>
            <w:r w:rsidRPr="004B1509">
              <w:rPr>
                <w:rFonts w:eastAsia="Calibri"/>
                <w:szCs w:val="22"/>
              </w:rPr>
              <w:t>4400-5427-9362</w:t>
            </w:r>
          </w:p>
        </w:tc>
      </w:tr>
      <w:tr w:rsidR="009D5F56" w:rsidRPr="004B1509" w14:paraId="6F9131A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2E3AB0"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A8E4182" w14:textId="77777777" w:rsidR="009D5F56" w:rsidRPr="004B1509" w:rsidRDefault="009D5F56" w:rsidP="00553004">
            <w:pPr>
              <w:rPr>
                <w:rFonts w:eastAsia="Calibri"/>
                <w:szCs w:val="22"/>
              </w:rPr>
            </w:pPr>
            <w:r w:rsidRPr="004B1509">
              <w:rPr>
                <w:rFonts w:eastAsia="Calibri"/>
                <w:szCs w:val="22"/>
              </w:rPr>
              <w:t>km23952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E7414AE" w14:textId="77777777" w:rsidR="009D5F56" w:rsidRPr="004B1509" w:rsidRDefault="009D5F56" w:rsidP="00553004">
            <w:pPr>
              <w:rPr>
                <w:rFonts w:eastAsia="Calibri"/>
                <w:szCs w:val="22"/>
              </w:rPr>
            </w:pPr>
            <w:r w:rsidRPr="004B1509">
              <w:rPr>
                <w:rFonts w:eastAsia="Calibri"/>
                <w:szCs w:val="22"/>
              </w:rPr>
              <w:t>Šaltinio skg.,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64A4C19" w14:textId="77777777" w:rsidR="009D5F56" w:rsidRPr="004B1509" w:rsidRDefault="009D5F56" w:rsidP="00553004">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642B6" w14:textId="77777777" w:rsidR="009D5F56" w:rsidRPr="004B1509" w:rsidRDefault="009D5F56" w:rsidP="00553004">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9FBA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951E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8B369"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679378" w14:textId="77777777" w:rsidR="009D5F56" w:rsidRPr="004B1509" w:rsidRDefault="009D5F56" w:rsidP="00553004">
            <w:pPr>
              <w:jc w:val="center"/>
              <w:rPr>
                <w:rFonts w:eastAsia="Calibri"/>
                <w:szCs w:val="22"/>
              </w:rPr>
            </w:pPr>
            <w:r w:rsidRPr="004B1509">
              <w:rPr>
                <w:rFonts w:eastAsia="Calibri"/>
                <w:szCs w:val="22"/>
              </w:rPr>
              <w:t>3497-2024-6019</w:t>
            </w:r>
          </w:p>
        </w:tc>
      </w:tr>
      <w:tr w:rsidR="009D5F56" w:rsidRPr="004B1509" w14:paraId="5A522C1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02A529F"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2B062EB" w14:textId="77777777" w:rsidR="009D5F56" w:rsidRPr="004B1509" w:rsidRDefault="009D5F56" w:rsidP="00553004">
            <w:pPr>
              <w:rPr>
                <w:rFonts w:eastAsia="Calibri"/>
                <w:szCs w:val="22"/>
              </w:rPr>
            </w:pPr>
            <w:r w:rsidRPr="004B1509">
              <w:rPr>
                <w:rFonts w:eastAsia="Calibri"/>
                <w:szCs w:val="22"/>
              </w:rPr>
              <w:t>km 23953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3CFC450" w14:textId="77777777" w:rsidR="009D5F56" w:rsidRPr="004B1509" w:rsidRDefault="009D5F56" w:rsidP="00553004">
            <w:pPr>
              <w:rPr>
                <w:rFonts w:eastAsia="Calibri"/>
                <w:szCs w:val="22"/>
              </w:rPr>
            </w:pPr>
            <w:r w:rsidRPr="004B1509">
              <w:rPr>
                <w:rFonts w:eastAsia="Calibri"/>
                <w:szCs w:val="22"/>
              </w:rPr>
              <w:t>Šventosios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4AAFCF6" w14:textId="77777777" w:rsidR="009D5F56" w:rsidRPr="004B1509" w:rsidRDefault="009D5F56" w:rsidP="00553004">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769A5" w14:textId="77777777" w:rsidR="009D5F56" w:rsidRPr="004B1509" w:rsidRDefault="009D5F56" w:rsidP="00553004">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5CB79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BA46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DEABA7"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6C1442" w14:textId="77777777" w:rsidR="009D5F56" w:rsidRPr="004B1509" w:rsidRDefault="009D5F56" w:rsidP="00553004">
            <w:pPr>
              <w:jc w:val="center"/>
              <w:rPr>
                <w:rFonts w:eastAsia="Calibri"/>
                <w:szCs w:val="22"/>
              </w:rPr>
            </w:pPr>
            <w:r w:rsidRPr="004B1509">
              <w:rPr>
                <w:rFonts w:eastAsia="Calibri"/>
                <w:szCs w:val="22"/>
              </w:rPr>
              <w:t>3497-2024-7016</w:t>
            </w:r>
          </w:p>
        </w:tc>
      </w:tr>
      <w:tr w:rsidR="009D5F56" w:rsidRPr="004B1509" w14:paraId="3C13508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71B7BC"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000000"/>
              <w:bottom w:val="single" w:sz="4" w:space="0" w:color="000000"/>
              <w:right w:val="single" w:sz="4" w:space="0" w:color="auto"/>
            </w:tcBorders>
            <w:vAlign w:val="center"/>
            <w:hideMark/>
          </w:tcPr>
          <w:p w14:paraId="2EA2712D" w14:textId="77777777" w:rsidR="009D5F56" w:rsidRPr="004B1509" w:rsidRDefault="009D5F56" w:rsidP="00553004">
            <w:pPr>
              <w:rPr>
                <w:rFonts w:eastAsia="Calibri"/>
                <w:szCs w:val="22"/>
              </w:rPr>
            </w:pPr>
            <w:r w:rsidRPr="004B1509">
              <w:rPr>
                <w:rFonts w:eastAsia="Calibri"/>
                <w:szCs w:val="22"/>
              </w:rPr>
              <w:t>km 23887</w:t>
            </w:r>
          </w:p>
        </w:tc>
        <w:tc>
          <w:tcPr>
            <w:tcW w:w="4412" w:type="dxa"/>
            <w:tcBorders>
              <w:top w:val="single" w:sz="4" w:space="0" w:color="auto"/>
              <w:left w:val="single" w:sz="4" w:space="0" w:color="000000"/>
              <w:bottom w:val="single" w:sz="4" w:space="0" w:color="000000"/>
              <w:right w:val="single" w:sz="4" w:space="0" w:color="auto"/>
            </w:tcBorders>
            <w:vAlign w:val="center"/>
            <w:hideMark/>
          </w:tcPr>
          <w:p w14:paraId="28DCA8EF" w14:textId="77777777" w:rsidR="009D5F56" w:rsidRPr="004B1509" w:rsidRDefault="009D5F56" w:rsidP="00553004">
            <w:pPr>
              <w:rPr>
                <w:rFonts w:eastAsia="Calibri"/>
                <w:szCs w:val="22"/>
              </w:rPr>
            </w:pPr>
            <w:r w:rsidRPr="004B1509">
              <w:rPr>
                <w:rFonts w:eastAsia="Calibri"/>
                <w:szCs w:val="22"/>
              </w:rPr>
              <w:t>Tvenkinio g., Kavarsko m.</w:t>
            </w:r>
          </w:p>
        </w:tc>
        <w:tc>
          <w:tcPr>
            <w:tcW w:w="1147" w:type="dxa"/>
            <w:tcBorders>
              <w:top w:val="single" w:sz="4" w:space="0" w:color="auto"/>
              <w:left w:val="single" w:sz="4" w:space="0" w:color="000000"/>
              <w:bottom w:val="single" w:sz="4" w:space="0" w:color="000000"/>
              <w:right w:val="single" w:sz="4" w:space="0" w:color="auto"/>
            </w:tcBorders>
            <w:vAlign w:val="center"/>
            <w:hideMark/>
          </w:tcPr>
          <w:p w14:paraId="3449ADA5" w14:textId="77777777" w:rsidR="009D5F56" w:rsidRPr="004B1509" w:rsidRDefault="009D5F56" w:rsidP="00553004">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75E19" w14:textId="77777777" w:rsidR="009D5F56" w:rsidRPr="004B1509" w:rsidRDefault="009D5F56" w:rsidP="00553004">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19FA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78B5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933C3"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93B1A9" w14:textId="77777777" w:rsidR="009D5F56" w:rsidRPr="004B1509" w:rsidRDefault="009D5F56" w:rsidP="00553004">
            <w:pPr>
              <w:jc w:val="center"/>
              <w:rPr>
                <w:rFonts w:eastAsia="Calibri"/>
                <w:szCs w:val="22"/>
              </w:rPr>
            </w:pPr>
            <w:r w:rsidRPr="004B1509">
              <w:rPr>
                <w:rFonts w:eastAsia="Calibri"/>
                <w:szCs w:val="22"/>
              </w:rPr>
              <w:t>3497-2024-9010</w:t>
            </w:r>
          </w:p>
        </w:tc>
      </w:tr>
      <w:tr w:rsidR="009D5F56" w:rsidRPr="004B1509" w14:paraId="2A8EB90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C040981"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1ED6CE2" w14:textId="77777777" w:rsidR="009D5F56" w:rsidRPr="004B1509" w:rsidRDefault="009D5F56" w:rsidP="00553004">
            <w:pPr>
              <w:rPr>
                <w:rFonts w:eastAsia="Calibri"/>
                <w:szCs w:val="22"/>
              </w:rPr>
            </w:pPr>
            <w:r w:rsidRPr="004B1509">
              <w:rPr>
                <w:rFonts w:eastAsia="Calibri"/>
                <w:szCs w:val="22"/>
              </w:rPr>
              <w:t>k9-1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C76FDD5" w14:textId="77777777" w:rsidR="009D5F56" w:rsidRPr="004B1509" w:rsidRDefault="009D5F56" w:rsidP="00553004">
            <w:pPr>
              <w:rPr>
                <w:rFonts w:eastAsia="Calibri"/>
                <w:szCs w:val="22"/>
              </w:rPr>
            </w:pPr>
            <w:r w:rsidRPr="004B1509">
              <w:rPr>
                <w:rFonts w:eastAsia="Calibri"/>
                <w:szCs w:val="22"/>
              </w:rPr>
              <w:t>Budrių g., Budrių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BF4A527" w14:textId="77777777" w:rsidR="009D5F56" w:rsidRPr="004B1509" w:rsidRDefault="009D5F56" w:rsidP="00553004">
            <w:pPr>
              <w:jc w:val="right"/>
              <w:rPr>
                <w:rFonts w:eastAsia="Calibri"/>
                <w:szCs w:val="22"/>
              </w:rPr>
            </w:pPr>
            <w:r w:rsidRPr="004B1509">
              <w:rPr>
                <w:rFonts w:eastAsia="Calibri"/>
                <w:szCs w:val="22"/>
              </w:rPr>
              <w:t>826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09BA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0A212" w14:textId="77777777" w:rsidR="009D5F56" w:rsidRPr="004B1509" w:rsidRDefault="009D5F56" w:rsidP="00553004">
            <w:pPr>
              <w:jc w:val="right"/>
              <w:rPr>
                <w:rFonts w:eastAsia="Calibri"/>
                <w:szCs w:val="22"/>
              </w:rPr>
            </w:pPr>
            <w:r w:rsidRPr="004B1509">
              <w:rPr>
                <w:rFonts w:eastAsia="Calibri"/>
                <w:szCs w:val="22"/>
              </w:rPr>
              <w:t>826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67A2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2946C4"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8CBF2B" w14:textId="77777777" w:rsidR="009D5F56" w:rsidRPr="004B1509" w:rsidRDefault="009D5F56" w:rsidP="00553004">
            <w:pPr>
              <w:jc w:val="center"/>
              <w:rPr>
                <w:rFonts w:eastAsia="Calibri"/>
                <w:szCs w:val="22"/>
              </w:rPr>
            </w:pPr>
            <w:r w:rsidRPr="004B1509">
              <w:rPr>
                <w:rFonts w:eastAsia="Calibri"/>
                <w:szCs w:val="22"/>
              </w:rPr>
              <w:t>4400-5544-5204</w:t>
            </w:r>
          </w:p>
        </w:tc>
      </w:tr>
      <w:tr w:rsidR="009D5F56" w:rsidRPr="004B1509" w14:paraId="4EB3819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05D044E"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B7AF81B" w14:textId="77777777" w:rsidR="009D5F56" w:rsidRPr="004B1509" w:rsidRDefault="009D5F56" w:rsidP="00553004">
            <w:pPr>
              <w:rPr>
                <w:rFonts w:eastAsia="Calibri"/>
                <w:szCs w:val="22"/>
              </w:rPr>
            </w:pPr>
            <w:r w:rsidRPr="004B1509">
              <w:rPr>
                <w:rFonts w:eastAsia="Calibri"/>
                <w:szCs w:val="22"/>
              </w:rPr>
              <w:t>KS215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78D007F" w14:textId="77777777" w:rsidR="009D5F56" w:rsidRPr="004B1509" w:rsidRDefault="009D5F56" w:rsidP="00553004">
            <w:pPr>
              <w:rPr>
                <w:rFonts w:eastAsia="Calibri"/>
                <w:szCs w:val="22"/>
              </w:rPr>
            </w:pPr>
            <w:r w:rsidRPr="004B1509">
              <w:rPr>
                <w:rFonts w:eastAsia="Calibri"/>
                <w:szCs w:val="22"/>
              </w:rPr>
              <w:t>Paežerės g., Budrių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758D611" w14:textId="77777777" w:rsidR="009D5F56" w:rsidRPr="004B1509" w:rsidRDefault="009D5F56" w:rsidP="00553004">
            <w:pPr>
              <w:jc w:val="right"/>
              <w:rPr>
                <w:rFonts w:eastAsia="Calibri"/>
                <w:szCs w:val="22"/>
              </w:rPr>
            </w:pPr>
            <w:r w:rsidRPr="004B1509">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18FA0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DC78C" w14:textId="77777777" w:rsidR="009D5F56" w:rsidRPr="004B1509" w:rsidRDefault="009D5F56" w:rsidP="00553004">
            <w:pPr>
              <w:jc w:val="right"/>
              <w:rPr>
                <w:rFonts w:eastAsia="Calibri"/>
                <w:szCs w:val="22"/>
              </w:rPr>
            </w:pPr>
            <w:r w:rsidRPr="004B1509">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D256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05DDE"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E071B" w14:textId="77777777" w:rsidR="009D5F56" w:rsidRPr="004B1509" w:rsidRDefault="009D5F56" w:rsidP="00553004">
            <w:pPr>
              <w:jc w:val="center"/>
              <w:rPr>
                <w:rFonts w:eastAsia="Calibri"/>
                <w:szCs w:val="22"/>
              </w:rPr>
            </w:pPr>
            <w:r w:rsidRPr="004B1509">
              <w:rPr>
                <w:rFonts w:eastAsia="Calibri"/>
                <w:szCs w:val="22"/>
              </w:rPr>
              <w:t>4400-5544-5215</w:t>
            </w:r>
          </w:p>
        </w:tc>
      </w:tr>
      <w:tr w:rsidR="009D5F56" w:rsidRPr="004B1509" w14:paraId="200EA45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7F04BF"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EE60880" w14:textId="77777777" w:rsidR="009D5F56" w:rsidRPr="004B1509" w:rsidRDefault="009D5F56" w:rsidP="00553004">
            <w:pPr>
              <w:rPr>
                <w:rFonts w:eastAsia="Calibri"/>
                <w:szCs w:val="22"/>
              </w:rPr>
            </w:pPr>
            <w:r w:rsidRPr="004B1509">
              <w:rPr>
                <w:rFonts w:eastAsia="Calibri"/>
                <w:szCs w:val="22"/>
              </w:rPr>
              <w:t>k123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9E0ECAC" w14:textId="77777777" w:rsidR="009D5F56" w:rsidRPr="004B1509" w:rsidRDefault="009D5F56" w:rsidP="00553004">
            <w:pPr>
              <w:rPr>
                <w:rFonts w:eastAsia="Calibri"/>
                <w:szCs w:val="22"/>
              </w:rPr>
            </w:pPr>
            <w:r w:rsidRPr="004B1509">
              <w:rPr>
                <w:rFonts w:eastAsia="Calibri"/>
                <w:szCs w:val="22"/>
              </w:rPr>
              <w:t>Pamiškės g., Budrių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4E4319D" w14:textId="77777777" w:rsidR="009D5F56" w:rsidRPr="004B1509" w:rsidRDefault="009D5F56" w:rsidP="00553004">
            <w:pPr>
              <w:jc w:val="right"/>
              <w:rPr>
                <w:rFonts w:eastAsia="Calibri"/>
                <w:szCs w:val="22"/>
              </w:rPr>
            </w:pPr>
            <w:r w:rsidRPr="004B1509">
              <w:rPr>
                <w:rFonts w:eastAsia="Calibri"/>
                <w:szCs w:val="22"/>
              </w:rPr>
              <w:t xml:space="preserve">648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0378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6F8B5E" w14:textId="77777777" w:rsidR="009D5F56" w:rsidRPr="004B1509" w:rsidRDefault="009D5F56" w:rsidP="00553004">
            <w:pPr>
              <w:jc w:val="right"/>
              <w:rPr>
                <w:rFonts w:eastAsia="Calibri"/>
                <w:szCs w:val="22"/>
              </w:rPr>
            </w:pPr>
            <w:r w:rsidRPr="004B1509">
              <w:rPr>
                <w:rFonts w:eastAsia="Calibri"/>
                <w:szCs w:val="22"/>
              </w:rPr>
              <w:t>648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424DA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98B22"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4B692D" w14:textId="77777777" w:rsidR="009D5F56" w:rsidRPr="004B1509" w:rsidRDefault="009D5F56" w:rsidP="00553004">
            <w:pPr>
              <w:jc w:val="center"/>
              <w:rPr>
                <w:rFonts w:eastAsia="Calibri"/>
                <w:szCs w:val="22"/>
              </w:rPr>
            </w:pPr>
            <w:r w:rsidRPr="004B1509">
              <w:rPr>
                <w:rFonts w:eastAsia="Calibri"/>
                <w:szCs w:val="22"/>
              </w:rPr>
              <w:t>4400-5544-5248</w:t>
            </w:r>
          </w:p>
        </w:tc>
      </w:tr>
      <w:tr w:rsidR="009D5F56" w:rsidRPr="004B1509" w14:paraId="14507E0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CC2570B"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69233DC" w14:textId="77777777" w:rsidR="009D5F56" w:rsidRPr="004B1509" w:rsidRDefault="009D5F56" w:rsidP="00553004">
            <w:pPr>
              <w:rPr>
                <w:rFonts w:eastAsia="Calibri"/>
                <w:szCs w:val="22"/>
              </w:rPr>
            </w:pPr>
            <w:r w:rsidRPr="004B1509">
              <w:rPr>
                <w:rFonts w:eastAsia="Calibri"/>
                <w:szCs w:val="22"/>
              </w:rPr>
              <w:t>k19-2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1DC6A4B" w14:textId="77777777" w:rsidR="009D5F56" w:rsidRPr="004B1509" w:rsidRDefault="009D5F56" w:rsidP="00553004">
            <w:pPr>
              <w:rPr>
                <w:rFonts w:eastAsia="Calibri"/>
                <w:szCs w:val="22"/>
              </w:rPr>
            </w:pPr>
            <w:r w:rsidRPr="004B1509">
              <w:rPr>
                <w:rFonts w:eastAsia="Calibri"/>
                <w:szCs w:val="22"/>
              </w:rPr>
              <w:t xml:space="preserve">Alyvų g. , Dabužių I k.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FE6A453" w14:textId="77777777" w:rsidR="009D5F56" w:rsidRPr="004B1509" w:rsidRDefault="009D5F56" w:rsidP="00553004">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ADF4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408C0" w14:textId="77777777" w:rsidR="009D5F56" w:rsidRPr="004B1509" w:rsidRDefault="009D5F56" w:rsidP="00553004">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0677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D5502"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230A58" w14:textId="77777777" w:rsidR="009D5F56" w:rsidRPr="004B1509" w:rsidRDefault="009D5F56" w:rsidP="00553004">
            <w:pPr>
              <w:jc w:val="center"/>
              <w:rPr>
                <w:rFonts w:eastAsia="Calibri"/>
                <w:szCs w:val="22"/>
              </w:rPr>
            </w:pPr>
            <w:r w:rsidRPr="004B1509">
              <w:rPr>
                <w:rFonts w:eastAsia="Calibri"/>
                <w:szCs w:val="22"/>
              </w:rPr>
              <w:t>4400-5543-8208</w:t>
            </w:r>
          </w:p>
        </w:tc>
      </w:tr>
      <w:tr w:rsidR="009D5F56" w:rsidRPr="004B1509" w14:paraId="47492AE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EFFA4E3"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658A34" w14:textId="77777777" w:rsidR="009D5F56" w:rsidRPr="004B1509" w:rsidRDefault="009D5F56" w:rsidP="00553004">
            <w:pPr>
              <w:rPr>
                <w:rFonts w:eastAsia="Calibri"/>
                <w:szCs w:val="22"/>
              </w:rPr>
            </w:pPr>
            <w:r w:rsidRPr="004B1509">
              <w:rPr>
                <w:rFonts w:eastAsia="Calibri"/>
                <w:szCs w:val="22"/>
              </w:rPr>
              <w:t>k106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273E2E7" w14:textId="77777777" w:rsidR="009D5F56" w:rsidRPr="004B1509" w:rsidRDefault="009D5F56" w:rsidP="00553004">
            <w:pPr>
              <w:rPr>
                <w:rFonts w:eastAsia="Calibri"/>
                <w:szCs w:val="22"/>
              </w:rPr>
            </w:pPr>
            <w:r w:rsidRPr="004B1509">
              <w:rPr>
                <w:rFonts w:eastAsia="Calibri"/>
                <w:szCs w:val="22"/>
              </w:rPr>
              <w:t xml:space="preserve">Aušros g., Dabužių I k.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2D494FB" w14:textId="77777777" w:rsidR="009D5F56" w:rsidRPr="004B1509" w:rsidRDefault="009D5F56" w:rsidP="00553004">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42B96" w14:textId="77777777" w:rsidR="009D5F56" w:rsidRPr="004B1509" w:rsidRDefault="009D5F56" w:rsidP="00553004">
            <w:pPr>
              <w:jc w:val="right"/>
              <w:rPr>
                <w:rFonts w:eastAsia="Calibri"/>
                <w:szCs w:val="22"/>
              </w:rPr>
            </w:pPr>
            <w:r w:rsidRPr="004B1509">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E9017E" w14:textId="77777777" w:rsidR="009D5F56" w:rsidRPr="004B1509" w:rsidRDefault="009D5F56" w:rsidP="00553004">
            <w:pPr>
              <w:jc w:val="right"/>
              <w:rPr>
                <w:rFonts w:eastAsia="Calibri"/>
                <w:szCs w:val="22"/>
              </w:rPr>
            </w:pPr>
            <w:r w:rsidRPr="004B1509">
              <w:rPr>
                <w:rFonts w:eastAsia="Calibri"/>
                <w:szCs w:val="22"/>
              </w:rPr>
              <w:t>169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B1D1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888F2"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3A9A96" w14:textId="77777777" w:rsidR="009D5F56" w:rsidRPr="004B1509" w:rsidRDefault="009D5F56" w:rsidP="00553004">
            <w:pPr>
              <w:jc w:val="center"/>
              <w:rPr>
                <w:rFonts w:eastAsia="Calibri"/>
                <w:szCs w:val="22"/>
              </w:rPr>
            </w:pPr>
            <w:r w:rsidRPr="004B1509">
              <w:rPr>
                <w:rFonts w:eastAsia="Calibri"/>
                <w:szCs w:val="22"/>
              </w:rPr>
              <w:t>4400-5543-8210</w:t>
            </w:r>
          </w:p>
        </w:tc>
      </w:tr>
      <w:tr w:rsidR="009D5F56" w:rsidRPr="004B1509" w14:paraId="7E0F663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CFFEBE2"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10922A1" w14:textId="77777777" w:rsidR="009D5F56" w:rsidRPr="004B1509" w:rsidRDefault="009D5F56" w:rsidP="00553004">
            <w:pPr>
              <w:rPr>
                <w:rFonts w:eastAsia="Calibri"/>
                <w:szCs w:val="22"/>
              </w:rPr>
            </w:pPr>
            <w:r w:rsidRPr="004B1509">
              <w:rPr>
                <w:rFonts w:eastAsia="Calibri"/>
                <w:szCs w:val="22"/>
              </w:rPr>
              <w:t>k20-1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682590C" w14:textId="77777777" w:rsidR="009D5F56" w:rsidRPr="004B1509" w:rsidRDefault="009D5F56" w:rsidP="00553004">
            <w:pPr>
              <w:rPr>
                <w:rFonts w:eastAsia="Calibri"/>
                <w:szCs w:val="22"/>
              </w:rPr>
            </w:pPr>
            <w:r w:rsidRPr="004B1509">
              <w:rPr>
                <w:rFonts w:eastAsia="Calibri"/>
                <w:szCs w:val="22"/>
              </w:rPr>
              <w:t xml:space="preserve">Dvaro g., Dabužių I k.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19F040A" w14:textId="77777777" w:rsidR="009D5F56" w:rsidRPr="004B1509" w:rsidRDefault="009D5F56" w:rsidP="00553004">
            <w:pPr>
              <w:jc w:val="right"/>
              <w:rPr>
                <w:rFonts w:eastAsia="Calibri"/>
                <w:szCs w:val="22"/>
              </w:rPr>
            </w:pPr>
            <w:r w:rsidRPr="004B1509">
              <w:rPr>
                <w:rFonts w:eastAsia="Calibri"/>
                <w:szCs w:val="22"/>
              </w:rPr>
              <w:t>413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AD5F1" w14:textId="77777777" w:rsidR="009D5F56" w:rsidRPr="004B1509" w:rsidRDefault="009D5F56" w:rsidP="00553004">
            <w:pPr>
              <w:jc w:val="right"/>
              <w:rPr>
                <w:rFonts w:eastAsia="Calibri"/>
                <w:szCs w:val="22"/>
              </w:rPr>
            </w:pPr>
            <w:r w:rsidRPr="004B1509">
              <w:rPr>
                <w:rFonts w:eastAsia="Calibri"/>
                <w:szCs w:val="22"/>
              </w:rPr>
              <w:t>359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9E3E03" w14:textId="77777777" w:rsidR="009D5F56" w:rsidRPr="004B1509" w:rsidRDefault="009D5F56" w:rsidP="00553004">
            <w:pPr>
              <w:jc w:val="right"/>
              <w:rPr>
                <w:rFonts w:eastAsia="Calibri"/>
                <w:szCs w:val="22"/>
              </w:rPr>
            </w:pPr>
            <w:r w:rsidRPr="004B1509">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DF38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342E08"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D68DEB" w14:textId="77777777" w:rsidR="009D5F56" w:rsidRPr="004B1509" w:rsidRDefault="009D5F56" w:rsidP="00553004">
            <w:pPr>
              <w:jc w:val="center"/>
              <w:rPr>
                <w:rFonts w:eastAsia="Calibri"/>
                <w:szCs w:val="22"/>
              </w:rPr>
            </w:pPr>
            <w:r w:rsidRPr="004B1509">
              <w:rPr>
                <w:rFonts w:eastAsia="Calibri"/>
                <w:szCs w:val="22"/>
              </w:rPr>
              <w:t>4400-5543-8232</w:t>
            </w:r>
          </w:p>
        </w:tc>
      </w:tr>
      <w:tr w:rsidR="009D5F56" w:rsidRPr="004B1509" w14:paraId="248012D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FD1E962"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2F3297F" w14:textId="77777777" w:rsidR="009D5F56" w:rsidRPr="004B1509" w:rsidRDefault="009D5F56" w:rsidP="00553004">
            <w:pPr>
              <w:rPr>
                <w:rFonts w:eastAsia="Calibri"/>
                <w:szCs w:val="22"/>
              </w:rPr>
            </w:pPr>
            <w:r w:rsidRPr="004B1509">
              <w:rPr>
                <w:rFonts w:eastAsia="Calibri"/>
                <w:szCs w:val="22"/>
              </w:rPr>
              <w:t>k110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58BBF42" w14:textId="77777777" w:rsidR="009D5F56" w:rsidRPr="004B1509" w:rsidRDefault="009D5F56" w:rsidP="00553004">
            <w:pPr>
              <w:rPr>
                <w:rFonts w:eastAsia="Calibri"/>
                <w:szCs w:val="22"/>
              </w:rPr>
            </w:pPr>
            <w:r w:rsidRPr="004B1509">
              <w:rPr>
                <w:rFonts w:eastAsia="Calibri"/>
                <w:szCs w:val="22"/>
              </w:rPr>
              <w:t>Lauko g., Dabužių 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D3523D0" w14:textId="77777777" w:rsidR="009D5F56" w:rsidRPr="004B1509" w:rsidRDefault="009D5F56" w:rsidP="00553004">
            <w:pPr>
              <w:jc w:val="right"/>
              <w:rPr>
                <w:rFonts w:eastAsia="Calibri"/>
                <w:szCs w:val="22"/>
              </w:rPr>
            </w:pPr>
            <w:r w:rsidRPr="004B1509">
              <w:rPr>
                <w:rFonts w:eastAsia="Calibri"/>
                <w:szCs w:val="22"/>
              </w:rPr>
              <w:t xml:space="preserve">240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BBE6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52999" w14:textId="77777777" w:rsidR="009D5F56" w:rsidRPr="004B1509" w:rsidRDefault="009D5F56" w:rsidP="00553004">
            <w:pPr>
              <w:jc w:val="right"/>
              <w:rPr>
                <w:rFonts w:eastAsia="Calibri"/>
                <w:szCs w:val="22"/>
              </w:rPr>
            </w:pPr>
            <w:r w:rsidRPr="004B1509">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09AFC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9D717"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AD46C0" w14:textId="77777777" w:rsidR="009D5F56" w:rsidRPr="004B1509" w:rsidRDefault="009D5F56" w:rsidP="00553004">
            <w:pPr>
              <w:jc w:val="center"/>
              <w:rPr>
                <w:rFonts w:eastAsia="Calibri"/>
                <w:szCs w:val="22"/>
              </w:rPr>
            </w:pPr>
            <w:r w:rsidRPr="004B1509">
              <w:rPr>
                <w:rFonts w:eastAsia="Calibri"/>
                <w:szCs w:val="22"/>
              </w:rPr>
              <w:t>4400-5543-8254</w:t>
            </w:r>
          </w:p>
        </w:tc>
      </w:tr>
      <w:tr w:rsidR="009D5F56" w:rsidRPr="004B1509" w14:paraId="1CC1893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05F6279"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651A7C7" w14:textId="77777777" w:rsidR="009D5F56" w:rsidRPr="004B1509" w:rsidRDefault="009D5F56" w:rsidP="00553004">
            <w:pPr>
              <w:rPr>
                <w:rFonts w:eastAsia="Calibri"/>
                <w:szCs w:val="22"/>
              </w:rPr>
            </w:pPr>
            <w:r w:rsidRPr="004B1509">
              <w:rPr>
                <w:rFonts w:eastAsia="Calibri"/>
                <w:szCs w:val="22"/>
              </w:rPr>
              <w:t>k19-1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59E65BE" w14:textId="77777777" w:rsidR="009D5F56" w:rsidRPr="004B1509" w:rsidRDefault="009D5F56" w:rsidP="00553004">
            <w:pPr>
              <w:rPr>
                <w:rFonts w:eastAsia="Calibri"/>
                <w:szCs w:val="22"/>
              </w:rPr>
            </w:pPr>
            <w:r w:rsidRPr="004B1509">
              <w:rPr>
                <w:rFonts w:eastAsia="Calibri"/>
                <w:szCs w:val="22"/>
              </w:rPr>
              <w:t xml:space="preserve">Miško g., Dabužių I k.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8B20BCD" w14:textId="77777777" w:rsidR="009D5F56" w:rsidRPr="004B1509" w:rsidRDefault="009D5F56" w:rsidP="00553004">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BB94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E96CE" w14:textId="77777777" w:rsidR="009D5F56" w:rsidRPr="004B1509" w:rsidRDefault="009D5F56" w:rsidP="00553004">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C2C6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08E3D"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8D88AF" w14:textId="77777777" w:rsidR="009D5F56" w:rsidRPr="004B1509" w:rsidRDefault="009D5F56" w:rsidP="00553004">
            <w:pPr>
              <w:jc w:val="center"/>
              <w:rPr>
                <w:rFonts w:eastAsia="Calibri"/>
                <w:szCs w:val="22"/>
              </w:rPr>
            </w:pPr>
            <w:r w:rsidRPr="004B1509">
              <w:rPr>
                <w:rFonts w:eastAsia="Calibri"/>
                <w:szCs w:val="22"/>
              </w:rPr>
              <w:t>4400-5543-8265</w:t>
            </w:r>
          </w:p>
        </w:tc>
      </w:tr>
      <w:tr w:rsidR="009D5F56" w:rsidRPr="004B1509" w14:paraId="09FC807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B94B62"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A8DD0FC" w14:textId="77777777" w:rsidR="009D5F56" w:rsidRPr="004B1509" w:rsidRDefault="009D5F56" w:rsidP="00553004">
            <w:pPr>
              <w:rPr>
                <w:rFonts w:eastAsia="Calibri"/>
                <w:szCs w:val="22"/>
              </w:rPr>
            </w:pPr>
            <w:r w:rsidRPr="004B1509">
              <w:rPr>
                <w:rFonts w:eastAsia="Calibri"/>
                <w:szCs w:val="22"/>
              </w:rPr>
              <w:t>KS446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D9719FB" w14:textId="77777777" w:rsidR="009D5F56" w:rsidRPr="004B1509" w:rsidRDefault="009D5F56" w:rsidP="00553004">
            <w:pPr>
              <w:rPr>
                <w:rFonts w:eastAsia="Calibri"/>
                <w:szCs w:val="22"/>
              </w:rPr>
            </w:pPr>
            <w:r w:rsidRPr="004B1509">
              <w:rPr>
                <w:rFonts w:eastAsia="Calibri"/>
                <w:szCs w:val="22"/>
              </w:rPr>
              <w:t>Paraisčių g., Dabužių 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8CC8222" w14:textId="77777777" w:rsidR="009D5F56" w:rsidRPr="004B1509" w:rsidRDefault="009D5F56" w:rsidP="00553004">
            <w:pPr>
              <w:jc w:val="right"/>
              <w:rPr>
                <w:rFonts w:eastAsia="Calibri"/>
                <w:szCs w:val="22"/>
              </w:rPr>
            </w:pPr>
            <w:r w:rsidRPr="004B1509">
              <w:rPr>
                <w:rFonts w:eastAsia="Calibri"/>
                <w:szCs w:val="22"/>
              </w:rPr>
              <w:t>1526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924EC" w14:textId="77777777" w:rsidR="009D5F56" w:rsidRPr="004B1509" w:rsidRDefault="009D5F56" w:rsidP="00553004">
            <w:pPr>
              <w:jc w:val="right"/>
              <w:rPr>
                <w:rFonts w:eastAsia="Calibri"/>
                <w:szCs w:val="22"/>
              </w:rPr>
            </w:pPr>
            <w:r w:rsidRPr="004B1509">
              <w:rPr>
                <w:rFonts w:eastAsia="Calibri"/>
                <w:szCs w:val="22"/>
              </w:rPr>
              <w:t>989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A5205" w14:textId="77777777" w:rsidR="009D5F56" w:rsidRPr="004B1509" w:rsidRDefault="009D5F56" w:rsidP="00553004">
            <w:pPr>
              <w:jc w:val="right"/>
              <w:rPr>
                <w:rFonts w:eastAsia="Calibri"/>
                <w:szCs w:val="22"/>
              </w:rPr>
            </w:pPr>
            <w:r w:rsidRPr="004B1509">
              <w:rPr>
                <w:rFonts w:eastAsia="Calibri"/>
                <w:szCs w:val="22"/>
              </w:rPr>
              <w:t>537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94CF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79FCE5"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E77EE8" w14:textId="77777777" w:rsidR="009D5F56" w:rsidRPr="004B1509" w:rsidRDefault="009D5F56" w:rsidP="00553004">
            <w:pPr>
              <w:jc w:val="center"/>
              <w:rPr>
                <w:rFonts w:eastAsia="Calibri"/>
                <w:szCs w:val="22"/>
              </w:rPr>
            </w:pPr>
            <w:r w:rsidRPr="004B1509">
              <w:rPr>
                <w:rFonts w:eastAsia="Calibri"/>
                <w:szCs w:val="22"/>
              </w:rPr>
              <w:t>4400-5543-8276</w:t>
            </w:r>
          </w:p>
        </w:tc>
      </w:tr>
      <w:tr w:rsidR="009D5F56" w:rsidRPr="004B1509" w14:paraId="056B34E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D85A0D"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50366E3" w14:textId="77777777" w:rsidR="009D5F56" w:rsidRPr="004B1509" w:rsidRDefault="009D5F56" w:rsidP="00553004">
            <w:pPr>
              <w:rPr>
                <w:rFonts w:eastAsia="Calibri"/>
                <w:szCs w:val="22"/>
              </w:rPr>
            </w:pPr>
            <w:r w:rsidRPr="004B1509">
              <w:rPr>
                <w:rFonts w:eastAsia="Calibri"/>
                <w:szCs w:val="22"/>
              </w:rPr>
              <w:t>k109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E8ED4DB" w14:textId="77777777" w:rsidR="009D5F56" w:rsidRPr="004B1509" w:rsidRDefault="009D5F56" w:rsidP="00553004">
            <w:pPr>
              <w:rPr>
                <w:rFonts w:eastAsia="Calibri"/>
                <w:szCs w:val="22"/>
              </w:rPr>
            </w:pPr>
            <w:r w:rsidRPr="004B1509">
              <w:rPr>
                <w:rFonts w:eastAsia="Calibri"/>
                <w:szCs w:val="22"/>
              </w:rPr>
              <w:t>Šviesos g., Dabužių 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888867D" w14:textId="77777777" w:rsidR="009D5F56" w:rsidRPr="004B1509" w:rsidRDefault="009D5F56" w:rsidP="00553004">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9C345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0B9A9" w14:textId="77777777" w:rsidR="009D5F56" w:rsidRPr="004B1509" w:rsidRDefault="009D5F56" w:rsidP="00553004">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F49E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23380"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EE8B85" w14:textId="77777777" w:rsidR="009D5F56" w:rsidRPr="004B1509" w:rsidRDefault="009D5F56" w:rsidP="00553004">
            <w:pPr>
              <w:jc w:val="center"/>
              <w:rPr>
                <w:rFonts w:eastAsia="Calibri"/>
                <w:szCs w:val="22"/>
              </w:rPr>
            </w:pPr>
            <w:r w:rsidRPr="004B1509">
              <w:rPr>
                <w:rFonts w:eastAsia="Calibri"/>
                <w:szCs w:val="22"/>
              </w:rPr>
              <w:t>4400-5543-8287</w:t>
            </w:r>
          </w:p>
        </w:tc>
      </w:tr>
      <w:tr w:rsidR="009D5F56" w:rsidRPr="009A0740" w14:paraId="300D49B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CD83AC1"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E5305F6" w14:textId="77777777" w:rsidR="009D5F56" w:rsidRPr="009A0740" w:rsidRDefault="009D5F56" w:rsidP="00553004">
            <w:pPr>
              <w:rPr>
                <w:rFonts w:eastAsia="Calibri"/>
                <w:szCs w:val="22"/>
              </w:rPr>
            </w:pPr>
            <w:r w:rsidRPr="009A0740">
              <w:rPr>
                <w:rFonts w:eastAsia="Calibri"/>
                <w:szCs w:val="22"/>
              </w:rPr>
              <w:t>k113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2186DFC" w14:textId="77777777" w:rsidR="009D5F56" w:rsidRPr="009A0740" w:rsidRDefault="009D5F56" w:rsidP="00553004">
            <w:pPr>
              <w:rPr>
                <w:rFonts w:eastAsia="Calibri"/>
                <w:szCs w:val="22"/>
              </w:rPr>
            </w:pPr>
            <w:r w:rsidRPr="009A0740">
              <w:rPr>
                <w:rFonts w:eastAsia="Calibri"/>
                <w:szCs w:val="22"/>
              </w:rPr>
              <w:t>Gėlių g., Dauginčių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E401831" w14:textId="4774DD8D" w:rsidR="009D5F56" w:rsidRPr="009A0740" w:rsidRDefault="009D5F56" w:rsidP="00553004">
            <w:pPr>
              <w:jc w:val="right"/>
              <w:rPr>
                <w:rFonts w:eastAsia="Calibri"/>
                <w:szCs w:val="22"/>
              </w:rPr>
            </w:pPr>
            <w:r w:rsidRPr="009A0740">
              <w:rPr>
                <w:rFonts w:eastAsia="Calibri"/>
                <w:szCs w:val="22"/>
              </w:rPr>
              <w:t xml:space="preserve">204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CD9C2"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AA5AA" w14:textId="77777777" w:rsidR="009D5F56" w:rsidRPr="009A0740" w:rsidRDefault="009D5F56" w:rsidP="00553004">
            <w:pPr>
              <w:jc w:val="right"/>
              <w:rPr>
                <w:rFonts w:eastAsia="Calibri"/>
                <w:szCs w:val="22"/>
              </w:rPr>
            </w:pPr>
            <w:r w:rsidRPr="009A0740">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6261D1" w14:textId="69644F86" w:rsidR="009D5F56" w:rsidRPr="009A0740" w:rsidRDefault="009D5F56" w:rsidP="00553004">
            <w:pPr>
              <w:jc w:val="right"/>
              <w:rPr>
                <w:rFonts w:eastAsia="Calibri"/>
                <w:szCs w:val="22"/>
              </w:rPr>
            </w:pPr>
            <w:r w:rsidRPr="009A0740">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F80D0"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0DAF5D" w14:textId="77777777" w:rsidR="009D5F56" w:rsidRPr="009A0740" w:rsidRDefault="009D5F56" w:rsidP="00553004">
            <w:pPr>
              <w:jc w:val="center"/>
              <w:rPr>
                <w:rFonts w:eastAsia="Calibri"/>
                <w:szCs w:val="22"/>
              </w:rPr>
            </w:pPr>
            <w:r w:rsidRPr="009A0740">
              <w:rPr>
                <w:rFonts w:eastAsia="Calibri"/>
                <w:szCs w:val="22"/>
              </w:rPr>
              <w:t>4400-5979-3508</w:t>
            </w:r>
          </w:p>
        </w:tc>
      </w:tr>
      <w:tr w:rsidR="009D5F56" w:rsidRPr="009A0740" w14:paraId="0CCADB1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8D2D864"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C42A0E" w14:textId="77777777" w:rsidR="009D5F56" w:rsidRPr="009A0740" w:rsidRDefault="009D5F56" w:rsidP="00553004">
            <w:pPr>
              <w:rPr>
                <w:rFonts w:eastAsia="Calibri"/>
                <w:szCs w:val="22"/>
              </w:rPr>
            </w:pPr>
            <w:r w:rsidRPr="009A0740">
              <w:rPr>
                <w:rFonts w:eastAsia="Calibri"/>
                <w:szCs w:val="22"/>
              </w:rPr>
              <w:t>k14-1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F8E17A1" w14:textId="77777777" w:rsidR="009D5F56" w:rsidRPr="009A0740" w:rsidRDefault="009D5F56" w:rsidP="00553004">
            <w:pPr>
              <w:rPr>
                <w:rFonts w:eastAsia="Calibri"/>
                <w:szCs w:val="22"/>
              </w:rPr>
            </w:pPr>
            <w:r w:rsidRPr="009A0740">
              <w:rPr>
                <w:rFonts w:eastAsia="Calibri"/>
                <w:szCs w:val="22"/>
              </w:rPr>
              <w:t>Narbutų g., Dauginčių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92D4C57" w14:textId="484BB7B3" w:rsidR="009D5F56" w:rsidRPr="009A0740" w:rsidRDefault="009D5F56" w:rsidP="00553004">
            <w:pPr>
              <w:jc w:val="right"/>
              <w:rPr>
                <w:rFonts w:eastAsia="Calibri"/>
                <w:szCs w:val="22"/>
              </w:rPr>
            </w:pPr>
            <w:r w:rsidRPr="009A0740">
              <w:rPr>
                <w:rFonts w:eastAsia="Calibri"/>
                <w:szCs w:val="22"/>
              </w:rPr>
              <w:t xml:space="preserve">320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658B4"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5ECF3" w14:textId="1BD316B6" w:rsidR="009D5F56" w:rsidRPr="009A0740" w:rsidRDefault="009D5F56" w:rsidP="00553004">
            <w:pPr>
              <w:jc w:val="right"/>
              <w:rPr>
                <w:rFonts w:eastAsia="Calibri"/>
                <w:szCs w:val="22"/>
              </w:rPr>
            </w:pPr>
            <w:r w:rsidRPr="009A0740">
              <w:rPr>
                <w:rFonts w:eastAsia="Calibri"/>
                <w:szCs w:val="22"/>
              </w:rPr>
              <w:t xml:space="preserve"> 320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FEDFB"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9AFDF"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6CB0E3" w14:textId="77777777" w:rsidR="009D5F56" w:rsidRPr="009A0740" w:rsidRDefault="009D5F56" w:rsidP="00553004">
            <w:pPr>
              <w:jc w:val="center"/>
              <w:rPr>
                <w:rFonts w:eastAsia="Calibri"/>
                <w:szCs w:val="22"/>
              </w:rPr>
            </w:pPr>
            <w:r w:rsidRPr="009A0740">
              <w:rPr>
                <w:rFonts w:eastAsia="Calibri"/>
                <w:szCs w:val="22"/>
              </w:rPr>
              <w:t>4400-5979-3898</w:t>
            </w:r>
          </w:p>
        </w:tc>
      </w:tr>
      <w:tr w:rsidR="009D5F56" w:rsidRPr="009A0740" w14:paraId="1E0EECB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D44E1E4"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69AD96C" w14:textId="77777777" w:rsidR="009D5F56" w:rsidRPr="009A0740" w:rsidRDefault="009D5F56" w:rsidP="00553004">
            <w:pPr>
              <w:rPr>
                <w:rFonts w:eastAsia="Calibri"/>
                <w:szCs w:val="22"/>
              </w:rPr>
            </w:pPr>
            <w:r w:rsidRPr="009A0740">
              <w:rPr>
                <w:rFonts w:eastAsia="Calibri"/>
                <w:szCs w:val="22"/>
              </w:rPr>
              <w:t>KS348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D93C5CB" w14:textId="77777777" w:rsidR="009D5F56" w:rsidRPr="009A0740" w:rsidRDefault="009D5F56" w:rsidP="00553004">
            <w:pPr>
              <w:rPr>
                <w:rFonts w:eastAsia="Calibri"/>
                <w:szCs w:val="22"/>
              </w:rPr>
            </w:pPr>
            <w:r w:rsidRPr="009A0740">
              <w:rPr>
                <w:rFonts w:eastAsia="Calibri"/>
                <w:szCs w:val="22"/>
              </w:rPr>
              <w:t>Naujoji g., Dauginčių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917FA79" w14:textId="0C1AFEF0" w:rsidR="009D5F56" w:rsidRPr="009A0740" w:rsidRDefault="009D5F56" w:rsidP="00553004">
            <w:pPr>
              <w:jc w:val="right"/>
              <w:rPr>
                <w:rFonts w:eastAsia="Calibri"/>
                <w:szCs w:val="22"/>
              </w:rPr>
            </w:pPr>
            <w:r w:rsidRPr="009A0740">
              <w:rPr>
                <w:rFonts w:eastAsia="Calibri"/>
                <w:szCs w:val="22"/>
              </w:rPr>
              <w:t xml:space="preserve"> 397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0EC5F"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A8A804" w14:textId="02B30739" w:rsidR="009D5F56" w:rsidRPr="009A0740" w:rsidRDefault="009D5F56" w:rsidP="00553004">
            <w:pPr>
              <w:jc w:val="right"/>
              <w:rPr>
                <w:rFonts w:eastAsia="Calibri"/>
                <w:szCs w:val="22"/>
              </w:rPr>
            </w:pPr>
            <w:r w:rsidRPr="009A0740">
              <w:rPr>
                <w:rFonts w:eastAsia="Calibri"/>
                <w:szCs w:val="22"/>
              </w:rPr>
              <w:t xml:space="preserve"> 397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428170"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C7351"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90A4CB" w14:textId="77777777" w:rsidR="009D5F56" w:rsidRPr="009A0740" w:rsidRDefault="009D5F56" w:rsidP="00553004">
            <w:pPr>
              <w:jc w:val="center"/>
              <w:rPr>
                <w:rFonts w:eastAsia="Calibri"/>
                <w:szCs w:val="22"/>
              </w:rPr>
            </w:pPr>
            <w:r w:rsidRPr="009A0740">
              <w:rPr>
                <w:rFonts w:eastAsia="Calibri"/>
                <w:szCs w:val="22"/>
              </w:rPr>
              <w:t>4400-5979-3510</w:t>
            </w:r>
          </w:p>
        </w:tc>
      </w:tr>
      <w:tr w:rsidR="009D5F56" w:rsidRPr="009A0740" w14:paraId="131BD03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D9B2030"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32E9BC5" w14:textId="77777777" w:rsidR="009D5F56" w:rsidRPr="009A0740" w:rsidRDefault="009D5F56" w:rsidP="00553004">
            <w:pPr>
              <w:rPr>
                <w:rFonts w:eastAsia="Calibri"/>
                <w:szCs w:val="22"/>
              </w:rPr>
            </w:pPr>
            <w:r w:rsidRPr="009A0740">
              <w:rPr>
                <w:rFonts w:eastAsia="Calibri"/>
                <w:szCs w:val="22"/>
              </w:rPr>
              <w:t>k36-1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E1A8F3D" w14:textId="77777777" w:rsidR="009D5F56" w:rsidRPr="009A0740" w:rsidRDefault="009D5F56" w:rsidP="00553004">
            <w:pPr>
              <w:rPr>
                <w:rFonts w:eastAsia="Calibri"/>
                <w:szCs w:val="22"/>
              </w:rPr>
            </w:pPr>
            <w:r w:rsidRPr="009A0740">
              <w:rPr>
                <w:rFonts w:eastAsia="Calibri"/>
                <w:szCs w:val="22"/>
              </w:rPr>
              <w:t>Palašišos g., Dauginčių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BF5D341" w14:textId="2928B481" w:rsidR="009D5F56" w:rsidRPr="009A0740" w:rsidRDefault="009D5F56" w:rsidP="00553004">
            <w:pPr>
              <w:jc w:val="right"/>
              <w:rPr>
                <w:rFonts w:eastAsia="Calibri"/>
                <w:szCs w:val="22"/>
              </w:rPr>
            </w:pPr>
            <w:r w:rsidRPr="009A0740">
              <w:rPr>
                <w:rFonts w:eastAsia="Calibri"/>
                <w:szCs w:val="22"/>
              </w:rPr>
              <w:t xml:space="preserve"> 1276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64905"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C0793"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B8C89" w14:textId="19A18572" w:rsidR="009D5F56" w:rsidRPr="009A0740" w:rsidRDefault="009D5F56" w:rsidP="00553004">
            <w:pPr>
              <w:jc w:val="right"/>
              <w:rPr>
                <w:rFonts w:eastAsia="Calibri"/>
                <w:szCs w:val="22"/>
              </w:rPr>
            </w:pPr>
            <w:r w:rsidRPr="009A0740">
              <w:rPr>
                <w:rFonts w:eastAsia="Calibri"/>
                <w:szCs w:val="22"/>
              </w:rPr>
              <w:t xml:space="preserve"> 1276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B4074"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54966E" w14:textId="77777777" w:rsidR="009D5F56" w:rsidRPr="009A0740" w:rsidRDefault="009D5F56" w:rsidP="00553004">
            <w:pPr>
              <w:jc w:val="center"/>
              <w:rPr>
                <w:rFonts w:eastAsia="Calibri"/>
                <w:szCs w:val="22"/>
              </w:rPr>
            </w:pPr>
            <w:r w:rsidRPr="009A0740">
              <w:rPr>
                <w:rFonts w:eastAsia="Calibri"/>
                <w:szCs w:val="22"/>
              </w:rPr>
              <w:t>4400-5979-3687</w:t>
            </w:r>
          </w:p>
        </w:tc>
      </w:tr>
      <w:tr w:rsidR="009D5F56" w:rsidRPr="009A0740" w14:paraId="7158C0C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D0F375B"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BCB5714" w14:textId="77777777" w:rsidR="009D5F56" w:rsidRPr="009A0740" w:rsidRDefault="009D5F56" w:rsidP="00553004">
            <w:pPr>
              <w:rPr>
                <w:rFonts w:eastAsia="Calibri"/>
                <w:szCs w:val="22"/>
              </w:rPr>
            </w:pPr>
            <w:r w:rsidRPr="009A0740">
              <w:rPr>
                <w:rFonts w:eastAsia="Calibri"/>
                <w:szCs w:val="22"/>
              </w:rPr>
              <w:t>k14-2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2D87CE0" w14:textId="77777777" w:rsidR="009D5F56" w:rsidRPr="009A0740" w:rsidRDefault="009D5F56" w:rsidP="00553004">
            <w:pPr>
              <w:rPr>
                <w:rFonts w:eastAsia="Calibri"/>
                <w:szCs w:val="22"/>
              </w:rPr>
            </w:pPr>
            <w:r w:rsidRPr="009A0740">
              <w:rPr>
                <w:rFonts w:eastAsia="Calibri"/>
                <w:szCs w:val="22"/>
              </w:rPr>
              <w:t>Palaukės g., Dauginčių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63B5259" w14:textId="648922F4" w:rsidR="009D5F56" w:rsidRPr="009A0740" w:rsidRDefault="009D5F56" w:rsidP="00553004">
            <w:pPr>
              <w:jc w:val="right"/>
              <w:rPr>
                <w:rFonts w:eastAsia="Calibri"/>
                <w:szCs w:val="22"/>
              </w:rPr>
            </w:pPr>
            <w:r w:rsidRPr="009A0740">
              <w:rPr>
                <w:rFonts w:eastAsia="Calibri"/>
                <w:szCs w:val="22"/>
              </w:rPr>
              <w:t xml:space="preserve"> 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30A48"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E56DA" w14:textId="77777777" w:rsidR="009D5F56" w:rsidRPr="009A0740" w:rsidRDefault="009D5F56" w:rsidP="00553004">
            <w:pPr>
              <w:jc w:val="right"/>
              <w:rPr>
                <w:rFonts w:eastAsia="Calibri"/>
                <w:szCs w:val="22"/>
              </w:rPr>
            </w:pPr>
            <w:r w:rsidRPr="009A0740">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6DC36" w14:textId="6545B151" w:rsidR="009D5F56" w:rsidRPr="009A0740" w:rsidRDefault="009D5F56" w:rsidP="00553004">
            <w:pPr>
              <w:jc w:val="right"/>
              <w:rPr>
                <w:rFonts w:eastAsia="Calibri"/>
                <w:strike/>
                <w:szCs w:val="22"/>
              </w:rPr>
            </w:pPr>
            <w:r w:rsidRPr="009A074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AD691"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562F13" w14:textId="77777777" w:rsidR="009D5F56" w:rsidRPr="009A0740" w:rsidRDefault="009D5F56" w:rsidP="00553004">
            <w:pPr>
              <w:jc w:val="center"/>
              <w:rPr>
                <w:rFonts w:eastAsia="Calibri"/>
                <w:szCs w:val="22"/>
              </w:rPr>
            </w:pPr>
            <w:r w:rsidRPr="009A0740">
              <w:rPr>
                <w:rFonts w:eastAsia="Calibri"/>
                <w:szCs w:val="22"/>
              </w:rPr>
              <w:t>4400-5979-3932</w:t>
            </w:r>
          </w:p>
        </w:tc>
      </w:tr>
      <w:tr w:rsidR="009D5F56" w:rsidRPr="009A0740" w14:paraId="192F001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4E9243A"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F1FC845" w14:textId="77777777" w:rsidR="009D5F56" w:rsidRPr="009A0740" w:rsidRDefault="009D5F56" w:rsidP="00553004">
            <w:pPr>
              <w:rPr>
                <w:rFonts w:eastAsia="Calibri"/>
                <w:szCs w:val="22"/>
              </w:rPr>
            </w:pPr>
            <w:r w:rsidRPr="009A0740">
              <w:rPr>
                <w:rFonts w:eastAsia="Calibri"/>
                <w:szCs w:val="22"/>
              </w:rPr>
              <w:t>k114-1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152DB00" w14:textId="77777777" w:rsidR="009D5F56" w:rsidRPr="009A0740" w:rsidRDefault="009D5F56" w:rsidP="00553004">
            <w:pPr>
              <w:rPr>
                <w:rFonts w:eastAsia="Calibri"/>
                <w:szCs w:val="22"/>
              </w:rPr>
            </w:pPr>
            <w:r w:rsidRPr="009A0740">
              <w:rPr>
                <w:rFonts w:eastAsia="Calibri"/>
                <w:szCs w:val="22"/>
              </w:rPr>
              <w:t>Senoji g., Dauginčių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2A88A56" w14:textId="61FB41A8" w:rsidR="009D5F56" w:rsidRPr="009A0740" w:rsidRDefault="009D5F56" w:rsidP="00553004">
            <w:pPr>
              <w:jc w:val="right"/>
              <w:rPr>
                <w:rFonts w:eastAsia="Calibri"/>
                <w:szCs w:val="22"/>
              </w:rPr>
            </w:pPr>
            <w:r w:rsidRPr="009A0740">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CFB81E"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73D8D" w14:textId="7F12C5BC" w:rsidR="009D5F56" w:rsidRPr="009A0740" w:rsidRDefault="009D5F56" w:rsidP="00553004">
            <w:pPr>
              <w:jc w:val="right"/>
              <w:rPr>
                <w:rFonts w:eastAsia="Calibri"/>
                <w:szCs w:val="22"/>
              </w:rPr>
            </w:pPr>
            <w:r w:rsidRPr="009A0740">
              <w:rPr>
                <w:rFonts w:eastAsia="Calibri"/>
                <w:szCs w:val="22"/>
              </w:rPr>
              <w:t xml:space="preserve"> 352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611E37"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11592"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3569F8" w14:textId="77777777" w:rsidR="009D5F56" w:rsidRPr="009A0740" w:rsidRDefault="009D5F56" w:rsidP="00553004">
            <w:pPr>
              <w:jc w:val="center"/>
              <w:rPr>
                <w:rFonts w:eastAsia="Calibri"/>
                <w:szCs w:val="22"/>
              </w:rPr>
            </w:pPr>
            <w:r w:rsidRPr="009A0740">
              <w:rPr>
                <w:rFonts w:eastAsia="Calibri"/>
                <w:szCs w:val="22"/>
              </w:rPr>
              <w:t>4400-5979-3943</w:t>
            </w:r>
          </w:p>
        </w:tc>
      </w:tr>
      <w:tr w:rsidR="009D5F56" w:rsidRPr="009A0740" w14:paraId="276D758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2390FB"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7DB51D" w14:textId="77777777" w:rsidR="009D5F56" w:rsidRPr="009A0740" w:rsidRDefault="009D5F56" w:rsidP="00553004">
            <w:pPr>
              <w:rPr>
                <w:rFonts w:eastAsia="Calibri"/>
                <w:szCs w:val="22"/>
              </w:rPr>
            </w:pPr>
            <w:r w:rsidRPr="009A0740">
              <w:rPr>
                <w:rFonts w:eastAsia="Calibri"/>
                <w:szCs w:val="22"/>
              </w:rPr>
              <w:t>k21-1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79A01C3" w14:textId="77777777" w:rsidR="009D5F56" w:rsidRPr="009A0740" w:rsidRDefault="009D5F56" w:rsidP="00553004">
            <w:pPr>
              <w:rPr>
                <w:rFonts w:eastAsia="Calibri"/>
                <w:szCs w:val="22"/>
              </w:rPr>
            </w:pPr>
            <w:r w:rsidRPr="009A0740">
              <w:rPr>
                <w:rFonts w:eastAsia="Calibri"/>
                <w:szCs w:val="22"/>
              </w:rPr>
              <w:t>Šunykštos g., Dauginčių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A4262B8" w14:textId="77777777" w:rsidR="009D5F56" w:rsidRPr="009A0740" w:rsidRDefault="009D5F56" w:rsidP="00553004">
            <w:pPr>
              <w:jc w:val="right"/>
              <w:rPr>
                <w:rFonts w:eastAsia="Calibri"/>
                <w:szCs w:val="22"/>
              </w:rPr>
            </w:pPr>
            <w:r w:rsidRPr="009A0740">
              <w:rPr>
                <w:rFonts w:eastAsia="Calibri"/>
                <w:szCs w:val="22"/>
              </w:rPr>
              <w:t xml:space="preserve">714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1EE42"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E2369" w14:textId="77777777" w:rsidR="009D5F56" w:rsidRPr="009A0740" w:rsidRDefault="009D5F56" w:rsidP="00553004">
            <w:pPr>
              <w:jc w:val="right"/>
              <w:rPr>
                <w:rFonts w:eastAsia="Calibri"/>
                <w:szCs w:val="22"/>
              </w:rPr>
            </w:pPr>
            <w:r w:rsidRPr="009A0740">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126EB"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EF2EA"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09EA47" w14:textId="77777777" w:rsidR="009D5F56" w:rsidRPr="009A0740" w:rsidRDefault="009D5F56" w:rsidP="00553004">
            <w:pPr>
              <w:jc w:val="center"/>
              <w:rPr>
                <w:rFonts w:eastAsia="Calibri"/>
                <w:szCs w:val="22"/>
              </w:rPr>
            </w:pPr>
            <w:r w:rsidRPr="009A0740">
              <w:rPr>
                <w:rFonts w:eastAsia="Calibri"/>
                <w:szCs w:val="22"/>
              </w:rPr>
              <w:t>4400-5427-9384</w:t>
            </w:r>
          </w:p>
        </w:tc>
      </w:tr>
      <w:tr w:rsidR="009D5F56" w:rsidRPr="009A0740" w14:paraId="57AE84B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D422CFC"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C485D4" w14:textId="77777777" w:rsidR="009D5F56" w:rsidRPr="009A0740" w:rsidRDefault="009D5F56" w:rsidP="00553004">
            <w:pPr>
              <w:rPr>
                <w:rFonts w:eastAsia="Calibri"/>
                <w:szCs w:val="22"/>
              </w:rPr>
            </w:pPr>
            <w:r w:rsidRPr="009A0740">
              <w:rPr>
                <w:rFonts w:eastAsia="Calibri"/>
                <w:szCs w:val="22"/>
              </w:rPr>
              <w:t>k41-2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44EFE64" w14:textId="77777777" w:rsidR="009D5F56" w:rsidRPr="009A0740" w:rsidRDefault="009D5F56" w:rsidP="00553004">
            <w:pPr>
              <w:rPr>
                <w:rFonts w:eastAsia="Calibri"/>
                <w:szCs w:val="22"/>
              </w:rPr>
            </w:pPr>
            <w:r w:rsidRPr="009A0740">
              <w:rPr>
                <w:rFonts w:eastAsia="Calibri"/>
                <w:szCs w:val="22"/>
              </w:rPr>
              <w:t>Miško g., Domeikių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5821D24" w14:textId="0E38B93B" w:rsidR="009D5F56" w:rsidRPr="009A0740" w:rsidRDefault="009D5F56" w:rsidP="00553004">
            <w:pPr>
              <w:jc w:val="right"/>
              <w:rPr>
                <w:rFonts w:eastAsia="Calibri"/>
                <w:szCs w:val="22"/>
              </w:rPr>
            </w:pPr>
            <w:r w:rsidRPr="009A0740">
              <w:rPr>
                <w:rFonts w:eastAsia="Calibri"/>
                <w:szCs w:val="22"/>
              </w:rPr>
              <w:t xml:space="preserve"> 1491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4CD9C"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70CA36" w14:textId="3126D0B2" w:rsidR="009D5F56" w:rsidRPr="009A0740" w:rsidRDefault="009D5F56" w:rsidP="00553004">
            <w:pPr>
              <w:jc w:val="right"/>
              <w:rPr>
                <w:rFonts w:eastAsia="Calibri"/>
                <w:szCs w:val="22"/>
              </w:rPr>
            </w:pPr>
            <w:r w:rsidRPr="009A0740">
              <w:rPr>
                <w:rFonts w:eastAsia="Calibri"/>
                <w:szCs w:val="22"/>
              </w:rPr>
              <w:t xml:space="preserve"> 1491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A733B"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34A6B"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7AB640" w14:textId="77777777" w:rsidR="009D5F56" w:rsidRPr="009A0740" w:rsidRDefault="009D5F56" w:rsidP="00553004">
            <w:pPr>
              <w:jc w:val="center"/>
              <w:rPr>
                <w:rFonts w:eastAsia="Calibri"/>
                <w:szCs w:val="22"/>
              </w:rPr>
            </w:pPr>
            <w:r w:rsidRPr="009A0740">
              <w:rPr>
                <w:rFonts w:eastAsia="Calibri"/>
                <w:szCs w:val="22"/>
              </w:rPr>
              <w:t>4400-5979-3498</w:t>
            </w:r>
          </w:p>
        </w:tc>
      </w:tr>
      <w:tr w:rsidR="009D5F56" w:rsidRPr="009A0740" w14:paraId="4A08D56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D2788DF"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0BACC05" w14:textId="77777777" w:rsidR="009D5F56" w:rsidRPr="009A0740" w:rsidRDefault="009D5F56" w:rsidP="00553004">
            <w:pPr>
              <w:rPr>
                <w:rFonts w:eastAsia="Calibri"/>
                <w:szCs w:val="22"/>
              </w:rPr>
            </w:pPr>
            <w:r w:rsidRPr="009A0740">
              <w:rPr>
                <w:rFonts w:eastAsia="Calibri"/>
                <w:szCs w:val="22"/>
              </w:rPr>
              <w:t>k33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931C312" w14:textId="77777777" w:rsidR="009D5F56" w:rsidRPr="009A0740" w:rsidRDefault="009D5F56" w:rsidP="00553004">
            <w:pPr>
              <w:rPr>
                <w:rFonts w:eastAsia="Calibri"/>
                <w:szCs w:val="22"/>
              </w:rPr>
            </w:pPr>
            <w:r w:rsidRPr="009A0740">
              <w:rPr>
                <w:rFonts w:eastAsia="Calibri"/>
                <w:szCs w:val="22"/>
              </w:rPr>
              <w:t>Šventosios g., Domeikių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515488D" w14:textId="39210259" w:rsidR="009D5F56" w:rsidRPr="009A0740" w:rsidRDefault="009D5F56" w:rsidP="00553004">
            <w:pPr>
              <w:jc w:val="right"/>
              <w:rPr>
                <w:rFonts w:eastAsia="Calibri"/>
                <w:szCs w:val="22"/>
              </w:rPr>
            </w:pPr>
            <w:r w:rsidRPr="009A0740">
              <w:rPr>
                <w:rFonts w:eastAsia="Calibri"/>
                <w:szCs w:val="22"/>
              </w:rPr>
              <w:t xml:space="preserve">916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D4035"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51C2D" w14:textId="4263E753" w:rsidR="009D5F56" w:rsidRPr="009A0740" w:rsidRDefault="009D5F56" w:rsidP="00553004">
            <w:pPr>
              <w:jc w:val="right"/>
              <w:rPr>
                <w:rFonts w:eastAsia="Calibri"/>
                <w:szCs w:val="22"/>
              </w:rPr>
            </w:pPr>
            <w:r w:rsidRPr="009A0740">
              <w:rPr>
                <w:rFonts w:eastAsia="Calibri"/>
                <w:szCs w:val="22"/>
              </w:rPr>
              <w:t xml:space="preserve"> 916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6CBE8"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949CA"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10A14C" w14:textId="77777777" w:rsidR="009D5F56" w:rsidRPr="009A0740" w:rsidRDefault="009D5F56" w:rsidP="00553004">
            <w:pPr>
              <w:jc w:val="center"/>
              <w:rPr>
                <w:rFonts w:eastAsia="Calibri"/>
                <w:szCs w:val="22"/>
              </w:rPr>
            </w:pPr>
            <w:r w:rsidRPr="009A0740">
              <w:rPr>
                <w:rFonts w:eastAsia="Calibri"/>
                <w:szCs w:val="22"/>
              </w:rPr>
              <w:t>4400-5979-3487</w:t>
            </w:r>
          </w:p>
        </w:tc>
      </w:tr>
      <w:tr w:rsidR="00AA5CDE" w:rsidRPr="00AA5CDE" w14:paraId="1589475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10E13D" w14:textId="77777777" w:rsidR="00B17591" w:rsidRPr="00AA5CDE" w:rsidRDefault="00B17591"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tcPr>
          <w:p w14:paraId="3D9DBDFF" w14:textId="1BA0B457" w:rsidR="00B17591" w:rsidRPr="00AA5CDE" w:rsidRDefault="00B17591" w:rsidP="00553004">
            <w:pPr>
              <w:rPr>
                <w:rFonts w:eastAsia="Calibri"/>
                <w:szCs w:val="22"/>
              </w:rPr>
            </w:pPr>
            <w:r w:rsidRPr="00AA5CDE">
              <w:rPr>
                <w:rFonts w:eastAsia="Calibri"/>
                <w:szCs w:val="22"/>
              </w:rPr>
              <w:t>k30-1</w:t>
            </w:r>
          </w:p>
        </w:tc>
        <w:tc>
          <w:tcPr>
            <w:tcW w:w="4412" w:type="dxa"/>
            <w:tcBorders>
              <w:top w:val="single" w:sz="4" w:space="0" w:color="000000"/>
              <w:left w:val="single" w:sz="4" w:space="0" w:color="000000"/>
              <w:bottom w:val="single" w:sz="4" w:space="0" w:color="000000"/>
              <w:right w:val="single" w:sz="4" w:space="0" w:color="auto"/>
            </w:tcBorders>
            <w:vAlign w:val="center"/>
          </w:tcPr>
          <w:p w14:paraId="678EBB7F" w14:textId="2865E5D7" w:rsidR="00B17591" w:rsidRPr="00AA5CDE" w:rsidRDefault="00B17591" w:rsidP="00553004">
            <w:pPr>
              <w:rPr>
                <w:rFonts w:eastAsia="Calibri"/>
                <w:szCs w:val="22"/>
              </w:rPr>
            </w:pPr>
            <w:r w:rsidRPr="00AA5CDE">
              <w:rPr>
                <w:rFonts w:eastAsia="Calibri"/>
                <w:szCs w:val="22"/>
              </w:rPr>
              <w:t>Dvaro g., Jakšiškio k.</w:t>
            </w:r>
          </w:p>
        </w:tc>
        <w:tc>
          <w:tcPr>
            <w:tcW w:w="1147" w:type="dxa"/>
            <w:tcBorders>
              <w:top w:val="single" w:sz="4" w:space="0" w:color="000000"/>
              <w:left w:val="single" w:sz="4" w:space="0" w:color="000000"/>
              <w:bottom w:val="single" w:sz="4" w:space="0" w:color="000000"/>
              <w:right w:val="single" w:sz="4" w:space="0" w:color="auto"/>
            </w:tcBorders>
            <w:vAlign w:val="center"/>
          </w:tcPr>
          <w:p w14:paraId="69BBEB80" w14:textId="754F455E" w:rsidR="00B17591" w:rsidRPr="00AA5CDE" w:rsidRDefault="00B17591" w:rsidP="00553004">
            <w:pPr>
              <w:jc w:val="right"/>
              <w:rPr>
                <w:rFonts w:eastAsia="Calibri"/>
                <w:szCs w:val="22"/>
              </w:rPr>
            </w:pPr>
            <w:r w:rsidRPr="00AA5CDE">
              <w:rPr>
                <w:rFonts w:eastAsia="Calibri"/>
                <w:szCs w:val="22"/>
              </w:rPr>
              <w:t>1787</w:t>
            </w:r>
          </w:p>
        </w:tc>
        <w:tc>
          <w:tcPr>
            <w:tcW w:w="1133" w:type="dxa"/>
            <w:tcBorders>
              <w:top w:val="single" w:sz="4" w:space="0" w:color="auto"/>
              <w:left w:val="single" w:sz="4" w:space="0" w:color="auto"/>
              <w:bottom w:val="single" w:sz="4" w:space="0" w:color="auto"/>
              <w:right w:val="single" w:sz="4" w:space="0" w:color="auto"/>
            </w:tcBorders>
            <w:vAlign w:val="center"/>
          </w:tcPr>
          <w:p w14:paraId="69466AB5" w14:textId="264C9D76" w:rsidR="00B17591" w:rsidRPr="00AA5CDE" w:rsidRDefault="00B17591" w:rsidP="00553004">
            <w:pPr>
              <w:jc w:val="right"/>
              <w:rPr>
                <w:rFonts w:eastAsia="Calibri"/>
                <w:szCs w:val="22"/>
              </w:rPr>
            </w:pPr>
            <w:r w:rsidRPr="00AA5CD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D78A075" w14:textId="63CA7A66" w:rsidR="00B17591" w:rsidRPr="00AA5CDE" w:rsidRDefault="00B17591" w:rsidP="00553004">
            <w:pPr>
              <w:jc w:val="right"/>
              <w:rPr>
                <w:rFonts w:eastAsia="Calibri"/>
                <w:szCs w:val="22"/>
              </w:rPr>
            </w:pPr>
            <w:r w:rsidRPr="00AA5CDE">
              <w:rPr>
                <w:rFonts w:eastAsia="Calibri"/>
                <w:szCs w:val="22"/>
              </w:rPr>
              <w:t>1787</w:t>
            </w:r>
          </w:p>
        </w:tc>
        <w:tc>
          <w:tcPr>
            <w:tcW w:w="1133" w:type="dxa"/>
            <w:tcBorders>
              <w:top w:val="single" w:sz="4" w:space="0" w:color="auto"/>
              <w:left w:val="single" w:sz="4" w:space="0" w:color="auto"/>
              <w:bottom w:val="single" w:sz="4" w:space="0" w:color="auto"/>
              <w:right w:val="single" w:sz="4" w:space="0" w:color="auto"/>
            </w:tcBorders>
            <w:vAlign w:val="center"/>
          </w:tcPr>
          <w:p w14:paraId="27B08844" w14:textId="69C6969C" w:rsidR="00B17591" w:rsidRPr="00AA5CDE" w:rsidRDefault="00B17591" w:rsidP="00553004">
            <w:pPr>
              <w:jc w:val="right"/>
              <w:rPr>
                <w:rFonts w:eastAsia="Calibri"/>
                <w:szCs w:val="22"/>
              </w:rPr>
            </w:pPr>
            <w:r w:rsidRPr="00AA5CD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A68516D" w14:textId="028CCCAC" w:rsidR="00B17591" w:rsidRPr="00AA5CDE" w:rsidRDefault="00B17591" w:rsidP="00553004">
            <w:pPr>
              <w:jc w:val="center"/>
              <w:rPr>
                <w:rFonts w:eastAsia="Calibri"/>
                <w:szCs w:val="22"/>
              </w:rPr>
            </w:pPr>
            <w:r w:rsidRPr="00AA5CD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tcPr>
          <w:p w14:paraId="4F088954" w14:textId="136D026C" w:rsidR="00B17591" w:rsidRPr="00AA5CDE" w:rsidRDefault="00B17591" w:rsidP="00553004">
            <w:pPr>
              <w:jc w:val="center"/>
              <w:rPr>
                <w:rFonts w:eastAsia="Calibri"/>
                <w:szCs w:val="22"/>
              </w:rPr>
            </w:pPr>
            <w:r w:rsidRPr="00AA5CDE">
              <w:rPr>
                <w:rFonts w:eastAsia="Calibri"/>
                <w:szCs w:val="22"/>
              </w:rPr>
              <w:t>4400-6267-7765</w:t>
            </w:r>
          </w:p>
        </w:tc>
      </w:tr>
      <w:tr w:rsidR="009D5F56" w:rsidRPr="002C00FD" w14:paraId="0CB0173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FF070E4"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627C0CE" w14:textId="77777777" w:rsidR="009D5F56" w:rsidRPr="002C00FD" w:rsidRDefault="009D5F56" w:rsidP="00553004">
            <w:pPr>
              <w:rPr>
                <w:rFonts w:eastAsia="Calibri"/>
                <w:szCs w:val="22"/>
              </w:rPr>
            </w:pPr>
            <w:r w:rsidRPr="002C00FD">
              <w:rPr>
                <w:rFonts w:eastAsia="Calibri"/>
                <w:szCs w:val="22"/>
              </w:rPr>
              <w:t>k13-1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E1C80D7" w14:textId="77777777" w:rsidR="009D5F56" w:rsidRPr="002C00FD" w:rsidRDefault="009D5F56" w:rsidP="00553004">
            <w:pPr>
              <w:rPr>
                <w:rFonts w:eastAsia="Calibri"/>
                <w:szCs w:val="22"/>
              </w:rPr>
            </w:pPr>
            <w:r w:rsidRPr="002C00FD">
              <w:rPr>
                <w:rFonts w:eastAsia="Calibri"/>
                <w:szCs w:val="22"/>
              </w:rPr>
              <w:t>Gintaro g., Janušavos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687A86D" w14:textId="465672A8" w:rsidR="009D5F56" w:rsidRPr="002C00FD" w:rsidRDefault="009D5F56" w:rsidP="00553004">
            <w:pPr>
              <w:jc w:val="right"/>
              <w:rPr>
                <w:rFonts w:eastAsia="Calibri"/>
                <w:szCs w:val="22"/>
              </w:rPr>
            </w:pPr>
            <w:r w:rsidRPr="002C00FD">
              <w:rPr>
                <w:rFonts w:eastAsia="Calibri"/>
                <w:szCs w:val="22"/>
              </w:rPr>
              <w:t>780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551BCB" w14:textId="3FFB8504" w:rsidR="009D5F56" w:rsidRPr="002C00FD" w:rsidRDefault="009D5F56" w:rsidP="00553004">
            <w:pPr>
              <w:jc w:val="right"/>
              <w:rPr>
                <w:rFonts w:eastAsia="Calibri"/>
                <w:szCs w:val="22"/>
              </w:rPr>
            </w:pPr>
            <w:r w:rsidRPr="002C00FD">
              <w:rPr>
                <w:rFonts w:eastAsia="Calibri"/>
                <w:szCs w:val="22"/>
              </w:rPr>
              <w:t>780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17E515"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BC2228"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735F7"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5E31F9" w14:textId="6F9BC787" w:rsidR="009D5F56" w:rsidRPr="002C00FD" w:rsidRDefault="009D5F56" w:rsidP="00553004">
            <w:pPr>
              <w:jc w:val="center"/>
              <w:rPr>
                <w:rFonts w:eastAsia="Calibri"/>
                <w:szCs w:val="22"/>
              </w:rPr>
            </w:pPr>
            <w:r w:rsidRPr="002C00FD">
              <w:rPr>
                <w:rFonts w:eastAsia="Calibri"/>
                <w:szCs w:val="22"/>
              </w:rPr>
              <w:t>4400-5979-3565</w:t>
            </w:r>
          </w:p>
        </w:tc>
      </w:tr>
      <w:tr w:rsidR="009D5F56" w:rsidRPr="002C00FD" w14:paraId="4C2613E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A777930"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47108F8" w14:textId="77777777" w:rsidR="009D5F56" w:rsidRPr="002C00FD" w:rsidRDefault="009D5F56" w:rsidP="00553004">
            <w:pPr>
              <w:rPr>
                <w:rFonts w:eastAsia="Calibri"/>
                <w:szCs w:val="22"/>
              </w:rPr>
            </w:pPr>
            <w:r w:rsidRPr="002C00FD">
              <w:rPr>
                <w:rFonts w:eastAsia="Calibri"/>
                <w:szCs w:val="22"/>
              </w:rPr>
              <w:t>k13-12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F71E676" w14:textId="77777777" w:rsidR="009D5F56" w:rsidRPr="002C00FD" w:rsidRDefault="009D5F56" w:rsidP="00553004">
            <w:pPr>
              <w:rPr>
                <w:rFonts w:eastAsia="Calibri"/>
                <w:szCs w:val="22"/>
              </w:rPr>
            </w:pPr>
            <w:r w:rsidRPr="002C00FD">
              <w:rPr>
                <w:rFonts w:eastAsia="Calibri"/>
                <w:szCs w:val="22"/>
              </w:rPr>
              <w:t>Jazminų g., Janušavos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FA32AEF" w14:textId="0DAE3093" w:rsidR="009D5F56" w:rsidRPr="002C00FD" w:rsidRDefault="009D5F56" w:rsidP="00553004">
            <w:pPr>
              <w:jc w:val="right"/>
              <w:rPr>
                <w:rFonts w:eastAsia="Calibri"/>
                <w:szCs w:val="22"/>
              </w:rPr>
            </w:pPr>
            <w:r w:rsidRPr="002C00FD">
              <w:rPr>
                <w:rFonts w:eastAsia="Calibri"/>
                <w:szCs w:val="22"/>
              </w:rPr>
              <w:t>292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B30C95" w14:textId="2318FA66" w:rsidR="009D5F56" w:rsidRPr="002C00FD" w:rsidRDefault="009D5F56" w:rsidP="00553004">
            <w:pPr>
              <w:jc w:val="right"/>
              <w:rPr>
                <w:rFonts w:eastAsia="Calibri"/>
                <w:szCs w:val="22"/>
              </w:rPr>
            </w:pPr>
            <w:r w:rsidRPr="002C00FD">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F6906A" w14:textId="69242374" w:rsidR="009D5F56" w:rsidRPr="002C00FD" w:rsidRDefault="009D5F56" w:rsidP="00553004">
            <w:pPr>
              <w:jc w:val="right"/>
              <w:rPr>
                <w:rFonts w:eastAsia="Calibri"/>
                <w:szCs w:val="22"/>
              </w:rPr>
            </w:pPr>
            <w:r w:rsidRPr="002C00FD">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EF5A4" w14:textId="6E8A2D93" w:rsidR="009D5F56" w:rsidRPr="002C00FD" w:rsidRDefault="009D5F56" w:rsidP="00553004">
            <w:pPr>
              <w:jc w:val="right"/>
              <w:rPr>
                <w:rFonts w:eastAsia="Calibri"/>
                <w:szCs w:val="22"/>
              </w:rPr>
            </w:pPr>
            <w:r w:rsidRPr="002C00FD">
              <w:rPr>
                <w:rFonts w:eastAsia="Calibri"/>
                <w:szCs w:val="22"/>
              </w:rPr>
              <w:t xml:space="preserve"> 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28B31"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D29EE2" w14:textId="31CBCC8E" w:rsidR="009D5F56" w:rsidRPr="002C00FD" w:rsidRDefault="009D5F56" w:rsidP="00553004">
            <w:pPr>
              <w:jc w:val="center"/>
              <w:rPr>
                <w:rFonts w:eastAsia="Calibri"/>
                <w:szCs w:val="22"/>
              </w:rPr>
            </w:pPr>
            <w:r w:rsidRPr="002C00FD">
              <w:rPr>
                <w:rFonts w:eastAsia="Calibri"/>
                <w:szCs w:val="22"/>
              </w:rPr>
              <w:t>4400-5979-3654</w:t>
            </w:r>
          </w:p>
        </w:tc>
      </w:tr>
      <w:tr w:rsidR="009D5F56" w:rsidRPr="002C00FD" w14:paraId="24E5935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BD6498D"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6D08EC0" w14:textId="77777777" w:rsidR="009D5F56" w:rsidRPr="002C00FD" w:rsidRDefault="009D5F56" w:rsidP="00553004">
            <w:pPr>
              <w:rPr>
                <w:rFonts w:eastAsia="Calibri"/>
                <w:szCs w:val="22"/>
              </w:rPr>
            </w:pPr>
            <w:r w:rsidRPr="002C00FD">
              <w:rPr>
                <w:rFonts w:eastAsia="Calibri"/>
                <w:szCs w:val="22"/>
              </w:rPr>
              <w:t>k13-5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A011E36" w14:textId="77777777" w:rsidR="009D5F56" w:rsidRPr="002C00FD" w:rsidRDefault="009D5F56" w:rsidP="00553004">
            <w:pPr>
              <w:rPr>
                <w:rFonts w:eastAsia="Calibri"/>
                <w:szCs w:val="22"/>
              </w:rPr>
            </w:pPr>
            <w:r w:rsidRPr="002C00FD">
              <w:rPr>
                <w:rFonts w:eastAsia="Calibri"/>
                <w:szCs w:val="22"/>
              </w:rPr>
              <w:t>Lašišos g., Janušavos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7F0DBE0" w14:textId="460346C1" w:rsidR="009D5F56" w:rsidRPr="002C00FD" w:rsidRDefault="009D5F56" w:rsidP="00553004">
            <w:pPr>
              <w:jc w:val="right"/>
              <w:rPr>
                <w:rFonts w:eastAsia="Calibri"/>
                <w:szCs w:val="22"/>
              </w:rPr>
            </w:pPr>
            <w:r w:rsidRPr="002C00FD">
              <w:rPr>
                <w:rFonts w:eastAsia="Calibri"/>
                <w:szCs w:val="22"/>
              </w:rPr>
              <w:t xml:space="preserve"> 278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00D8B" w14:textId="77777777" w:rsidR="009D5F56" w:rsidRPr="002C00FD" w:rsidRDefault="009D5F56" w:rsidP="00553004">
            <w:pPr>
              <w:jc w:val="right"/>
              <w:rPr>
                <w:rFonts w:eastAsia="Calibri"/>
                <w:szCs w:val="22"/>
              </w:rPr>
            </w:pPr>
            <w:r w:rsidRPr="002C00FD">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4805C" w14:textId="5A8CC3F0" w:rsidR="009D5F56" w:rsidRPr="002C00FD" w:rsidRDefault="009D5F56" w:rsidP="00553004">
            <w:pPr>
              <w:jc w:val="right"/>
              <w:rPr>
                <w:rFonts w:eastAsia="Calibri"/>
                <w:strike/>
                <w:szCs w:val="22"/>
              </w:rPr>
            </w:pPr>
            <w:r w:rsidRPr="002C00FD">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D34CC" w14:textId="77777777" w:rsidR="009D5F56" w:rsidRPr="002C00FD" w:rsidRDefault="009D5F56" w:rsidP="00553004">
            <w:pPr>
              <w:jc w:val="right"/>
              <w:rPr>
                <w:rFonts w:eastAsia="Calibri"/>
                <w:szCs w:val="22"/>
              </w:rPr>
            </w:pPr>
            <w:r w:rsidRPr="002C00FD">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F34C1"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377DE6" w14:textId="77777777" w:rsidR="009D5F56" w:rsidRPr="002C00FD" w:rsidRDefault="009D5F56" w:rsidP="00553004">
            <w:pPr>
              <w:jc w:val="center"/>
              <w:rPr>
                <w:rFonts w:eastAsia="Calibri"/>
                <w:szCs w:val="22"/>
              </w:rPr>
            </w:pPr>
            <w:r w:rsidRPr="002C00FD">
              <w:rPr>
                <w:rFonts w:eastAsia="Calibri"/>
                <w:szCs w:val="22"/>
              </w:rPr>
              <w:t>4400-5979-3632</w:t>
            </w:r>
          </w:p>
        </w:tc>
      </w:tr>
      <w:tr w:rsidR="009D5F56" w:rsidRPr="002C00FD" w14:paraId="2642792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52E9BF"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5DDF625" w14:textId="77777777" w:rsidR="009D5F56" w:rsidRPr="002C00FD" w:rsidRDefault="009D5F56" w:rsidP="00553004">
            <w:pPr>
              <w:rPr>
                <w:rFonts w:eastAsia="Calibri"/>
                <w:szCs w:val="22"/>
              </w:rPr>
            </w:pPr>
            <w:r w:rsidRPr="002C00FD">
              <w:rPr>
                <w:rFonts w:eastAsia="Calibri"/>
                <w:szCs w:val="22"/>
              </w:rPr>
              <w:t>k13-10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F388DEF" w14:textId="77777777" w:rsidR="009D5F56" w:rsidRPr="002C00FD" w:rsidRDefault="009D5F56" w:rsidP="00553004">
            <w:pPr>
              <w:rPr>
                <w:rFonts w:eastAsia="Calibri"/>
                <w:szCs w:val="22"/>
              </w:rPr>
            </w:pPr>
            <w:r w:rsidRPr="002C00FD">
              <w:rPr>
                <w:rFonts w:eastAsia="Calibri"/>
                <w:szCs w:val="22"/>
              </w:rPr>
              <w:t>Jurginų g., Janušavos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7A9CEE9" w14:textId="4A93E109" w:rsidR="009D5F56" w:rsidRPr="002C00FD" w:rsidRDefault="009D5F56" w:rsidP="00553004">
            <w:pPr>
              <w:jc w:val="right"/>
              <w:rPr>
                <w:rFonts w:eastAsia="Calibri"/>
                <w:szCs w:val="22"/>
              </w:rPr>
            </w:pPr>
            <w:r w:rsidRPr="002C00FD">
              <w:rPr>
                <w:rFonts w:eastAsia="Calibri"/>
                <w:szCs w:val="22"/>
              </w:rPr>
              <w:t xml:space="preserve"> 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38641" w14:textId="77777777" w:rsidR="009D5F56" w:rsidRPr="002C00FD" w:rsidRDefault="009D5F56" w:rsidP="00553004">
            <w:pPr>
              <w:jc w:val="right"/>
              <w:rPr>
                <w:rFonts w:eastAsia="Calibri"/>
                <w:szCs w:val="22"/>
              </w:rPr>
            </w:pPr>
            <w:r w:rsidRPr="002C00FD">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23BA3" w14:textId="6D511578" w:rsidR="009D5F56" w:rsidRPr="002C00FD" w:rsidRDefault="009D5F56" w:rsidP="00553004">
            <w:pPr>
              <w:jc w:val="right"/>
              <w:rPr>
                <w:rFonts w:eastAsia="Calibri"/>
                <w:szCs w:val="22"/>
              </w:rPr>
            </w:pPr>
            <w:r w:rsidRPr="002C00FD">
              <w:rPr>
                <w:rFonts w:eastAsia="Calibri"/>
                <w:szCs w:val="22"/>
              </w:rPr>
              <w:t>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6B5C1"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78946"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BA2C4D" w14:textId="77777777" w:rsidR="009D5F56" w:rsidRPr="002C00FD" w:rsidRDefault="009D5F56" w:rsidP="00553004">
            <w:pPr>
              <w:jc w:val="center"/>
              <w:rPr>
                <w:rFonts w:eastAsia="Calibri"/>
                <w:szCs w:val="22"/>
              </w:rPr>
            </w:pPr>
            <w:r w:rsidRPr="002C00FD">
              <w:rPr>
                <w:rFonts w:eastAsia="Calibri"/>
                <w:szCs w:val="22"/>
              </w:rPr>
              <w:t>4400-5979-3587</w:t>
            </w:r>
          </w:p>
        </w:tc>
      </w:tr>
      <w:tr w:rsidR="009D5F56" w:rsidRPr="002C00FD" w14:paraId="641A8B3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F2E1485"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5D6263C" w14:textId="77777777" w:rsidR="009D5F56" w:rsidRPr="002C00FD" w:rsidRDefault="009D5F56" w:rsidP="00553004">
            <w:pPr>
              <w:rPr>
                <w:rFonts w:eastAsia="Calibri"/>
                <w:szCs w:val="22"/>
              </w:rPr>
            </w:pPr>
            <w:r w:rsidRPr="002C00FD">
              <w:rPr>
                <w:rFonts w:eastAsia="Calibri"/>
                <w:szCs w:val="22"/>
              </w:rPr>
              <w:t>k13-6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3857F34" w14:textId="77777777" w:rsidR="009D5F56" w:rsidRPr="002C00FD" w:rsidRDefault="009D5F56" w:rsidP="00553004">
            <w:pPr>
              <w:rPr>
                <w:rFonts w:eastAsia="Calibri"/>
                <w:szCs w:val="22"/>
              </w:rPr>
            </w:pPr>
            <w:r w:rsidRPr="002C00FD">
              <w:rPr>
                <w:rFonts w:eastAsia="Calibri"/>
                <w:szCs w:val="22"/>
              </w:rPr>
              <w:t>Ramybės g., Janušavos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36D923B" w14:textId="262CF475" w:rsidR="009D5F56" w:rsidRPr="002C00FD" w:rsidRDefault="009D5F56" w:rsidP="00553004">
            <w:pPr>
              <w:jc w:val="right"/>
              <w:rPr>
                <w:rFonts w:eastAsia="Calibri"/>
                <w:szCs w:val="22"/>
              </w:rPr>
            </w:pPr>
            <w:r w:rsidRPr="002C00FD">
              <w:rPr>
                <w:rFonts w:eastAsia="Calibri"/>
                <w:szCs w:val="22"/>
              </w:rPr>
              <w:t xml:space="preserve"> 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FBEF3" w14:textId="77777777" w:rsidR="009D5F56" w:rsidRPr="002C00FD" w:rsidRDefault="009D5F56" w:rsidP="00553004">
            <w:pPr>
              <w:jc w:val="right"/>
              <w:rPr>
                <w:rFonts w:eastAsia="Calibri"/>
                <w:szCs w:val="22"/>
              </w:rPr>
            </w:pPr>
            <w:r w:rsidRPr="002C00FD">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9D17C3"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5897A" w14:textId="3DB0562E" w:rsidR="009D5F56" w:rsidRPr="002C00FD" w:rsidRDefault="009D5F56" w:rsidP="00553004">
            <w:pPr>
              <w:jc w:val="right"/>
              <w:rPr>
                <w:rFonts w:eastAsia="Calibri"/>
                <w:strike/>
                <w:szCs w:val="22"/>
              </w:rPr>
            </w:pPr>
            <w:r w:rsidRPr="002C00F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7EDE8"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E95ED" w14:textId="77777777" w:rsidR="009D5F56" w:rsidRPr="002C00FD" w:rsidRDefault="009D5F56" w:rsidP="00553004">
            <w:pPr>
              <w:jc w:val="center"/>
              <w:rPr>
                <w:rFonts w:eastAsia="Calibri"/>
                <w:szCs w:val="22"/>
              </w:rPr>
            </w:pPr>
            <w:r w:rsidRPr="002C00FD">
              <w:rPr>
                <w:rFonts w:eastAsia="Calibri"/>
                <w:szCs w:val="22"/>
              </w:rPr>
              <w:t>4400-5979-3621</w:t>
            </w:r>
          </w:p>
        </w:tc>
      </w:tr>
      <w:tr w:rsidR="009D5F56" w:rsidRPr="002C00FD" w14:paraId="65CA733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95BF9A6"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8853D62" w14:textId="77777777" w:rsidR="009D5F56" w:rsidRPr="002C00FD" w:rsidRDefault="009D5F56" w:rsidP="00553004">
            <w:pPr>
              <w:rPr>
                <w:rFonts w:eastAsia="Calibri"/>
                <w:szCs w:val="22"/>
              </w:rPr>
            </w:pPr>
            <w:r w:rsidRPr="002C00FD">
              <w:rPr>
                <w:rFonts w:eastAsia="Calibri"/>
                <w:szCs w:val="22"/>
              </w:rPr>
              <w:t>k13-3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A90978A" w14:textId="77777777" w:rsidR="009D5F56" w:rsidRPr="002C00FD" w:rsidRDefault="009D5F56" w:rsidP="00553004">
            <w:pPr>
              <w:rPr>
                <w:rFonts w:eastAsia="Calibri"/>
                <w:szCs w:val="22"/>
              </w:rPr>
            </w:pPr>
            <w:r w:rsidRPr="002C00FD">
              <w:rPr>
                <w:rFonts w:eastAsia="Calibri"/>
                <w:szCs w:val="22"/>
              </w:rPr>
              <w:t>Saulės g., Janušavos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8127927" w14:textId="2939BC85" w:rsidR="009D5F56" w:rsidRPr="002C00FD" w:rsidRDefault="009D5F56" w:rsidP="00553004">
            <w:pPr>
              <w:jc w:val="right"/>
              <w:rPr>
                <w:rFonts w:eastAsia="Calibri"/>
                <w:szCs w:val="22"/>
              </w:rPr>
            </w:pPr>
            <w:r w:rsidRPr="002C00FD">
              <w:rPr>
                <w:rFonts w:eastAsia="Calibri"/>
                <w:szCs w:val="22"/>
              </w:rPr>
              <w:t xml:space="preserve"> 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BE95ED" w14:textId="2701F7E9" w:rsidR="009D5F56" w:rsidRPr="002C00FD" w:rsidRDefault="009D5F56" w:rsidP="00553004">
            <w:pPr>
              <w:jc w:val="right"/>
              <w:rPr>
                <w:rFonts w:eastAsia="Calibri"/>
                <w:szCs w:val="22"/>
              </w:rPr>
            </w:pPr>
            <w:r w:rsidRPr="002C00FD">
              <w:rPr>
                <w:rFonts w:eastAsia="Calibri"/>
                <w:szCs w:val="22"/>
              </w:rPr>
              <w:t xml:space="preserve"> 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A66E3" w14:textId="77777777" w:rsidR="009D5F56" w:rsidRPr="002C00FD" w:rsidRDefault="009D5F56" w:rsidP="00553004">
            <w:pPr>
              <w:jc w:val="right"/>
              <w:rPr>
                <w:rFonts w:eastAsia="Calibri"/>
                <w:szCs w:val="22"/>
              </w:rPr>
            </w:pPr>
            <w:r w:rsidRPr="002C00FD">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9D860"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EA069"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2CA533" w14:textId="77777777" w:rsidR="009D5F56" w:rsidRPr="002C00FD" w:rsidRDefault="009D5F56" w:rsidP="00553004">
            <w:pPr>
              <w:jc w:val="center"/>
              <w:rPr>
                <w:rFonts w:eastAsia="Calibri"/>
                <w:szCs w:val="22"/>
              </w:rPr>
            </w:pPr>
            <w:r w:rsidRPr="002C00FD">
              <w:rPr>
                <w:rFonts w:eastAsia="Calibri"/>
                <w:szCs w:val="22"/>
              </w:rPr>
              <w:t>4400-5979-3665</w:t>
            </w:r>
          </w:p>
        </w:tc>
      </w:tr>
      <w:tr w:rsidR="009D5F56" w:rsidRPr="002C00FD" w14:paraId="656BEDB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2B1D43A"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277C1B" w14:textId="77777777" w:rsidR="009D5F56" w:rsidRPr="002C00FD" w:rsidRDefault="009D5F56" w:rsidP="00553004">
            <w:pPr>
              <w:rPr>
                <w:rFonts w:eastAsia="Calibri"/>
                <w:szCs w:val="22"/>
              </w:rPr>
            </w:pPr>
            <w:r w:rsidRPr="002C00FD">
              <w:rPr>
                <w:rFonts w:eastAsia="Calibri"/>
                <w:szCs w:val="22"/>
              </w:rPr>
              <w:t>k13-2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4D0D2C7" w14:textId="77777777" w:rsidR="009D5F56" w:rsidRPr="002C00FD" w:rsidRDefault="009D5F56" w:rsidP="00553004">
            <w:pPr>
              <w:rPr>
                <w:rFonts w:eastAsia="Calibri"/>
                <w:szCs w:val="22"/>
              </w:rPr>
            </w:pPr>
            <w:r w:rsidRPr="002C00FD">
              <w:rPr>
                <w:rFonts w:eastAsia="Calibri"/>
                <w:szCs w:val="22"/>
              </w:rPr>
              <w:t>Vilties g., Janušavos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A32F442" w14:textId="119064F6" w:rsidR="009D5F56" w:rsidRPr="002C00FD" w:rsidRDefault="009D5F56" w:rsidP="00553004">
            <w:pPr>
              <w:jc w:val="right"/>
              <w:rPr>
                <w:rFonts w:eastAsia="Calibri"/>
                <w:szCs w:val="22"/>
              </w:rPr>
            </w:pPr>
            <w:r w:rsidRPr="002C00FD">
              <w:rPr>
                <w:rFonts w:eastAsia="Calibri"/>
                <w:szCs w:val="22"/>
              </w:rPr>
              <w:t xml:space="preserve">225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16B42" w14:textId="6B7DF77F" w:rsidR="009D5F56" w:rsidRPr="002C00FD" w:rsidRDefault="009D5F56" w:rsidP="00553004">
            <w:pPr>
              <w:jc w:val="right"/>
              <w:rPr>
                <w:rFonts w:eastAsia="Calibri"/>
                <w:szCs w:val="22"/>
              </w:rPr>
            </w:pPr>
            <w:r w:rsidRPr="002C00FD">
              <w:rPr>
                <w:rFonts w:eastAsia="Calibri"/>
                <w:szCs w:val="22"/>
              </w:rPr>
              <w:t xml:space="preserve"> 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C904D" w14:textId="77777777" w:rsidR="009D5F56" w:rsidRPr="002C00FD" w:rsidRDefault="009D5F56" w:rsidP="00553004">
            <w:pPr>
              <w:jc w:val="right"/>
              <w:rPr>
                <w:rFonts w:eastAsia="Calibri"/>
                <w:szCs w:val="22"/>
              </w:rPr>
            </w:pPr>
            <w:r w:rsidRPr="002C00FD">
              <w:rPr>
                <w:rFonts w:eastAsia="Calibri"/>
                <w:szCs w:val="22"/>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8C532"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1E63B"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6A41D1" w14:textId="77777777" w:rsidR="009D5F56" w:rsidRPr="002C00FD" w:rsidRDefault="009D5F56" w:rsidP="00553004">
            <w:pPr>
              <w:jc w:val="center"/>
              <w:rPr>
                <w:rFonts w:eastAsia="Calibri"/>
                <w:szCs w:val="22"/>
              </w:rPr>
            </w:pPr>
            <w:r w:rsidRPr="002C00FD">
              <w:rPr>
                <w:rFonts w:eastAsia="Calibri"/>
                <w:szCs w:val="22"/>
              </w:rPr>
              <w:t>4400-5979-3576</w:t>
            </w:r>
          </w:p>
        </w:tc>
      </w:tr>
      <w:tr w:rsidR="009D5F56" w:rsidRPr="002C00FD" w14:paraId="29CC711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8AF91D"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683CEDD" w14:textId="77777777" w:rsidR="009D5F56" w:rsidRPr="002C00FD" w:rsidRDefault="009D5F56" w:rsidP="00553004">
            <w:pPr>
              <w:rPr>
                <w:rFonts w:eastAsia="Calibri"/>
                <w:szCs w:val="22"/>
              </w:rPr>
            </w:pPr>
            <w:r w:rsidRPr="002C00FD">
              <w:rPr>
                <w:rFonts w:eastAsia="Calibri"/>
                <w:szCs w:val="22"/>
              </w:rPr>
              <w:t>km1-6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9A3BB8C" w14:textId="77777777" w:rsidR="009D5F56" w:rsidRPr="002C00FD" w:rsidRDefault="009D5F56" w:rsidP="00553004">
            <w:pPr>
              <w:rPr>
                <w:rFonts w:eastAsia="Calibri"/>
                <w:szCs w:val="22"/>
              </w:rPr>
            </w:pPr>
            <w:r w:rsidRPr="002C00FD">
              <w:rPr>
                <w:rFonts w:eastAsia="Calibri"/>
                <w:szCs w:val="22"/>
              </w:rPr>
              <w:t xml:space="preserve">Beržų g., Kavarsko vs.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95E935E" w14:textId="35D2395C" w:rsidR="009D5F56" w:rsidRPr="002C00FD" w:rsidRDefault="009D5F56" w:rsidP="00553004">
            <w:pPr>
              <w:jc w:val="right"/>
              <w:rPr>
                <w:rFonts w:eastAsia="Calibri"/>
                <w:szCs w:val="22"/>
              </w:rPr>
            </w:pPr>
            <w:r w:rsidRPr="002C00FD">
              <w:rPr>
                <w:rFonts w:eastAsia="Calibri"/>
                <w:szCs w:val="22"/>
              </w:rPr>
              <w:t xml:space="preserve">244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86F1D"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B8FF1" w14:textId="5CEF45AD" w:rsidR="009D5F56" w:rsidRPr="002C00FD" w:rsidRDefault="009D5F56" w:rsidP="00553004">
            <w:pPr>
              <w:jc w:val="right"/>
              <w:rPr>
                <w:rFonts w:eastAsia="Calibri"/>
                <w:szCs w:val="22"/>
              </w:rPr>
            </w:pPr>
            <w:r w:rsidRPr="002C00FD">
              <w:rPr>
                <w:rFonts w:eastAsia="Calibri"/>
                <w:szCs w:val="22"/>
              </w:rPr>
              <w:t xml:space="preserve"> 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DD350"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077D5"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D20312" w14:textId="04F08A00" w:rsidR="009D5F56" w:rsidRPr="002C00FD" w:rsidRDefault="009D5F56" w:rsidP="00553004">
            <w:pPr>
              <w:jc w:val="center"/>
              <w:rPr>
                <w:rFonts w:eastAsia="Calibri"/>
                <w:szCs w:val="22"/>
              </w:rPr>
            </w:pPr>
            <w:r w:rsidRPr="002C00FD">
              <w:rPr>
                <w:rFonts w:eastAsia="Calibri"/>
                <w:szCs w:val="22"/>
              </w:rPr>
              <w:t>4400-6249-1150</w:t>
            </w:r>
          </w:p>
        </w:tc>
      </w:tr>
      <w:tr w:rsidR="009D5F56" w:rsidRPr="002C00FD" w14:paraId="54C0B58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1BC8B1"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BEEE465" w14:textId="77777777" w:rsidR="009D5F56" w:rsidRPr="002C00FD" w:rsidRDefault="009D5F56" w:rsidP="00553004">
            <w:pPr>
              <w:rPr>
                <w:rFonts w:eastAsia="Calibri"/>
                <w:szCs w:val="22"/>
              </w:rPr>
            </w:pPr>
            <w:r w:rsidRPr="002C00FD">
              <w:rPr>
                <w:rFonts w:eastAsia="Calibri"/>
                <w:szCs w:val="22"/>
              </w:rPr>
              <w:t>km1-5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6BCFC71" w14:textId="77777777" w:rsidR="009D5F56" w:rsidRPr="002C00FD" w:rsidRDefault="009D5F56" w:rsidP="00553004">
            <w:pPr>
              <w:rPr>
                <w:rFonts w:eastAsia="Calibri"/>
                <w:szCs w:val="22"/>
              </w:rPr>
            </w:pPr>
            <w:r w:rsidRPr="002C00FD">
              <w:rPr>
                <w:rFonts w:eastAsia="Calibri"/>
                <w:szCs w:val="22"/>
              </w:rPr>
              <w:t>Parko g., Kavarsko vs.</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B2D375E" w14:textId="6250F415" w:rsidR="009D5F56" w:rsidRPr="002C00FD" w:rsidRDefault="009D5F56" w:rsidP="00553004">
            <w:pPr>
              <w:jc w:val="right"/>
              <w:rPr>
                <w:rFonts w:eastAsia="Calibri"/>
                <w:szCs w:val="22"/>
              </w:rPr>
            </w:pPr>
            <w:r w:rsidRPr="002C00FD">
              <w:rPr>
                <w:rFonts w:eastAsia="Calibri"/>
                <w:szCs w:val="22"/>
              </w:rPr>
              <w:t> 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1F374" w14:textId="56B0BB98" w:rsidR="009D5F56" w:rsidRPr="002C00FD" w:rsidRDefault="009D5F56" w:rsidP="00553004">
            <w:pPr>
              <w:jc w:val="right"/>
              <w:rPr>
                <w:rFonts w:eastAsia="Calibri"/>
                <w:szCs w:val="22"/>
              </w:rPr>
            </w:pPr>
            <w:r w:rsidRPr="002C00FD">
              <w:rPr>
                <w:rFonts w:eastAsia="Calibri"/>
                <w:szCs w:val="22"/>
              </w:rPr>
              <w:t xml:space="preserve"> 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D58EF9"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A9429"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2E175"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400306" w14:textId="6866379F" w:rsidR="009D5F56" w:rsidRPr="002C00FD" w:rsidRDefault="009D5F56" w:rsidP="00553004">
            <w:pPr>
              <w:jc w:val="center"/>
              <w:rPr>
                <w:rFonts w:eastAsia="Calibri"/>
                <w:szCs w:val="22"/>
              </w:rPr>
            </w:pPr>
            <w:r w:rsidRPr="002C00FD">
              <w:rPr>
                <w:rFonts w:eastAsia="Calibri"/>
                <w:szCs w:val="22"/>
              </w:rPr>
              <w:t>4400-6245-5176</w:t>
            </w:r>
          </w:p>
        </w:tc>
      </w:tr>
      <w:tr w:rsidR="009D5F56" w:rsidRPr="002C00FD" w14:paraId="74AD4DB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00C64D"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8C42BAD" w14:textId="77777777" w:rsidR="009D5F56" w:rsidRPr="002C00FD" w:rsidRDefault="009D5F56" w:rsidP="00553004">
            <w:pPr>
              <w:rPr>
                <w:rFonts w:eastAsia="Calibri"/>
                <w:szCs w:val="22"/>
              </w:rPr>
            </w:pPr>
            <w:r w:rsidRPr="002C00FD">
              <w:rPr>
                <w:rFonts w:eastAsia="Calibri"/>
                <w:szCs w:val="22"/>
              </w:rPr>
              <w:t>k48-1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8CC4C10" w14:textId="77777777" w:rsidR="009D5F56" w:rsidRPr="002C00FD" w:rsidRDefault="009D5F56" w:rsidP="00553004">
            <w:pPr>
              <w:rPr>
                <w:rFonts w:eastAsia="Calibri"/>
                <w:szCs w:val="22"/>
              </w:rPr>
            </w:pPr>
            <w:r w:rsidRPr="002C00FD">
              <w:rPr>
                <w:rFonts w:eastAsia="Calibri"/>
                <w:szCs w:val="22"/>
              </w:rPr>
              <w:t>Pušyno g., Kavarsko vs.</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08EDCA0" w14:textId="55199A9F" w:rsidR="009D5F56" w:rsidRPr="002C00FD" w:rsidRDefault="009D5F56" w:rsidP="00553004">
            <w:pPr>
              <w:jc w:val="right"/>
              <w:rPr>
                <w:rFonts w:eastAsia="Calibri"/>
                <w:szCs w:val="22"/>
              </w:rPr>
            </w:pPr>
            <w:r w:rsidRPr="002C00FD">
              <w:rPr>
                <w:rFonts w:eastAsia="Calibri"/>
                <w:szCs w:val="22"/>
              </w:rPr>
              <w:t> 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2C5A8"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5AE93" w14:textId="2F4FFBF0" w:rsidR="009D5F56" w:rsidRPr="002C00FD" w:rsidRDefault="009D5F56" w:rsidP="00553004">
            <w:pPr>
              <w:jc w:val="right"/>
              <w:rPr>
                <w:rFonts w:eastAsia="Calibri"/>
                <w:szCs w:val="22"/>
              </w:rPr>
            </w:pPr>
            <w:r w:rsidRPr="002C00FD">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1710A5" w14:textId="6F0AFFA5" w:rsidR="009D5F56" w:rsidRPr="002C00FD"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68294"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2C2C52" w14:textId="35AD46EF" w:rsidR="009D5F56" w:rsidRPr="002C00FD" w:rsidRDefault="009D5F56" w:rsidP="00553004">
            <w:pPr>
              <w:jc w:val="center"/>
              <w:rPr>
                <w:rFonts w:eastAsia="Calibri"/>
                <w:szCs w:val="22"/>
              </w:rPr>
            </w:pPr>
            <w:r w:rsidRPr="002C00FD">
              <w:rPr>
                <w:rFonts w:eastAsia="Calibri"/>
                <w:szCs w:val="22"/>
              </w:rPr>
              <w:t>4400-6245-5200</w:t>
            </w:r>
          </w:p>
        </w:tc>
      </w:tr>
      <w:tr w:rsidR="009D5F56" w:rsidRPr="002C00FD" w14:paraId="6DDBE8B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78B05C7"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B6961DB" w14:textId="77777777" w:rsidR="009D5F56" w:rsidRPr="002C00FD" w:rsidRDefault="009D5F56" w:rsidP="00553004">
            <w:pPr>
              <w:rPr>
                <w:rFonts w:eastAsia="Calibri"/>
                <w:szCs w:val="22"/>
              </w:rPr>
            </w:pPr>
            <w:r w:rsidRPr="002C00FD">
              <w:rPr>
                <w:rFonts w:eastAsia="Calibri"/>
                <w:szCs w:val="22"/>
              </w:rPr>
              <w:t>k45-1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4DC0219" w14:textId="77777777" w:rsidR="009D5F56" w:rsidRPr="002C00FD" w:rsidRDefault="009D5F56" w:rsidP="00553004">
            <w:pPr>
              <w:rPr>
                <w:rFonts w:eastAsia="Calibri"/>
                <w:szCs w:val="22"/>
              </w:rPr>
            </w:pPr>
            <w:r w:rsidRPr="002C00FD">
              <w:rPr>
                <w:rFonts w:eastAsia="Calibri"/>
                <w:szCs w:val="22"/>
              </w:rPr>
              <w:t>Tvenkinio g., Kavarsko vs.</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7495684" w14:textId="093B0E3D" w:rsidR="009D5F56" w:rsidRPr="002C00FD" w:rsidRDefault="009D5F56" w:rsidP="00553004">
            <w:pPr>
              <w:jc w:val="right"/>
              <w:rPr>
                <w:rFonts w:eastAsia="Calibri"/>
                <w:szCs w:val="22"/>
              </w:rPr>
            </w:pPr>
            <w:r w:rsidRPr="002C00FD">
              <w:rPr>
                <w:rFonts w:eastAsia="Calibri"/>
                <w:szCs w:val="22"/>
              </w:rPr>
              <w:t xml:space="preserve"> 597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88F332" w14:textId="43C1CFFE" w:rsidR="009D5F56" w:rsidRPr="002C00FD" w:rsidRDefault="009D5F56" w:rsidP="00553004">
            <w:pPr>
              <w:jc w:val="right"/>
              <w:rPr>
                <w:rFonts w:eastAsia="Calibri"/>
                <w:szCs w:val="22"/>
              </w:rPr>
            </w:pPr>
            <w:r w:rsidRPr="002C00FD">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6BEED" w14:textId="399DF07C" w:rsidR="009D5F56" w:rsidRPr="002C00FD" w:rsidRDefault="009D5F56" w:rsidP="00553004">
            <w:pPr>
              <w:jc w:val="right"/>
              <w:rPr>
                <w:rFonts w:eastAsia="Calibri"/>
                <w:szCs w:val="22"/>
              </w:rPr>
            </w:pPr>
            <w:r w:rsidRPr="002C00FD">
              <w:rPr>
                <w:rFonts w:eastAsia="Calibri"/>
                <w:szCs w:val="22"/>
              </w:rPr>
              <w:t xml:space="preserve"> 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743F2"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365716"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B79500" w14:textId="4BA63E56" w:rsidR="009D5F56" w:rsidRPr="002C00FD" w:rsidRDefault="009D5F56" w:rsidP="00553004">
            <w:pPr>
              <w:jc w:val="center"/>
              <w:rPr>
                <w:rFonts w:eastAsia="Calibri"/>
                <w:szCs w:val="22"/>
              </w:rPr>
            </w:pPr>
            <w:r w:rsidRPr="002C00FD">
              <w:rPr>
                <w:rFonts w:eastAsia="Calibri"/>
                <w:szCs w:val="22"/>
              </w:rPr>
              <w:t>4400-6245-5187</w:t>
            </w:r>
          </w:p>
        </w:tc>
      </w:tr>
      <w:tr w:rsidR="009D5F56" w:rsidRPr="002C00FD" w14:paraId="29A1F25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7B3B13"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A962125" w14:textId="77777777" w:rsidR="009D5F56" w:rsidRPr="002C00FD" w:rsidRDefault="009D5F56" w:rsidP="00553004">
            <w:pPr>
              <w:rPr>
                <w:rFonts w:eastAsia="Calibri"/>
                <w:szCs w:val="22"/>
              </w:rPr>
            </w:pPr>
            <w:r w:rsidRPr="002C00FD">
              <w:rPr>
                <w:rFonts w:eastAsia="Calibri"/>
                <w:szCs w:val="22"/>
              </w:rPr>
              <w:t>k43-1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C8248BC" w14:textId="77777777" w:rsidR="009D5F56" w:rsidRPr="002C00FD" w:rsidRDefault="009D5F56" w:rsidP="00553004">
            <w:pPr>
              <w:rPr>
                <w:rFonts w:eastAsia="Calibri"/>
                <w:szCs w:val="22"/>
              </w:rPr>
            </w:pPr>
            <w:r w:rsidRPr="002C00FD">
              <w:rPr>
                <w:rFonts w:eastAsia="Calibri"/>
                <w:szCs w:val="22"/>
              </w:rPr>
              <w:t>Ežero g., Laviškio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D2D01ED" w14:textId="7B1F92F8" w:rsidR="009D5F56" w:rsidRPr="002C00FD" w:rsidRDefault="009D5F56" w:rsidP="00553004">
            <w:pPr>
              <w:jc w:val="right"/>
              <w:rPr>
                <w:rFonts w:eastAsia="Calibri"/>
                <w:szCs w:val="22"/>
              </w:rPr>
            </w:pPr>
            <w:r w:rsidRPr="002C00FD">
              <w:rPr>
                <w:rFonts w:eastAsia="Calibri"/>
                <w:szCs w:val="22"/>
              </w:rPr>
              <w:t xml:space="preserve"> 2418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FD2B0" w14:textId="6780CC92" w:rsidR="009D5F56" w:rsidRPr="002C00FD" w:rsidRDefault="009D5F56" w:rsidP="00553004">
            <w:pPr>
              <w:jc w:val="right"/>
              <w:rPr>
                <w:rFonts w:eastAsia="Calibri"/>
                <w:szCs w:val="22"/>
              </w:rPr>
            </w:pPr>
            <w:r w:rsidRPr="002C00FD">
              <w:rPr>
                <w:rFonts w:eastAsia="Calibri"/>
                <w:szCs w:val="22"/>
              </w:rPr>
              <w:t>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291DC" w14:textId="20FA5E2C" w:rsidR="009D5F56" w:rsidRPr="002C00FD" w:rsidRDefault="009D5F56" w:rsidP="00553004">
            <w:pPr>
              <w:jc w:val="right"/>
              <w:rPr>
                <w:rFonts w:eastAsia="Calibri"/>
                <w:szCs w:val="22"/>
              </w:rPr>
            </w:pPr>
            <w:r w:rsidRPr="002C00FD">
              <w:rPr>
                <w:rFonts w:eastAsia="Calibri"/>
                <w:szCs w:val="22"/>
              </w:rPr>
              <w:t>2383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2A2A7"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6B2B7"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32EC59" w14:textId="3D2FF626" w:rsidR="009D5F56" w:rsidRPr="002C00FD" w:rsidRDefault="009D5F56" w:rsidP="00553004">
            <w:pPr>
              <w:jc w:val="center"/>
              <w:rPr>
                <w:rFonts w:eastAsia="Calibri"/>
                <w:szCs w:val="22"/>
              </w:rPr>
            </w:pPr>
            <w:r w:rsidRPr="002C00FD">
              <w:rPr>
                <w:rFonts w:eastAsia="Calibri"/>
                <w:szCs w:val="22"/>
              </w:rPr>
              <w:t>4400-6246-8953</w:t>
            </w:r>
          </w:p>
        </w:tc>
      </w:tr>
      <w:tr w:rsidR="009D5F56" w:rsidRPr="002C00FD" w14:paraId="1E5D329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D9DB0D"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4B56274" w14:textId="77777777" w:rsidR="009D5F56" w:rsidRPr="002C00FD" w:rsidRDefault="009D5F56" w:rsidP="00553004">
            <w:pPr>
              <w:rPr>
                <w:rFonts w:eastAsia="Calibri"/>
                <w:szCs w:val="22"/>
              </w:rPr>
            </w:pPr>
            <w:r w:rsidRPr="002C00FD">
              <w:rPr>
                <w:rFonts w:eastAsia="Calibri"/>
                <w:szCs w:val="22"/>
              </w:rPr>
              <w:t>k17-2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D8EE915" w14:textId="77777777" w:rsidR="009D5F56" w:rsidRPr="002C00FD" w:rsidRDefault="009D5F56" w:rsidP="00553004">
            <w:pPr>
              <w:rPr>
                <w:rFonts w:eastAsia="Calibri"/>
                <w:szCs w:val="22"/>
              </w:rPr>
            </w:pPr>
            <w:r w:rsidRPr="002C00FD">
              <w:rPr>
                <w:rFonts w:eastAsia="Calibri"/>
                <w:szCs w:val="22"/>
              </w:rPr>
              <w:t>Beržynėlio g., Mackeliškių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E90CF08" w14:textId="56971F90" w:rsidR="009D5F56" w:rsidRPr="002C00FD" w:rsidRDefault="009D5F56" w:rsidP="00553004">
            <w:pPr>
              <w:jc w:val="right"/>
              <w:rPr>
                <w:rFonts w:eastAsia="Calibri"/>
                <w:szCs w:val="22"/>
              </w:rPr>
            </w:pPr>
            <w:r w:rsidRPr="002C00FD">
              <w:rPr>
                <w:rFonts w:eastAsia="Calibri"/>
                <w:szCs w:val="22"/>
              </w:rPr>
              <w:t xml:space="preserve"> 716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6317E2"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89818DC" w14:textId="7EA2BDA9" w:rsidR="009D5F56" w:rsidRPr="002C00FD" w:rsidRDefault="009D5F56" w:rsidP="00553004">
            <w:pPr>
              <w:jc w:val="right"/>
              <w:rPr>
                <w:rFonts w:eastAsia="Calibri"/>
                <w:szCs w:val="22"/>
              </w:rPr>
            </w:pPr>
            <w:r w:rsidRPr="002C00FD">
              <w:rPr>
                <w:rFonts w:eastAsia="Calibri"/>
                <w:szCs w:val="22"/>
              </w:rPr>
              <w:t xml:space="preserve"> 716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FE8F01"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10676"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21A253" w14:textId="7137B851" w:rsidR="009D5F56" w:rsidRPr="002C00FD" w:rsidRDefault="009D5F56" w:rsidP="00553004">
            <w:pPr>
              <w:jc w:val="center"/>
              <w:rPr>
                <w:rFonts w:eastAsia="Calibri"/>
                <w:szCs w:val="22"/>
              </w:rPr>
            </w:pPr>
            <w:r w:rsidRPr="002C00FD">
              <w:rPr>
                <w:rFonts w:eastAsia="Calibri"/>
                <w:szCs w:val="22"/>
              </w:rPr>
              <w:t>4400-6239-2914</w:t>
            </w:r>
          </w:p>
        </w:tc>
      </w:tr>
      <w:tr w:rsidR="009D5F56" w:rsidRPr="00183C3A" w14:paraId="06F3B40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6B1FB9"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0ACFDFC" w14:textId="77777777" w:rsidR="009D5F56" w:rsidRPr="00183C3A" w:rsidRDefault="009D5F56" w:rsidP="00553004">
            <w:pPr>
              <w:rPr>
                <w:rFonts w:eastAsia="Calibri"/>
                <w:szCs w:val="22"/>
              </w:rPr>
            </w:pPr>
            <w:r w:rsidRPr="00183C3A">
              <w:rPr>
                <w:rFonts w:eastAsia="Calibri"/>
                <w:szCs w:val="22"/>
              </w:rPr>
              <w:t>k18-1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798771A" w14:textId="77777777" w:rsidR="009D5F56" w:rsidRPr="00183C3A" w:rsidRDefault="009D5F56" w:rsidP="00553004">
            <w:pPr>
              <w:rPr>
                <w:rFonts w:eastAsia="Calibri"/>
                <w:szCs w:val="22"/>
              </w:rPr>
            </w:pPr>
            <w:r w:rsidRPr="00183C3A">
              <w:rPr>
                <w:rFonts w:eastAsia="Calibri"/>
                <w:szCs w:val="22"/>
              </w:rPr>
              <w:t>Nevėžės g., Mackeliškių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F1DF005" w14:textId="6184011D" w:rsidR="009D5F56" w:rsidRPr="00183C3A" w:rsidRDefault="009D5F56" w:rsidP="00553004">
            <w:pPr>
              <w:jc w:val="right"/>
              <w:rPr>
                <w:rFonts w:eastAsia="Calibri"/>
                <w:szCs w:val="22"/>
              </w:rPr>
            </w:pPr>
            <w:r w:rsidRPr="00183C3A">
              <w:rPr>
                <w:rFonts w:eastAsia="Calibri"/>
                <w:szCs w:val="22"/>
              </w:rPr>
              <w:t xml:space="preserve"> 1686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8DC5E8"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EE4A2C" w14:textId="5729F4BE" w:rsidR="009D5F56" w:rsidRPr="00183C3A" w:rsidRDefault="009D5F56" w:rsidP="00553004">
            <w:pPr>
              <w:jc w:val="right"/>
              <w:rPr>
                <w:rFonts w:eastAsia="Calibri"/>
                <w:szCs w:val="22"/>
              </w:rPr>
            </w:pPr>
            <w:r w:rsidRPr="00183C3A">
              <w:rPr>
                <w:rFonts w:eastAsia="Calibri"/>
                <w:szCs w:val="22"/>
              </w:rPr>
              <w:t>1686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03B3F" w14:textId="6327DAC4" w:rsidR="009D5F56" w:rsidRPr="00183C3A" w:rsidRDefault="009D5F56" w:rsidP="00553004">
            <w:pPr>
              <w:jc w:val="right"/>
              <w:rPr>
                <w:rFonts w:eastAsia="Calibri"/>
                <w:strike/>
                <w:szCs w:val="22"/>
              </w:rPr>
            </w:pPr>
            <w:r w:rsidRPr="00183C3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DC1BE"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CE788E" w14:textId="5FBED019" w:rsidR="009D5F56" w:rsidRPr="00183C3A" w:rsidRDefault="009D5F56" w:rsidP="00553004">
            <w:pPr>
              <w:jc w:val="center"/>
              <w:rPr>
                <w:rFonts w:eastAsia="Calibri"/>
                <w:szCs w:val="22"/>
              </w:rPr>
            </w:pPr>
            <w:r w:rsidRPr="00183C3A">
              <w:rPr>
                <w:rFonts w:eastAsia="Calibri"/>
                <w:szCs w:val="22"/>
              </w:rPr>
              <w:t>4400-6239-2928</w:t>
            </w:r>
          </w:p>
        </w:tc>
      </w:tr>
      <w:tr w:rsidR="009D5F56" w:rsidRPr="00183C3A" w14:paraId="0CE3C71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E4E6595"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09BD454" w14:textId="77777777" w:rsidR="009D5F56" w:rsidRPr="00183C3A" w:rsidRDefault="009D5F56" w:rsidP="00553004">
            <w:pPr>
              <w:rPr>
                <w:rFonts w:eastAsia="Calibri"/>
                <w:szCs w:val="22"/>
              </w:rPr>
            </w:pPr>
            <w:r w:rsidRPr="00183C3A">
              <w:rPr>
                <w:rFonts w:eastAsia="Calibri"/>
                <w:szCs w:val="22"/>
              </w:rPr>
              <w:t>k56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52D7421" w14:textId="77777777" w:rsidR="009D5F56" w:rsidRPr="00183C3A" w:rsidRDefault="009D5F56" w:rsidP="00553004">
            <w:pPr>
              <w:rPr>
                <w:rFonts w:eastAsia="Calibri"/>
                <w:szCs w:val="22"/>
              </w:rPr>
            </w:pPr>
            <w:r w:rsidRPr="00183C3A">
              <w:rPr>
                <w:rFonts w:eastAsia="Calibri"/>
                <w:szCs w:val="22"/>
              </w:rPr>
              <w:t>Kaimynų g., Maželių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BCCF91F" w14:textId="188521AD" w:rsidR="009D5F56" w:rsidRPr="00183C3A" w:rsidRDefault="009D5F56" w:rsidP="00553004">
            <w:pPr>
              <w:jc w:val="right"/>
              <w:rPr>
                <w:rFonts w:eastAsia="Calibri"/>
                <w:szCs w:val="22"/>
              </w:rPr>
            </w:pPr>
            <w:r w:rsidRPr="00183C3A">
              <w:rPr>
                <w:rFonts w:eastAsia="Calibri"/>
                <w:szCs w:val="22"/>
              </w:rPr>
              <w:t xml:space="preserve"> 1078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DD9A7"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13A8C4" w14:textId="4669A3B1" w:rsidR="009D5F56" w:rsidRPr="00183C3A" w:rsidRDefault="009D5F56" w:rsidP="00553004">
            <w:pPr>
              <w:jc w:val="right"/>
              <w:rPr>
                <w:rFonts w:eastAsia="Calibri"/>
                <w:szCs w:val="22"/>
              </w:rPr>
            </w:pPr>
            <w:r w:rsidRPr="00183C3A">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3E63E3" w14:textId="6F87BC56" w:rsidR="009D5F56" w:rsidRPr="00183C3A" w:rsidRDefault="009D5F56" w:rsidP="00553004">
            <w:pPr>
              <w:jc w:val="right"/>
              <w:rPr>
                <w:rFonts w:eastAsia="Calibri"/>
                <w:szCs w:val="22"/>
              </w:rPr>
            </w:pPr>
            <w:r w:rsidRPr="00183C3A">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B556D" w14:textId="77777777" w:rsidR="009D5F56" w:rsidRDefault="009D5F56" w:rsidP="00553004">
            <w:pPr>
              <w:jc w:val="center"/>
              <w:rPr>
                <w:rFonts w:eastAsia="Calibri"/>
                <w:szCs w:val="22"/>
              </w:rPr>
            </w:pPr>
            <w:r w:rsidRPr="00183C3A">
              <w:rPr>
                <w:rFonts w:eastAsia="Calibri"/>
                <w:szCs w:val="22"/>
              </w:rPr>
              <w:t>D</w:t>
            </w:r>
          </w:p>
          <w:p w14:paraId="4F3CD075" w14:textId="6B160573" w:rsidR="009D5F56" w:rsidRDefault="009D5F56" w:rsidP="00553004">
            <w:pPr>
              <w:jc w:val="center"/>
              <w:rPr>
                <w:rFonts w:eastAsia="Calibri"/>
                <w:szCs w:val="22"/>
              </w:rPr>
            </w:pPr>
            <w:r>
              <w:rPr>
                <w:rFonts w:eastAsia="Calibri"/>
                <w:szCs w:val="22"/>
              </w:rPr>
              <w:t>D</w:t>
            </w:r>
          </w:p>
          <w:p w14:paraId="418AB888" w14:textId="6D1790C5" w:rsidR="009D5F56" w:rsidRPr="00183C3A" w:rsidRDefault="009D5F56" w:rsidP="00553004">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hideMark/>
          </w:tcPr>
          <w:p w14:paraId="01D614AC" w14:textId="391C7857" w:rsidR="009D5F56" w:rsidRPr="00183C3A" w:rsidRDefault="009D5F56" w:rsidP="00553004">
            <w:pPr>
              <w:jc w:val="center"/>
              <w:rPr>
                <w:rFonts w:eastAsia="Calibri"/>
                <w:szCs w:val="22"/>
              </w:rPr>
            </w:pPr>
            <w:r w:rsidRPr="00183C3A">
              <w:rPr>
                <w:rFonts w:eastAsia="Calibri"/>
                <w:szCs w:val="22"/>
              </w:rPr>
              <w:t>4400-5986-4058 4400-5979-3802</w:t>
            </w:r>
          </w:p>
        </w:tc>
      </w:tr>
      <w:tr w:rsidR="009D5F56" w:rsidRPr="00183C3A" w14:paraId="3052A2A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95A0844"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DFBDEAE" w14:textId="77777777" w:rsidR="009D5F56" w:rsidRPr="00183C3A" w:rsidRDefault="009D5F56" w:rsidP="00553004">
            <w:pPr>
              <w:rPr>
                <w:rFonts w:eastAsia="Calibri"/>
                <w:szCs w:val="22"/>
              </w:rPr>
            </w:pPr>
            <w:r w:rsidRPr="00183C3A">
              <w:rPr>
                <w:rFonts w:eastAsia="Calibri"/>
                <w:szCs w:val="22"/>
              </w:rPr>
              <w:t>k16-2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29A7677" w14:textId="77777777" w:rsidR="009D5F56" w:rsidRPr="00183C3A" w:rsidRDefault="009D5F56" w:rsidP="00553004">
            <w:pPr>
              <w:rPr>
                <w:rFonts w:eastAsia="Calibri"/>
                <w:szCs w:val="22"/>
              </w:rPr>
            </w:pPr>
            <w:r w:rsidRPr="00183C3A">
              <w:rPr>
                <w:rFonts w:eastAsia="Calibri"/>
                <w:szCs w:val="22"/>
              </w:rPr>
              <w:t>Miškų g., Maželių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ABF8CBB" w14:textId="6022F1A8" w:rsidR="009D5F56" w:rsidRPr="00183C3A" w:rsidRDefault="009D5F56" w:rsidP="00553004">
            <w:pPr>
              <w:jc w:val="right"/>
              <w:rPr>
                <w:rFonts w:eastAsia="Calibri"/>
                <w:szCs w:val="22"/>
              </w:rPr>
            </w:pPr>
            <w:r w:rsidRPr="00183C3A">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6CDCB"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1BD76" w14:textId="5DB99FD4" w:rsidR="009D5F56" w:rsidRPr="00183C3A" w:rsidRDefault="009D5F56" w:rsidP="00553004">
            <w:pPr>
              <w:jc w:val="right"/>
              <w:rPr>
                <w:rFonts w:eastAsia="Calibri"/>
                <w:szCs w:val="22"/>
              </w:rPr>
            </w:pPr>
            <w:r w:rsidRPr="00183C3A">
              <w:rPr>
                <w:rFonts w:eastAsia="Calibri"/>
                <w:szCs w:val="22"/>
              </w:rPr>
              <w:t xml:space="preserve">  1921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E341A"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1BA49"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14717D" w14:textId="234E787E" w:rsidR="009D5F56" w:rsidRPr="00183C3A" w:rsidRDefault="009D5F56" w:rsidP="00553004">
            <w:pPr>
              <w:jc w:val="center"/>
              <w:rPr>
                <w:rFonts w:eastAsia="Calibri"/>
                <w:szCs w:val="22"/>
              </w:rPr>
            </w:pPr>
            <w:r w:rsidRPr="00183C3A">
              <w:rPr>
                <w:rFonts w:eastAsia="Calibri"/>
                <w:szCs w:val="22"/>
              </w:rPr>
              <w:t>4400-5979-3776</w:t>
            </w:r>
          </w:p>
        </w:tc>
      </w:tr>
      <w:tr w:rsidR="009D5F56" w:rsidRPr="00183C3A" w14:paraId="0EAAADF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35A246"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D9F4294" w14:textId="77777777" w:rsidR="009D5F56" w:rsidRPr="00183C3A" w:rsidRDefault="009D5F56" w:rsidP="00553004">
            <w:pPr>
              <w:rPr>
                <w:rFonts w:eastAsia="Calibri"/>
                <w:szCs w:val="22"/>
              </w:rPr>
            </w:pPr>
            <w:r w:rsidRPr="00183C3A">
              <w:rPr>
                <w:rFonts w:eastAsia="Calibri"/>
                <w:szCs w:val="22"/>
              </w:rPr>
              <w:t>k46-2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1C9F804" w14:textId="77777777" w:rsidR="009D5F56" w:rsidRPr="00183C3A" w:rsidRDefault="009D5F56" w:rsidP="00553004">
            <w:pPr>
              <w:rPr>
                <w:rFonts w:eastAsia="Calibri"/>
                <w:szCs w:val="22"/>
              </w:rPr>
            </w:pPr>
            <w:r w:rsidRPr="00183C3A">
              <w:rPr>
                <w:rFonts w:eastAsia="Calibri"/>
                <w:szCs w:val="22"/>
              </w:rPr>
              <w:t>Duobos g., Medžiočių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C3C7988" w14:textId="40544564" w:rsidR="009D5F56" w:rsidRPr="00183C3A" w:rsidRDefault="009D5F56" w:rsidP="00553004">
            <w:pPr>
              <w:jc w:val="right"/>
              <w:rPr>
                <w:rFonts w:eastAsia="Calibri"/>
                <w:szCs w:val="22"/>
              </w:rPr>
            </w:pPr>
            <w:r w:rsidRPr="00183C3A">
              <w:rPr>
                <w:rFonts w:eastAsia="Calibri"/>
                <w:szCs w:val="22"/>
              </w:rPr>
              <w:t xml:space="preserve">758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F4C92"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F941AC" w14:textId="77777777" w:rsidR="009D5F56" w:rsidRPr="00183C3A" w:rsidRDefault="009D5F56" w:rsidP="00553004">
            <w:pPr>
              <w:jc w:val="right"/>
              <w:rPr>
                <w:rFonts w:eastAsia="Calibri"/>
                <w:szCs w:val="22"/>
              </w:rPr>
            </w:pPr>
            <w:r w:rsidRPr="00183C3A">
              <w:rPr>
                <w:rFonts w:eastAsia="Calibri"/>
                <w:szCs w:val="22"/>
              </w:rPr>
              <w:t xml:space="preserve">758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94C03"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C5D17A"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020C9C" w14:textId="2AA021DF" w:rsidR="009D5F56" w:rsidRPr="00183C3A" w:rsidRDefault="009D5F56" w:rsidP="00553004">
            <w:pPr>
              <w:jc w:val="center"/>
              <w:rPr>
                <w:rFonts w:eastAsia="Calibri"/>
                <w:szCs w:val="22"/>
              </w:rPr>
            </w:pPr>
            <w:r w:rsidRPr="00183C3A">
              <w:rPr>
                <w:rFonts w:eastAsia="Calibri"/>
                <w:szCs w:val="22"/>
              </w:rPr>
              <w:t>4400-6240-4314</w:t>
            </w:r>
          </w:p>
        </w:tc>
      </w:tr>
      <w:tr w:rsidR="009D5F56" w:rsidRPr="00183C3A" w14:paraId="391DF2A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E0A8C8"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9B7E881" w14:textId="77777777" w:rsidR="009D5F56" w:rsidRPr="00183C3A" w:rsidRDefault="009D5F56" w:rsidP="00553004">
            <w:pPr>
              <w:rPr>
                <w:rFonts w:eastAsia="Calibri"/>
                <w:szCs w:val="22"/>
              </w:rPr>
            </w:pPr>
            <w:r w:rsidRPr="00183C3A">
              <w:rPr>
                <w:rFonts w:eastAsia="Calibri"/>
                <w:szCs w:val="22"/>
              </w:rPr>
              <w:t>k46-1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F5F93A0" w14:textId="77777777" w:rsidR="009D5F56" w:rsidRPr="00183C3A" w:rsidRDefault="009D5F56" w:rsidP="00553004">
            <w:pPr>
              <w:rPr>
                <w:rFonts w:eastAsia="Calibri"/>
                <w:szCs w:val="22"/>
              </w:rPr>
            </w:pPr>
            <w:r w:rsidRPr="00183C3A">
              <w:rPr>
                <w:rFonts w:eastAsia="Calibri"/>
                <w:szCs w:val="22"/>
              </w:rPr>
              <w:t>Pietų g., Medžiočių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0AF3738" w14:textId="4597BFF9" w:rsidR="009D5F56" w:rsidRPr="00183C3A" w:rsidRDefault="009D5F56" w:rsidP="00553004">
            <w:pPr>
              <w:jc w:val="right"/>
              <w:rPr>
                <w:rFonts w:eastAsia="Calibri"/>
                <w:szCs w:val="22"/>
              </w:rPr>
            </w:pPr>
            <w:r w:rsidRPr="00183C3A">
              <w:rPr>
                <w:rFonts w:eastAsia="Calibri"/>
                <w:szCs w:val="22"/>
              </w:rPr>
              <w:t xml:space="preserve"> 493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62DDE"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A8546" w14:textId="69AC91CA" w:rsidR="009D5F56" w:rsidRPr="00183C3A" w:rsidRDefault="009D5F56" w:rsidP="00553004">
            <w:pPr>
              <w:jc w:val="right"/>
              <w:rPr>
                <w:rFonts w:eastAsia="Calibri"/>
                <w:szCs w:val="22"/>
              </w:rPr>
            </w:pPr>
            <w:r w:rsidRPr="00183C3A">
              <w:rPr>
                <w:rFonts w:eastAsia="Calibri"/>
                <w:szCs w:val="22"/>
              </w:rPr>
              <w:t xml:space="preserve"> 493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7B049"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12C2E7"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CBDE5A" w14:textId="719FF5E9" w:rsidR="009D5F56" w:rsidRPr="00183C3A" w:rsidRDefault="009D5F56" w:rsidP="00553004">
            <w:pPr>
              <w:jc w:val="center"/>
              <w:rPr>
                <w:rFonts w:eastAsia="Calibri"/>
                <w:szCs w:val="22"/>
              </w:rPr>
            </w:pPr>
            <w:r w:rsidRPr="00183C3A">
              <w:rPr>
                <w:rFonts w:eastAsia="Calibri"/>
                <w:szCs w:val="22"/>
              </w:rPr>
              <w:t>4400-6239-9099</w:t>
            </w:r>
          </w:p>
        </w:tc>
      </w:tr>
      <w:tr w:rsidR="009D5F56" w:rsidRPr="00183C3A" w14:paraId="6A84055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CF27683"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CB95FE0" w14:textId="77777777" w:rsidR="009D5F56" w:rsidRPr="00183C3A" w:rsidRDefault="009D5F56" w:rsidP="00553004">
            <w:pPr>
              <w:rPr>
                <w:rFonts w:eastAsia="Calibri"/>
                <w:szCs w:val="22"/>
              </w:rPr>
            </w:pPr>
            <w:r w:rsidRPr="00183C3A">
              <w:rPr>
                <w:rFonts w:eastAsia="Calibri"/>
                <w:szCs w:val="22"/>
              </w:rPr>
              <w:t>k48-2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E9FD783" w14:textId="77777777" w:rsidR="009D5F56" w:rsidRPr="00183C3A" w:rsidRDefault="009D5F56" w:rsidP="00553004">
            <w:pPr>
              <w:rPr>
                <w:rFonts w:eastAsia="Calibri"/>
                <w:szCs w:val="22"/>
              </w:rPr>
            </w:pPr>
            <w:r w:rsidRPr="00183C3A">
              <w:rPr>
                <w:rFonts w:eastAsia="Calibri"/>
                <w:szCs w:val="22"/>
              </w:rPr>
              <w:t>Saulėtekio g.,  Medžiočių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51B8CD7" w14:textId="1C61E686" w:rsidR="009D5F56" w:rsidRPr="00183C3A" w:rsidRDefault="009D5F56" w:rsidP="00553004">
            <w:pPr>
              <w:jc w:val="right"/>
              <w:rPr>
                <w:rFonts w:eastAsia="Calibri"/>
                <w:szCs w:val="22"/>
              </w:rPr>
            </w:pPr>
            <w:r w:rsidRPr="00183C3A">
              <w:rPr>
                <w:rFonts w:eastAsia="Calibri"/>
                <w:szCs w:val="22"/>
              </w:rPr>
              <w:t> 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F6DC2F"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9ED3D" w14:textId="72D56AFC" w:rsidR="009D5F56" w:rsidRPr="00183C3A" w:rsidRDefault="009D5F56" w:rsidP="00553004">
            <w:pPr>
              <w:jc w:val="right"/>
              <w:rPr>
                <w:rFonts w:eastAsia="Calibri"/>
                <w:szCs w:val="22"/>
              </w:rPr>
            </w:pPr>
            <w:r w:rsidRPr="00183C3A">
              <w:rPr>
                <w:rFonts w:eastAsia="Calibri"/>
                <w:szCs w:val="22"/>
              </w:rPr>
              <w:t xml:space="preserve"> 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F01CB"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B4B145"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018CD1" w14:textId="09A54218" w:rsidR="009D5F56" w:rsidRPr="00183C3A" w:rsidRDefault="009D5F56" w:rsidP="00553004">
            <w:pPr>
              <w:jc w:val="center"/>
              <w:rPr>
                <w:rFonts w:eastAsia="Calibri"/>
                <w:szCs w:val="22"/>
              </w:rPr>
            </w:pPr>
            <w:r w:rsidRPr="00183C3A">
              <w:rPr>
                <w:rFonts w:eastAsia="Calibri"/>
                <w:szCs w:val="22"/>
              </w:rPr>
              <w:t>4400-6240-4320</w:t>
            </w:r>
          </w:p>
        </w:tc>
      </w:tr>
      <w:tr w:rsidR="009D5F56" w:rsidRPr="00183C3A" w14:paraId="356AB63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5CEC003"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7A91D43" w14:textId="77777777" w:rsidR="009D5F56" w:rsidRPr="00183C3A" w:rsidRDefault="009D5F56" w:rsidP="00553004">
            <w:pPr>
              <w:rPr>
                <w:rFonts w:eastAsia="Calibri"/>
                <w:szCs w:val="22"/>
              </w:rPr>
            </w:pPr>
            <w:r w:rsidRPr="00183C3A">
              <w:rPr>
                <w:rFonts w:eastAsia="Calibri"/>
                <w:szCs w:val="22"/>
              </w:rPr>
              <w:t>k4-1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DD47BF1" w14:textId="77777777" w:rsidR="009D5F56" w:rsidRPr="00183C3A" w:rsidRDefault="009D5F56" w:rsidP="00553004">
            <w:pPr>
              <w:rPr>
                <w:rFonts w:eastAsia="Calibri"/>
                <w:szCs w:val="22"/>
              </w:rPr>
            </w:pPr>
            <w:r w:rsidRPr="00183C3A">
              <w:rPr>
                <w:rFonts w:eastAsia="Calibri"/>
                <w:szCs w:val="22"/>
              </w:rPr>
              <w:t>Dvaro g., Pienionių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BA395E8" w14:textId="00762A41" w:rsidR="009D5F56" w:rsidRPr="00183C3A" w:rsidRDefault="009D5F56" w:rsidP="00553004">
            <w:pPr>
              <w:jc w:val="right"/>
              <w:rPr>
                <w:rFonts w:eastAsia="Calibri"/>
                <w:szCs w:val="22"/>
              </w:rPr>
            </w:pPr>
            <w:r w:rsidRPr="00183C3A">
              <w:rPr>
                <w:rFonts w:eastAsia="Calibri"/>
                <w:szCs w:val="22"/>
              </w:rPr>
              <w:t xml:space="preserve"> 457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AB873" w14:textId="796F2614" w:rsidR="009D5F56" w:rsidRPr="00183C3A" w:rsidRDefault="009D5F56" w:rsidP="00553004">
            <w:pPr>
              <w:jc w:val="right"/>
              <w:rPr>
                <w:rFonts w:eastAsia="Calibri"/>
                <w:szCs w:val="22"/>
              </w:rPr>
            </w:pPr>
            <w:r w:rsidRPr="00183C3A">
              <w:rPr>
                <w:rFonts w:eastAsia="Calibri"/>
                <w:szCs w:val="22"/>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30572" w14:textId="503FB7E2" w:rsidR="009D5F56" w:rsidRPr="00183C3A" w:rsidRDefault="009D5F56" w:rsidP="00553004">
            <w:pPr>
              <w:jc w:val="right"/>
              <w:rPr>
                <w:rFonts w:eastAsia="Calibri"/>
                <w:szCs w:val="22"/>
              </w:rPr>
            </w:pPr>
            <w:r w:rsidRPr="00183C3A">
              <w:rPr>
                <w:rFonts w:eastAsia="Calibri"/>
                <w:szCs w:val="22"/>
              </w:rPr>
              <w:t xml:space="preserve"> 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4AF05"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B2D08"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6B5A0E" w14:textId="11A87761" w:rsidR="009D5F56" w:rsidRPr="00183C3A" w:rsidRDefault="009D5F56" w:rsidP="00553004">
            <w:pPr>
              <w:jc w:val="center"/>
              <w:rPr>
                <w:rFonts w:eastAsia="Calibri"/>
                <w:szCs w:val="22"/>
              </w:rPr>
            </w:pPr>
            <w:r w:rsidRPr="00183C3A">
              <w:rPr>
                <w:rFonts w:eastAsia="Calibri"/>
                <w:szCs w:val="22"/>
              </w:rPr>
              <w:t>4400-5979-3832</w:t>
            </w:r>
          </w:p>
        </w:tc>
      </w:tr>
      <w:tr w:rsidR="009D5F56" w:rsidRPr="00183C3A" w14:paraId="3D9C0EF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9DDEBE5"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1AF90B3" w14:textId="77777777" w:rsidR="009D5F56" w:rsidRPr="00183C3A" w:rsidRDefault="009D5F56" w:rsidP="00553004">
            <w:pPr>
              <w:rPr>
                <w:rFonts w:eastAsia="Calibri"/>
                <w:szCs w:val="22"/>
              </w:rPr>
            </w:pPr>
            <w:r w:rsidRPr="00183C3A">
              <w:rPr>
                <w:rFonts w:eastAsia="Calibri"/>
                <w:szCs w:val="22"/>
              </w:rPr>
              <w:t>k62-1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74EFB12" w14:textId="77777777" w:rsidR="009D5F56" w:rsidRPr="00183C3A" w:rsidRDefault="009D5F56" w:rsidP="00553004">
            <w:pPr>
              <w:rPr>
                <w:rFonts w:eastAsia="Calibri"/>
                <w:szCs w:val="22"/>
              </w:rPr>
            </w:pPr>
            <w:r w:rsidRPr="00183C3A">
              <w:rPr>
                <w:rFonts w:eastAsia="Calibri"/>
                <w:szCs w:val="22"/>
              </w:rPr>
              <w:t>Tvenkinio g.,  Pienionių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C02A56C" w14:textId="353582C0" w:rsidR="009D5F56" w:rsidRPr="00183C3A" w:rsidRDefault="009D5F56" w:rsidP="00553004">
            <w:pPr>
              <w:jc w:val="right"/>
              <w:rPr>
                <w:rFonts w:eastAsia="Calibri"/>
                <w:szCs w:val="22"/>
              </w:rPr>
            </w:pPr>
            <w:r w:rsidRPr="00183C3A">
              <w:rPr>
                <w:rFonts w:eastAsia="Calibri"/>
                <w:szCs w:val="22"/>
              </w:rPr>
              <w:t xml:space="preserve">658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910FCE" w14:textId="10A86208" w:rsidR="009D5F56" w:rsidRPr="00183C3A" w:rsidRDefault="009D5F56" w:rsidP="00553004">
            <w:pPr>
              <w:jc w:val="right"/>
              <w:rPr>
                <w:rFonts w:eastAsia="Calibri"/>
                <w:szCs w:val="22"/>
              </w:rPr>
            </w:pPr>
            <w:r w:rsidRPr="00183C3A">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81726" w14:textId="60E5C774" w:rsidR="009D5F56" w:rsidRPr="00183C3A" w:rsidRDefault="009D5F56" w:rsidP="00553004">
            <w:pPr>
              <w:jc w:val="right"/>
              <w:rPr>
                <w:rFonts w:eastAsia="Calibri"/>
                <w:szCs w:val="22"/>
              </w:rPr>
            </w:pPr>
            <w:r w:rsidRPr="00183C3A">
              <w:rPr>
                <w:rFonts w:eastAsia="Calibri"/>
                <w:szCs w:val="22"/>
              </w:rPr>
              <w:t xml:space="preserve">  648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CC0F4"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33AA9"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AE666D" w14:textId="2CE3EEAB" w:rsidR="009D5F56" w:rsidRPr="00183C3A" w:rsidRDefault="009D5F56" w:rsidP="00553004">
            <w:pPr>
              <w:jc w:val="center"/>
              <w:rPr>
                <w:rFonts w:eastAsia="Calibri"/>
                <w:szCs w:val="22"/>
              </w:rPr>
            </w:pPr>
            <w:r w:rsidRPr="00183C3A">
              <w:rPr>
                <w:rFonts w:eastAsia="Calibri"/>
                <w:szCs w:val="22"/>
              </w:rPr>
              <w:t>4400-5979-3854</w:t>
            </w:r>
          </w:p>
        </w:tc>
      </w:tr>
      <w:tr w:rsidR="009D5F56" w:rsidRPr="00183C3A" w14:paraId="2E04C6B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F7938B"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2E41111" w14:textId="77777777" w:rsidR="009D5F56" w:rsidRPr="00183C3A" w:rsidRDefault="009D5F56" w:rsidP="00553004">
            <w:pPr>
              <w:rPr>
                <w:rFonts w:eastAsia="Calibri"/>
                <w:szCs w:val="22"/>
              </w:rPr>
            </w:pPr>
            <w:r w:rsidRPr="00183C3A">
              <w:rPr>
                <w:rFonts w:eastAsia="Calibri"/>
                <w:szCs w:val="22"/>
              </w:rPr>
              <w:t>km1-3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26F7D4A" w14:textId="77777777" w:rsidR="009D5F56" w:rsidRPr="00183C3A" w:rsidRDefault="009D5F56" w:rsidP="00553004">
            <w:pPr>
              <w:rPr>
                <w:rFonts w:eastAsia="Calibri"/>
                <w:szCs w:val="22"/>
              </w:rPr>
            </w:pPr>
            <w:r w:rsidRPr="00183C3A">
              <w:rPr>
                <w:rFonts w:eastAsia="Calibri"/>
                <w:szCs w:val="22"/>
              </w:rPr>
              <w:t>Palaukės g., Pumpučių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A2637A3" w14:textId="377E42C1" w:rsidR="009D5F56" w:rsidRPr="00183C3A" w:rsidRDefault="009D5F56" w:rsidP="00553004">
            <w:pPr>
              <w:jc w:val="right"/>
              <w:rPr>
                <w:rFonts w:eastAsia="Calibri"/>
                <w:szCs w:val="22"/>
              </w:rPr>
            </w:pPr>
            <w:r w:rsidRPr="00183C3A">
              <w:rPr>
                <w:rFonts w:eastAsia="Calibri"/>
                <w:szCs w:val="22"/>
              </w:rPr>
              <w:t xml:space="preserve"> 554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111B8"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1AA30" w14:textId="01D3A967" w:rsidR="009D5F56" w:rsidRPr="00183C3A" w:rsidRDefault="009D5F56" w:rsidP="00553004">
            <w:pPr>
              <w:jc w:val="right"/>
              <w:rPr>
                <w:rFonts w:eastAsia="Calibri"/>
                <w:szCs w:val="22"/>
              </w:rPr>
            </w:pPr>
            <w:r w:rsidRPr="00183C3A">
              <w:rPr>
                <w:rFonts w:eastAsia="Calibri"/>
                <w:szCs w:val="22"/>
              </w:rPr>
              <w:t xml:space="preserve"> 554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6ABBE4"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70C79"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662E23" w14:textId="6593BFB0" w:rsidR="009D5F56" w:rsidRPr="00183C3A" w:rsidRDefault="009D5F56" w:rsidP="00553004">
            <w:pPr>
              <w:jc w:val="center"/>
              <w:rPr>
                <w:rFonts w:eastAsia="Calibri"/>
                <w:szCs w:val="22"/>
              </w:rPr>
            </w:pPr>
            <w:r w:rsidRPr="00183C3A">
              <w:rPr>
                <w:rFonts w:eastAsia="Calibri"/>
                <w:szCs w:val="22"/>
              </w:rPr>
              <w:t>4400-6244-9669</w:t>
            </w:r>
          </w:p>
        </w:tc>
      </w:tr>
      <w:tr w:rsidR="009D5F56" w:rsidRPr="00183C3A" w14:paraId="5EED4B8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8471CD7"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2A21D9" w14:textId="77777777" w:rsidR="009D5F56" w:rsidRPr="00183C3A" w:rsidRDefault="009D5F56" w:rsidP="00553004">
            <w:pPr>
              <w:rPr>
                <w:rFonts w:eastAsia="Calibri"/>
                <w:szCs w:val="22"/>
              </w:rPr>
            </w:pPr>
            <w:r w:rsidRPr="00183C3A">
              <w:rPr>
                <w:rFonts w:eastAsia="Calibri"/>
                <w:szCs w:val="22"/>
              </w:rPr>
              <w:t>km1-4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A614F16" w14:textId="77777777" w:rsidR="009D5F56" w:rsidRPr="00183C3A" w:rsidRDefault="009D5F56" w:rsidP="00553004">
            <w:pPr>
              <w:rPr>
                <w:rFonts w:eastAsia="Calibri"/>
                <w:szCs w:val="22"/>
              </w:rPr>
            </w:pPr>
            <w:r w:rsidRPr="00183C3A">
              <w:rPr>
                <w:rFonts w:eastAsia="Calibri"/>
                <w:szCs w:val="22"/>
              </w:rPr>
              <w:t>Tujų g., Pumpučių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223BCE2" w14:textId="30168C3E" w:rsidR="009D5F56" w:rsidRPr="00183C3A" w:rsidRDefault="009D5F56" w:rsidP="00553004">
            <w:pPr>
              <w:jc w:val="right"/>
              <w:rPr>
                <w:rFonts w:eastAsia="Calibri"/>
                <w:szCs w:val="22"/>
              </w:rPr>
            </w:pPr>
            <w:r w:rsidRPr="00183C3A">
              <w:rPr>
                <w:rFonts w:eastAsia="Calibri"/>
                <w:szCs w:val="22"/>
              </w:rPr>
              <w:t> 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2054A"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E61C3E6" w14:textId="6C0EE65D" w:rsidR="009D5F56" w:rsidRPr="00183C3A" w:rsidRDefault="009D5F56" w:rsidP="00553004">
            <w:pPr>
              <w:jc w:val="right"/>
              <w:rPr>
                <w:rFonts w:eastAsia="Calibri"/>
                <w:szCs w:val="22"/>
              </w:rPr>
            </w:pPr>
            <w:r w:rsidRPr="00183C3A">
              <w:rPr>
                <w:rFonts w:eastAsia="Calibri"/>
                <w:szCs w:val="22"/>
              </w:rPr>
              <w:t> 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A50421"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C3AF4"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8EA218" w14:textId="4069EF24" w:rsidR="009D5F56" w:rsidRPr="00183C3A" w:rsidRDefault="009D5F56" w:rsidP="00553004">
            <w:pPr>
              <w:jc w:val="center"/>
              <w:rPr>
                <w:rFonts w:eastAsia="Calibri"/>
                <w:szCs w:val="22"/>
              </w:rPr>
            </w:pPr>
            <w:r w:rsidRPr="00183C3A">
              <w:rPr>
                <w:rFonts w:eastAsia="Calibri"/>
                <w:szCs w:val="22"/>
              </w:rPr>
              <w:t>4400-6244-9658</w:t>
            </w:r>
          </w:p>
        </w:tc>
      </w:tr>
      <w:tr w:rsidR="009D5F56" w:rsidRPr="00183C3A" w14:paraId="182A9F5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769D6E"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18271AE" w14:textId="77777777" w:rsidR="009D5F56" w:rsidRPr="00183C3A" w:rsidRDefault="009D5F56" w:rsidP="00553004">
            <w:pPr>
              <w:rPr>
                <w:rFonts w:eastAsia="Calibri"/>
                <w:szCs w:val="22"/>
              </w:rPr>
            </w:pPr>
            <w:r w:rsidRPr="00183C3A">
              <w:rPr>
                <w:rFonts w:eastAsia="Calibri"/>
                <w:szCs w:val="22"/>
              </w:rPr>
              <w:t>KS 206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4500F8E" w14:textId="77777777" w:rsidR="009D5F56" w:rsidRPr="00183C3A" w:rsidRDefault="009D5F56" w:rsidP="00553004">
            <w:pPr>
              <w:rPr>
                <w:rFonts w:eastAsia="Calibri"/>
                <w:szCs w:val="22"/>
              </w:rPr>
            </w:pPr>
            <w:r w:rsidRPr="00183C3A">
              <w:rPr>
                <w:rFonts w:eastAsia="Calibri"/>
                <w:szCs w:val="22"/>
              </w:rPr>
              <w:t>Mažoji g., Repšėnų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E71916D" w14:textId="12A86557" w:rsidR="009D5F56" w:rsidRPr="00183C3A" w:rsidRDefault="009D5F56" w:rsidP="00553004">
            <w:pPr>
              <w:jc w:val="right"/>
              <w:rPr>
                <w:rFonts w:eastAsia="Calibri"/>
                <w:szCs w:val="22"/>
              </w:rPr>
            </w:pPr>
            <w:r w:rsidRPr="00183C3A">
              <w:rPr>
                <w:rFonts w:eastAsia="Calibri"/>
                <w:szCs w:val="22"/>
              </w:rPr>
              <w:t> 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E4F071"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E903FB" w14:textId="0B007EE7" w:rsidR="009D5F56" w:rsidRPr="00183C3A" w:rsidRDefault="009D5F56" w:rsidP="00553004">
            <w:pPr>
              <w:jc w:val="right"/>
              <w:rPr>
                <w:rFonts w:eastAsia="Calibri"/>
                <w:strike/>
                <w:szCs w:val="22"/>
              </w:rPr>
            </w:pPr>
            <w:r w:rsidRPr="00183C3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784A815B" w14:textId="60936F62" w:rsidR="009D5F56" w:rsidRPr="00183C3A" w:rsidRDefault="009D5F56" w:rsidP="00553004">
            <w:pPr>
              <w:jc w:val="right"/>
              <w:rPr>
                <w:rFonts w:eastAsia="Calibri"/>
                <w:szCs w:val="22"/>
              </w:rPr>
            </w:pPr>
            <w:r w:rsidRPr="00183C3A">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5183B5"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369624" w14:textId="46224F4C" w:rsidR="009D5F56" w:rsidRPr="00183C3A" w:rsidRDefault="009D5F56" w:rsidP="00553004">
            <w:pPr>
              <w:jc w:val="center"/>
              <w:rPr>
                <w:rFonts w:eastAsia="Calibri"/>
                <w:szCs w:val="22"/>
              </w:rPr>
            </w:pPr>
            <w:r w:rsidRPr="00183C3A">
              <w:rPr>
                <w:rFonts w:eastAsia="Calibri"/>
                <w:szCs w:val="22"/>
              </w:rPr>
              <w:t>4400-6239-2930</w:t>
            </w:r>
          </w:p>
        </w:tc>
      </w:tr>
      <w:tr w:rsidR="009D5F56" w:rsidRPr="00183C3A" w14:paraId="0DB8AA5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2EE821"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08BFD93" w14:textId="77777777" w:rsidR="009D5F56" w:rsidRPr="00183C3A" w:rsidRDefault="009D5F56" w:rsidP="00553004">
            <w:pPr>
              <w:rPr>
                <w:rFonts w:eastAsia="Calibri"/>
                <w:szCs w:val="22"/>
              </w:rPr>
            </w:pPr>
            <w:r w:rsidRPr="00183C3A">
              <w:rPr>
                <w:rFonts w:eastAsia="Calibri"/>
                <w:szCs w:val="22"/>
              </w:rPr>
              <w:t>k40-2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58BC419" w14:textId="77777777" w:rsidR="009D5F56" w:rsidRPr="00183C3A" w:rsidRDefault="009D5F56" w:rsidP="00553004">
            <w:pPr>
              <w:rPr>
                <w:rFonts w:eastAsia="Calibri"/>
                <w:szCs w:val="22"/>
              </w:rPr>
            </w:pPr>
            <w:r w:rsidRPr="00183C3A">
              <w:rPr>
                <w:rFonts w:eastAsia="Calibri"/>
                <w:szCs w:val="22"/>
              </w:rPr>
              <w:t>Mokyklos g., Repšėnų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DEEC8CC" w14:textId="196DEB3C" w:rsidR="009D5F56" w:rsidRPr="00183C3A" w:rsidRDefault="009D5F56" w:rsidP="00553004">
            <w:pPr>
              <w:jc w:val="right"/>
              <w:rPr>
                <w:rFonts w:eastAsia="Calibri"/>
                <w:szCs w:val="22"/>
              </w:rPr>
            </w:pPr>
            <w:r w:rsidRPr="00183C3A">
              <w:rPr>
                <w:rFonts w:eastAsia="Calibri"/>
                <w:szCs w:val="22"/>
              </w:rPr>
              <w:t> 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A3284" w14:textId="3DBFC4E2" w:rsidR="009D5F56" w:rsidRPr="00183C3A" w:rsidRDefault="009D5F56" w:rsidP="00553004">
            <w:pPr>
              <w:jc w:val="right"/>
              <w:rPr>
                <w:rFonts w:eastAsia="Calibri"/>
                <w:szCs w:val="22"/>
              </w:rPr>
            </w:pPr>
            <w:r w:rsidRPr="00183C3A">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0EE42" w14:textId="12620720" w:rsidR="009D5F56" w:rsidRPr="00183C3A" w:rsidRDefault="009D5F56" w:rsidP="00553004">
            <w:pPr>
              <w:jc w:val="right"/>
              <w:rPr>
                <w:rFonts w:eastAsia="Calibri"/>
                <w:szCs w:val="22"/>
              </w:rPr>
            </w:pPr>
            <w:r w:rsidRPr="00183C3A">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14101" w14:textId="2D111466" w:rsidR="009D5F56" w:rsidRPr="00183C3A" w:rsidRDefault="009D5F56" w:rsidP="00553004">
            <w:pPr>
              <w:jc w:val="right"/>
              <w:rPr>
                <w:rFonts w:eastAsia="Calibri"/>
                <w:strike/>
                <w:szCs w:val="22"/>
              </w:rPr>
            </w:pPr>
            <w:r w:rsidRPr="00183C3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793D7"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EF55BB" w14:textId="56AA5F44" w:rsidR="009D5F56" w:rsidRPr="00183C3A" w:rsidRDefault="009D5F56" w:rsidP="00553004">
            <w:pPr>
              <w:jc w:val="center"/>
              <w:rPr>
                <w:rFonts w:eastAsia="Calibri"/>
                <w:szCs w:val="22"/>
              </w:rPr>
            </w:pPr>
            <w:r w:rsidRPr="00183C3A">
              <w:rPr>
                <w:rFonts w:eastAsia="Calibri"/>
                <w:szCs w:val="22"/>
              </w:rPr>
              <w:t>4400-6239-3206</w:t>
            </w:r>
          </w:p>
        </w:tc>
      </w:tr>
      <w:tr w:rsidR="009D5F56" w:rsidRPr="00183C3A" w14:paraId="25B0811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6CC446"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B26906" w14:textId="77777777" w:rsidR="009D5F56" w:rsidRPr="00183C3A" w:rsidRDefault="009D5F56" w:rsidP="00553004">
            <w:pPr>
              <w:rPr>
                <w:rFonts w:eastAsia="Calibri"/>
                <w:szCs w:val="22"/>
              </w:rPr>
            </w:pPr>
            <w:r w:rsidRPr="00183C3A">
              <w:rPr>
                <w:rFonts w:eastAsia="Calibri"/>
                <w:szCs w:val="22"/>
              </w:rPr>
              <w:t>k39-1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27402D7" w14:textId="77777777" w:rsidR="009D5F56" w:rsidRPr="00183C3A" w:rsidRDefault="009D5F56" w:rsidP="00553004">
            <w:pPr>
              <w:rPr>
                <w:rFonts w:eastAsia="Calibri"/>
                <w:szCs w:val="22"/>
              </w:rPr>
            </w:pPr>
            <w:r w:rsidRPr="00183C3A">
              <w:rPr>
                <w:rFonts w:eastAsia="Calibri"/>
                <w:szCs w:val="22"/>
              </w:rPr>
              <w:t>Pienės g., Repšėnų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79DDA7A" w14:textId="61158F7D" w:rsidR="009D5F56" w:rsidRPr="00183C3A" w:rsidRDefault="009D5F56" w:rsidP="00553004">
            <w:pPr>
              <w:jc w:val="right"/>
              <w:rPr>
                <w:rFonts w:eastAsia="Calibri"/>
                <w:szCs w:val="22"/>
              </w:rPr>
            </w:pPr>
            <w:r w:rsidRPr="00183C3A">
              <w:rPr>
                <w:rFonts w:eastAsia="Calibri"/>
                <w:szCs w:val="22"/>
              </w:rPr>
              <w:t xml:space="preserve">1108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D37B7E" w14:textId="53AB24FB" w:rsidR="009D5F56" w:rsidRPr="00183C3A" w:rsidRDefault="009D5F56" w:rsidP="00553004">
            <w:pPr>
              <w:jc w:val="right"/>
              <w:rPr>
                <w:rFonts w:eastAsia="Calibri"/>
                <w:szCs w:val="22"/>
              </w:rPr>
            </w:pPr>
            <w:r w:rsidRPr="00183C3A">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596AC" w14:textId="40E4B977" w:rsidR="009D5F56" w:rsidRPr="00183C3A" w:rsidRDefault="009D5F56" w:rsidP="00553004">
            <w:pPr>
              <w:jc w:val="right"/>
              <w:rPr>
                <w:rFonts w:eastAsia="Calibri"/>
                <w:szCs w:val="22"/>
              </w:rPr>
            </w:pPr>
            <w:r w:rsidRPr="00183C3A">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E20EBD"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C42B9"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7899C8" w14:textId="6BCAD524" w:rsidR="009D5F56" w:rsidRPr="00183C3A" w:rsidRDefault="009D5F56" w:rsidP="00553004">
            <w:pPr>
              <w:jc w:val="center"/>
              <w:rPr>
                <w:rFonts w:eastAsia="Calibri"/>
                <w:szCs w:val="22"/>
              </w:rPr>
            </w:pPr>
            <w:r w:rsidRPr="00183C3A">
              <w:rPr>
                <w:rFonts w:eastAsia="Calibri"/>
                <w:szCs w:val="22"/>
              </w:rPr>
              <w:t>4400-6239-3217</w:t>
            </w:r>
          </w:p>
        </w:tc>
      </w:tr>
      <w:tr w:rsidR="009D5F56" w:rsidRPr="00183C3A" w14:paraId="2A4BDFF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565893"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E910932" w14:textId="77777777" w:rsidR="009D5F56" w:rsidRPr="00183C3A" w:rsidRDefault="009D5F56" w:rsidP="00553004">
            <w:pPr>
              <w:rPr>
                <w:rFonts w:eastAsia="Calibri"/>
                <w:szCs w:val="22"/>
              </w:rPr>
            </w:pPr>
            <w:r w:rsidRPr="00183C3A">
              <w:rPr>
                <w:rFonts w:eastAsia="Calibri"/>
                <w:szCs w:val="22"/>
              </w:rPr>
              <w:t>k10-4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D1A9E81" w14:textId="77777777" w:rsidR="009D5F56" w:rsidRPr="00183C3A" w:rsidRDefault="009D5F56" w:rsidP="00553004">
            <w:pPr>
              <w:rPr>
                <w:rFonts w:eastAsia="Calibri"/>
                <w:szCs w:val="22"/>
              </w:rPr>
            </w:pPr>
            <w:r w:rsidRPr="00183C3A">
              <w:rPr>
                <w:rFonts w:eastAsia="Calibri"/>
                <w:szCs w:val="22"/>
              </w:rPr>
              <w:t>Vakarų g. Repšėnų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13F7E73" w14:textId="40AA16BF" w:rsidR="009D5F56" w:rsidRPr="00183C3A" w:rsidRDefault="009D5F56" w:rsidP="00553004">
            <w:pPr>
              <w:jc w:val="right"/>
              <w:rPr>
                <w:rFonts w:eastAsia="Calibri"/>
                <w:szCs w:val="22"/>
              </w:rPr>
            </w:pPr>
            <w:r w:rsidRPr="00183C3A">
              <w:rPr>
                <w:rFonts w:eastAsia="Calibri"/>
                <w:szCs w:val="22"/>
              </w:rPr>
              <w:t xml:space="preserve"> 375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E2D57A"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458AE" w14:textId="583778F3" w:rsidR="009D5F56" w:rsidRPr="00183C3A" w:rsidRDefault="009D5F56" w:rsidP="00553004">
            <w:pPr>
              <w:jc w:val="right"/>
              <w:rPr>
                <w:rFonts w:eastAsia="Calibri"/>
                <w:szCs w:val="22"/>
              </w:rPr>
            </w:pPr>
            <w:r w:rsidRPr="00183C3A">
              <w:rPr>
                <w:rFonts w:eastAsia="Calibri"/>
                <w:szCs w:val="22"/>
              </w:rPr>
              <w:t xml:space="preserve">375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6AB6E5"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74510"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213070" w14:textId="058674DD" w:rsidR="009D5F56" w:rsidRPr="00183C3A" w:rsidRDefault="009D5F56" w:rsidP="00553004">
            <w:pPr>
              <w:jc w:val="center"/>
              <w:rPr>
                <w:rFonts w:eastAsia="Calibri"/>
                <w:szCs w:val="22"/>
              </w:rPr>
            </w:pPr>
            <w:r w:rsidRPr="00183C3A">
              <w:rPr>
                <w:rFonts w:eastAsia="Calibri"/>
                <w:szCs w:val="22"/>
              </w:rPr>
              <w:t>4400-6239-3228</w:t>
            </w:r>
          </w:p>
        </w:tc>
      </w:tr>
      <w:tr w:rsidR="009D5F56" w:rsidRPr="00183C3A" w14:paraId="10315A1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DB4E03"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4C8FAC" w14:textId="77777777" w:rsidR="009D5F56" w:rsidRPr="00183C3A" w:rsidRDefault="009D5F56" w:rsidP="00553004">
            <w:pPr>
              <w:rPr>
                <w:rFonts w:eastAsia="Calibri"/>
                <w:szCs w:val="22"/>
              </w:rPr>
            </w:pPr>
            <w:r w:rsidRPr="00183C3A">
              <w:rPr>
                <w:rFonts w:eastAsia="Calibri"/>
                <w:szCs w:val="22"/>
              </w:rPr>
              <w:t>k42-1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F30975E" w14:textId="77777777" w:rsidR="009D5F56" w:rsidRPr="00183C3A" w:rsidRDefault="009D5F56" w:rsidP="00553004">
            <w:pPr>
              <w:rPr>
                <w:rFonts w:eastAsia="Calibri"/>
                <w:szCs w:val="22"/>
              </w:rPr>
            </w:pPr>
            <w:r w:rsidRPr="00183C3A">
              <w:rPr>
                <w:rFonts w:eastAsia="Calibri"/>
                <w:szCs w:val="22"/>
              </w:rPr>
              <w:t>Kalno g., Svirnų II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62BE1D8" w14:textId="77777777" w:rsidR="009D5F56" w:rsidRPr="00183C3A" w:rsidRDefault="009D5F56" w:rsidP="00553004">
            <w:pPr>
              <w:jc w:val="right"/>
              <w:rPr>
                <w:rFonts w:eastAsia="Calibri"/>
                <w:szCs w:val="22"/>
              </w:rPr>
            </w:pPr>
            <w:r w:rsidRPr="00183C3A">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3D623" w14:textId="77777777" w:rsidR="009D5F56" w:rsidRPr="00183C3A" w:rsidRDefault="009D5F56" w:rsidP="00553004">
            <w:pPr>
              <w:jc w:val="right"/>
              <w:rPr>
                <w:rFonts w:eastAsia="Calibri"/>
                <w:szCs w:val="22"/>
              </w:rPr>
            </w:pPr>
            <w:r w:rsidRPr="00183C3A">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ADF2C"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06863"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169CB"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C463B1" w14:textId="77777777" w:rsidR="009D5F56" w:rsidRPr="00183C3A" w:rsidRDefault="009D5F56" w:rsidP="00553004">
            <w:pPr>
              <w:jc w:val="center"/>
              <w:rPr>
                <w:rFonts w:eastAsia="Calibri"/>
                <w:szCs w:val="22"/>
              </w:rPr>
            </w:pPr>
            <w:r w:rsidRPr="00183C3A">
              <w:rPr>
                <w:rFonts w:eastAsia="Calibri"/>
                <w:szCs w:val="22"/>
              </w:rPr>
              <w:t>4400-5065-3902</w:t>
            </w:r>
          </w:p>
        </w:tc>
      </w:tr>
      <w:tr w:rsidR="0079761C" w:rsidRPr="0079761C" w14:paraId="35713E1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58ECB5" w14:textId="77777777" w:rsidR="009D5F56" w:rsidRPr="0079761C"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E7DADDF" w14:textId="77777777" w:rsidR="009D5F56" w:rsidRPr="0079761C" w:rsidRDefault="009D5F56" w:rsidP="00553004">
            <w:pPr>
              <w:rPr>
                <w:rFonts w:eastAsia="Calibri"/>
                <w:szCs w:val="22"/>
              </w:rPr>
            </w:pPr>
            <w:r w:rsidRPr="0079761C">
              <w:rPr>
                <w:rFonts w:eastAsia="Calibri"/>
                <w:szCs w:val="22"/>
              </w:rPr>
              <w:t>k10-1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6844736" w14:textId="77777777" w:rsidR="009D5F56" w:rsidRPr="0079761C" w:rsidRDefault="009D5F56" w:rsidP="00553004">
            <w:pPr>
              <w:rPr>
                <w:rFonts w:eastAsia="Calibri"/>
                <w:szCs w:val="22"/>
              </w:rPr>
            </w:pPr>
            <w:r w:rsidRPr="0079761C">
              <w:rPr>
                <w:rFonts w:eastAsia="Calibri"/>
                <w:szCs w:val="22"/>
              </w:rPr>
              <w:t>Naujakiemio g., Svirnų II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BACBE8F" w14:textId="0348548A" w:rsidR="009D5F56" w:rsidRPr="0079761C" w:rsidRDefault="009D5F56" w:rsidP="00553004">
            <w:pPr>
              <w:jc w:val="right"/>
              <w:rPr>
                <w:rFonts w:eastAsia="Calibri"/>
                <w:szCs w:val="22"/>
              </w:rPr>
            </w:pPr>
            <w:r w:rsidRPr="0079761C">
              <w:rPr>
                <w:rFonts w:eastAsia="Calibri"/>
                <w:szCs w:val="22"/>
              </w:rPr>
              <w:t xml:space="preserve">  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7228D" w14:textId="77777777" w:rsidR="009D5F56" w:rsidRPr="0079761C" w:rsidRDefault="009D5F56" w:rsidP="00553004">
            <w:pPr>
              <w:jc w:val="right"/>
              <w:rPr>
                <w:rFonts w:eastAsia="Calibri"/>
                <w:szCs w:val="22"/>
              </w:rPr>
            </w:pPr>
            <w:r w:rsidRPr="007976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57AAC" w14:textId="0E63E614" w:rsidR="009D5F56" w:rsidRPr="0079761C" w:rsidRDefault="009D5F56" w:rsidP="00553004">
            <w:pPr>
              <w:jc w:val="right"/>
              <w:rPr>
                <w:rFonts w:eastAsia="Calibri"/>
                <w:szCs w:val="22"/>
              </w:rPr>
            </w:pPr>
            <w:r w:rsidRPr="0079761C">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017A4" w14:textId="77777777" w:rsidR="009D5F56" w:rsidRPr="0079761C" w:rsidRDefault="009D5F56" w:rsidP="00553004">
            <w:pPr>
              <w:jc w:val="right"/>
              <w:rPr>
                <w:rFonts w:eastAsia="Calibri"/>
                <w:szCs w:val="22"/>
              </w:rPr>
            </w:pPr>
            <w:r w:rsidRPr="007976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7AB7F" w14:textId="77777777" w:rsidR="009D5F56" w:rsidRPr="0079761C" w:rsidRDefault="009D5F56" w:rsidP="00553004">
            <w:pPr>
              <w:jc w:val="center"/>
              <w:rPr>
                <w:rFonts w:eastAsia="Calibri"/>
                <w:szCs w:val="22"/>
              </w:rPr>
            </w:pPr>
            <w:r w:rsidRPr="007976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AAF477" w14:textId="760D9028" w:rsidR="009D5F56" w:rsidRPr="0079761C" w:rsidRDefault="009D5F56" w:rsidP="00553004">
            <w:pPr>
              <w:jc w:val="center"/>
              <w:rPr>
                <w:rFonts w:eastAsia="Calibri"/>
                <w:szCs w:val="22"/>
              </w:rPr>
            </w:pPr>
            <w:r w:rsidRPr="0079761C">
              <w:rPr>
                <w:rFonts w:eastAsia="Calibri"/>
                <w:szCs w:val="22"/>
              </w:rPr>
              <w:t>4400-6240-6926</w:t>
            </w:r>
          </w:p>
        </w:tc>
      </w:tr>
      <w:tr w:rsidR="009D5F56" w:rsidRPr="00183C3A" w14:paraId="545D33D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9021A1D"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0B0C9D7" w14:textId="77777777" w:rsidR="009D5F56" w:rsidRPr="00183C3A" w:rsidRDefault="009D5F56" w:rsidP="00553004">
            <w:pPr>
              <w:rPr>
                <w:rFonts w:eastAsia="Calibri"/>
                <w:szCs w:val="22"/>
              </w:rPr>
            </w:pPr>
            <w:r w:rsidRPr="00183C3A">
              <w:rPr>
                <w:rFonts w:eastAsia="Calibri"/>
                <w:szCs w:val="22"/>
              </w:rPr>
              <w:t>k10-3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93C07E2" w14:textId="77777777" w:rsidR="009D5F56" w:rsidRPr="00183C3A" w:rsidRDefault="009D5F56" w:rsidP="00553004">
            <w:pPr>
              <w:rPr>
                <w:rFonts w:eastAsia="Calibri"/>
                <w:szCs w:val="22"/>
              </w:rPr>
            </w:pPr>
            <w:r w:rsidRPr="00183C3A">
              <w:rPr>
                <w:rFonts w:eastAsia="Calibri"/>
                <w:szCs w:val="22"/>
              </w:rPr>
              <w:t>Vilties g. Svirnų II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F074D95" w14:textId="297E404B" w:rsidR="009D5F56" w:rsidRPr="00183C3A" w:rsidRDefault="009D5F56" w:rsidP="00553004">
            <w:pPr>
              <w:jc w:val="right"/>
              <w:rPr>
                <w:rFonts w:eastAsia="Calibri"/>
                <w:szCs w:val="22"/>
              </w:rPr>
            </w:pPr>
            <w:r w:rsidRPr="00183C3A">
              <w:rPr>
                <w:rFonts w:eastAsia="Calibri"/>
                <w:szCs w:val="22"/>
              </w:rPr>
              <w:t> 682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816DC" w14:textId="20240087" w:rsidR="009D5F56" w:rsidRPr="00183C3A" w:rsidRDefault="009D5F56" w:rsidP="00553004">
            <w:pPr>
              <w:jc w:val="right"/>
              <w:rPr>
                <w:rFonts w:eastAsia="Calibri"/>
                <w:szCs w:val="22"/>
              </w:rPr>
            </w:pPr>
            <w:r w:rsidRPr="00183C3A">
              <w:rPr>
                <w:rFonts w:eastAsia="Calibri"/>
                <w:szCs w:val="22"/>
              </w:rPr>
              <w:t>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1C593" w14:textId="6B754B78" w:rsidR="009D5F56" w:rsidRPr="00183C3A" w:rsidRDefault="009D5F56" w:rsidP="00553004">
            <w:pPr>
              <w:jc w:val="right"/>
              <w:rPr>
                <w:rFonts w:eastAsia="Calibri"/>
                <w:szCs w:val="22"/>
              </w:rPr>
            </w:pPr>
            <w:r w:rsidRPr="00183C3A">
              <w:rPr>
                <w:rFonts w:eastAsia="Calibri"/>
                <w:szCs w:val="22"/>
              </w:rPr>
              <w:t xml:space="preserve">  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54F1B"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2D867" w14:textId="77777777" w:rsidR="009D5F56" w:rsidRDefault="009D5F56" w:rsidP="00553004">
            <w:pPr>
              <w:jc w:val="center"/>
              <w:rPr>
                <w:rFonts w:eastAsia="Calibri"/>
                <w:szCs w:val="22"/>
              </w:rPr>
            </w:pPr>
            <w:r w:rsidRPr="00183C3A">
              <w:rPr>
                <w:rFonts w:eastAsia="Calibri"/>
                <w:szCs w:val="22"/>
              </w:rPr>
              <w:t>D</w:t>
            </w:r>
          </w:p>
          <w:p w14:paraId="7DC64628" w14:textId="3A7E7AE5" w:rsidR="009D5F56" w:rsidRDefault="009D5F56" w:rsidP="00553004">
            <w:pPr>
              <w:jc w:val="center"/>
              <w:rPr>
                <w:rFonts w:eastAsia="Calibri"/>
                <w:szCs w:val="22"/>
              </w:rPr>
            </w:pPr>
            <w:r>
              <w:rPr>
                <w:rFonts w:eastAsia="Calibri"/>
                <w:szCs w:val="22"/>
              </w:rPr>
              <w:t>D</w:t>
            </w:r>
          </w:p>
          <w:p w14:paraId="1D0862DA" w14:textId="271C5040" w:rsidR="009D5F56" w:rsidRPr="00183C3A" w:rsidRDefault="009D5F56" w:rsidP="00553004">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hideMark/>
          </w:tcPr>
          <w:p w14:paraId="65C51255" w14:textId="410F06D7" w:rsidR="009D5F56" w:rsidRPr="00183C3A" w:rsidRDefault="009D5F56" w:rsidP="00553004">
            <w:pPr>
              <w:jc w:val="center"/>
              <w:rPr>
                <w:rFonts w:eastAsia="Calibri"/>
                <w:szCs w:val="22"/>
              </w:rPr>
            </w:pPr>
            <w:r w:rsidRPr="00183C3A">
              <w:rPr>
                <w:rFonts w:eastAsia="Calibri"/>
                <w:szCs w:val="22"/>
              </w:rPr>
              <w:t>4400-6242-2708 4400-6242-2695</w:t>
            </w:r>
          </w:p>
        </w:tc>
      </w:tr>
      <w:tr w:rsidR="009D5F56" w:rsidRPr="00AF50D1" w14:paraId="43D1999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9B7383" w14:textId="77777777" w:rsidR="009D5F56" w:rsidRPr="00AF50D1"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4AB3457" w14:textId="77777777" w:rsidR="009D5F56" w:rsidRPr="00AF50D1" w:rsidRDefault="009D5F56" w:rsidP="00553004">
            <w:pPr>
              <w:rPr>
                <w:rFonts w:eastAsia="Calibri"/>
                <w:szCs w:val="22"/>
              </w:rPr>
            </w:pPr>
            <w:r w:rsidRPr="00AF50D1">
              <w:rPr>
                <w:rFonts w:eastAsia="Calibri"/>
                <w:szCs w:val="22"/>
              </w:rPr>
              <w:t>k10-2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703DFF3" w14:textId="77777777" w:rsidR="009D5F56" w:rsidRPr="00AF50D1" w:rsidRDefault="009D5F56" w:rsidP="00553004">
            <w:pPr>
              <w:rPr>
                <w:rFonts w:eastAsia="Calibri"/>
                <w:szCs w:val="22"/>
              </w:rPr>
            </w:pPr>
            <w:r w:rsidRPr="00AF50D1">
              <w:rPr>
                <w:rFonts w:eastAsia="Calibri"/>
                <w:szCs w:val="22"/>
              </w:rPr>
              <w:t>Žiedo g. Svirnų II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AB327CD" w14:textId="49CEBF32" w:rsidR="009D5F56" w:rsidRPr="00AF50D1" w:rsidRDefault="009D5F56" w:rsidP="00553004">
            <w:pPr>
              <w:jc w:val="right"/>
              <w:rPr>
                <w:rFonts w:eastAsia="Calibri"/>
                <w:szCs w:val="22"/>
              </w:rPr>
            </w:pPr>
            <w:r w:rsidRPr="00AF50D1">
              <w:rPr>
                <w:rFonts w:eastAsia="Calibri"/>
                <w:szCs w:val="22"/>
              </w:rPr>
              <w:t>526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A91A2" w14:textId="1B89D0A9" w:rsidR="009D5F56" w:rsidRPr="00AF50D1" w:rsidRDefault="009D5F56" w:rsidP="00553004">
            <w:pPr>
              <w:jc w:val="right"/>
              <w:rPr>
                <w:rFonts w:eastAsia="Calibri"/>
                <w:szCs w:val="22"/>
              </w:rPr>
            </w:pPr>
            <w:r w:rsidRPr="00AF50D1">
              <w:rPr>
                <w:rFonts w:eastAsia="Calibri"/>
                <w:szCs w:val="22"/>
              </w:rPr>
              <w:t xml:space="preserve"> 526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1A322" w14:textId="2C44A810" w:rsidR="009D5F56" w:rsidRPr="00AF50D1" w:rsidRDefault="009D5F56" w:rsidP="00553004">
            <w:pPr>
              <w:jc w:val="right"/>
              <w:rPr>
                <w:rFonts w:eastAsia="Calibri"/>
                <w:strike/>
                <w:szCs w:val="22"/>
              </w:rPr>
            </w:pPr>
            <w:r w:rsidRPr="00AF50D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C1A6E" w14:textId="77777777" w:rsidR="009D5F56" w:rsidRPr="00AF50D1" w:rsidRDefault="009D5F56" w:rsidP="00553004">
            <w:pPr>
              <w:jc w:val="right"/>
              <w:rPr>
                <w:rFonts w:eastAsia="Calibri"/>
                <w:szCs w:val="22"/>
              </w:rPr>
            </w:pPr>
            <w:r w:rsidRPr="00AF50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EE5D1" w14:textId="77777777" w:rsidR="009D5F56" w:rsidRDefault="009D5F56" w:rsidP="00553004">
            <w:pPr>
              <w:jc w:val="center"/>
              <w:rPr>
                <w:rFonts w:eastAsia="Calibri"/>
                <w:szCs w:val="22"/>
              </w:rPr>
            </w:pPr>
            <w:r w:rsidRPr="00AF50D1">
              <w:rPr>
                <w:rFonts w:eastAsia="Calibri"/>
                <w:szCs w:val="22"/>
              </w:rPr>
              <w:t>D</w:t>
            </w:r>
          </w:p>
          <w:p w14:paraId="6E6EC7F3" w14:textId="1DE37199" w:rsidR="009D5F56" w:rsidRPr="00AF50D1" w:rsidRDefault="009D5F56" w:rsidP="00553004">
            <w:pPr>
              <w:jc w:val="center"/>
              <w:rPr>
                <w:rFonts w:eastAsia="Calibri"/>
                <w:szCs w:val="22"/>
              </w:rPr>
            </w:pPr>
            <w:r>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2B039A" w14:textId="77777777" w:rsidR="009D5F56" w:rsidRPr="00AF50D1" w:rsidRDefault="009D5F56" w:rsidP="00553004">
            <w:pPr>
              <w:jc w:val="center"/>
              <w:rPr>
                <w:rFonts w:eastAsia="Calibri"/>
                <w:szCs w:val="22"/>
              </w:rPr>
            </w:pPr>
            <w:r w:rsidRPr="00AF50D1">
              <w:rPr>
                <w:rFonts w:eastAsia="Calibri"/>
                <w:szCs w:val="22"/>
              </w:rPr>
              <w:t>4400-2495-5302</w:t>
            </w:r>
          </w:p>
          <w:p w14:paraId="2AF994E3" w14:textId="1FCB4C37" w:rsidR="009D5F56" w:rsidRPr="00AF50D1" w:rsidRDefault="009D5F56" w:rsidP="00553004">
            <w:pPr>
              <w:jc w:val="center"/>
              <w:rPr>
                <w:rFonts w:eastAsia="Calibri"/>
                <w:szCs w:val="22"/>
              </w:rPr>
            </w:pPr>
            <w:r w:rsidRPr="00AF50D1">
              <w:rPr>
                <w:rFonts w:eastAsia="Calibri"/>
                <w:szCs w:val="22"/>
              </w:rPr>
              <w:t>4400-6242-2684</w:t>
            </w:r>
          </w:p>
        </w:tc>
      </w:tr>
      <w:tr w:rsidR="000C557E" w:rsidRPr="000C557E" w14:paraId="4CD88EC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AFEEB02" w14:textId="77777777" w:rsidR="00360FB5" w:rsidRPr="000C557E"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08A96CE" w14:textId="77777777" w:rsidR="00360FB5" w:rsidRPr="000C557E" w:rsidRDefault="00360FB5" w:rsidP="00553004">
            <w:pPr>
              <w:rPr>
                <w:rFonts w:eastAsia="Calibri"/>
                <w:szCs w:val="22"/>
              </w:rPr>
            </w:pPr>
            <w:r w:rsidRPr="000C557E">
              <w:rPr>
                <w:rFonts w:eastAsia="Calibri"/>
                <w:szCs w:val="22"/>
              </w:rPr>
              <w:t>k11-3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FC7FF9A" w14:textId="77777777" w:rsidR="00360FB5" w:rsidRPr="000C557E" w:rsidRDefault="00360FB5" w:rsidP="00553004">
            <w:pPr>
              <w:rPr>
                <w:rFonts w:eastAsia="Calibri"/>
                <w:szCs w:val="22"/>
              </w:rPr>
            </w:pPr>
            <w:r w:rsidRPr="000C557E">
              <w:rPr>
                <w:rFonts w:eastAsia="Calibri"/>
                <w:szCs w:val="22"/>
              </w:rPr>
              <w:t>Jurginų g. Šerių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6A59B94" w14:textId="08AF2645" w:rsidR="00360FB5" w:rsidRPr="000C557E" w:rsidRDefault="00FB03E1" w:rsidP="00553004">
            <w:pPr>
              <w:jc w:val="right"/>
              <w:rPr>
                <w:rFonts w:eastAsia="Calibri"/>
                <w:szCs w:val="22"/>
              </w:rPr>
            </w:pPr>
            <w:r w:rsidRPr="000C557E">
              <w:rPr>
                <w:rFonts w:eastAsia="Calibri"/>
                <w:szCs w:val="22"/>
              </w:rPr>
              <w:t>340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4E3988" w14:textId="07F0C6FF" w:rsidR="00360FB5" w:rsidRPr="000C557E" w:rsidRDefault="00FB03E1" w:rsidP="00553004">
            <w:pPr>
              <w:jc w:val="right"/>
              <w:rPr>
                <w:rFonts w:eastAsia="Calibri"/>
                <w:szCs w:val="22"/>
              </w:rPr>
            </w:pPr>
            <w:r w:rsidRPr="000C557E">
              <w:rPr>
                <w:rFonts w:eastAsia="Calibri"/>
                <w:szCs w:val="22"/>
              </w:rPr>
              <w:t>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1FC28" w14:textId="7BBF22A7" w:rsidR="00360FB5" w:rsidRPr="000C557E" w:rsidRDefault="00FB03E1" w:rsidP="00553004">
            <w:pPr>
              <w:jc w:val="right"/>
              <w:rPr>
                <w:rFonts w:eastAsia="Calibri"/>
                <w:szCs w:val="22"/>
              </w:rPr>
            </w:pPr>
            <w:r w:rsidRPr="000C557E">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37DFF" w14:textId="47D59D30" w:rsidR="00360FB5" w:rsidRPr="000C557E" w:rsidRDefault="000C557E" w:rsidP="00553004">
            <w:pPr>
              <w:jc w:val="right"/>
              <w:rPr>
                <w:rFonts w:eastAsia="Calibri"/>
                <w:strike/>
                <w:szCs w:val="22"/>
              </w:rPr>
            </w:pPr>
            <w:r w:rsidRPr="000C557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575F4" w14:textId="77777777" w:rsidR="00360FB5" w:rsidRPr="000C557E" w:rsidRDefault="00360FB5" w:rsidP="00553004">
            <w:pPr>
              <w:jc w:val="center"/>
              <w:rPr>
                <w:rFonts w:eastAsia="Calibri"/>
                <w:szCs w:val="22"/>
              </w:rPr>
            </w:pPr>
            <w:r w:rsidRPr="000C557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shd w:val="clear" w:color="auto" w:fill="auto"/>
            <w:hideMark/>
          </w:tcPr>
          <w:p w14:paraId="0C3AF513" w14:textId="2E6542BE" w:rsidR="00360FB5" w:rsidRPr="000C557E" w:rsidRDefault="00360FB5" w:rsidP="00553004">
            <w:pPr>
              <w:jc w:val="center"/>
              <w:rPr>
                <w:rFonts w:eastAsia="Calibri"/>
                <w:szCs w:val="22"/>
              </w:rPr>
            </w:pPr>
            <w:r w:rsidRPr="000C557E">
              <w:t>4400-6259-4250</w:t>
            </w:r>
          </w:p>
        </w:tc>
      </w:tr>
      <w:tr w:rsidR="000C557E" w:rsidRPr="000C557E" w14:paraId="2B23456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EB3174" w14:textId="77777777" w:rsidR="00360FB5" w:rsidRPr="000C557E"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D506F6" w14:textId="77777777" w:rsidR="00360FB5" w:rsidRPr="000C557E" w:rsidRDefault="00360FB5" w:rsidP="00553004">
            <w:pPr>
              <w:rPr>
                <w:rFonts w:eastAsia="Calibri"/>
                <w:szCs w:val="22"/>
              </w:rPr>
            </w:pPr>
            <w:r w:rsidRPr="000C557E">
              <w:rPr>
                <w:rFonts w:eastAsia="Calibri"/>
                <w:szCs w:val="22"/>
              </w:rPr>
              <w:t>k11-4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678BA59" w14:textId="77777777" w:rsidR="00360FB5" w:rsidRPr="000C557E" w:rsidRDefault="00360FB5" w:rsidP="00553004">
            <w:pPr>
              <w:rPr>
                <w:rFonts w:eastAsia="Calibri"/>
                <w:szCs w:val="22"/>
              </w:rPr>
            </w:pPr>
            <w:r w:rsidRPr="000C557E">
              <w:rPr>
                <w:rFonts w:eastAsia="Calibri"/>
                <w:szCs w:val="22"/>
              </w:rPr>
              <w:t>Palaukės g., Šerių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091BDE6" w14:textId="59135838" w:rsidR="00360FB5" w:rsidRPr="000C557E" w:rsidRDefault="00FB03E1" w:rsidP="00553004">
            <w:pPr>
              <w:jc w:val="right"/>
              <w:rPr>
                <w:rFonts w:eastAsia="Calibri"/>
                <w:szCs w:val="22"/>
              </w:rPr>
            </w:pPr>
            <w:r w:rsidRPr="000C557E">
              <w:rPr>
                <w:rFonts w:eastAsia="Calibri"/>
                <w:szCs w:val="22"/>
              </w:rPr>
              <w:t>312</w:t>
            </w:r>
            <w:r w:rsidR="00360FB5" w:rsidRPr="000C557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F0B08" w14:textId="77777777" w:rsidR="00360FB5" w:rsidRPr="000C557E" w:rsidRDefault="00360FB5" w:rsidP="00553004">
            <w:pPr>
              <w:jc w:val="right"/>
              <w:rPr>
                <w:rFonts w:eastAsia="Calibri"/>
                <w:szCs w:val="22"/>
              </w:rPr>
            </w:pPr>
            <w:r w:rsidRPr="000C55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6E9BB" w14:textId="562C37FB" w:rsidR="00360FB5" w:rsidRPr="000C557E" w:rsidRDefault="00FB03E1" w:rsidP="00553004">
            <w:pPr>
              <w:jc w:val="right"/>
              <w:rPr>
                <w:rFonts w:eastAsia="Calibri"/>
                <w:szCs w:val="22"/>
              </w:rPr>
            </w:pPr>
            <w:r w:rsidRPr="000C557E">
              <w:rPr>
                <w:rFonts w:eastAsia="Calibri"/>
                <w:szCs w:val="22"/>
              </w:rPr>
              <w:t>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16AC6" w14:textId="77777777" w:rsidR="00360FB5" w:rsidRPr="000C557E" w:rsidRDefault="00360FB5" w:rsidP="00553004">
            <w:pPr>
              <w:jc w:val="right"/>
              <w:rPr>
                <w:rFonts w:eastAsia="Calibri"/>
                <w:szCs w:val="22"/>
              </w:rPr>
            </w:pPr>
            <w:r w:rsidRPr="000C55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69FE7C" w14:textId="77777777" w:rsidR="00360FB5" w:rsidRPr="000C557E" w:rsidRDefault="00360FB5" w:rsidP="00553004">
            <w:pPr>
              <w:jc w:val="center"/>
              <w:rPr>
                <w:rFonts w:eastAsia="Calibri"/>
                <w:szCs w:val="22"/>
              </w:rPr>
            </w:pPr>
            <w:r w:rsidRPr="000C557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shd w:val="clear" w:color="auto" w:fill="auto"/>
            <w:hideMark/>
          </w:tcPr>
          <w:p w14:paraId="29548948" w14:textId="08A8CB2F" w:rsidR="00360FB5" w:rsidRPr="000C557E" w:rsidRDefault="00360FB5" w:rsidP="00553004">
            <w:pPr>
              <w:jc w:val="center"/>
              <w:rPr>
                <w:rFonts w:eastAsia="Calibri"/>
                <w:szCs w:val="22"/>
              </w:rPr>
            </w:pPr>
            <w:r w:rsidRPr="000C557E">
              <w:t>4400-6240-5661</w:t>
            </w:r>
          </w:p>
        </w:tc>
      </w:tr>
      <w:tr w:rsidR="000C557E" w:rsidRPr="000C557E" w14:paraId="28D7B1E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32A6DBE" w14:textId="77777777" w:rsidR="00360FB5" w:rsidRPr="000C557E"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DC0C607" w14:textId="77777777" w:rsidR="00360FB5" w:rsidRPr="000C557E" w:rsidRDefault="00360FB5" w:rsidP="00553004">
            <w:pPr>
              <w:rPr>
                <w:rFonts w:eastAsia="Calibri"/>
                <w:szCs w:val="22"/>
              </w:rPr>
            </w:pPr>
            <w:r w:rsidRPr="000C557E">
              <w:rPr>
                <w:rFonts w:eastAsia="Calibri"/>
                <w:szCs w:val="22"/>
              </w:rPr>
              <w:t>k11-5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779B045" w14:textId="77777777" w:rsidR="00360FB5" w:rsidRPr="000C557E" w:rsidRDefault="00360FB5" w:rsidP="00553004">
            <w:pPr>
              <w:rPr>
                <w:rFonts w:eastAsia="Calibri"/>
                <w:szCs w:val="22"/>
              </w:rPr>
            </w:pPr>
            <w:r w:rsidRPr="000C557E">
              <w:rPr>
                <w:rFonts w:eastAsia="Calibri"/>
                <w:szCs w:val="22"/>
              </w:rPr>
              <w:t>Ramioji g., Šerių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26C1A9C" w14:textId="796C77A4" w:rsidR="00360FB5" w:rsidRPr="000C557E" w:rsidRDefault="00FB03E1" w:rsidP="00553004">
            <w:pPr>
              <w:jc w:val="right"/>
              <w:rPr>
                <w:rFonts w:eastAsia="Calibri"/>
                <w:szCs w:val="22"/>
              </w:rPr>
            </w:pPr>
            <w:r w:rsidRPr="000C557E">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45C0D2" w14:textId="77777777" w:rsidR="00360FB5" w:rsidRPr="000C557E" w:rsidRDefault="00360FB5" w:rsidP="00553004">
            <w:pPr>
              <w:jc w:val="right"/>
              <w:rPr>
                <w:rFonts w:eastAsia="Calibri"/>
                <w:szCs w:val="22"/>
              </w:rPr>
            </w:pPr>
            <w:r w:rsidRPr="000C55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2EC37" w14:textId="06034E0B" w:rsidR="00360FB5" w:rsidRPr="000C557E" w:rsidRDefault="00FB03E1" w:rsidP="00553004">
            <w:pPr>
              <w:jc w:val="right"/>
              <w:rPr>
                <w:rFonts w:eastAsia="Calibri"/>
                <w:szCs w:val="22"/>
              </w:rPr>
            </w:pPr>
            <w:r w:rsidRPr="000C557E">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CCF19" w14:textId="77777777" w:rsidR="00360FB5" w:rsidRPr="000C557E" w:rsidRDefault="00360FB5" w:rsidP="00553004">
            <w:pPr>
              <w:jc w:val="right"/>
              <w:rPr>
                <w:rFonts w:eastAsia="Calibri"/>
                <w:szCs w:val="22"/>
              </w:rPr>
            </w:pPr>
            <w:r w:rsidRPr="000C55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1D91D" w14:textId="77777777" w:rsidR="00360FB5" w:rsidRPr="000C557E" w:rsidRDefault="00360FB5" w:rsidP="00553004">
            <w:pPr>
              <w:jc w:val="center"/>
              <w:rPr>
                <w:rFonts w:eastAsia="Calibri"/>
                <w:szCs w:val="22"/>
              </w:rPr>
            </w:pPr>
            <w:r w:rsidRPr="000C557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shd w:val="clear" w:color="auto" w:fill="auto"/>
            <w:hideMark/>
          </w:tcPr>
          <w:p w14:paraId="17C2D7A6" w14:textId="40E24522" w:rsidR="00360FB5" w:rsidRPr="000C557E" w:rsidRDefault="00360FB5" w:rsidP="00553004">
            <w:pPr>
              <w:jc w:val="center"/>
              <w:rPr>
                <w:rFonts w:eastAsia="Calibri"/>
                <w:szCs w:val="22"/>
              </w:rPr>
            </w:pPr>
            <w:r w:rsidRPr="000C557E">
              <w:t>4400-6240-5683</w:t>
            </w:r>
          </w:p>
        </w:tc>
      </w:tr>
      <w:tr w:rsidR="000C557E" w:rsidRPr="000C557E" w14:paraId="503E1A0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5D1BAE5" w14:textId="77777777" w:rsidR="00360FB5" w:rsidRPr="000C557E"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9FBCF51" w14:textId="77777777" w:rsidR="00360FB5" w:rsidRPr="000C557E" w:rsidRDefault="00360FB5" w:rsidP="00553004">
            <w:pPr>
              <w:rPr>
                <w:rFonts w:eastAsia="Calibri"/>
                <w:szCs w:val="22"/>
              </w:rPr>
            </w:pPr>
            <w:r w:rsidRPr="000C557E">
              <w:rPr>
                <w:rFonts w:eastAsia="Calibri"/>
                <w:szCs w:val="22"/>
              </w:rPr>
              <w:t>k11-1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C4D0E1A" w14:textId="77777777" w:rsidR="00360FB5" w:rsidRPr="000C557E" w:rsidRDefault="00360FB5" w:rsidP="00553004">
            <w:pPr>
              <w:rPr>
                <w:rFonts w:eastAsia="Calibri"/>
                <w:szCs w:val="22"/>
              </w:rPr>
            </w:pPr>
            <w:r w:rsidRPr="000C557E">
              <w:rPr>
                <w:rFonts w:eastAsia="Calibri"/>
                <w:szCs w:val="22"/>
              </w:rPr>
              <w:t>Šiaurinė g., Šerių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322AD59" w14:textId="3B438776" w:rsidR="00360FB5" w:rsidRPr="000C557E" w:rsidRDefault="00FB03E1" w:rsidP="00553004">
            <w:pPr>
              <w:jc w:val="right"/>
              <w:rPr>
                <w:rFonts w:eastAsia="Calibri"/>
                <w:szCs w:val="22"/>
              </w:rPr>
            </w:pPr>
            <w:r w:rsidRPr="000C557E">
              <w:rPr>
                <w:rFonts w:eastAsia="Calibri"/>
                <w:szCs w:val="22"/>
              </w:rPr>
              <w:t>484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61081F" w14:textId="1407483C" w:rsidR="00360FB5" w:rsidRPr="000C557E" w:rsidRDefault="00FB03E1" w:rsidP="00553004">
            <w:pPr>
              <w:jc w:val="right"/>
              <w:rPr>
                <w:rFonts w:eastAsia="Calibri"/>
                <w:szCs w:val="22"/>
              </w:rPr>
            </w:pPr>
            <w:r w:rsidRPr="000C557E">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17077" w14:textId="28B084CC" w:rsidR="00360FB5" w:rsidRPr="000C557E" w:rsidRDefault="00FB03E1" w:rsidP="00553004">
            <w:pPr>
              <w:jc w:val="right"/>
              <w:rPr>
                <w:rFonts w:eastAsia="Calibri"/>
                <w:szCs w:val="22"/>
              </w:rPr>
            </w:pPr>
            <w:r w:rsidRPr="000C557E">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471F5" w14:textId="77777777" w:rsidR="00360FB5" w:rsidRPr="000C557E" w:rsidRDefault="00360FB5" w:rsidP="00553004">
            <w:pPr>
              <w:jc w:val="right"/>
              <w:rPr>
                <w:rFonts w:eastAsia="Calibri"/>
                <w:szCs w:val="22"/>
              </w:rPr>
            </w:pPr>
            <w:r w:rsidRPr="000C55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54669F" w14:textId="77777777" w:rsidR="00360FB5" w:rsidRPr="000C557E" w:rsidRDefault="00360FB5" w:rsidP="00553004">
            <w:pPr>
              <w:jc w:val="center"/>
              <w:rPr>
                <w:rFonts w:eastAsia="Calibri"/>
                <w:szCs w:val="22"/>
              </w:rPr>
            </w:pPr>
            <w:r w:rsidRPr="000C557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shd w:val="clear" w:color="auto" w:fill="auto"/>
            <w:hideMark/>
          </w:tcPr>
          <w:p w14:paraId="2CF1B875" w14:textId="1496FB0B" w:rsidR="00360FB5" w:rsidRPr="000C557E" w:rsidRDefault="00360FB5" w:rsidP="00553004">
            <w:pPr>
              <w:jc w:val="center"/>
              <w:rPr>
                <w:rFonts w:eastAsia="Calibri"/>
                <w:szCs w:val="22"/>
              </w:rPr>
            </w:pPr>
            <w:r w:rsidRPr="000C557E">
              <w:t>4400-6240-5714</w:t>
            </w:r>
          </w:p>
        </w:tc>
      </w:tr>
      <w:tr w:rsidR="000C557E" w:rsidRPr="000C557E" w14:paraId="7A77412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97A2B60" w14:textId="77777777" w:rsidR="00360FB5" w:rsidRPr="000C557E"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DF0D17" w14:textId="77777777" w:rsidR="00360FB5" w:rsidRPr="000C557E" w:rsidRDefault="00360FB5" w:rsidP="00553004">
            <w:pPr>
              <w:rPr>
                <w:rFonts w:eastAsia="Calibri"/>
                <w:szCs w:val="22"/>
              </w:rPr>
            </w:pPr>
            <w:r w:rsidRPr="000C557E">
              <w:rPr>
                <w:rFonts w:eastAsia="Calibri"/>
                <w:szCs w:val="22"/>
              </w:rPr>
              <w:t>k11-6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E061814" w14:textId="77777777" w:rsidR="00360FB5" w:rsidRPr="000C557E" w:rsidRDefault="00360FB5" w:rsidP="00553004">
            <w:pPr>
              <w:rPr>
                <w:rFonts w:eastAsia="Calibri"/>
                <w:szCs w:val="22"/>
              </w:rPr>
            </w:pPr>
            <w:r w:rsidRPr="000C557E">
              <w:rPr>
                <w:rFonts w:eastAsia="Calibri"/>
                <w:szCs w:val="22"/>
              </w:rPr>
              <w:t>Šventosios g., Šerių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AD6803F" w14:textId="77777777" w:rsidR="00360FB5" w:rsidRPr="000C557E" w:rsidRDefault="00360FB5" w:rsidP="00553004">
            <w:pPr>
              <w:jc w:val="right"/>
              <w:rPr>
                <w:rFonts w:eastAsia="Calibri"/>
                <w:szCs w:val="22"/>
              </w:rPr>
            </w:pPr>
            <w:r w:rsidRPr="000C557E">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02C794" w14:textId="77777777" w:rsidR="00360FB5" w:rsidRPr="000C557E" w:rsidRDefault="00360FB5" w:rsidP="00553004">
            <w:pPr>
              <w:jc w:val="right"/>
              <w:rPr>
                <w:rFonts w:eastAsia="Calibri"/>
                <w:szCs w:val="22"/>
              </w:rPr>
            </w:pPr>
            <w:r w:rsidRPr="000C55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F58AC" w14:textId="16E3522A" w:rsidR="00360FB5" w:rsidRPr="000C557E" w:rsidRDefault="00FB03E1" w:rsidP="00553004">
            <w:pPr>
              <w:jc w:val="right"/>
              <w:rPr>
                <w:rFonts w:eastAsia="Calibri"/>
                <w:szCs w:val="22"/>
              </w:rPr>
            </w:pPr>
            <w:r w:rsidRPr="000C557E">
              <w:rPr>
                <w:rFonts w:eastAsia="Calibri"/>
                <w:szCs w:val="22"/>
              </w:rPr>
              <w:t xml:space="preserve"> 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E9AB82" w14:textId="61A61746" w:rsidR="00360FB5" w:rsidRPr="000C557E" w:rsidRDefault="00FB03E1" w:rsidP="00553004">
            <w:pPr>
              <w:jc w:val="right"/>
              <w:rPr>
                <w:rFonts w:eastAsia="Calibri"/>
                <w:szCs w:val="22"/>
              </w:rPr>
            </w:pPr>
            <w:r w:rsidRPr="000C557E">
              <w:rPr>
                <w:rFonts w:eastAsia="Calibri"/>
                <w:szCs w:val="22"/>
              </w:rPr>
              <w:t>131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6558B7" w14:textId="77777777" w:rsidR="00360FB5" w:rsidRPr="000C557E" w:rsidRDefault="00360FB5" w:rsidP="00553004">
            <w:pPr>
              <w:jc w:val="center"/>
              <w:rPr>
                <w:rFonts w:eastAsia="Calibri"/>
                <w:szCs w:val="22"/>
              </w:rPr>
            </w:pPr>
            <w:r w:rsidRPr="000C557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shd w:val="clear" w:color="auto" w:fill="auto"/>
            <w:hideMark/>
          </w:tcPr>
          <w:p w14:paraId="4209510D" w14:textId="7A22BC12" w:rsidR="00360FB5" w:rsidRPr="000C557E" w:rsidRDefault="00360FB5" w:rsidP="00553004">
            <w:pPr>
              <w:jc w:val="center"/>
              <w:rPr>
                <w:rFonts w:eastAsia="Calibri"/>
                <w:szCs w:val="22"/>
              </w:rPr>
            </w:pPr>
            <w:r w:rsidRPr="000C557E">
              <w:t>4400-6240-5672</w:t>
            </w:r>
          </w:p>
        </w:tc>
      </w:tr>
      <w:tr w:rsidR="000C557E" w:rsidRPr="000C557E" w14:paraId="704F7A2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C0A6DEC" w14:textId="77777777" w:rsidR="00360FB5" w:rsidRPr="000C557E"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727D5F8" w14:textId="77777777" w:rsidR="00360FB5" w:rsidRPr="000C557E" w:rsidRDefault="00360FB5" w:rsidP="00553004">
            <w:pPr>
              <w:rPr>
                <w:rFonts w:eastAsia="Calibri"/>
                <w:szCs w:val="22"/>
              </w:rPr>
            </w:pPr>
            <w:r w:rsidRPr="000C557E">
              <w:rPr>
                <w:rFonts w:eastAsia="Calibri"/>
                <w:szCs w:val="22"/>
              </w:rPr>
              <w:t>k11-7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E485FC3" w14:textId="77777777" w:rsidR="00360FB5" w:rsidRPr="000C557E" w:rsidRDefault="00360FB5" w:rsidP="00553004">
            <w:pPr>
              <w:rPr>
                <w:rFonts w:eastAsia="Calibri"/>
                <w:szCs w:val="22"/>
              </w:rPr>
            </w:pPr>
            <w:r w:rsidRPr="000C557E">
              <w:rPr>
                <w:rFonts w:eastAsia="Calibri"/>
                <w:szCs w:val="22"/>
              </w:rPr>
              <w:t>Vokiečių g. Šerių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98E9F6C" w14:textId="29D3D6BF" w:rsidR="00360FB5" w:rsidRPr="000C557E" w:rsidRDefault="00FB03E1" w:rsidP="00553004">
            <w:pPr>
              <w:jc w:val="right"/>
              <w:rPr>
                <w:rFonts w:eastAsia="Calibri"/>
                <w:szCs w:val="22"/>
              </w:rPr>
            </w:pPr>
            <w:r w:rsidRPr="000C557E">
              <w:rPr>
                <w:rFonts w:eastAsia="Calibri"/>
                <w:szCs w:val="22"/>
              </w:rPr>
              <w:t>431</w:t>
            </w:r>
          </w:p>
        </w:tc>
        <w:tc>
          <w:tcPr>
            <w:tcW w:w="1133" w:type="dxa"/>
            <w:tcBorders>
              <w:top w:val="single" w:sz="4" w:space="0" w:color="auto"/>
              <w:left w:val="single" w:sz="4" w:space="0" w:color="auto"/>
              <w:bottom w:val="single" w:sz="4" w:space="0" w:color="auto"/>
              <w:right w:val="single" w:sz="4" w:space="0" w:color="auto"/>
            </w:tcBorders>
            <w:vAlign w:val="center"/>
          </w:tcPr>
          <w:p w14:paraId="0F86B513" w14:textId="6A21A6D2" w:rsidR="00360FB5" w:rsidRPr="000C557E" w:rsidRDefault="00360FB5" w:rsidP="00553004">
            <w:pPr>
              <w:jc w:val="right"/>
              <w:rPr>
                <w:rFonts w:eastAsia="Calibri"/>
                <w:szCs w:val="22"/>
              </w:rPr>
            </w:pPr>
            <w:r w:rsidRPr="000C557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D4E47" w14:textId="6DA4B81F" w:rsidR="00360FB5" w:rsidRPr="000C557E" w:rsidRDefault="00FB03E1" w:rsidP="00553004">
            <w:pPr>
              <w:jc w:val="right"/>
              <w:rPr>
                <w:rFonts w:eastAsia="Calibri"/>
                <w:szCs w:val="22"/>
              </w:rPr>
            </w:pPr>
            <w:r w:rsidRPr="000C557E">
              <w:rPr>
                <w:rFonts w:eastAsia="Calibri"/>
                <w:szCs w:val="22"/>
              </w:rPr>
              <w:t>431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10D25B" w14:textId="68FC262F" w:rsidR="00360FB5" w:rsidRPr="000C557E" w:rsidRDefault="000C557E" w:rsidP="00553004">
            <w:pPr>
              <w:jc w:val="right"/>
              <w:rPr>
                <w:rFonts w:eastAsia="Calibri"/>
                <w:strike/>
                <w:szCs w:val="22"/>
              </w:rPr>
            </w:pPr>
            <w:r w:rsidRPr="000C557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2E1BA" w14:textId="77777777" w:rsidR="00360FB5" w:rsidRPr="000C557E" w:rsidRDefault="00360FB5" w:rsidP="00553004">
            <w:pPr>
              <w:jc w:val="center"/>
              <w:rPr>
                <w:rFonts w:eastAsia="Calibri"/>
                <w:szCs w:val="22"/>
              </w:rPr>
            </w:pPr>
            <w:r w:rsidRPr="000C557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shd w:val="clear" w:color="auto" w:fill="auto"/>
            <w:hideMark/>
          </w:tcPr>
          <w:p w14:paraId="6A7A4900" w14:textId="11189F42" w:rsidR="00360FB5" w:rsidRPr="000C557E" w:rsidRDefault="00360FB5" w:rsidP="00553004">
            <w:pPr>
              <w:jc w:val="center"/>
              <w:rPr>
                <w:rFonts w:eastAsia="Calibri"/>
                <w:szCs w:val="22"/>
              </w:rPr>
            </w:pPr>
            <w:r w:rsidRPr="000C557E">
              <w:t>4400-6240-5707</w:t>
            </w:r>
          </w:p>
        </w:tc>
      </w:tr>
      <w:tr w:rsidR="00360FB5" w:rsidRPr="004B1509" w14:paraId="4B66CAD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0F6093" w14:textId="77777777" w:rsidR="00360FB5" w:rsidRPr="004B1509"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CF8B8D9" w14:textId="77777777" w:rsidR="00360FB5" w:rsidRPr="004B1509" w:rsidRDefault="00360FB5" w:rsidP="00553004">
            <w:pPr>
              <w:rPr>
                <w:rFonts w:eastAsia="Calibri"/>
                <w:szCs w:val="22"/>
              </w:rPr>
            </w:pPr>
            <w:r w:rsidRPr="004B1509">
              <w:rPr>
                <w:rFonts w:eastAsia="Calibri"/>
                <w:szCs w:val="22"/>
              </w:rPr>
              <w:t>k7-1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CD847AD" w14:textId="77777777" w:rsidR="00360FB5" w:rsidRPr="004B1509" w:rsidRDefault="00360FB5" w:rsidP="00553004">
            <w:pPr>
              <w:rPr>
                <w:rFonts w:eastAsia="Calibri"/>
                <w:szCs w:val="22"/>
              </w:rPr>
            </w:pPr>
            <w:r w:rsidRPr="004B1509">
              <w:rPr>
                <w:rFonts w:eastAsia="Calibri"/>
                <w:szCs w:val="22"/>
              </w:rPr>
              <w:t>Atžalyno g., Šovenių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042B8CD" w14:textId="77777777" w:rsidR="00360FB5" w:rsidRPr="004B1509" w:rsidRDefault="00360FB5" w:rsidP="00553004">
            <w:pPr>
              <w:jc w:val="right"/>
              <w:rPr>
                <w:rFonts w:eastAsia="Calibri"/>
                <w:szCs w:val="22"/>
              </w:rPr>
            </w:pPr>
            <w:r w:rsidRPr="004B1509">
              <w:rPr>
                <w:rFonts w:eastAsia="Calibri"/>
                <w:szCs w:val="22"/>
              </w:rPr>
              <w:t>3354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85B2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EAADC" w14:textId="77777777" w:rsidR="00360FB5" w:rsidRPr="004B1509" w:rsidRDefault="00360FB5" w:rsidP="00553004">
            <w:pPr>
              <w:jc w:val="right"/>
              <w:rPr>
                <w:rFonts w:eastAsia="Calibri"/>
                <w:szCs w:val="22"/>
              </w:rPr>
            </w:pPr>
            <w:r w:rsidRPr="004B1509">
              <w:rPr>
                <w:rFonts w:eastAsia="Calibri"/>
                <w:szCs w:val="22"/>
              </w:rPr>
              <w:t>3354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D87C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E8634" w14:textId="77777777" w:rsidR="00360FB5" w:rsidRPr="004B1509" w:rsidRDefault="00360FB5" w:rsidP="00553004">
            <w:pPr>
              <w:jc w:val="center"/>
              <w:rPr>
                <w:rFonts w:eastAsia="Calibri"/>
                <w:bCs/>
                <w:szCs w:val="22"/>
              </w:rPr>
            </w:pPr>
            <w:r w:rsidRPr="004B1509">
              <w:rPr>
                <w:rFonts w:eastAsia="Calibri"/>
                <w:bCs/>
                <w:szCs w:val="22"/>
              </w:rPr>
              <w:t>D</w:t>
            </w:r>
          </w:p>
          <w:p w14:paraId="2ABF597A"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D855F8" w14:textId="77777777" w:rsidR="00360FB5" w:rsidRPr="004B1509" w:rsidRDefault="00360FB5" w:rsidP="00553004">
            <w:pPr>
              <w:jc w:val="center"/>
              <w:rPr>
                <w:rFonts w:eastAsia="Calibri"/>
                <w:szCs w:val="22"/>
              </w:rPr>
            </w:pPr>
            <w:r w:rsidRPr="004B1509">
              <w:rPr>
                <w:rFonts w:eastAsia="Calibri"/>
                <w:szCs w:val="22"/>
              </w:rPr>
              <w:t>4400-5319-5643 4400-5319-5632</w:t>
            </w:r>
          </w:p>
        </w:tc>
      </w:tr>
      <w:tr w:rsidR="00360FB5" w:rsidRPr="004B1509" w14:paraId="7243EF9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1812380" w14:textId="77777777" w:rsidR="00360FB5" w:rsidRPr="004B1509"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23BCD94" w14:textId="77777777" w:rsidR="00360FB5" w:rsidRPr="004B1509" w:rsidRDefault="00360FB5" w:rsidP="00553004">
            <w:pPr>
              <w:rPr>
                <w:rFonts w:eastAsia="Calibri"/>
                <w:szCs w:val="22"/>
              </w:rPr>
            </w:pPr>
            <w:r w:rsidRPr="004B1509">
              <w:rPr>
                <w:rFonts w:eastAsia="Calibri"/>
                <w:szCs w:val="22"/>
              </w:rPr>
              <w:t>k44-1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B4A65B5" w14:textId="77777777" w:rsidR="00360FB5" w:rsidRPr="004B1509" w:rsidRDefault="00360FB5" w:rsidP="00553004">
            <w:pPr>
              <w:rPr>
                <w:rFonts w:eastAsia="Calibri"/>
                <w:szCs w:val="22"/>
              </w:rPr>
            </w:pPr>
            <w:r w:rsidRPr="004B1509">
              <w:rPr>
                <w:rFonts w:eastAsia="Calibri"/>
                <w:szCs w:val="22"/>
              </w:rPr>
              <w:t xml:space="preserve">Beržyno g., Šovenių k.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02C9A69" w14:textId="77777777" w:rsidR="00360FB5" w:rsidRPr="004B1509" w:rsidRDefault="00360FB5" w:rsidP="00553004">
            <w:pPr>
              <w:jc w:val="right"/>
              <w:rPr>
                <w:rFonts w:eastAsia="Calibri"/>
                <w:szCs w:val="22"/>
              </w:rPr>
            </w:pPr>
            <w:r w:rsidRPr="004B1509">
              <w:rPr>
                <w:rFonts w:eastAsia="Calibri"/>
                <w:szCs w:val="22"/>
              </w:rPr>
              <w:t xml:space="preserve">239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C76D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D75DD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7A4C5" w14:textId="77777777" w:rsidR="00360FB5" w:rsidRPr="004B1509" w:rsidRDefault="00360FB5" w:rsidP="00553004">
            <w:pPr>
              <w:jc w:val="right"/>
              <w:rPr>
                <w:rFonts w:eastAsia="Calibri"/>
                <w:szCs w:val="22"/>
              </w:rPr>
            </w:pPr>
            <w:r w:rsidRPr="004B1509">
              <w:rPr>
                <w:rFonts w:eastAsia="Calibri"/>
                <w:szCs w:val="22"/>
              </w:rPr>
              <w:t xml:space="preserve">239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90517"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051003" w14:textId="77777777" w:rsidR="00360FB5" w:rsidRPr="004B1509" w:rsidRDefault="00360FB5" w:rsidP="00553004">
            <w:pPr>
              <w:jc w:val="center"/>
              <w:rPr>
                <w:rFonts w:eastAsia="Calibri"/>
                <w:szCs w:val="22"/>
              </w:rPr>
            </w:pPr>
            <w:r w:rsidRPr="004B1509">
              <w:rPr>
                <w:rFonts w:eastAsia="Calibri"/>
                <w:szCs w:val="22"/>
              </w:rPr>
              <w:t>-</w:t>
            </w:r>
          </w:p>
        </w:tc>
      </w:tr>
      <w:tr w:rsidR="00360FB5" w:rsidRPr="006F4C45" w14:paraId="77D6322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34B9660" w14:textId="77777777" w:rsidR="00360FB5" w:rsidRPr="006F4C45"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5D4B9F6" w14:textId="77777777" w:rsidR="00360FB5" w:rsidRPr="006F4C45" w:rsidRDefault="00360FB5" w:rsidP="00553004">
            <w:pPr>
              <w:rPr>
                <w:rFonts w:eastAsia="Calibri"/>
                <w:szCs w:val="22"/>
              </w:rPr>
            </w:pPr>
            <w:r w:rsidRPr="006F4C45">
              <w:rPr>
                <w:rFonts w:eastAsia="Calibri"/>
                <w:szCs w:val="22"/>
              </w:rPr>
              <w:t>k34-1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CEF1171" w14:textId="77777777" w:rsidR="00360FB5" w:rsidRPr="006F4C45" w:rsidRDefault="00360FB5" w:rsidP="00553004">
            <w:pPr>
              <w:rPr>
                <w:rFonts w:eastAsia="Calibri"/>
                <w:szCs w:val="22"/>
              </w:rPr>
            </w:pPr>
            <w:r w:rsidRPr="006F4C45">
              <w:rPr>
                <w:rFonts w:eastAsia="Calibri"/>
                <w:szCs w:val="22"/>
              </w:rPr>
              <w:t>Miško g., Šovenių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A7D1EA6" w14:textId="21ABCEF1" w:rsidR="00360FB5" w:rsidRPr="006F4C45" w:rsidRDefault="00360FB5" w:rsidP="00553004">
            <w:pPr>
              <w:jc w:val="right"/>
              <w:rPr>
                <w:rFonts w:eastAsia="Calibri"/>
                <w:szCs w:val="22"/>
              </w:rPr>
            </w:pPr>
            <w:r w:rsidRPr="006F4C45">
              <w:rPr>
                <w:rFonts w:eastAsia="Calibri"/>
                <w:szCs w:val="22"/>
              </w:rPr>
              <w:t xml:space="preserve"> 2226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0DB739" w14:textId="77777777" w:rsidR="00360FB5" w:rsidRPr="006F4C45" w:rsidRDefault="00360FB5" w:rsidP="00553004">
            <w:pPr>
              <w:jc w:val="right"/>
              <w:rPr>
                <w:rFonts w:eastAsia="Calibri"/>
                <w:szCs w:val="22"/>
              </w:rPr>
            </w:pPr>
            <w:r w:rsidRPr="006F4C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AD55C" w14:textId="572EBCAE" w:rsidR="00360FB5" w:rsidRPr="006F4C45" w:rsidRDefault="00360FB5" w:rsidP="00553004">
            <w:pPr>
              <w:jc w:val="right"/>
              <w:rPr>
                <w:rFonts w:eastAsia="Calibri"/>
                <w:szCs w:val="22"/>
              </w:rPr>
            </w:pPr>
            <w:r w:rsidRPr="006F4C45">
              <w:rPr>
                <w:rFonts w:eastAsia="Calibri"/>
                <w:szCs w:val="22"/>
              </w:rPr>
              <w:t>2226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7E11F" w14:textId="77777777" w:rsidR="00360FB5" w:rsidRPr="006F4C45" w:rsidRDefault="00360FB5" w:rsidP="00553004">
            <w:pPr>
              <w:jc w:val="right"/>
              <w:rPr>
                <w:rFonts w:eastAsia="Calibri"/>
                <w:szCs w:val="22"/>
              </w:rPr>
            </w:pPr>
            <w:r w:rsidRPr="006F4C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42CAA" w14:textId="77777777" w:rsidR="00360FB5" w:rsidRPr="006F4C45" w:rsidRDefault="00360FB5" w:rsidP="00553004">
            <w:pPr>
              <w:jc w:val="center"/>
              <w:rPr>
                <w:rFonts w:eastAsia="Calibri"/>
                <w:szCs w:val="22"/>
              </w:rPr>
            </w:pPr>
            <w:r w:rsidRPr="006F4C4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D274C2" w14:textId="09116AE4" w:rsidR="00360FB5" w:rsidRPr="006F4C45" w:rsidRDefault="00360FB5" w:rsidP="00553004">
            <w:pPr>
              <w:jc w:val="center"/>
              <w:rPr>
                <w:rFonts w:eastAsia="Calibri"/>
                <w:szCs w:val="22"/>
              </w:rPr>
            </w:pPr>
            <w:r w:rsidRPr="006F4C45">
              <w:rPr>
                <w:rFonts w:eastAsia="Calibri"/>
                <w:szCs w:val="22"/>
              </w:rPr>
              <w:t>4400-6239-3239</w:t>
            </w:r>
          </w:p>
        </w:tc>
      </w:tr>
      <w:tr w:rsidR="00360FB5" w:rsidRPr="006F4C45" w14:paraId="0857757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F500AB7" w14:textId="77777777" w:rsidR="00360FB5" w:rsidRPr="006F4C45"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CB7FFFF" w14:textId="77777777" w:rsidR="00360FB5" w:rsidRPr="006F4C45" w:rsidRDefault="00360FB5" w:rsidP="00553004">
            <w:pPr>
              <w:rPr>
                <w:rFonts w:eastAsia="Calibri"/>
                <w:szCs w:val="22"/>
              </w:rPr>
            </w:pPr>
            <w:r w:rsidRPr="006F4C45">
              <w:rPr>
                <w:rFonts w:eastAsia="Calibri"/>
                <w:szCs w:val="22"/>
              </w:rPr>
              <w:t>KS447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9E4BAAB" w14:textId="77777777" w:rsidR="00360FB5" w:rsidRPr="006F4C45" w:rsidRDefault="00360FB5" w:rsidP="00553004">
            <w:pPr>
              <w:rPr>
                <w:rFonts w:eastAsia="Calibri"/>
                <w:szCs w:val="22"/>
              </w:rPr>
            </w:pPr>
            <w:r w:rsidRPr="006F4C45">
              <w:rPr>
                <w:rFonts w:eastAsia="Calibri"/>
                <w:szCs w:val="22"/>
              </w:rPr>
              <w:t>Parko g., Šovenių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6DA14A8" w14:textId="370943D7" w:rsidR="00360FB5" w:rsidRPr="006F4C45" w:rsidRDefault="00360FB5" w:rsidP="00553004">
            <w:pPr>
              <w:jc w:val="right"/>
              <w:rPr>
                <w:rFonts w:eastAsia="Calibri"/>
                <w:szCs w:val="22"/>
              </w:rPr>
            </w:pPr>
            <w:r w:rsidRPr="006F4C45">
              <w:rPr>
                <w:rFonts w:eastAsia="Calibri"/>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71F09" w14:textId="40379E55" w:rsidR="00360FB5" w:rsidRPr="006F4C45" w:rsidRDefault="00360FB5" w:rsidP="00553004">
            <w:pPr>
              <w:jc w:val="right"/>
              <w:rPr>
                <w:rFonts w:eastAsia="Calibri"/>
                <w:szCs w:val="22"/>
              </w:rPr>
            </w:pPr>
            <w:r w:rsidRPr="006F4C45">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E8A56" w14:textId="347F8156" w:rsidR="00360FB5" w:rsidRPr="006F4C45" w:rsidRDefault="00360FB5" w:rsidP="00553004">
            <w:pPr>
              <w:jc w:val="right"/>
              <w:rPr>
                <w:rFonts w:eastAsia="Calibri"/>
                <w:strike/>
                <w:szCs w:val="22"/>
              </w:rPr>
            </w:pPr>
            <w:r w:rsidRPr="006F4C4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DFF00" w14:textId="2A970496" w:rsidR="00360FB5" w:rsidRPr="006F4C45" w:rsidRDefault="00360FB5" w:rsidP="00553004">
            <w:pPr>
              <w:jc w:val="right"/>
              <w:rPr>
                <w:rFonts w:eastAsia="Calibri"/>
                <w:szCs w:val="22"/>
              </w:rPr>
            </w:pPr>
            <w:r w:rsidRPr="006F4C45">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C8334" w14:textId="77777777" w:rsidR="00360FB5" w:rsidRPr="006F4C45" w:rsidRDefault="00360FB5" w:rsidP="00553004">
            <w:pPr>
              <w:jc w:val="center"/>
              <w:rPr>
                <w:rFonts w:eastAsia="Calibri"/>
                <w:szCs w:val="22"/>
              </w:rPr>
            </w:pPr>
            <w:r w:rsidRPr="006F4C4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D26AC9" w14:textId="48CE4FA5" w:rsidR="00360FB5" w:rsidRPr="006F4C45" w:rsidRDefault="00360FB5" w:rsidP="00553004">
            <w:pPr>
              <w:jc w:val="center"/>
              <w:rPr>
                <w:rFonts w:eastAsia="Calibri"/>
                <w:szCs w:val="22"/>
              </w:rPr>
            </w:pPr>
            <w:r w:rsidRPr="006F4C45">
              <w:rPr>
                <w:rFonts w:eastAsia="Calibri"/>
                <w:szCs w:val="22"/>
              </w:rPr>
              <w:t>4400-6239-3240</w:t>
            </w:r>
          </w:p>
        </w:tc>
      </w:tr>
      <w:tr w:rsidR="00360FB5" w:rsidRPr="006F4C45" w14:paraId="4AB8BD8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E4224E8" w14:textId="77777777" w:rsidR="00360FB5" w:rsidRPr="006F4C45"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A8EA77A" w14:textId="77777777" w:rsidR="00360FB5" w:rsidRPr="006F4C45" w:rsidRDefault="00360FB5" w:rsidP="00553004">
            <w:pPr>
              <w:rPr>
                <w:rFonts w:eastAsia="Calibri"/>
                <w:szCs w:val="22"/>
              </w:rPr>
            </w:pPr>
            <w:r w:rsidRPr="006F4C45">
              <w:rPr>
                <w:rFonts w:eastAsia="Calibri"/>
                <w:szCs w:val="22"/>
              </w:rPr>
              <w:t>KS449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DBBF34B" w14:textId="77777777" w:rsidR="00360FB5" w:rsidRPr="006F4C45" w:rsidRDefault="00360FB5" w:rsidP="00553004">
            <w:pPr>
              <w:rPr>
                <w:rFonts w:eastAsia="Calibri"/>
                <w:szCs w:val="22"/>
              </w:rPr>
            </w:pPr>
            <w:r w:rsidRPr="006F4C45">
              <w:rPr>
                <w:rFonts w:eastAsia="Calibri"/>
                <w:szCs w:val="22"/>
              </w:rPr>
              <w:t>Pienios g., Šovenių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E718DBE" w14:textId="1A919E21" w:rsidR="00360FB5" w:rsidRPr="006F4C45" w:rsidRDefault="00360FB5" w:rsidP="00553004">
            <w:pPr>
              <w:jc w:val="right"/>
              <w:rPr>
                <w:rFonts w:eastAsia="Calibri"/>
                <w:szCs w:val="22"/>
              </w:rPr>
            </w:pPr>
            <w:r w:rsidRPr="006F4C45">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7717D" w14:textId="77777777" w:rsidR="00360FB5" w:rsidRPr="006F4C45" w:rsidRDefault="00360FB5" w:rsidP="00553004">
            <w:pPr>
              <w:jc w:val="right"/>
              <w:rPr>
                <w:rFonts w:eastAsia="Calibri"/>
                <w:szCs w:val="22"/>
              </w:rPr>
            </w:pPr>
            <w:r w:rsidRPr="006F4C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A99C7C" w14:textId="26D2A3C2" w:rsidR="00360FB5" w:rsidRPr="006F4C45" w:rsidRDefault="00360FB5" w:rsidP="00553004">
            <w:pPr>
              <w:jc w:val="right"/>
              <w:rPr>
                <w:rFonts w:eastAsia="Calibri"/>
                <w:szCs w:val="22"/>
              </w:rPr>
            </w:pPr>
            <w:r w:rsidRPr="006F4C45">
              <w:rPr>
                <w:rFonts w:eastAsia="Calibri"/>
                <w:szCs w:val="22"/>
              </w:rPr>
              <w:t>351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4ECE2" w14:textId="5F6C2251" w:rsidR="00360FB5" w:rsidRPr="006F4C45" w:rsidRDefault="00360FB5" w:rsidP="00553004">
            <w:pPr>
              <w:jc w:val="right"/>
              <w:rPr>
                <w:rFonts w:eastAsia="Calibri"/>
                <w:szCs w:val="22"/>
              </w:rPr>
            </w:pPr>
            <w:r w:rsidRPr="006F4C45">
              <w:rPr>
                <w:rFonts w:eastAsia="Calibri"/>
                <w:szCs w:val="22"/>
              </w:rPr>
              <w:t>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0578C" w14:textId="77777777" w:rsidR="00360FB5" w:rsidRPr="006F4C45" w:rsidRDefault="00360FB5" w:rsidP="00553004">
            <w:pPr>
              <w:jc w:val="center"/>
              <w:rPr>
                <w:rFonts w:eastAsia="Calibri"/>
                <w:szCs w:val="22"/>
              </w:rPr>
            </w:pPr>
            <w:r w:rsidRPr="006F4C4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0B473E" w14:textId="157FC031" w:rsidR="00360FB5" w:rsidRPr="006F4C45" w:rsidRDefault="00360FB5" w:rsidP="00553004">
            <w:pPr>
              <w:jc w:val="center"/>
              <w:rPr>
                <w:rFonts w:eastAsia="Calibri"/>
                <w:szCs w:val="22"/>
              </w:rPr>
            </w:pPr>
            <w:r w:rsidRPr="006F4C45">
              <w:rPr>
                <w:rFonts w:eastAsia="Calibri"/>
                <w:szCs w:val="22"/>
              </w:rPr>
              <w:t>4400-6240-8742</w:t>
            </w:r>
          </w:p>
        </w:tc>
      </w:tr>
      <w:tr w:rsidR="00360FB5" w:rsidRPr="006F4C45" w14:paraId="48BA9BE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4C18D6" w14:textId="77777777" w:rsidR="00360FB5" w:rsidRPr="006F4C45"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E619FC2" w14:textId="77777777" w:rsidR="00360FB5" w:rsidRPr="006F4C45" w:rsidRDefault="00360FB5" w:rsidP="00553004">
            <w:pPr>
              <w:rPr>
                <w:rFonts w:eastAsia="Calibri"/>
                <w:szCs w:val="22"/>
              </w:rPr>
            </w:pPr>
            <w:r w:rsidRPr="006F4C45">
              <w:rPr>
                <w:rFonts w:eastAsia="Calibri"/>
                <w:szCs w:val="22"/>
              </w:rPr>
              <w:t>KS448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23AC367" w14:textId="77777777" w:rsidR="00360FB5" w:rsidRPr="006F4C45" w:rsidRDefault="00360FB5" w:rsidP="00553004">
            <w:pPr>
              <w:rPr>
                <w:rFonts w:eastAsia="Calibri"/>
                <w:szCs w:val="22"/>
              </w:rPr>
            </w:pPr>
            <w:r w:rsidRPr="006F4C45">
              <w:rPr>
                <w:rFonts w:eastAsia="Calibri"/>
                <w:szCs w:val="22"/>
              </w:rPr>
              <w:t>Purienų g., Šovenių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366E584" w14:textId="526D5E75" w:rsidR="00360FB5" w:rsidRPr="006F4C45" w:rsidRDefault="00360FB5" w:rsidP="00553004">
            <w:pPr>
              <w:jc w:val="right"/>
              <w:rPr>
                <w:rFonts w:eastAsia="Calibri"/>
                <w:szCs w:val="22"/>
              </w:rPr>
            </w:pPr>
            <w:r w:rsidRPr="006F4C45">
              <w:rPr>
                <w:rFonts w:eastAsia="Calibri"/>
                <w:szCs w:val="22"/>
              </w:rPr>
              <w:t xml:space="preserve"> 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FBB0B" w14:textId="77777777" w:rsidR="00360FB5" w:rsidRPr="006F4C45" w:rsidRDefault="00360FB5" w:rsidP="00553004">
            <w:pPr>
              <w:jc w:val="right"/>
              <w:rPr>
                <w:rFonts w:eastAsia="Calibri"/>
                <w:szCs w:val="22"/>
              </w:rPr>
            </w:pPr>
            <w:r w:rsidRPr="006F4C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7676A" w14:textId="1DAD72EE" w:rsidR="00360FB5" w:rsidRPr="006F4C45" w:rsidRDefault="00360FB5" w:rsidP="00553004">
            <w:pPr>
              <w:jc w:val="right"/>
              <w:rPr>
                <w:rFonts w:eastAsia="Calibri"/>
                <w:szCs w:val="22"/>
              </w:rPr>
            </w:pPr>
            <w:r w:rsidRPr="006F4C45">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74638" w14:textId="113EFAC5" w:rsidR="00360FB5" w:rsidRPr="006F4C45" w:rsidRDefault="00360FB5" w:rsidP="00553004">
            <w:pPr>
              <w:jc w:val="right"/>
              <w:rPr>
                <w:rFonts w:eastAsia="Calibri"/>
                <w:strike/>
                <w:szCs w:val="22"/>
              </w:rPr>
            </w:pPr>
            <w:r w:rsidRPr="006F4C45">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9D9DB9" w14:textId="77777777" w:rsidR="00360FB5" w:rsidRPr="006F4C45" w:rsidRDefault="00360FB5" w:rsidP="00553004">
            <w:pPr>
              <w:jc w:val="center"/>
              <w:rPr>
                <w:rFonts w:eastAsia="Calibri"/>
                <w:szCs w:val="22"/>
              </w:rPr>
            </w:pPr>
            <w:r w:rsidRPr="006F4C4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B891B5" w14:textId="4ED1BCB4" w:rsidR="00360FB5" w:rsidRPr="006F4C45" w:rsidRDefault="00360FB5" w:rsidP="00553004">
            <w:pPr>
              <w:jc w:val="center"/>
              <w:rPr>
                <w:rFonts w:eastAsia="Calibri"/>
                <w:szCs w:val="22"/>
              </w:rPr>
            </w:pPr>
            <w:r w:rsidRPr="006F4C45">
              <w:rPr>
                <w:rFonts w:eastAsia="Calibri"/>
                <w:szCs w:val="22"/>
              </w:rPr>
              <w:t>4400-6240-8753</w:t>
            </w:r>
          </w:p>
        </w:tc>
      </w:tr>
      <w:tr w:rsidR="00F54481" w:rsidRPr="00F54481" w14:paraId="09E52F4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9FAD963" w14:textId="77777777" w:rsidR="00360FB5" w:rsidRPr="00F54481"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726BDA" w14:textId="77777777" w:rsidR="00360FB5" w:rsidRPr="00F54481" w:rsidRDefault="00360FB5" w:rsidP="00553004">
            <w:pPr>
              <w:rPr>
                <w:rFonts w:eastAsia="Calibri"/>
                <w:szCs w:val="22"/>
              </w:rPr>
            </w:pPr>
            <w:r w:rsidRPr="00F54481">
              <w:rPr>
                <w:rFonts w:eastAsia="Calibri"/>
                <w:szCs w:val="22"/>
              </w:rPr>
              <w:t>k44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BA06F93" w14:textId="77777777" w:rsidR="00360FB5" w:rsidRPr="00F54481" w:rsidRDefault="00360FB5" w:rsidP="00553004">
            <w:pPr>
              <w:rPr>
                <w:rFonts w:eastAsia="Calibri"/>
                <w:szCs w:val="22"/>
              </w:rPr>
            </w:pPr>
            <w:r w:rsidRPr="00F54481">
              <w:rPr>
                <w:rFonts w:eastAsia="Calibri"/>
                <w:szCs w:val="22"/>
              </w:rPr>
              <w:t>Sodų g., Šovenių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4E52B06" w14:textId="7A00AC9C" w:rsidR="00360FB5" w:rsidRPr="00F54481" w:rsidRDefault="00360FB5" w:rsidP="00553004">
            <w:pPr>
              <w:jc w:val="right"/>
              <w:rPr>
                <w:rFonts w:eastAsia="Calibri"/>
                <w:szCs w:val="22"/>
              </w:rPr>
            </w:pPr>
            <w:r w:rsidRPr="00F54481">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0701B"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97700" w14:textId="286AAA3E" w:rsidR="00360FB5" w:rsidRPr="00F54481" w:rsidRDefault="00360FB5" w:rsidP="00553004">
            <w:pPr>
              <w:jc w:val="right"/>
              <w:rPr>
                <w:rFonts w:eastAsia="Calibri"/>
                <w:szCs w:val="22"/>
              </w:rPr>
            </w:pPr>
            <w:r w:rsidRPr="00F54481">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727DF" w14:textId="06EAD11D" w:rsidR="00360FB5" w:rsidRPr="00F54481" w:rsidRDefault="00360FB5" w:rsidP="00553004">
            <w:pPr>
              <w:jc w:val="right"/>
              <w:rPr>
                <w:rFonts w:eastAsia="Calibri"/>
                <w:szCs w:val="22"/>
              </w:rPr>
            </w:pPr>
            <w:r w:rsidRPr="00F54481">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16CED" w14:textId="77777777" w:rsidR="00360FB5" w:rsidRPr="00F54481" w:rsidRDefault="00360FB5" w:rsidP="00553004">
            <w:pPr>
              <w:jc w:val="center"/>
              <w:rPr>
                <w:rFonts w:eastAsia="Calibri"/>
                <w:szCs w:val="22"/>
              </w:rPr>
            </w:pPr>
            <w:r w:rsidRPr="00F5448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ECB4E9" w14:textId="2E74E7A1" w:rsidR="00360FB5" w:rsidRPr="00F54481" w:rsidRDefault="00360FB5" w:rsidP="00553004">
            <w:pPr>
              <w:jc w:val="center"/>
              <w:rPr>
                <w:rFonts w:eastAsia="Calibri"/>
                <w:szCs w:val="22"/>
              </w:rPr>
            </w:pPr>
            <w:r w:rsidRPr="00F54481">
              <w:rPr>
                <w:rFonts w:eastAsia="Calibri"/>
                <w:szCs w:val="22"/>
              </w:rPr>
              <w:t>4400-6240-8816</w:t>
            </w:r>
          </w:p>
        </w:tc>
      </w:tr>
      <w:tr w:rsidR="00F54481" w:rsidRPr="00F54481" w14:paraId="43ED401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54831A" w14:textId="77777777" w:rsidR="00360FB5" w:rsidRPr="00F54481"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D364607" w14:textId="77777777" w:rsidR="00360FB5" w:rsidRPr="00F54481" w:rsidRDefault="00360FB5" w:rsidP="00553004">
            <w:pPr>
              <w:rPr>
                <w:rFonts w:eastAsia="Calibri"/>
                <w:szCs w:val="22"/>
              </w:rPr>
            </w:pPr>
            <w:r w:rsidRPr="00F54481">
              <w:rPr>
                <w:rFonts w:eastAsia="Calibri"/>
                <w:szCs w:val="22"/>
              </w:rPr>
              <w:t>KS312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6293C41" w14:textId="77777777" w:rsidR="00360FB5" w:rsidRPr="00F54481" w:rsidRDefault="00360FB5" w:rsidP="00553004">
            <w:pPr>
              <w:rPr>
                <w:rFonts w:eastAsia="Calibri"/>
                <w:szCs w:val="22"/>
              </w:rPr>
            </w:pPr>
            <w:r w:rsidRPr="00F54481">
              <w:rPr>
                <w:rFonts w:eastAsia="Calibri"/>
                <w:szCs w:val="22"/>
              </w:rPr>
              <w:t>Tvenkinio g., Šovenių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6F96EEB" w14:textId="7965037F" w:rsidR="00360FB5" w:rsidRPr="00F54481" w:rsidRDefault="00360FB5" w:rsidP="00553004">
            <w:pPr>
              <w:jc w:val="right"/>
              <w:rPr>
                <w:rFonts w:eastAsia="Calibri"/>
                <w:szCs w:val="22"/>
              </w:rPr>
            </w:pPr>
            <w:r w:rsidRPr="00F54481">
              <w:rPr>
                <w:rFonts w:eastAsia="Calibri"/>
                <w:szCs w:val="22"/>
              </w:rPr>
              <w:t xml:space="preserve">636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0F707"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19038" w14:textId="24AE83A6" w:rsidR="00360FB5" w:rsidRPr="00F54481" w:rsidRDefault="00360FB5" w:rsidP="00553004">
            <w:pPr>
              <w:jc w:val="right"/>
              <w:rPr>
                <w:rFonts w:eastAsia="Calibri"/>
                <w:szCs w:val="22"/>
              </w:rPr>
            </w:pPr>
            <w:r w:rsidRPr="00F54481">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6BBE4" w14:textId="334427A8" w:rsidR="00360FB5" w:rsidRPr="00F54481" w:rsidRDefault="00360FB5" w:rsidP="00553004">
            <w:pPr>
              <w:jc w:val="right"/>
              <w:rPr>
                <w:rFonts w:eastAsia="Calibri"/>
                <w:szCs w:val="22"/>
              </w:rPr>
            </w:pPr>
            <w:r w:rsidRPr="00F54481">
              <w:rPr>
                <w:rFonts w:eastAsia="Calibri"/>
                <w:szCs w:val="22"/>
              </w:rPr>
              <w:t xml:space="preserve"> 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2E3EE" w14:textId="77777777" w:rsidR="00360FB5" w:rsidRPr="00F54481" w:rsidRDefault="00360FB5" w:rsidP="00553004">
            <w:pPr>
              <w:jc w:val="center"/>
              <w:rPr>
                <w:rFonts w:eastAsia="Calibri"/>
                <w:szCs w:val="22"/>
              </w:rPr>
            </w:pPr>
            <w:r w:rsidRPr="00F5448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3F13F4" w14:textId="6A4A92A9" w:rsidR="00360FB5" w:rsidRPr="00F54481" w:rsidRDefault="00360FB5" w:rsidP="00553004">
            <w:pPr>
              <w:jc w:val="center"/>
              <w:rPr>
                <w:rFonts w:eastAsia="Calibri"/>
                <w:szCs w:val="22"/>
              </w:rPr>
            </w:pPr>
            <w:r w:rsidRPr="00F54481">
              <w:rPr>
                <w:rFonts w:eastAsia="Calibri"/>
                <w:szCs w:val="22"/>
              </w:rPr>
              <w:t>4400-6240-8831</w:t>
            </w:r>
          </w:p>
        </w:tc>
      </w:tr>
      <w:tr w:rsidR="00F54481" w:rsidRPr="00F54481" w14:paraId="5035D36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C0CB5B" w14:textId="77777777" w:rsidR="00360FB5" w:rsidRPr="00F54481"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2465ED1" w14:textId="77777777" w:rsidR="00360FB5" w:rsidRPr="00F54481" w:rsidRDefault="00360FB5" w:rsidP="00553004">
            <w:pPr>
              <w:rPr>
                <w:rFonts w:eastAsia="Calibri"/>
                <w:szCs w:val="22"/>
              </w:rPr>
            </w:pPr>
            <w:r w:rsidRPr="00F54481">
              <w:rPr>
                <w:rFonts w:eastAsia="Calibri"/>
                <w:szCs w:val="22"/>
              </w:rPr>
              <w:t>k24-1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0B03C0A" w14:textId="77777777" w:rsidR="00360FB5" w:rsidRPr="00F54481" w:rsidRDefault="00360FB5" w:rsidP="00553004">
            <w:pPr>
              <w:rPr>
                <w:rFonts w:eastAsia="Calibri"/>
                <w:szCs w:val="22"/>
              </w:rPr>
            </w:pPr>
            <w:r w:rsidRPr="00F54481">
              <w:rPr>
                <w:rFonts w:eastAsia="Calibri"/>
                <w:szCs w:val="22"/>
              </w:rPr>
              <w:t xml:space="preserve">Veselavos g., Veselavos k.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3FC0362" w14:textId="58B23012" w:rsidR="00360FB5" w:rsidRPr="00F54481" w:rsidRDefault="00360FB5" w:rsidP="00553004">
            <w:pPr>
              <w:jc w:val="right"/>
              <w:rPr>
                <w:rFonts w:eastAsia="Calibri"/>
                <w:szCs w:val="22"/>
              </w:rPr>
            </w:pPr>
            <w:r w:rsidRPr="00F54481">
              <w:rPr>
                <w:rFonts w:eastAsia="Calibri"/>
                <w:szCs w:val="22"/>
              </w:rPr>
              <w:t xml:space="preserve">816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1A7F78"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9251F" w14:textId="61A0AFD2" w:rsidR="00360FB5" w:rsidRPr="00F54481" w:rsidRDefault="00360FB5" w:rsidP="00553004">
            <w:pPr>
              <w:jc w:val="right"/>
              <w:rPr>
                <w:rFonts w:eastAsia="Calibri"/>
                <w:szCs w:val="22"/>
              </w:rPr>
            </w:pPr>
            <w:r w:rsidRPr="00F54481">
              <w:rPr>
                <w:rFonts w:eastAsia="Calibri"/>
                <w:szCs w:val="22"/>
              </w:rPr>
              <w:t>816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200E3" w14:textId="3BA81428" w:rsidR="00360FB5" w:rsidRPr="00F54481" w:rsidRDefault="00333676" w:rsidP="00553004">
            <w:pPr>
              <w:jc w:val="right"/>
              <w:rPr>
                <w:rFonts w:eastAsia="Calibri"/>
                <w:strike/>
                <w:szCs w:val="22"/>
              </w:rPr>
            </w:pPr>
            <w:r w:rsidRPr="00F54481">
              <w:rPr>
                <w:rFonts w:eastAsia="Calibri"/>
                <w:strike/>
                <w:szCs w:val="22"/>
              </w:rPr>
              <w:t>-</w:t>
            </w:r>
            <w:r w:rsidR="00360FB5" w:rsidRPr="00F54481">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8CA39" w14:textId="77777777" w:rsidR="00360FB5" w:rsidRPr="00F54481" w:rsidRDefault="00360FB5" w:rsidP="00553004">
            <w:pPr>
              <w:jc w:val="center"/>
              <w:rPr>
                <w:rFonts w:eastAsia="Calibri"/>
                <w:szCs w:val="22"/>
              </w:rPr>
            </w:pPr>
            <w:r w:rsidRPr="00F5448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52CAAB" w14:textId="562B495D" w:rsidR="00360FB5" w:rsidRPr="00F54481" w:rsidRDefault="00360FB5" w:rsidP="00553004">
            <w:pPr>
              <w:jc w:val="center"/>
              <w:rPr>
                <w:rFonts w:eastAsia="Calibri"/>
                <w:szCs w:val="22"/>
              </w:rPr>
            </w:pPr>
            <w:r w:rsidRPr="00F54481">
              <w:rPr>
                <w:rFonts w:eastAsia="Calibri"/>
                <w:szCs w:val="22"/>
              </w:rPr>
              <w:t>4400-6240-8897</w:t>
            </w:r>
          </w:p>
        </w:tc>
      </w:tr>
      <w:tr w:rsidR="00F54481" w:rsidRPr="00F54481" w14:paraId="61B76D7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FC8CC8" w14:textId="77777777" w:rsidR="00360FB5" w:rsidRPr="00F54481"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2B1B77C" w14:textId="77777777" w:rsidR="00360FB5" w:rsidRPr="00F54481" w:rsidRDefault="00360FB5" w:rsidP="00553004">
            <w:pPr>
              <w:rPr>
                <w:rFonts w:eastAsia="Calibri"/>
                <w:szCs w:val="22"/>
              </w:rPr>
            </w:pPr>
            <w:r w:rsidRPr="00F54481">
              <w:rPr>
                <w:rFonts w:eastAsia="Calibri"/>
                <w:szCs w:val="22"/>
              </w:rPr>
              <w:t>k3-1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6D9004A" w14:textId="77777777" w:rsidR="00360FB5" w:rsidRPr="00F54481" w:rsidRDefault="00360FB5" w:rsidP="00553004">
            <w:pPr>
              <w:rPr>
                <w:rFonts w:eastAsia="Calibri"/>
                <w:szCs w:val="22"/>
              </w:rPr>
            </w:pPr>
            <w:r w:rsidRPr="00F54481">
              <w:rPr>
                <w:rFonts w:eastAsia="Calibri"/>
                <w:szCs w:val="22"/>
              </w:rPr>
              <w:t xml:space="preserve">Miško g., Vilpišių k.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DECF477" w14:textId="77777777" w:rsidR="00360FB5" w:rsidRPr="00F54481" w:rsidRDefault="00360FB5" w:rsidP="00553004">
            <w:pPr>
              <w:jc w:val="right"/>
              <w:rPr>
                <w:rFonts w:eastAsia="Calibri"/>
                <w:szCs w:val="22"/>
              </w:rPr>
            </w:pPr>
            <w:r w:rsidRPr="00F54481">
              <w:rPr>
                <w:rFonts w:eastAsia="Calibri"/>
                <w:szCs w:val="22"/>
              </w:rPr>
              <w:t xml:space="preserve">443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B7469" w14:textId="1F480F91" w:rsidR="00360FB5" w:rsidRPr="00F54481" w:rsidRDefault="00360FB5" w:rsidP="00553004">
            <w:pPr>
              <w:jc w:val="right"/>
              <w:rPr>
                <w:rFonts w:eastAsia="Calibri"/>
                <w:szCs w:val="22"/>
              </w:rPr>
            </w:pPr>
            <w:r w:rsidRPr="00F54481">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5DD1A9" w14:textId="42566A97" w:rsidR="00360FB5" w:rsidRPr="00F54481" w:rsidRDefault="00360FB5" w:rsidP="00553004">
            <w:pPr>
              <w:jc w:val="right"/>
              <w:rPr>
                <w:rFonts w:eastAsia="Calibri"/>
                <w:szCs w:val="22"/>
              </w:rPr>
            </w:pPr>
            <w:r w:rsidRPr="00F54481">
              <w:rPr>
                <w:rFonts w:eastAsia="Calibri"/>
                <w:szCs w:val="22"/>
              </w:rPr>
              <w:t xml:space="preserve"> 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1215B"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9552F" w14:textId="77777777" w:rsidR="00360FB5" w:rsidRPr="00F54481" w:rsidRDefault="00360FB5" w:rsidP="00553004">
            <w:pPr>
              <w:jc w:val="center"/>
              <w:rPr>
                <w:rFonts w:eastAsia="Calibri"/>
                <w:szCs w:val="22"/>
              </w:rPr>
            </w:pPr>
            <w:r w:rsidRPr="00F5448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35BD9A" w14:textId="116D5AAD" w:rsidR="00360FB5" w:rsidRPr="00F54481" w:rsidRDefault="00360FB5" w:rsidP="00553004">
            <w:pPr>
              <w:jc w:val="center"/>
              <w:rPr>
                <w:rFonts w:eastAsia="Calibri"/>
                <w:szCs w:val="22"/>
              </w:rPr>
            </w:pPr>
            <w:r w:rsidRPr="00F54481">
              <w:rPr>
                <w:rFonts w:eastAsia="Calibri"/>
                <w:szCs w:val="22"/>
              </w:rPr>
              <w:t>4400-6240-6859</w:t>
            </w:r>
          </w:p>
        </w:tc>
      </w:tr>
      <w:tr w:rsidR="00F54481" w:rsidRPr="00F54481" w14:paraId="7A2AC5C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4F095F3" w14:textId="77777777" w:rsidR="00360FB5" w:rsidRPr="00F54481"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CB56BF0" w14:textId="77777777" w:rsidR="00360FB5" w:rsidRPr="00F54481" w:rsidRDefault="00360FB5" w:rsidP="00553004">
            <w:pPr>
              <w:rPr>
                <w:rFonts w:eastAsia="Calibri"/>
                <w:szCs w:val="22"/>
              </w:rPr>
            </w:pPr>
            <w:r w:rsidRPr="00F54481">
              <w:rPr>
                <w:rFonts w:eastAsia="Calibri"/>
                <w:szCs w:val="22"/>
              </w:rPr>
              <w:t>k22-1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6FA95CD" w14:textId="77777777" w:rsidR="00360FB5" w:rsidRPr="00F54481" w:rsidRDefault="00360FB5" w:rsidP="00553004">
            <w:pPr>
              <w:rPr>
                <w:rFonts w:eastAsia="Calibri"/>
                <w:szCs w:val="22"/>
              </w:rPr>
            </w:pPr>
            <w:r w:rsidRPr="00F54481">
              <w:rPr>
                <w:rFonts w:eastAsia="Calibri"/>
                <w:szCs w:val="22"/>
              </w:rPr>
              <w:t>Miško g., Zaviesiškio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651BB7B" w14:textId="177EDA92" w:rsidR="00360FB5" w:rsidRPr="00F54481" w:rsidRDefault="00360FB5" w:rsidP="00553004">
            <w:pPr>
              <w:jc w:val="right"/>
              <w:rPr>
                <w:rFonts w:eastAsia="Calibri"/>
                <w:szCs w:val="22"/>
              </w:rPr>
            </w:pPr>
            <w:r w:rsidRPr="00F54481">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9227A3"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77CC4" w14:textId="1DD62EB0" w:rsidR="00360FB5" w:rsidRPr="00F54481" w:rsidRDefault="00360FB5" w:rsidP="00553004">
            <w:pPr>
              <w:jc w:val="right"/>
              <w:rPr>
                <w:rFonts w:eastAsia="Calibri"/>
                <w:szCs w:val="22"/>
              </w:rPr>
            </w:pPr>
            <w:r w:rsidRPr="00F54481">
              <w:rPr>
                <w:rFonts w:eastAsia="Calibri"/>
                <w:szCs w:val="22"/>
              </w:rPr>
              <w:t>652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A6245" w14:textId="3A1A05F8" w:rsidR="00360FB5" w:rsidRPr="00F54481" w:rsidRDefault="00333676" w:rsidP="00553004">
            <w:pPr>
              <w:jc w:val="right"/>
              <w:rPr>
                <w:rFonts w:eastAsia="Calibri"/>
                <w:strike/>
                <w:szCs w:val="22"/>
              </w:rPr>
            </w:pPr>
            <w:r w:rsidRPr="00F5448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8964F" w14:textId="77777777" w:rsidR="00360FB5" w:rsidRPr="00F54481" w:rsidRDefault="00360FB5" w:rsidP="00553004">
            <w:pPr>
              <w:jc w:val="center"/>
              <w:rPr>
                <w:rFonts w:eastAsia="Calibri"/>
                <w:szCs w:val="22"/>
              </w:rPr>
            </w:pPr>
            <w:r w:rsidRPr="00F5448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9B12BE" w14:textId="3E02D94F" w:rsidR="00360FB5" w:rsidRPr="00F54481" w:rsidRDefault="00360FB5" w:rsidP="00553004">
            <w:pPr>
              <w:jc w:val="center"/>
              <w:rPr>
                <w:rFonts w:eastAsia="Calibri"/>
                <w:szCs w:val="22"/>
              </w:rPr>
            </w:pPr>
            <w:r w:rsidRPr="00F54481">
              <w:rPr>
                <w:rFonts w:eastAsia="Calibri"/>
                <w:szCs w:val="22"/>
              </w:rPr>
              <w:t>4400-6240-9207</w:t>
            </w:r>
          </w:p>
        </w:tc>
      </w:tr>
      <w:tr w:rsidR="00F54481" w:rsidRPr="00F54481" w14:paraId="4D085E2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F283CA" w14:textId="77777777" w:rsidR="00360FB5" w:rsidRPr="00F54481"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3B6B938" w14:textId="77777777" w:rsidR="00360FB5" w:rsidRPr="00F54481" w:rsidRDefault="00360FB5" w:rsidP="00553004">
            <w:pPr>
              <w:rPr>
                <w:rFonts w:eastAsia="Calibri"/>
                <w:szCs w:val="22"/>
              </w:rPr>
            </w:pPr>
            <w:r w:rsidRPr="00F54481">
              <w:rPr>
                <w:rFonts w:eastAsia="Calibri"/>
                <w:szCs w:val="22"/>
              </w:rPr>
              <w:t>k68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3EC7535" w14:textId="77777777" w:rsidR="00360FB5" w:rsidRPr="00F54481" w:rsidRDefault="00360FB5" w:rsidP="00553004">
            <w:pPr>
              <w:rPr>
                <w:rFonts w:eastAsia="Calibri"/>
                <w:szCs w:val="22"/>
              </w:rPr>
            </w:pPr>
            <w:r w:rsidRPr="00F54481">
              <w:rPr>
                <w:rFonts w:eastAsia="Calibri"/>
                <w:szCs w:val="22"/>
              </w:rPr>
              <w:t>Tujų g., Zaviesiškio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1594041" w14:textId="18A5A090" w:rsidR="00360FB5" w:rsidRPr="00F54481" w:rsidRDefault="00360FB5" w:rsidP="00553004">
            <w:pPr>
              <w:jc w:val="right"/>
              <w:rPr>
                <w:rFonts w:eastAsia="Calibri"/>
                <w:szCs w:val="22"/>
              </w:rPr>
            </w:pPr>
            <w:r w:rsidRPr="00F54481">
              <w:rPr>
                <w:rFonts w:eastAsia="Calibri"/>
                <w:szCs w:val="22"/>
              </w:rPr>
              <w:t>998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2DAD4"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1A8FE" w14:textId="33F7F5C5" w:rsidR="00360FB5" w:rsidRPr="00F54481" w:rsidRDefault="00360FB5" w:rsidP="00553004">
            <w:pPr>
              <w:jc w:val="right"/>
              <w:rPr>
                <w:rFonts w:eastAsia="Calibri"/>
                <w:szCs w:val="22"/>
              </w:rPr>
            </w:pPr>
            <w:r w:rsidRPr="00F54481">
              <w:rPr>
                <w:rFonts w:eastAsia="Calibri"/>
                <w:szCs w:val="22"/>
              </w:rPr>
              <w:t>998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CF808" w14:textId="1363C0DB" w:rsidR="00360FB5" w:rsidRPr="00F54481" w:rsidRDefault="00333676" w:rsidP="00553004">
            <w:pPr>
              <w:jc w:val="right"/>
              <w:rPr>
                <w:rFonts w:eastAsia="Calibri"/>
                <w:strike/>
                <w:szCs w:val="22"/>
              </w:rPr>
            </w:pPr>
            <w:r w:rsidRPr="00F5448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9429FE" w14:textId="77777777" w:rsidR="00360FB5" w:rsidRPr="00F54481" w:rsidRDefault="00360FB5" w:rsidP="00553004">
            <w:pPr>
              <w:jc w:val="center"/>
              <w:rPr>
                <w:rFonts w:eastAsia="Calibri"/>
                <w:szCs w:val="22"/>
              </w:rPr>
            </w:pPr>
            <w:r w:rsidRPr="00F5448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1BBC02" w14:textId="42E1A73A" w:rsidR="00360FB5" w:rsidRPr="00F54481" w:rsidRDefault="00360FB5" w:rsidP="00553004">
            <w:pPr>
              <w:jc w:val="center"/>
              <w:rPr>
                <w:rFonts w:eastAsia="Calibri"/>
                <w:szCs w:val="22"/>
              </w:rPr>
            </w:pPr>
            <w:r w:rsidRPr="00F54481">
              <w:rPr>
                <w:rFonts w:eastAsia="Calibri"/>
                <w:szCs w:val="22"/>
              </w:rPr>
              <w:t>4400-6246-7301</w:t>
            </w:r>
          </w:p>
        </w:tc>
      </w:tr>
      <w:tr w:rsidR="00F54481" w:rsidRPr="00F54481" w14:paraId="006359A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121986" w14:textId="77777777" w:rsidR="00360FB5" w:rsidRPr="00F54481"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26A0B76" w14:textId="77777777" w:rsidR="00360FB5" w:rsidRPr="00F54481" w:rsidRDefault="00360FB5" w:rsidP="00553004">
            <w:pPr>
              <w:rPr>
                <w:rFonts w:eastAsia="Calibri"/>
                <w:szCs w:val="22"/>
              </w:rPr>
            </w:pPr>
            <w:r w:rsidRPr="00F54481">
              <w:rPr>
                <w:rFonts w:eastAsia="Calibri"/>
                <w:szCs w:val="22"/>
              </w:rPr>
              <w:t>k69-1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9468948" w14:textId="77777777" w:rsidR="00360FB5" w:rsidRPr="00F54481" w:rsidRDefault="00360FB5" w:rsidP="00553004">
            <w:pPr>
              <w:rPr>
                <w:rFonts w:eastAsia="Calibri"/>
                <w:szCs w:val="22"/>
              </w:rPr>
            </w:pPr>
            <w:r w:rsidRPr="00F54481">
              <w:rPr>
                <w:rFonts w:eastAsia="Calibri"/>
                <w:szCs w:val="22"/>
              </w:rPr>
              <w:t xml:space="preserve">Upės g., Zaviesiškio k.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20D59B7" w14:textId="30A81351" w:rsidR="00360FB5" w:rsidRPr="00F54481" w:rsidRDefault="00360FB5" w:rsidP="00553004">
            <w:pPr>
              <w:jc w:val="right"/>
              <w:rPr>
                <w:rFonts w:eastAsia="Calibri"/>
                <w:szCs w:val="22"/>
              </w:rPr>
            </w:pPr>
            <w:r w:rsidRPr="00F54481">
              <w:rPr>
                <w:rFonts w:eastAsia="Calibri"/>
                <w:szCs w:val="22"/>
              </w:rPr>
              <w:t xml:space="preserve"> 625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76AB1"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4DE64" w14:textId="7BD0F239" w:rsidR="00360FB5" w:rsidRPr="00F54481" w:rsidRDefault="00360FB5" w:rsidP="00553004">
            <w:pPr>
              <w:jc w:val="right"/>
              <w:rPr>
                <w:rFonts w:eastAsia="Calibri"/>
                <w:szCs w:val="22"/>
              </w:rPr>
            </w:pPr>
            <w:r w:rsidRPr="00F54481">
              <w:rPr>
                <w:rFonts w:eastAsia="Calibri"/>
                <w:szCs w:val="22"/>
              </w:rPr>
              <w:t>625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D49738" w14:textId="74EA4927" w:rsidR="00360FB5" w:rsidRPr="00F54481" w:rsidRDefault="00333676" w:rsidP="00553004">
            <w:pPr>
              <w:jc w:val="right"/>
              <w:rPr>
                <w:rFonts w:eastAsia="Calibri"/>
                <w:strike/>
                <w:szCs w:val="22"/>
              </w:rPr>
            </w:pPr>
            <w:r w:rsidRPr="00F5448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BA009C" w14:textId="77777777" w:rsidR="00360FB5" w:rsidRPr="00F54481" w:rsidRDefault="00360FB5" w:rsidP="00553004">
            <w:pPr>
              <w:jc w:val="center"/>
              <w:rPr>
                <w:rFonts w:eastAsia="Calibri"/>
                <w:szCs w:val="22"/>
              </w:rPr>
            </w:pPr>
            <w:r w:rsidRPr="00F5448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B61C2A" w14:textId="4A9A9456" w:rsidR="00360FB5" w:rsidRPr="00F54481" w:rsidRDefault="00360FB5" w:rsidP="00553004">
            <w:pPr>
              <w:jc w:val="center"/>
              <w:rPr>
                <w:rFonts w:eastAsia="Calibri"/>
                <w:szCs w:val="22"/>
              </w:rPr>
            </w:pPr>
            <w:r w:rsidRPr="00F54481">
              <w:rPr>
                <w:rFonts w:eastAsia="Calibri"/>
                <w:szCs w:val="22"/>
              </w:rPr>
              <w:t>4400-6240-9318</w:t>
            </w:r>
          </w:p>
        </w:tc>
      </w:tr>
      <w:tr w:rsidR="00F54481" w:rsidRPr="00F54481" w14:paraId="356F85A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72C603" w14:textId="77777777" w:rsidR="00360FB5" w:rsidRPr="00F54481" w:rsidRDefault="00360FB5" w:rsidP="00553004">
            <w:pPr>
              <w:numPr>
                <w:ilvl w:val="0"/>
                <w:numId w:val="12"/>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14234E57" w14:textId="77777777" w:rsidR="00360FB5" w:rsidRPr="00F54481" w:rsidRDefault="00360FB5" w:rsidP="00553004">
            <w:pPr>
              <w:rPr>
                <w:rFonts w:eastAsia="Calibri"/>
                <w:i/>
                <w:iCs/>
                <w:szCs w:val="22"/>
              </w:rPr>
            </w:pPr>
            <w:r w:rsidRPr="00F54481">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29811B06" w14:textId="313667CB" w:rsidR="00360FB5" w:rsidRPr="00F54481" w:rsidRDefault="00F7044D" w:rsidP="00553004">
            <w:pPr>
              <w:jc w:val="right"/>
              <w:rPr>
                <w:rFonts w:eastAsia="Calibri"/>
                <w:i/>
                <w:iCs/>
                <w:szCs w:val="22"/>
              </w:rPr>
            </w:pPr>
            <w:r>
              <w:rPr>
                <w:rFonts w:eastAsia="Calibri"/>
                <w:i/>
                <w:iCs/>
                <w:szCs w:val="22"/>
              </w:rPr>
              <w:t>134 651</w:t>
            </w:r>
          </w:p>
        </w:tc>
        <w:tc>
          <w:tcPr>
            <w:tcW w:w="1133" w:type="dxa"/>
            <w:tcBorders>
              <w:top w:val="single" w:sz="4" w:space="0" w:color="auto"/>
              <w:left w:val="single" w:sz="4" w:space="0" w:color="auto"/>
              <w:bottom w:val="single" w:sz="4" w:space="0" w:color="auto"/>
              <w:right w:val="single" w:sz="4" w:space="0" w:color="auto"/>
            </w:tcBorders>
            <w:vAlign w:val="center"/>
          </w:tcPr>
          <w:p w14:paraId="58F69097" w14:textId="124C888C" w:rsidR="00360FB5" w:rsidRPr="00F54481" w:rsidRDefault="00F7044D" w:rsidP="00553004">
            <w:pPr>
              <w:jc w:val="right"/>
              <w:rPr>
                <w:rFonts w:eastAsia="Calibri"/>
                <w:i/>
                <w:iCs/>
                <w:szCs w:val="22"/>
              </w:rPr>
            </w:pPr>
            <w:r>
              <w:rPr>
                <w:rFonts w:eastAsia="Calibri"/>
                <w:i/>
                <w:iCs/>
                <w:szCs w:val="22"/>
              </w:rPr>
              <w:t>1 718</w:t>
            </w:r>
          </w:p>
        </w:tc>
        <w:tc>
          <w:tcPr>
            <w:tcW w:w="1133" w:type="dxa"/>
            <w:tcBorders>
              <w:top w:val="single" w:sz="4" w:space="0" w:color="auto"/>
              <w:left w:val="single" w:sz="4" w:space="0" w:color="auto"/>
              <w:bottom w:val="single" w:sz="4" w:space="0" w:color="auto"/>
              <w:right w:val="single" w:sz="4" w:space="0" w:color="auto"/>
            </w:tcBorders>
            <w:vAlign w:val="center"/>
          </w:tcPr>
          <w:p w14:paraId="0615E1C7" w14:textId="50D87387" w:rsidR="00360FB5" w:rsidRPr="00F54481" w:rsidRDefault="00F7044D" w:rsidP="00553004">
            <w:pPr>
              <w:jc w:val="right"/>
              <w:rPr>
                <w:rFonts w:eastAsia="Calibri"/>
                <w:i/>
                <w:iCs/>
                <w:szCs w:val="22"/>
              </w:rPr>
            </w:pPr>
            <w:r>
              <w:rPr>
                <w:rFonts w:eastAsia="Calibri"/>
                <w:i/>
                <w:iCs/>
                <w:szCs w:val="22"/>
              </w:rPr>
              <w:t>112 078</w:t>
            </w:r>
          </w:p>
        </w:tc>
        <w:tc>
          <w:tcPr>
            <w:tcW w:w="1133" w:type="dxa"/>
            <w:tcBorders>
              <w:top w:val="single" w:sz="4" w:space="0" w:color="auto"/>
              <w:left w:val="single" w:sz="4" w:space="0" w:color="auto"/>
              <w:bottom w:val="single" w:sz="4" w:space="0" w:color="auto"/>
              <w:right w:val="single" w:sz="4" w:space="0" w:color="auto"/>
            </w:tcBorders>
            <w:vAlign w:val="center"/>
          </w:tcPr>
          <w:p w14:paraId="10833882" w14:textId="502C15A0" w:rsidR="00360FB5" w:rsidRPr="00F54481" w:rsidRDefault="00F7044D" w:rsidP="00553004">
            <w:pPr>
              <w:jc w:val="right"/>
              <w:rPr>
                <w:rFonts w:eastAsia="Calibri"/>
                <w:i/>
                <w:iCs/>
                <w:szCs w:val="22"/>
              </w:rPr>
            </w:pPr>
            <w:r>
              <w:rPr>
                <w:rFonts w:eastAsia="Calibri"/>
                <w:i/>
                <w:iCs/>
                <w:szCs w:val="22"/>
              </w:rPr>
              <w:t>20 855</w:t>
            </w:r>
          </w:p>
        </w:tc>
        <w:tc>
          <w:tcPr>
            <w:tcW w:w="1133" w:type="dxa"/>
            <w:tcBorders>
              <w:top w:val="single" w:sz="4" w:space="0" w:color="auto"/>
              <w:left w:val="single" w:sz="4" w:space="0" w:color="auto"/>
              <w:bottom w:val="single" w:sz="4" w:space="0" w:color="auto"/>
              <w:right w:val="single" w:sz="4" w:space="0" w:color="auto"/>
            </w:tcBorders>
            <w:vAlign w:val="center"/>
          </w:tcPr>
          <w:p w14:paraId="151B82F5" w14:textId="77777777" w:rsidR="00360FB5" w:rsidRPr="00F54481" w:rsidRDefault="00360FB5" w:rsidP="00553004">
            <w:pPr>
              <w:jc w:val="center"/>
              <w:rPr>
                <w:rFonts w:eastAsia="Calibri"/>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5B7BBF87" w14:textId="77777777" w:rsidR="00360FB5" w:rsidRPr="00F54481" w:rsidRDefault="00360FB5" w:rsidP="00553004">
            <w:pPr>
              <w:jc w:val="center"/>
              <w:rPr>
                <w:rFonts w:eastAsia="Calibri"/>
                <w:i/>
                <w:iCs/>
                <w:szCs w:val="22"/>
              </w:rPr>
            </w:pPr>
          </w:p>
        </w:tc>
      </w:tr>
      <w:tr w:rsidR="00F54481" w:rsidRPr="00F54481" w14:paraId="0C80A46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267D2FB" w14:textId="77777777" w:rsidR="00360FB5" w:rsidRPr="00F5448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415A334" w14:textId="77777777" w:rsidR="00360FB5" w:rsidRPr="00F54481" w:rsidRDefault="00360FB5" w:rsidP="00553004">
            <w:pPr>
              <w:rPr>
                <w:rFonts w:eastAsia="Calibri"/>
                <w:szCs w:val="22"/>
              </w:rPr>
            </w:pPr>
            <w:r w:rsidRPr="00F54481">
              <w:rPr>
                <w:rFonts w:eastAsia="Calibri"/>
                <w:szCs w:val="22"/>
              </w:rPr>
              <w:t>k1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D22C853" w14:textId="77777777" w:rsidR="00360FB5" w:rsidRPr="00F54481" w:rsidRDefault="00360FB5" w:rsidP="00553004">
            <w:pPr>
              <w:rPr>
                <w:rFonts w:eastAsia="Calibri"/>
                <w:szCs w:val="22"/>
              </w:rPr>
            </w:pPr>
            <w:r w:rsidRPr="00F54481">
              <w:rPr>
                <w:rFonts w:eastAsia="Calibri"/>
                <w:szCs w:val="22"/>
              </w:rPr>
              <w:t xml:space="preserve">Zaviesiškis–Juodžiai–Varneliai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A6BE819" w14:textId="77777777" w:rsidR="00360FB5" w:rsidRPr="00F54481" w:rsidRDefault="00360FB5" w:rsidP="00553004">
            <w:pPr>
              <w:jc w:val="right"/>
              <w:rPr>
                <w:rFonts w:eastAsia="Calibri"/>
                <w:szCs w:val="22"/>
              </w:rPr>
            </w:pPr>
            <w:r w:rsidRPr="00F54481">
              <w:rPr>
                <w:rFonts w:eastAsia="Calibri"/>
                <w:szCs w:val="22"/>
              </w:rPr>
              <w:t>2825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B40005"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7179E3" w14:textId="77777777" w:rsidR="00360FB5" w:rsidRPr="00F54481" w:rsidRDefault="00360FB5" w:rsidP="00553004">
            <w:pPr>
              <w:jc w:val="right"/>
              <w:rPr>
                <w:rFonts w:eastAsia="Calibri"/>
                <w:szCs w:val="22"/>
              </w:rPr>
            </w:pPr>
            <w:r w:rsidRPr="00F54481">
              <w:rPr>
                <w:rFonts w:eastAsia="Calibri"/>
                <w:szCs w:val="22"/>
              </w:rPr>
              <w:t>2825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DCA8A"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FD825" w14:textId="77777777" w:rsidR="00360FB5" w:rsidRPr="00F54481" w:rsidRDefault="00360FB5" w:rsidP="00553004">
            <w:pPr>
              <w:jc w:val="center"/>
              <w:rPr>
                <w:rFonts w:eastAsia="Calibri"/>
                <w:szCs w:val="22"/>
              </w:rPr>
            </w:pPr>
            <w:r w:rsidRPr="00F5448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83A5E9" w14:textId="77777777" w:rsidR="00360FB5" w:rsidRPr="00F54481" w:rsidRDefault="00360FB5" w:rsidP="00553004">
            <w:pPr>
              <w:jc w:val="center"/>
              <w:rPr>
                <w:rFonts w:eastAsia="Calibri"/>
                <w:szCs w:val="22"/>
              </w:rPr>
            </w:pPr>
            <w:r w:rsidRPr="00F54481">
              <w:rPr>
                <w:rFonts w:eastAsia="Calibri"/>
                <w:szCs w:val="22"/>
              </w:rPr>
              <w:t>4400-5427-9395</w:t>
            </w:r>
          </w:p>
        </w:tc>
      </w:tr>
      <w:tr w:rsidR="00F54481" w:rsidRPr="00F54481" w14:paraId="6AA298F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E2FD0B5" w14:textId="77777777" w:rsidR="00360FB5" w:rsidRPr="00F5448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B66844F" w14:textId="77777777" w:rsidR="00360FB5" w:rsidRPr="00F54481" w:rsidRDefault="00360FB5" w:rsidP="00553004">
            <w:pPr>
              <w:rPr>
                <w:rFonts w:eastAsia="Calibri"/>
                <w:szCs w:val="22"/>
              </w:rPr>
            </w:pPr>
            <w:r w:rsidRPr="00F54481">
              <w:rPr>
                <w:rFonts w:eastAsia="Calibri"/>
                <w:szCs w:val="22"/>
              </w:rPr>
              <w:t>k10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6EEB70C" w14:textId="77777777" w:rsidR="00360FB5" w:rsidRPr="00F54481" w:rsidRDefault="00360FB5" w:rsidP="00553004">
            <w:pPr>
              <w:rPr>
                <w:rFonts w:eastAsia="Calibri"/>
                <w:szCs w:val="22"/>
              </w:rPr>
            </w:pPr>
            <w:r w:rsidRPr="00F54481">
              <w:rPr>
                <w:rFonts w:eastAsia="Calibri"/>
                <w:szCs w:val="22"/>
              </w:rPr>
              <w:t>Jarzuvka–Šoveniai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EF113DC" w14:textId="77777777" w:rsidR="00360FB5" w:rsidRPr="00F54481" w:rsidRDefault="00360FB5" w:rsidP="00553004">
            <w:pPr>
              <w:jc w:val="right"/>
              <w:rPr>
                <w:rFonts w:eastAsia="Calibri"/>
                <w:szCs w:val="22"/>
              </w:rPr>
            </w:pPr>
            <w:r w:rsidRPr="00F54481">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3CA39"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1A462" w14:textId="77777777" w:rsidR="00360FB5" w:rsidRPr="00F54481" w:rsidRDefault="00360FB5" w:rsidP="00553004">
            <w:pPr>
              <w:jc w:val="right"/>
              <w:rPr>
                <w:rFonts w:eastAsia="Calibri"/>
                <w:szCs w:val="22"/>
              </w:rPr>
            </w:pPr>
            <w:r w:rsidRPr="00F54481">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BF582"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63A28" w14:textId="77777777" w:rsidR="00360FB5" w:rsidRPr="00F54481" w:rsidRDefault="00360FB5" w:rsidP="00553004">
            <w:pPr>
              <w:jc w:val="center"/>
              <w:rPr>
                <w:rFonts w:eastAsia="Calibri"/>
                <w:szCs w:val="22"/>
              </w:rPr>
            </w:pPr>
            <w:r w:rsidRPr="00F54481">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41DC06" w14:textId="77777777" w:rsidR="00360FB5" w:rsidRPr="00F54481" w:rsidRDefault="00360FB5" w:rsidP="00553004">
            <w:pPr>
              <w:jc w:val="center"/>
              <w:rPr>
                <w:rFonts w:eastAsia="Calibri"/>
                <w:szCs w:val="22"/>
              </w:rPr>
            </w:pPr>
            <w:r w:rsidRPr="00F54481">
              <w:rPr>
                <w:rFonts w:eastAsia="Calibri"/>
                <w:szCs w:val="22"/>
              </w:rPr>
              <w:t>4400-5543-8387</w:t>
            </w:r>
          </w:p>
        </w:tc>
      </w:tr>
      <w:tr w:rsidR="00F54481" w:rsidRPr="00F54481" w14:paraId="0D7C85D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AD27E66" w14:textId="77777777" w:rsidR="00360FB5" w:rsidRPr="00F5448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8480896" w14:textId="77777777" w:rsidR="00360FB5" w:rsidRPr="00F54481" w:rsidRDefault="00360FB5" w:rsidP="00553004">
            <w:pPr>
              <w:rPr>
                <w:rFonts w:eastAsia="Calibri"/>
                <w:szCs w:val="22"/>
              </w:rPr>
            </w:pPr>
            <w:r w:rsidRPr="00F54481">
              <w:rPr>
                <w:rFonts w:eastAsia="Calibri"/>
                <w:szCs w:val="22"/>
              </w:rPr>
              <w:t>k10-5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E7E544E" w14:textId="77777777" w:rsidR="00360FB5" w:rsidRPr="00F54481" w:rsidRDefault="00360FB5" w:rsidP="00553004">
            <w:pPr>
              <w:rPr>
                <w:rFonts w:eastAsia="Calibri"/>
                <w:szCs w:val="22"/>
              </w:rPr>
            </w:pPr>
            <w:r w:rsidRPr="00F54481">
              <w:rPr>
                <w:lang w:eastAsia="lt-LT"/>
              </w:rPr>
              <w:t>Privažiuojamasis kelias prie ūkinių pastatų nuo Šermukšnių g., Svirnų II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F75313E" w14:textId="77777777" w:rsidR="00360FB5" w:rsidRPr="00F54481" w:rsidRDefault="00360FB5" w:rsidP="00553004">
            <w:pPr>
              <w:jc w:val="right"/>
              <w:rPr>
                <w:rFonts w:eastAsia="Calibri"/>
                <w:szCs w:val="22"/>
              </w:rPr>
            </w:pPr>
            <w:r w:rsidRPr="00F54481">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EE992"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35BE8" w14:textId="77777777" w:rsidR="00360FB5" w:rsidRPr="00F54481" w:rsidRDefault="00360FB5" w:rsidP="00553004">
            <w:pPr>
              <w:jc w:val="right"/>
              <w:rPr>
                <w:rFonts w:eastAsia="Calibri"/>
                <w:szCs w:val="22"/>
              </w:rPr>
            </w:pPr>
            <w:r w:rsidRPr="00F54481">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69B344"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F0554" w14:textId="77777777" w:rsidR="00360FB5" w:rsidRPr="00F54481" w:rsidRDefault="00360FB5" w:rsidP="00553004">
            <w:pPr>
              <w:jc w:val="center"/>
              <w:rPr>
                <w:rFonts w:eastAsia="Calibri"/>
                <w:szCs w:val="22"/>
              </w:rPr>
            </w:pPr>
            <w:r w:rsidRPr="00F5448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4C483F" w14:textId="77777777" w:rsidR="00360FB5" w:rsidRPr="00F54481" w:rsidRDefault="00360FB5" w:rsidP="00553004">
            <w:pPr>
              <w:jc w:val="center"/>
              <w:rPr>
                <w:rFonts w:eastAsia="Calibri"/>
                <w:szCs w:val="22"/>
              </w:rPr>
            </w:pPr>
            <w:r w:rsidRPr="00F54481">
              <w:rPr>
                <w:rFonts w:eastAsia="Calibri"/>
                <w:szCs w:val="22"/>
              </w:rPr>
              <w:t>-</w:t>
            </w:r>
          </w:p>
        </w:tc>
      </w:tr>
      <w:tr w:rsidR="00F54481" w:rsidRPr="00F54481" w14:paraId="2CCB671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D271A43" w14:textId="77777777" w:rsidR="00360FB5" w:rsidRPr="00F5448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276D08" w14:textId="77777777" w:rsidR="00360FB5" w:rsidRPr="00F54481" w:rsidRDefault="00360FB5" w:rsidP="00553004">
            <w:pPr>
              <w:rPr>
                <w:rFonts w:eastAsia="Calibri"/>
                <w:szCs w:val="22"/>
              </w:rPr>
            </w:pPr>
            <w:r w:rsidRPr="00F54481">
              <w:rPr>
                <w:rFonts w:eastAsia="Calibri"/>
                <w:szCs w:val="22"/>
              </w:rPr>
              <w:t>k101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38EACF0" w14:textId="77777777" w:rsidR="00360FB5" w:rsidRPr="00F54481" w:rsidRDefault="00360FB5" w:rsidP="00553004">
            <w:pPr>
              <w:rPr>
                <w:rFonts w:eastAsia="Calibri"/>
                <w:szCs w:val="22"/>
              </w:rPr>
            </w:pPr>
            <w:r w:rsidRPr="00F54481">
              <w:rPr>
                <w:rFonts w:eastAsia="Calibri"/>
                <w:szCs w:val="22"/>
              </w:rPr>
              <w:t>Kelias Nr. 1205–Pakalniai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38D55A4" w14:textId="34F1FF2C" w:rsidR="00360FB5" w:rsidRPr="00F54481" w:rsidRDefault="00360FB5" w:rsidP="00553004">
            <w:pPr>
              <w:jc w:val="right"/>
              <w:rPr>
                <w:rFonts w:eastAsia="Calibri"/>
                <w:szCs w:val="22"/>
              </w:rPr>
            </w:pPr>
            <w:r w:rsidRPr="00F54481">
              <w:rPr>
                <w:rFonts w:eastAsia="Calibri"/>
                <w:szCs w:val="22"/>
              </w:rPr>
              <w:t> 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B6858"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067EC3E0" w14:textId="23BEB80B" w:rsidR="00360FB5" w:rsidRPr="00F54481" w:rsidRDefault="00360FB5" w:rsidP="00553004">
            <w:pPr>
              <w:jc w:val="right"/>
              <w:rPr>
                <w:rFonts w:eastAsia="Calibri"/>
                <w:szCs w:val="22"/>
              </w:rPr>
            </w:pPr>
            <w:r w:rsidRPr="00F54481">
              <w:rPr>
                <w:rFonts w:eastAsia="Calibri"/>
                <w:szCs w:val="22"/>
              </w:rPr>
              <w:t>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2D1BED" w14:textId="0FEA920F" w:rsidR="00360FB5" w:rsidRPr="00F54481" w:rsidRDefault="00360FB5" w:rsidP="00553004">
            <w:pPr>
              <w:jc w:val="right"/>
              <w:rPr>
                <w:rFonts w:eastAsia="Calibri"/>
                <w:strike/>
                <w:szCs w:val="22"/>
              </w:rPr>
            </w:pPr>
            <w:r w:rsidRPr="00F5448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952BBE" w14:textId="77777777" w:rsidR="00360FB5" w:rsidRPr="00F54481" w:rsidRDefault="00360FB5" w:rsidP="00553004">
            <w:pPr>
              <w:jc w:val="center"/>
              <w:rPr>
                <w:rFonts w:eastAsia="Calibri"/>
                <w:szCs w:val="22"/>
              </w:rPr>
            </w:pPr>
            <w:r w:rsidRPr="00F5448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46BBC6EE" w14:textId="6242AB7B" w:rsidR="00360FB5" w:rsidRPr="00F54481" w:rsidRDefault="00360FB5" w:rsidP="00553004">
            <w:pPr>
              <w:jc w:val="center"/>
              <w:rPr>
                <w:rFonts w:eastAsia="Calibri"/>
                <w:szCs w:val="22"/>
              </w:rPr>
            </w:pPr>
            <w:r w:rsidRPr="00F54481">
              <w:rPr>
                <w:rFonts w:eastAsia="Calibri"/>
                <w:szCs w:val="22"/>
              </w:rPr>
              <w:t>4400-5979-3821</w:t>
            </w:r>
          </w:p>
        </w:tc>
      </w:tr>
      <w:tr w:rsidR="00F54481" w:rsidRPr="00F54481" w14:paraId="26C2F04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23D990C" w14:textId="77777777" w:rsidR="00360FB5" w:rsidRPr="00F5448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2518BB" w14:textId="77777777" w:rsidR="00360FB5" w:rsidRPr="00F54481" w:rsidRDefault="00360FB5" w:rsidP="00553004">
            <w:pPr>
              <w:rPr>
                <w:rFonts w:eastAsia="Calibri"/>
                <w:szCs w:val="22"/>
              </w:rPr>
            </w:pPr>
            <w:r w:rsidRPr="00F54481">
              <w:rPr>
                <w:rFonts w:eastAsia="Calibri"/>
                <w:szCs w:val="22"/>
              </w:rPr>
              <w:t>k103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A32A0B1" w14:textId="77777777" w:rsidR="00360FB5" w:rsidRPr="00F54481" w:rsidRDefault="00360FB5" w:rsidP="00553004">
            <w:pPr>
              <w:rPr>
                <w:rFonts w:eastAsia="Calibri"/>
                <w:szCs w:val="22"/>
              </w:rPr>
            </w:pPr>
            <w:r w:rsidRPr="00F54481">
              <w:rPr>
                <w:rFonts w:eastAsia="Calibri"/>
                <w:szCs w:val="22"/>
              </w:rPr>
              <w:t>Privažiuojamasis kelias prie Šventosios paplūdimio nuo Šventosios g., Kavarske</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34B6936" w14:textId="77777777" w:rsidR="00360FB5" w:rsidRPr="00F54481" w:rsidRDefault="00360FB5" w:rsidP="00553004">
            <w:pPr>
              <w:jc w:val="right"/>
              <w:rPr>
                <w:rFonts w:eastAsia="Calibri"/>
                <w:szCs w:val="22"/>
              </w:rPr>
            </w:pPr>
            <w:r w:rsidRPr="00F54481">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101E54"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82A98" w14:textId="77777777" w:rsidR="00360FB5" w:rsidRPr="00F54481" w:rsidRDefault="00360FB5" w:rsidP="00553004">
            <w:pPr>
              <w:jc w:val="right"/>
              <w:rPr>
                <w:rFonts w:eastAsia="Calibri"/>
                <w:szCs w:val="22"/>
              </w:rPr>
            </w:pPr>
            <w:r w:rsidRPr="00F54481">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6FE42"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C4F954" w14:textId="77777777" w:rsidR="00360FB5" w:rsidRPr="00F54481" w:rsidRDefault="00360FB5" w:rsidP="00553004">
            <w:pPr>
              <w:jc w:val="center"/>
              <w:rPr>
                <w:rFonts w:eastAsia="Calibri"/>
                <w:szCs w:val="22"/>
              </w:rPr>
            </w:pPr>
            <w:r w:rsidRPr="00F5448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9DCCB5" w14:textId="77777777" w:rsidR="00360FB5" w:rsidRPr="00F54481" w:rsidRDefault="00360FB5" w:rsidP="00553004">
            <w:pPr>
              <w:jc w:val="center"/>
              <w:rPr>
                <w:rFonts w:eastAsia="Calibri"/>
                <w:szCs w:val="22"/>
              </w:rPr>
            </w:pPr>
            <w:r w:rsidRPr="00F54481">
              <w:rPr>
                <w:rFonts w:eastAsia="Calibri"/>
                <w:szCs w:val="22"/>
              </w:rPr>
              <w:t>4400-5428-2556</w:t>
            </w:r>
          </w:p>
        </w:tc>
      </w:tr>
      <w:tr w:rsidR="00F54481" w:rsidRPr="00F54481" w14:paraId="21FE2FD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F88BA4C" w14:textId="77777777" w:rsidR="00360FB5" w:rsidRPr="00F5448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B5FBBAA" w14:textId="77777777" w:rsidR="00360FB5" w:rsidRPr="00F54481" w:rsidRDefault="00360FB5" w:rsidP="00553004">
            <w:pPr>
              <w:rPr>
                <w:rFonts w:eastAsia="Calibri"/>
                <w:szCs w:val="22"/>
              </w:rPr>
            </w:pPr>
            <w:r w:rsidRPr="00F54481">
              <w:rPr>
                <w:rFonts w:eastAsia="Calibri"/>
                <w:szCs w:val="22"/>
              </w:rPr>
              <w:t>k104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2AF6298" w14:textId="77777777" w:rsidR="00360FB5" w:rsidRPr="00F54481" w:rsidRDefault="00360FB5" w:rsidP="00553004">
            <w:pPr>
              <w:rPr>
                <w:rFonts w:eastAsia="Calibri"/>
                <w:szCs w:val="22"/>
              </w:rPr>
            </w:pPr>
            <w:r w:rsidRPr="00F54481">
              <w:rPr>
                <w:rFonts w:eastAsia="Calibri"/>
                <w:szCs w:val="22"/>
              </w:rPr>
              <w:t>Privažiuojamasis kelias prie Šovenių k. vandenvietės nuo Atžalyno g., Šovenių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D662209" w14:textId="1F01BE86" w:rsidR="00360FB5" w:rsidRPr="00F54481" w:rsidRDefault="00F70C40" w:rsidP="00553004">
            <w:pPr>
              <w:jc w:val="right"/>
              <w:rPr>
                <w:rFonts w:eastAsia="Calibri"/>
                <w:szCs w:val="22"/>
              </w:rPr>
            </w:pPr>
            <w:r w:rsidRPr="00F54481">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46B51" w14:textId="5BBFFA16" w:rsidR="00360FB5" w:rsidRPr="00F54481" w:rsidRDefault="00F70C40" w:rsidP="00553004">
            <w:pPr>
              <w:jc w:val="right"/>
              <w:rPr>
                <w:rFonts w:eastAsia="Calibri"/>
                <w:szCs w:val="22"/>
              </w:rPr>
            </w:pPr>
            <w:r w:rsidRPr="00F54481">
              <w:rPr>
                <w:rFonts w:eastAsia="Calibri"/>
                <w:szCs w:val="22"/>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5EE2C" w14:textId="2AF3D36D" w:rsidR="00360FB5" w:rsidRPr="00F54481" w:rsidRDefault="00F70C40" w:rsidP="00553004">
            <w:pPr>
              <w:jc w:val="right"/>
              <w:rPr>
                <w:rFonts w:eastAsia="Calibri"/>
                <w:szCs w:val="22"/>
              </w:rPr>
            </w:pPr>
            <w:r w:rsidRPr="00F54481">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EEF9D" w14:textId="20F6EB28" w:rsidR="00360FB5" w:rsidRPr="00F54481" w:rsidRDefault="00F70C40" w:rsidP="00553004">
            <w:pPr>
              <w:jc w:val="right"/>
              <w:rPr>
                <w:rFonts w:eastAsia="Calibri"/>
                <w:szCs w:val="22"/>
              </w:rPr>
            </w:pPr>
            <w:r w:rsidRPr="00F54481">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B4DE0" w14:textId="77777777" w:rsidR="00360FB5" w:rsidRPr="00F54481" w:rsidRDefault="00360FB5" w:rsidP="00553004">
            <w:pPr>
              <w:jc w:val="center"/>
              <w:rPr>
                <w:rFonts w:eastAsia="Calibri"/>
                <w:szCs w:val="22"/>
              </w:rPr>
            </w:pPr>
            <w:r w:rsidRPr="00F5448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375D2B" w14:textId="79235C64" w:rsidR="00360FB5" w:rsidRPr="00F54481" w:rsidRDefault="00F70C40" w:rsidP="00553004">
            <w:pPr>
              <w:jc w:val="center"/>
              <w:rPr>
                <w:rFonts w:eastAsia="Calibri"/>
                <w:szCs w:val="22"/>
              </w:rPr>
            </w:pPr>
            <w:r w:rsidRPr="00F54481">
              <w:rPr>
                <w:rFonts w:eastAsia="Calibri"/>
                <w:szCs w:val="22"/>
              </w:rPr>
              <w:t>4400-6252-5871</w:t>
            </w:r>
          </w:p>
        </w:tc>
      </w:tr>
      <w:tr w:rsidR="00F54481" w:rsidRPr="00F54481" w14:paraId="5F8B987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F7CF556" w14:textId="77777777" w:rsidR="00360FB5" w:rsidRPr="00F5448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DCB59D" w14:textId="77777777" w:rsidR="00360FB5" w:rsidRPr="00F54481" w:rsidRDefault="00360FB5" w:rsidP="00553004">
            <w:pPr>
              <w:rPr>
                <w:rFonts w:eastAsia="Calibri"/>
                <w:szCs w:val="22"/>
              </w:rPr>
            </w:pPr>
            <w:r w:rsidRPr="00F54481">
              <w:rPr>
                <w:rFonts w:eastAsia="Calibri"/>
                <w:szCs w:val="22"/>
              </w:rPr>
              <w:t>k108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9302BEB" w14:textId="77777777" w:rsidR="00360FB5" w:rsidRPr="00F54481" w:rsidRDefault="00360FB5" w:rsidP="00553004">
            <w:pPr>
              <w:rPr>
                <w:rFonts w:eastAsia="Calibri"/>
                <w:szCs w:val="22"/>
              </w:rPr>
            </w:pPr>
            <w:r w:rsidRPr="00F54481">
              <w:rPr>
                <w:rFonts w:eastAsia="Calibri"/>
                <w:szCs w:val="22"/>
              </w:rPr>
              <w:t>Privažiuojamasis kelias prie Pozniokų k. nuo K. Sirvydo g., Dabužių 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8118EB7" w14:textId="77777777" w:rsidR="00360FB5" w:rsidRPr="00F54481" w:rsidRDefault="00360FB5" w:rsidP="00553004">
            <w:pPr>
              <w:jc w:val="right"/>
              <w:rPr>
                <w:rFonts w:eastAsia="Calibri"/>
                <w:szCs w:val="22"/>
              </w:rPr>
            </w:pPr>
            <w:r w:rsidRPr="00F54481">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CF31A"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6E026"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1D205" w14:textId="77777777" w:rsidR="00360FB5" w:rsidRPr="00F54481" w:rsidRDefault="00360FB5" w:rsidP="00553004">
            <w:pPr>
              <w:jc w:val="right"/>
              <w:rPr>
                <w:rFonts w:eastAsia="Calibri"/>
                <w:szCs w:val="22"/>
              </w:rPr>
            </w:pPr>
            <w:r w:rsidRPr="00F54481">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92D6D8" w14:textId="77777777" w:rsidR="00360FB5" w:rsidRPr="00F54481" w:rsidRDefault="00360FB5" w:rsidP="00553004">
            <w:pPr>
              <w:jc w:val="center"/>
              <w:rPr>
                <w:rFonts w:eastAsia="Calibri"/>
                <w:szCs w:val="22"/>
              </w:rPr>
            </w:pPr>
            <w:r w:rsidRPr="00F5448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48EBD1" w14:textId="77777777" w:rsidR="00360FB5" w:rsidRPr="00F54481" w:rsidRDefault="00360FB5" w:rsidP="00553004">
            <w:pPr>
              <w:jc w:val="center"/>
              <w:rPr>
                <w:rFonts w:eastAsia="Calibri"/>
                <w:szCs w:val="22"/>
              </w:rPr>
            </w:pPr>
            <w:r w:rsidRPr="00F54481">
              <w:rPr>
                <w:rFonts w:eastAsia="Calibri"/>
                <w:szCs w:val="22"/>
              </w:rPr>
              <w:t>-</w:t>
            </w:r>
          </w:p>
        </w:tc>
      </w:tr>
      <w:tr w:rsidR="00F54481" w:rsidRPr="00F54481" w14:paraId="07ABE15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9655B36" w14:textId="77777777" w:rsidR="00360FB5" w:rsidRPr="00F5448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068E6C2" w14:textId="77777777" w:rsidR="00360FB5" w:rsidRPr="00F54481" w:rsidRDefault="00360FB5" w:rsidP="00553004">
            <w:pPr>
              <w:rPr>
                <w:rFonts w:eastAsia="Calibri"/>
                <w:szCs w:val="22"/>
              </w:rPr>
            </w:pPr>
            <w:r w:rsidRPr="00F54481">
              <w:rPr>
                <w:rFonts w:eastAsia="Calibri"/>
                <w:szCs w:val="22"/>
              </w:rPr>
              <w:t>k11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3696689" w14:textId="77777777" w:rsidR="00360FB5" w:rsidRPr="00F54481" w:rsidRDefault="00360FB5" w:rsidP="00553004">
            <w:pPr>
              <w:rPr>
                <w:rFonts w:eastAsia="Calibri"/>
                <w:szCs w:val="22"/>
              </w:rPr>
            </w:pPr>
            <w:r w:rsidRPr="00F54481">
              <w:rPr>
                <w:rFonts w:eastAsia="Calibri"/>
                <w:szCs w:val="22"/>
              </w:rPr>
              <w:t>Privažiuojamasis kelias prie Zaviesiškio k. malūno nuo  kelio Zaviesiškis–kelias Nr. 22</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D8F693E" w14:textId="114C5988" w:rsidR="00360FB5" w:rsidRPr="00F54481" w:rsidRDefault="00360FB5" w:rsidP="00553004">
            <w:pPr>
              <w:jc w:val="right"/>
              <w:rPr>
                <w:rFonts w:eastAsia="Calibri"/>
                <w:szCs w:val="22"/>
              </w:rPr>
            </w:pPr>
            <w:r w:rsidRPr="00F54481">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53057"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C31A7" w14:textId="45631139" w:rsidR="00360FB5" w:rsidRPr="00F54481" w:rsidRDefault="00360FB5" w:rsidP="00553004">
            <w:pPr>
              <w:jc w:val="right"/>
              <w:rPr>
                <w:rFonts w:eastAsia="Calibri"/>
                <w:szCs w:val="22"/>
              </w:rPr>
            </w:pPr>
            <w:r w:rsidRPr="00F54481">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9A86A" w14:textId="6CA10DE6"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EAEB2" w14:textId="77777777" w:rsidR="00360FB5" w:rsidRPr="00F54481" w:rsidRDefault="00360FB5" w:rsidP="00553004">
            <w:pPr>
              <w:jc w:val="center"/>
              <w:rPr>
                <w:rFonts w:eastAsia="Calibri"/>
                <w:szCs w:val="22"/>
              </w:rPr>
            </w:pPr>
            <w:r w:rsidRPr="00F54481">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30A160" w14:textId="3D35F2BA" w:rsidR="00360FB5" w:rsidRPr="00F54481" w:rsidRDefault="00360FB5" w:rsidP="00553004">
            <w:pPr>
              <w:jc w:val="center"/>
              <w:rPr>
                <w:rFonts w:eastAsia="Calibri"/>
                <w:szCs w:val="22"/>
              </w:rPr>
            </w:pPr>
            <w:r w:rsidRPr="00F54481">
              <w:rPr>
                <w:rFonts w:eastAsia="Calibri"/>
                <w:szCs w:val="22"/>
              </w:rPr>
              <w:t>4400-6245-8902</w:t>
            </w:r>
          </w:p>
        </w:tc>
      </w:tr>
      <w:tr w:rsidR="00F54481" w:rsidRPr="00F54481" w14:paraId="1A1E182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F10EBD" w14:textId="77777777" w:rsidR="00360FB5" w:rsidRPr="00F5448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5CF48B8" w14:textId="77777777" w:rsidR="00360FB5" w:rsidRPr="00F54481" w:rsidRDefault="00360FB5" w:rsidP="00553004">
            <w:pPr>
              <w:rPr>
                <w:rFonts w:eastAsia="Calibri"/>
                <w:szCs w:val="22"/>
              </w:rPr>
            </w:pPr>
            <w:r w:rsidRPr="00F54481">
              <w:rPr>
                <w:rFonts w:eastAsia="Calibri"/>
                <w:szCs w:val="22"/>
              </w:rPr>
              <w:t>k114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C258F71" w14:textId="77777777" w:rsidR="00360FB5" w:rsidRPr="00F54481" w:rsidRDefault="00360FB5" w:rsidP="00553004">
            <w:pPr>
              <w:rPr>
                <w:rFonts w:eastAsia="Calibri"/>
                <w:szCs w:val="22"/>
              </w:rPr>
            </w:pPr>
            <w:r w:rsidRPr="00F54481">
              <w:rPr>
                <w:rFonts w:eastAsia="Calibri"/>
                <w:szCs w:val="22"/>
              </w:rPr>
              <w:t>Pravažiuojamasis kelias iki Palaukės g., Dauginčių k. nuo kelio Nr. k14</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7FC984C" w14:textId="77777777" w:rsidR="00360FB5" w:rsidRPr="00F54481" w:rsidRDefault="00360FB5" w:rsidP="00553004">
            <w:pPr>
              <w:jc w:val="right"/>
              <w:rPr>
                <w:rFonts w:eastAsia="Calibri"/>
                <w:szCs w:val="22"/>
              </w:rPr>
            </w:pPr>
            <w:r w:rsidRPr="00F54481">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B88EE"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0ECD4" w14:textId="77777777" w:rsidR="00360FB5" w:rsidRPr="00F54481" w:rsidRDefault="00360FB5" w:rsidP="00553004">
            <w:pPr>
              <w:jc w:val="right"/>
              <w:rPr>
                <w:rFonts w:eastAsia="Calibri"/>
                <w:szCs w:val="22"/>
              </w:rPr>
            </w:pPr>
            <w:r w:rsidRPr="00F5448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A36BD" w14:textId="77777777" w:rsidR="00360FB5" w:rsidRPr="00F54481" w:rsidRDefault="00360FB5" w:rsidP="00553004">
            <w:pPr>
              <w:jc w:val="right"/>
              <w:rPr>
                <w:rFonts w:eastAsia="Calibri"/>
                <w:szCs w:val="22"/>
              </w:rPr>
            </w:pPr>
            <w:r w:rsidRPr="00F54481">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2D391" w14:textId="77777777" w:rsidR="00360FB5" w:rsidRPr="00F54481" w:rsidRDefault="00360FB5" w:rsidP="00553004">
            <w:pPr>
              <w:jc w:val="center"/>
              <w:rPr>
                <w:rFonts w:eastAsia="Calibri"/>
                <w:szCs w:val="22"/>
              </w:rPr>
            </w:pPr>
            <w:r w:rsidRPr="00F5448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8B3285" w14:textId="77777777" w:rsidR="00360FB5" w:rsidRPr="00F54481" w:rsidRDefault="00360FB5" w:rsidP="00553004">
            <w:pPr>
              <w:jc w:val="center"/>
              <w:rPr>
                <w:rFonts w:eastAsia="Calibri"/>
                <w:szCs w:val="22"/>
              </w:rPr>
            </w:pPr>
            <w:r w:rsidRPr="00F54481">
              <w:rPr>
                <w:rFonts w:eastAsia="Calibri"/>
                <w:szCs w:val="22"/>
              </w:rPr>
              <w:t>-</w:t>
            </w:r>
          </w:p>
        </w:tc>
      </w:tr>
      <w:tr w:rsidR="00360FB5" w:rsidRPr="004B1509" w14:paraId="49F0746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F9118CA"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C70AC96" w14:textId="77777777" w:rsidR="00360FB5" w:rsidRPr="004B1509" w:rsidRDefault="00360FB5" w:rsidP="00553004">
            <w:pPr>
              <w:rPr>
                <w:rFonts w:eastAsia="Calibri"/>
                <w:szCs w:val="22"/>
              </w:rPr>
            </w:pPr>
            <w:r w:rsidRPr="004B1509">
              <w:rPr>
                <w:rFonts w:eastAsia="Calibri"/>
                <w:szCs w:val="22"/>
              </w:rPr>
              <w:t>k115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999E0F8" w14:textId="77777777" w:rsidR="00360FB5" w:rsidRPr="004B1509" w:rsidRDefault="00360FB5" w:rsidP="00553004">
            <w:pPr>
              <w:rPr>
                <w:rFonts w:eastAsia="Calibri"/>
                <w:szCs w:val="22"/>
              </w:rPr>
            </w:pPr>
            <w:r w:rsidRPr="004B1509">
              <w:rPr>
                <w:rFonts w:eastAsia="Calibri"/>
                <w:szCs w:val="22"/>
              </w:rPr>
              <w:t xml:space="preserve">Pravažiuojamasis kelias iki Gegužės 1-sios g., Kavarske nuo kelio Nr. k14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F5841D7" w14:textId="77777777" w:rsidR="00360FB5" w:rsidRPr="004B1509" w:rsidRDefault="00360FB5" w:rsidP="00553004">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2B45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2D424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45B02" w14:textId="77777777" w:rsidR="00360FB5" w:rsidRPr="004B1509" w:rsidRDefault="00360FB5" w:rsidP="00553004">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444EC"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4512D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02263D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ADA8DF"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934419D" w14:textId="77777777" w:rsidR="00360FB5" w:rsidRPr="004B1509" w:rsidRDefault="00360FB5" w:rsidP="00553004">
            <w:pPr>
              <w:rPr>
                <w:rFonts w:eastAsia="Calibri"/>
                <w:szCs w:val="22"/>
              </w:rPr>
            </w:pPr>
            <w:r w:rsidRPr="004B1509">
              <w:rPr>
                <w:rFonts w:eastAsia="Calibri"/>
                <w:szCs w:val="22"/>
              </w:rPr>
              <w:t>k116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4C5EC44" w14:textId="77777777" w:rsidR="00360FB5" w:rsidRPr="004B1509" w:rsidRDefault="00360FB5" w:rsidP="00553004">
            <w:pPr>
              <w:rPr>
                <w:rFonts w:eastAsia="Calibri"/>
                <w:szCs w:val="22"/>
              </w:rPr>
            </w:pPr>
            <w:r w:rsidRPr="004B1509">
              <w:rPr>
                <w:rFonts w:eastAsia="Calibri"/>
                <w:szCs w:val="22"/>
              </w:rPr>
              <w:t>Pravažiuojamasis kelias iki Nevėžio kanalo (Kalnuočių k.) nuo kelio Nr. 120</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805CA70" w14:textId="77777777" w:rsidR="00360FB5" w:rsidRPr="004B1509" w:rsidRDefault="00360FB5" w:rsidP="00553004">
            <w:pPr>
              <w:jc w:val="right"/>
              <w:rPr>
                <w:rFonts w:eastAsia="Calibri"/>
                <w:szCs w:val="22"/>
              </w:rPr>
            </w:pPr>
            <w:r w:rsidRPr="004B1509">
              <w:rPr>
                <w:rFonts w:eastAsia="Calibri"/>
                <w:szCs w:val="22"/>
              </w:rPr>
              <w:t>1297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40D7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F4915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7FEDD" w14:textId="77777777" w:rsidR="00360FB5" w:rsidRPr="004B1509" w:rsidRDefault="00360FB5" w:rsidP="00553004">
            <w:pPr>
              <w:jc w:val="right"/>
              <w:rPr>
                <w:rFonts w:eastAsia="Calibri"/>
                <w:szCs w:val="22"/>
              </w:rPr>
            </w:pPr>
            <w:r w:rsidRPr="004B1509">
              <w:rPr>
                <w:rFonts w:eastAsia="Calibri"/>
                <w:szCs w:val="22"/>
              </w:rPr>
              <w:t>1297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9125E"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C26ED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3D192D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25D7BCF"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639754" w14:textId="77777777" w:rsidR="00360FB5" w:rsidRPr="004B1509" w:rsidRDefault="00360FB5" w:rsidP="00553004">
            <w:pPr>
              <w:rPr>
                <w:rFonts w:eastAsia="Calibri"/>
                <w:szCs w:val="22"/>
              </w:rPr>
            </w:pPr>
            <w:r w:rsidRPr="004B1509">
              <w:rPr>
                <w:rFonts w:eastAsia="Calibri"/>
                <w:szCs w:val="22"/>
              </w:rPr>
              <w:t>k117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2B15744" w14:textId="4FE45B82" w:rsidR="00360FB5" w:rsidRPr="004B1509" w:rsidRDefault="00360FB5" w:rsidP="00553004">
            <w:pPr>
              <w:rPr>
                <w:rFonts w:eastAsia="Calibri"/>
                <w:szCs w:val="22"/>
              </w:rPr>
            </w:pPr>
            <w:r w:rsidRPr="004B1509">
              <w:rPr>
                <w:rFonts w:eastAsia="Calibri"/>
                <w:szCs w:val="22"/>
              </w:rPr>
              <w:t xml:space="preserve">Privažiuojamasis kelias prie gyvenamųjų namų nuo Šunykštos g., Dauginčių k., I </w:t>
            </w:r>
            <w:r>
              <w:rPr>
                <w:rFonts w:eastAsia="Calibri"/>
                <w:szCs w:val="22"/>
              </w:rPr>
              <w:t xml:space="preserve">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86DBF2C" w14:textId="77777777" w:rsidR="00360FB5" w:rsidRPr="004B1509" w:rsidRDefault="00360FB5" w:rsidP="00553004">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BAB0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C7C7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09E8D" w14:textId="77777777" w:rsidR="00360FB5" w:rsidRPr="004B1509" w:rsidRDefault="00360FB5" w:rsidP="00553004">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F6A95"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289B1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CA7594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9FB6719"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CAF02DE" w14:textId="77777777" w:rsidR="00360FB5" w:rsidRPr="004B1509" w:rsidRDefault="00360FB5" w:rsidP="00553004">
            <w:pPr>
              <w:rPr>
                <w:rFonts w:eastAsia="Calibri"/>
                <w:szCs w:val="22"/>
              </w:rPr>
            </w:pPr>
            <w:r w:rsidRPr="004B1509">
              <w:rPr>
                <w:rFonts w:eastAsia="Calibri"/>
                <w:szCs w:val="22"/>
              </w:rPr>
              <w:t>k119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10E0837" w14:textId="775443F3" w:rsidR="00360FB5" w:rsidRPr="004B1509" w:rsidRDefault="00360FB5" w:rsidP="00553004">
            <w:pPr>
              <w:rPr>
                <w:rFonts w:eastAsia="Calibri"/>
                <w:szCs w:val="22"/>
              </w:rPr>
            </w:pPr>
            <w:r w:rsidRPr="004B1509">
              <w:rPr>
                <w:rFonts w:eastAsia="Calibri"/>
                <w:szCs w:val="22"/>
              </w:rPr>
              <w:t xml:space="preserve">Privažiuojamasis kelias prie gyvenamųjų namų nuo Šunykštos g., Dauginčių k., II </w:t>
            </w:r>
            <w:r>
              <w:rPr>
                <w:rFonts w:eastAsia="Calibri"/>
                <w:szCs w:val="22"/>
              </w:rPr>
              <w:t xml:space="preserve">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25E12B3" w14:textId="77777777" w:rsidR="00360FB5" w:rsidRPr="004B1509" w:rsidRDefault="00360FB5" w:rsidP="00553004">
            <w:pPr>
              <w:jc w:val="right"/>
              <w:rPr>
                <w:rFonts w:eastAsia="Calibri"/>
                <w:szCs w:val="22"/>
              </w:rPr>
            </w:pPr>
            <w:r w:rsidRPr="004B1509">
              <w:rPr>
                <w:rFonts w:eastAsia="Calibri"/>
                <w:szCs w:val="22"/>
              </w:rPr>
              <w:t>545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04C6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EAF5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9FD8A" w14:textId="77777777" w:rsidR="00360FB5" w:rsidRPr="004B1509" w:rsidRDefault="00360FB5" w:rsidP="00553004">
            <w:pPr>
              <w:jc w:val="right"/>
              <w:rPr>
                <w:rFonts w:eastAsia="Calibri"/>
                <w:szCs w:val="22"/>
              </w:rPr>
            </w:pPr>
            <w:r w:rsidRPr="004B1509">
              <w:rPr>
                <w:rFonts w:eastAsia="Calibri"/>
                <w:szCs w:val="22"/>
              </w:rPr>
              <w:t>545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07BE9"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3E7F5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ABBDFF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B191FF6"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DEBDD0E" w14:textId="77777777" w:rsidR="00360FB5" w:rsidRPr="004B1509" w:rsidRDefault="00360FB5" w:rsidP="00553004">
            <w:pPr>
              <w:rPr>
                <w:rFonts w:eastAsia="Calibri"/>
                <w:szCs w:val="22"/>
              </w:rPr>
            </w:pPr>
            <w:r w:rsidRPr="004B1509">
              <w:rPr>
                <w:rFonts w:eastAsia="Calibri"/>
                <w:szCs w:val="22"/>
              </w:rPr>
              <w:t>k12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C8C673B" w14:textId="77777777" w:rsidR="00360FB5" w:rsidRPr="004B1509" w:rsidRDefault="00360FB5" w:rsidP="00553004">
            <w:pPr>
              <w:rPr>
                <w:rFonts w:eastAsia="Calibri"/>
                <w:szCs w:val="22"/>
              </w:rPr>
            </w:pPr>
            <w:r w:rsidRPr="004B1509">
              <w:rPr>
                <w:rFonts w:eastAsia="Calibri"/>
                <w:szCs w:val="22"/>
              </w:rPr>
              <w:t xml:space="preserve">Kavarsko vs.–Pumpučiai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1613A19" w14:textId="77777777" w:rsidR="00360FB5" w:rsidRPr="004B1509" w:rsidRDefault="00360FB5" w:rsidP="00553004">
            <w:pPr>
              <w:jc w:val="right"/>
              <w:rPr>
                <w:rFonts w:eastAsia="Calibri"/>
                <w:szCs w:val="22"/>
              </w:rPr>
            </w:pPr>
            <w:r w:rsidRPr="004B1509">
              <w:rPr>
                <w:rFonts w:eastAsia="Calibri"/>
                <w:szCs w:val="22"/>
              </w:rPr>
              <w:t>2532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FE87A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60E52" w14:textId="77777777" w:rsidR="00360FB5" w:rsidRPr="004B1509" w:rsidRDefault="00360FB5" w:rsidP="00553004">
            <w:pPr>
              <w:jc w:val="right"/>
              <w:rPr>
                <w:rFonts w:eastAsia="Calibri"/>
                <w:szCs w:val="22"/>
              </w:rPr>
            </w:pPr>
            <w:r w:rsidRPr="004B1509">
              <w:rPr>
                <w:rFonts w:eastAsia="Calibri"/>
                <w:szCs w:val="22"/>
              </w:rPr>
              <w:t>2532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8029A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B62B4" w14:textId="77777777" w:rsidR="00360FB5" w:rsidRPr="004B1509" w:rsidRDefault="00360FB5" w:rsidP="00553004">
            <w:pPr>
              <w:jc w:val="center"/>
              <w:rPr>
                <w:rFonts w:eastAsia="Calibri"/>
                <w:bCs/>
                <w:szCs w:val="22"/>
              </w:rPr>
            </w:pPr>
            <w:r w:rsidRPr="004B1509">
              <w:rPr>
                <w:rFonts w:eastAsia="Calibri"/>
                <w:bCs/>
                <w:szCs w:val="22"/>
              </w:rPr>
              <w:t>IIv</w:t>
            </w:r>
          </w:p>
          <w:p w14:paraId="51968E92"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E8688F" w14:textId="77777777" w:rsidR="00360FB5" w:rsidRPr="004B1509" w:rsidRDefault="00360FB5" w:rsidP="00553004">
            <w:pPr>
              <w:jc w:val="center"/>
              <w:rPr>
                <w:rFonts w:eastAsia="Calibri"/>
                <w:szCs w:val="22"/>
              </w:rPr>
            </w:pPr>
            <w:r w:rsidRPr="004B1509">
              <w:rPr>
                <w:rFonts w:eastAsia="Calibri"/>
                <w:szCs w:val="22"/>
              </w:rPr>
              <w:t>4400-5543-8332</w:t>
            </w:r>
          </w:p>
          <w:p w14:paraId="49FFF08B" w14:textId="77777777" w:rsidR="00360FB5" w:rsidRPr="004B1509" w:rsidRDefault="00360FB5" w:rsidP="00553004">
            <w:pPr>
              <w:jc w:val="center"/>
              <w:rPr>
                <w:rFonts w:eastAsia="Calibri"/>
                <w:szCs w:val="22"/>
              </w:rPr>
            </w:pPr>
            <w:r w:rsidRPr="004B1509">
              <w:rPr>
                <w:rFonts w:eastAsia="Calibri"/>
                <w:szCs w:val="22"/>
              </w:rPr>
              <w:t>4400-5543-8243</w:t>
            </w:r>
          </w:p>
        </w:tc>
      </w:tr>
      <w:tr w:rsidR="00360FB5" w:rsidRPr="007F5A4B" w14:paraId="4DE472C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48C9812" w14:textId="77777777" w:rsidR="00360FB5" w:rsidRPr="007F5A4B"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0B2B5FD" w14:textId="77777777" w:rsidR="00360FB5" w:rsidRPr="007F5A4B" w:rsidRDefault="00360FB5" w:rsidP="00553004">
            <w:pPr>
              <w:rPr>
                <w:rFonts w:eastAsia="Calibri"/>
                <w:szCs w:val="22"/>
              </w:rPr>
            </w:pPr>
            <w:r w:rsidRPr="007F5A4B">
              <w:rPr>
                <w:rFonts w:eastAsia="Calibri"/>
                <w:szCs w:val="22"/>
              </w:rPr>
              <w:t>k120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2FCA7BE" w14:textId="77777777" w:rsidR="00360FB5" w:rsidRPr="007F5A4B" w:rsidRDefault="00360FB5" w:rsidP="00553004">
            <w:pPr>
              <w:rPr>
                <w:rFonts w:eastAsia="Calibri"/>
                <w:szCs w:val="22"/>
              </w:rPr>
            </w:pPr>
            <w:r w:rsidRPr="007F5A4B">
              <w:rPr>
                <w:rFonts w:eastAsia="Calibri"/>
                <w:szCs w:val="22"/>
              </w:rPr>
              <w:t>Privažiuojamasis kelias prie Daumantų atodangos nuo Purvelių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1BBEF2E" w14:textId="70E6D3DA" w:rsidR="00360FB5" w:rsidRPr="007F5A4B" w:rsidRDefault="00360FB5" w:rsidP="00553004">
            <w:pPr>
              <w:jc w:val="right"/>
              <w:rPr>
                <w:rFonts w:eastAsia="Calibri"/>
                <w:szCs w:val="22"/>
              </w:rPr>
            </w:pPr>
            <w:r w:rsidRPr="007F5A4B">
              <w:rPr>
                <w:rFonts w:eastAsia="Calibri"/>
                <w:szCs w:val="22"/>
              </w:rPr>
              <w:t>1467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3724F" w14:textId="2721AFF3" w:rsidR="00360FB5" w:rsidRPr="007F5A4B" w:rsidRDefault="00360FB5" w:rsidP="00553004">
            <w:pPr>
              <w:jc w:val="right"/>
              <w:rPr>
                <w:rFonts w:eastAsia="Calibri"/>
                <w:szCs w:val="22"/>
              </w:rPr>
            </w:pPr>
            <w:r w:rsidRPr="007F5A4B">
              <w:rPr>
                <w:rFonts w:eastAsia="Calibri"/>
                <w:szCs w:val="22"/>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D4F5D3" w14:textId="474AD2B3" w:rsidR="00360FB5" w:rsidRPr="007F5A4B" w:rsidRDefault="00360FB5" w:rsidP="00553004">
            <w:pPr>
              <w:jc w:val="right"/>
              <w:rPr>
                <w:rFonts w:eastAsia="Calibri"/>
                <w:szCs w:val="22"/>
              </w:rPr>
            </w:pPr>
            <w:r w:rsidRPr="007F5A4B">
              <w:rPr>
                <w:rFonts w:eastAsia="Calibri"/>
                <w:szCs w:val="22"/>
              </w:rPr>
              <w:t>1464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7882D" w14:textId="6455B9EC" w:rsidR="00360FB5" w:rsidRPr="007F5A4B" w:rsidRDefault="00360FB5" w:rsidP="00553004">
            <w:pPr>
              <w:jc w:val="right"/>
              <w:rPr>
                <w:rFonts w:eastAsia="Calibri"/>
                <w:strike/>
                <w:szCs w:val="22"/>
              </w:rPr>
            </w:pPr>
            <w:r w:rsidRPr="007F5A4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00F1A" w14:textId="77777777" w:rsidR="00360FB5" w:rsidRPr="007F5A4B" w:rsidRDefault="00360FB5" w:rsidP="00553004">
            <w:pPr>
              <w:jc w:val="center"/>
              <w:rPr>
                <w:rFonts w:eastAsia="Calibri"/>
                <w:szCs w:val="22"/>
              </w:rPr>
            </w:pPr>
            <w:r w:rsidRPr="007F5A4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300961" w14:textId="54C0F5EA" w:rsidR="00360FB5" w:rsidRPr="007F5A4B" w:rsidRDefault="00360FB5" w:rsidP="00553004">
            <w:pPr>
              <w:jc w:val="center"/>
              <w:rPr>
                <w:rFonts w:eastAsia="Calibri"/>
                <w:szCs w:val="22"/>
              </w:rPr>
            </w:pPr>
            <w:r w:rsidRPr="007F5A4B">
              <w:rPr>
                <w:rFonts w:eastAsia="Calibri"/>
                <w:szCs w:val="22"/>
              </w:rPr>
              <w:t>4400-5108-1262</w:t>
            </w:r>
          </w:p>
        </w:tc>
      </w:tr>
      <w:tr w:rsidR="00360FB5" w:rsidRPr="007F5A4B" w14:paraId="6FE0858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152343" w14:textId="77777777" w:rsidR="00360FB5" w:rsidRPr="007F5A4B"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5F69EC6" w14:textId="77777777" w:rsidR="00360FB5" w:rsidRPr="007F5A4B" w:rsidRDefault="00360FB5" w:rsidP="00553004">
            <w:pPr>
              <w:rPr>
                <w:rFonts w:eastAsia="Calibri"/>
                <w:szCs w:val="22"/>
              </w:rPr>
            </w:pPr>
            <w:r w:rsidRPr="007F5A4B">
              <w:rPr>
                <w:rFonts w:eastAsia="Calibri"/>
                <w:szCs w:val="22"/>
              </w:rPr>
              <w:t>k121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135FF2C" w14:textId="77777777" w:rsidR="00360FB5" w:rsidRPr="007F5A4B" w:rsidRDefault="00360FB5" w:rsidP="00553004">
            <w:pPr>
              <w:rPr>
                <w:rFonts w:eastAsia="Calibri"/>
                <w:szCs w:val="22"/>
              </w:rPr>
            </w:pPr>
            <w:r w:rsidRPr="007F5A4B">
              <w:rPr>
                <w:rFonts w:eastAsia="Calibri"/>
                <w:szCs w:val="22"/>
              </w:rPr>
              <w:t>Pravažiuojamasis kelias iki Tujų g., Zaviesiškio k. nuo kelio Nr. 122</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F8B34BE" w14:textId="47CA7890" w:rsidR="00360FB5" w:rsidRPr="007F5A4B" w:rsidRDefault="00360FB5" w:rsidP="00553004">
            <w:pPr>
              <w:jc w:val="right"/>
              <w:rPr>
                <w:rFonts w:eastAsia="Calibri"/>
                <w:szCs w:val="22"/>
              </w:rPr>
            </w:pPr>
            <w:r w:rsidRPr="007F5A4B">
              <w:rPr>
                <w:rFonts w:eastAsia="Calibri"/>
                <w:szCs w:val="22"/>
              </w:rPr>
              <w:t> 766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33D4E" w14:textId="77777777" w:rsidR="00360FB5" w:rsidRPr="007F5A4B" w:rsidRDefault="00360FB5" w:rsidP="00553004">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3C2D7" w14:textId="2496CD82" w:rsidR="00360FB5" w:rsidRPr="007F5A4B" w:rsidRDefault="00360FB5" w:rsidP="00553004">
            <w:pPr>
              <w:jc w:val="right"/>
              <w:rPr>
                <w:rFonts w:eastAsia="Calibri"/>
                <w:szCs w:val="22"/>
              </w:rPr>
            </w:pPr>
            <w:r w:rsidRPr="007F5A4B">
              <w:rPr>
                <w:rFonts w:eastAsia="Calibri"/>
                <w:szCs w:val="22"/>
              </w:rPr>
              <w:t>703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65BFE" w14:textId="3D800062" w:rsidR="00360FB5" w:rsidRPr="007F5A4B" w:rsidRDefault="00360FB5" w:rsidP="00553004">
            <w:pPr>
              <w:jc w:val="right"/>
              <w:rPr>
                <w:rFonts w:eastAsia="Calibri"/>
                <w:szCs w:val="22"/>
              </w:rPr>
            </w:pPr>
            <w:r w:rsidRPr="007F5A4B">
              <w:rPr>
                <w:rFonts w:eastAsia="Calibri"/>
                <w:szCs w:val="22"/>
              </w:rPr>
              <w:t xml:space="preserve"> 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3E75B" w14:textId="77777777" w:rsidR="00360FB5" w:rsidRPr="007F5A4B" w:rsidRDefault="00360FB5" w:rsidP="00553004">
            <w:pPr>
              <w:jc w:val="center"/>
              <w:rPr>
                <w:rFonts w:eastAsia="Calibri"/>
                <w:szCs w:val="22"/>
              </w:rPr>
            </w:pPr>
            <w:r w:rsidRPr="007F5A4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9F5DDC" w14:textId="6672D3E9" w:rsidR="00360FB5" w:rsidRPr="007F5A4B" w:rsidRDefault="00360FB5" w:rsidP="00553004">
            <w:pPr>
              <w:jc w:val="center"/>
              <w:rPr>
                <w:rFonts w:eastAsia="Calibri"/>
                <w:szCs w:val="22"/>
              </w:rPr>
            </w:pPr>
            <w:r w:rsidRPr="007F5A4B">
              <w:rPr>
                <w:rFonts w:eastAsia="Calibri"/>
                <w:szCs w:val="22"/>
              </w:rPr>
              <w:t>4400-6245-8935</w:t>
            </w:r>
          </w:p>
        </w:tc>
      </w:tr>
      <w:tr w:rsidR="00360FB5" w:rsidRPr="007F5A4B" w14:paraId="7E0B5EE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370811D" w14:textId="77777777" w:rsidR="00360FB5" w:rsidRPr="007F5A4B"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15F7FF" w14:textId="77777777" w:rsidR="00360FB5" w:rsidRPr="007F5A4B" w:rsidRDefault="00360FB5" w:rsidP="00553004">
            <w:pPr>
              <w:rPr>
                <w:rFonts w:eastAsia="Calibri"/>
                <w:szCs w:val="22"/>
              </w:rPr>
            </w:pPr>
            <w:r w:rsidRPr="007F5A4B">
              <w:rPr>
                <w:rFonts w:eastAsia="Calibri"/>
                <w:szCs w:val="22"/>
              </w:rPr>
              <w:t>k122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BD7CFE6" w14:textId="77777777" w:rsidR="00360FB5" w:rsidRPr="007F5A4B" w:rsidRDefault="00360FB5" w:rsidP="00553004">
            <w:pPr>
              <w:rPr>
                <w:rFonts w:eastAsia="Calibri"/>
                <w:szCs w:val="22"/>
              </w:rPr>
            </w:pPr>
            <w:r w:rsidRPr="007F5A4B">
              <w:rPr>
                <w:rFonts w:eastAsia="Calibri"/>
                <w:szCs w:val="22"/>
              </w:rPr>
              <w:t>Pravažiuojamasis kelias iki Upės g., Zaviesiškio k. nuo  kelio Nr. 121</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14F715C" w14:textId="729B81CC" w:rsidR="00360FB5" w:rsidRPr="007F5A4B" w:rsidRDefault="00360FB5" w:rsidP="00553004">
            <w:pPr>
              <w:jc w:val="right"/>
              <w:rPr>
                <w:rFonts w:eastAsia="Calibri"/>
                <w:szCs w:val="22"/>
              </w:rPr>
            </w:pPr>
            <w:r w:rsidRPr="007F5A4B">
              <w:rPr>
                <w:rFonts w:eastAsia="Calibri"/>
                <w:szCs w:val="22"/>
              </w:rPr>
              <w:t> 900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CC937" w14:textId="77777777" w:rsidR="00360FB5" w:rsidRPr="007F5A4B" w:rsidRDefault="00360FB5" w:rsidP="00553004">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000F2" w14:textId="687934A6" w:rsidR="00360FB5" w:rsidRPr="007F5A4B" w:rsidRDefault="00360FB5" w:rsidP="00553004">
            <w:pPr>
              <w:jc w:val="right"/>
              <w:rPr>
                <w:rFonts w:eastAsia="Calibri"/>
                <w:szCs w:val="22"/>
              </w:rPr>
            </w:pPr>
            <w:r w:rsidRPr="007F5A4B">
              <w:rPr>
                <w:rFonts w:eastAsia="Calibri"/>
                <w:szCs w:val="22"/>
              </w:rPr>
              <w:t>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12612" w14:textId="52CF52EA" w:rsidR="00360FB5" w:rsidRPr="007F5A4B" w:rsidRDefault="00360FB5" w:rsidP="00553004">
            <w:pPr>
              <w:jc w:val="right"/>
              <w:rPr>
                <w:rFonts w:eastAsia="Calibri"/>
                <w:szCs w:val="22"/>
              </w:rPr>
            </w:pPr>
            <w:r w:rsidRPr="007F5A4B">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E586E" w14:textId="77777777" w:rsidR="00360FB5" w:rsidRPr="007F5A4B" w:rsidRDefault="00360FB5" w:rsidP="00553004">
            <w:pPr>
              <w:jc w:val="center"/>
              <w:rPr>
                <w:rFonts w:eastAsia="Calibri"/>
                <w:szCs w:val="22"/>
              </w:rPr>
            </w:pPr>
            <w:r w:rsidRPr="007F5A4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635045" w14:textId="012C3CA4" w:rsidR="00360FB5" w:rsidRPr="007F5A4B" w:rsidRDefault="00360FB5" w:rsidP="00553004">
            <w:pPr>
              <w:jc w:val="center"/>
              <w:rPr>
                <w:rFonts w:eastAsia="Calibri"/>
                <w:szCs w:val="22"/>
              </w:rPr>
            </w:pPr>
            <w:r w:rsidRPr="007F5A4B">
              <w:rPr>
                <w:rFonts w:eastAsia="Calibri"/>
                <w:szCs w:val="22"/>
              </w:rPr>
              <w:t>4400-6245-8946</w:t>
            </w:r>
          </w:p>
        </w:tc>
      </w:tr>
      <w:tr w:rsidR="008D1D3D" w:rsidRPr="008D1D3D" w14:paraId="0426300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543A24D" w14:textId="77777777" w:rsidR="00360FB5" w:rsidRPr="008D1D3D"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B61F3D" w14:textId="77777777" w:rsidR="00360FB5" w:rsidRPr="008D1D3D" w:rsidRDefault="00360FB5" w:rsidP="00553004">
            <w:pPr>
              <w:rPr>
                <w:rFonts w:eastAsia="Calibri"/>
                <w:szCs w:val="22"/>
              </w:rPr>
            </w:pPr>
            <w:r w:rsidRPr="008D1D3D">
              <w:rPr>
                <w:rFonts w:eastAsia="Calibri"/>
                <w:szCs w:val="22"/>
              </w:rPr>
              <w:t>k125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BD95B01" w14:textId="77777777" w:rsidR="00360FB5" w:rsidRPr="008D1D3D" w:rsidRDefault="00360FB5" w:rsidP="00553004">
            <w:pPr>
              <w:rPr>
                <w:rFonts w:eastAsia="Calibri"/>
                <w:szCs w:val="22"/>
              </w:rPr>
            </w:pPr>
            <w:r w:rsidRPr="008D1D3D">
              <w:rPr>
                <w:rFonts w:eastAsia="Calibri"/>
                <w:szCs w:val="22"/>
              </w:rPr>
              <w:t>Privažiuojamasis kelias prie gyvenamųjų namų nuo  Atžalyno g., Šovenių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C84E1CC" w14:textId="5AA07D67" w:rsidR="00360FB5" w:rsidRPr="008D1D3D" w:rsidRDefault="00D06429" w:rsidP="00553004">
            <w:pPr>
              <w:jc w:val="right"/>
              <w:rPr>
                <w:rFonts w:eastAsia="Calibri"/>
                <w:szCs w:val="22"/>
              </w:rPr>
            </w:pPr>
            <w:r w:rsidRPr="008D1D3D">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71DF0" w14:textId="19514472" w:rsidR="00360FB5" w:rsidRPr="008D1D3D" w:rsidRDefault="00D06429" w:rsidP="00553004">
            <w:pPr>
              <w:jc w:val="right"/>
              <w:rPr>
                <w:rFonts w:eastAsia="Calibri"/>
                <w:szCs w:val="22"/>
              </w:rPr>
            </w:pPr>
            <w:r w:rsidRPr="008D1D3D">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A436F5" w14:textId="77777777" w:rsidR="00360FB5" w:rsidRPr="008D1D3D" w:rsidRDefault="00360FB5" w:rsidP="00553004">
            <w:pPr>
              <w:jc w:val="right"/>
              <w:rPr>
                <w:rFonts w:eastAsia="Calibri"/>
                <w:szCs w:val="22"/>
              </w:rPr>
            </w:pPr>
            <w:r w:rsidRPr="008D1D3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D4CBD" w14:textId="127DB19D" w:rsidR="00360FB5" w:rsidRPr="008D1D3D" w:rsidRDefault="008D1D3D" w:rsidP="00553004">
            <w:pPr>
              <w:jc w:val="right"/>
              <w:rPr>
                <w:rFonts w:eastAsia="Calibri"/>
                <w:strike/>
                <w:szCs w:val="22"/>
              </w:rPr>
            </w:pPr>
            <w:r w:rsidRPr="008D1D3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5DE01" w14:textId="77777777" w:rsidR="00360FB5" w:rsidRPr="008D1D3D" w:rsidRDefault="00360FB5" w:rsidP="00553004">
            <w:pPr>
              <w:jc w:val="center"/>
              <w:rPr>
                <w:rFonts w:eastAsia="Calibri"/>
                <w:szCs w:val="22"/>
              </w:rPr>
            </w:pPr>
            <w:r w:rsidRPr="008D1D3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B2A30D" w14:textId="505B2565" w:rsidR="00360FB5" w:rsidRPr="008D1D3D" w:rsidRDefault="00D06429" w:rsidP="00553004">
            <w:pPr>
              <w:jc w:val="center"/>
              <w:rPr>
                <w:rFonts w:eastAsia="Calibri"/>
                <w:szCs w:val="22"/>
              </w:rPr>
            </w:pPr>
            <w:r w:rsidRPr="008D1D3D">
              <w:rPr>
                <w:rFonts w:eastAsia="Calibri"/>
                <w:szCs w:val="22"/>
              </w:rPr>
              <w:t>4400-6252-5860</w:t>
            </w:r>
          </w:p>
        </w:tc>
      </w:tr>
      <w:tr w:rsidR="00360FB5" w:rsidRPr="007F5A4B" w14:paraId="010D9D8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0C104B" w14:textId="77777777" w:rsidR="00360FB5" w:rsidRPr="007F5A4B"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1D9F21A" w14:textId="77777777" w:rsidR="00360FB5" w:rsidRPr="007F5A4B" w:rsidRDefault="00360FB5" w:rsidP="00553004">
            <w:pPr>
              <w:rPr>
                <w:rFonts w:eastAsia="Calibri"/>
                <w:szCs w:val="22"/>
              </w:rPr>
            </w:pPr>
            <w:r w:rsidRPr="007F5A4B">
              <w:rPr>
                <w:rFonts w:eastAsia="Calibri"/>
                <w:szCs w:val="22"/>
              </w:rPr>
              <w:t>k126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12995A7" w14:textId="35969B9F" w:rsidR="00360FB5" w:rsidRPr="007F5A4B" w:rsidRDefault="00360FB5" w:rsidP="00553004">
            <w:pPr>
              <w:rPr>
                <w:rFonts w:eastAsia="Calibri"/>
                <w:szCs w:val="22"/>
              </w:rPr>
            </w:pPr>
            <w:r w:rsidRPr="007F5A4B">
              <w:rPr>
                <w:rFonts w:eastAsia="Calibri"/>
                <w:szCs w:val="22"/>
              </w:rPr>
              <w:t xml:space="preserve">Privažiuojamasis kelias prie gyvenamųjų namų nuo Pumpučių g., Pumpučių k., 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35F0913" w14:textId="76ACB2BF" w:rsidR="00360FB5" w:rsidRPr="007F5A4B" w:rsidRDefault="00360FB5" w:rsidP="00553004">
            <w:pPr>
              <w:jc w:val="right"/>
              <w:rPr>
                <w:rFonts w:eastAsia="Calibri"/>
                <w:szCs w:val="22"/>
              </w:rPr>
            </w:pPr>
            <w:r w:rsidRPr="007F5A4B">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BFCD6" w14:textId="72B4B43A" w:rsidR="00360FB5" w:rsidRPr="007F5A4B" w:rsidRDefault="00360FB5" w:rsidP="00553004">
            <w:pPr>
              <w:jc w:val="right"/>
              <w:rPr>
                <w:rFonts w:eastAsia="Calibri"/>
                <w:szCs w:val="22"/>
              </w:rPr>
            </w:pPr>
            <w:r w:rsidRPr="007F5A4B">
              <w:rPr>
                <w:rFonts w:eastAsia="Calibri"/>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F7CE7" w14:textId="5A523E20" w:rsidR="00360FB5" w:rsidRPr="007F5A4B" w:rsidRDefault="00360FB5" w:rsidP="00553004">
            <w:pPr>
              <w:jc w:val="right"/>
              <w:rPr>
                <w:rFonts w:eastAsia="Calibri"/>
                <w:szCs w:val="22"/>
              </w:rPr>
            </w:pPr>
            <w:r w:rsidRPr="007F5A4B">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77779F" w14:textId="77777777" w:rsidR="00360FB5" w:rsidRPr="007F5A4B" w:rsidRDefault="00360FB5" w:rsidP="00553004">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4D01A" w14:textId="77777777" w:rsidR="00360FB5" w:rsidRPr="007F5A4B" w:rsidRDefault="00360FB5" w:rsidP="00553004">
            <w:pPr>
              <w:jc w:val="center"/>
              <w:rPr>
                <w:rFonts w:eastAsia="Calibri"/>
                <w:szCs w:val="22"/>
              </w:rPr>
            </w:pPr>
            <w:r w:rsidRPr="007F5A4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2037E8" w14:textId="743F9B12" w:rsidR="00360FB5" w:rsidRPr="007F5A4B" w:rsidRDefault="00360FB5" w:rsidP="00553004">
            <w:pPr>
              <w:jc w:val="center"/>
              <w:rPr>
                <w:rFonts w:eastAsia="Calibri"/>
                <w:szCs w:val="22"/>
              </w:rPr>
            </w:pPr>
            <w:r w:rsidRPr="007F5A4B">
              <w:rPr>
                <w:rFonts w:eastAsia="Calibri"/>
                <w:szCs w:val="22"/>
              </w:rPr>
              <w:t>4400-6244-9636</w:t>
            </w:r>
          </w:p>
        </w:tc>
      </w:tr>
      <w:tr w:rsidR="00360FB5" w:rsidRPr="007F5A4B" w14:paraId="355B294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61A44F" w14:textId="77777777" w:rsidR="00360FB5" w:rsidRPr="007F5A4B"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6E910C3" w14:textId="77777777" w:rsidR="00360FB5" w:rsidRPr="007F5A4B" w:rsidRDefault="00360FB5" w:rsidP="00553004">
            <w:pPr>
              <w:rPr>
                <w:rFonts w:eastAsia="Calibri"/>
                <w:szCs w:val="22"/>
              </w:rPr>
            </w:pPr>
            <w:r w:rsidRPr="007F5A4B">
              <w:rPr>
                <w:rFonts w:eastAsia="Calibri"/>
                <w:szCs w:val="22"/>
              </w:rPr>
              <w:t>k128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634F8AA" w14:textId="4FEAC79A" w:rsidR="00360FB5" w:rsidRPr="007F5A4B" w:rsidRDefault="00360FB5" w:rsidP="00553004">
            <w:pPr>
              <w:rPr>
                <w:rFonts w:eastAsia="Calibri"/>
                <w:szCs w:val="22"/>
              </w:rPr>
            </w:pPr>
            <w:r w:rsidRPr="007F5A4B">
              <w:rPr>
                <w:rFonts w:eastAsia="Calibri"/>
                <w:szCs w:val="22"/>
              </w:rPr>
              <w:t xml:space="preserve">Privažiuojamasis kelias prie gyvenamųjų namų nuo Pumpučių g., Pumpučių k., II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93491F6" w14:textId="02AC8850" w:rsidR="00360FB5" w:rsidRPr="007F5A4B" w:rsidRDefault="00360FB5" w:rsidP="00553004">
            <w:pPr>
              <w:jc w:val="right"/>
              <w:rPr>
                <w:rFonts w:eastAsia="Calibri"/>
                <w:szCs w:val="22"/>
              </w:rPr>
            </w:pPr>
            <w:r w:rsidRPr="007F5A4B">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D05C0B" w14:textId="77777777" w:rsidR="00360FB5" w:rsidRPr="007F5A4B" w:rsidRDefault="00360FB5" w:rsidP="00553004">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7C506" w14:textId="40A62A1D" w:rsidR="00360FB5" w:rsidRPr="007F5A4B" w:rsidRDefault="00360FB5" w:rsidP="00553004">
            <w:pPr>
              <w:jc w:val="right"/>
              <w:rPr>
                <w:rFonts w:eastAsia="Calibri"/>
                <w:szCs w:val="22"/>
              </w:rPr>
            </w:pPr>
            <w:r w:rsidRPr="007F5A4B">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E4568" w14:textId="735E45E6" w:rsidR="00360FB5" w:rsidRPr="007F5A4B" w:rsidRDefault="00360FB5" w:rsidP="00553004">
            <w:pPr>
              <w:jc w:val="right"/>
              <w:rPr>
                <w:rFonts w:eastAsia="Calibri"/>
                <w:strike/>
                <w:szCs w:val="22"/>
              </w:rPr>
            </w:pPr>
            <w:r w:rsidRPr="007F5A4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97289" w14:textId="77777777" w:rsidR="00360FB5" w:rsidRPr="007F5A4B" w:rsidRDefault="00360FB5" w:rsidP="00553004">
            <w:pPr>
              <w:jc w:val="center"/>
              <w:rPr>
                <w:rFonts w:eastAsia="Calibri"/>
                <w:szCs w:val="22"/>
              </w:rPr>
            </w:pPr>
            <w:r w:rsidRPr="007F5A4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6BBDBE" w14:textId="25694066" w:rsidR="00360FB5" w:rsidRPr="007F5A4B" w:rsidRDefault="00360FB5" w:rsidP="00553004">
            <w:pPr>
              <w:jc w:val="center"/>
              <w:rPr>
                <w:rFonts w:eastAsia="Calibri"/>
                <w:szCs w:val="22"/>
              </w:rPr>
            </w:pPr>
            <w:r w:rsidRPr="007F5A4B">
              <w:rPr>
                <w:rFonts w:eastAsia="Calibri"/>
                <w:szCs w:val="22"/>
              </w:rPr>
              <w:t>4400-6244-9547</w:t>
            </w:r>
          </w:p>
        </w:tc>
      </w:tr>
      <w:tr w:rsidR="00360FB5" w:rsidRPr="004B1509" w14:paraId="11A7DDA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4B10AA"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CB0002" w14:textId="77777777" w:rsidR="00360FB5" w:rsidRPr="004B1509" w:rsidRDefault="00360FB5" w:rsidP="00553004">
            <w:pPr>
              <w:rPr>
                <w:rFonts w:eastAsia="Calibri"/>
                <w:szCs w:val="22"/>
              </w:rPr>
            </w:pPr>
            <w:r w:rsidRPr="004B1509">
              <w:rPr>
                <w:rFonts w:eastAsia="Calibri"/>
                <w:szCs w:val="22"/>
              </w:rPr>
              <w:t>k13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5CC13B0" w14:textId="77777777" w:rsidR="00360FB5" w:rsidRPr="004B1509" w:rsidRDefault="00360FB5" w:rsidP="00553004">
            <w:pPr>
              <w:rPr>
                <w:rFonts w:eastAsia="Calibri"/>
                <w:szCs w:val="22"/>
              </w:rPr>
            </w:pPr>
            <w:r w:rsidRPr="004B1509">
              <w:rPr>
                <w:rFonts w:eastAsia="Calibri"/>
                <w:szCs w:val="22"/>
              </w:rPr>
              <w:t>Pravažiuojamasis kelias iki Lašišos g. nuo Jazminų g., Janušavos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11BFAF1" w14:textId="77777777" w:rsidR="00360FB5" w:rsidRPr="004B1509" w:rsidRDefault="00360FB5" w:rsidP="00553004">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6A54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AF515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02117" w14:textId="77777777" w:rsidR="00360FB5" w:rsidRPr="004B1509" w:rsidRDefault="00360FB5" w:rsidP="00553004">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248D3"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00757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277C57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FF0288F"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B50F9AC" w14:textId="77777777" w:rsidR="00360FB5" w:rsidRPr="004B1509" w:rsidRDefault="00360FB5" w:rsidP="00553004">
            <w:pPr>
              <w:rPr>
                <w:rFonts w:eastAsia="Calibri"/>
                <w:szCs w:val="22"/>
              </w:rPr>
            </w:pPr>
            <w:r w:rsidRPr="004B1509">
              <w:rPr>
                <w:rFonts w:eastAsia="Calibri"/>
                <w:szCs w:val="22"/>
              </w:rPr>
              <w:t>k130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C8721EA" w14:textId="77777777" w:rsidR="00360FB5" w:rsidRPr="004B1509" w:rsidRDefault="00360FB5" w:rsidP="00553004">
            <w:pPr>
              <w:rPr>
                <w:rFonts w:eastAsia="Calibri"/>
                <w:szCs w:val="22"/>
              </w:rPr>
            </w:pPr>
            <w:r w:rsidRPr="004B1509">
              <w:rPr>
                <w:rFonts w:eastAsia="Calibri"/>
                <w:szCs w:val="22"/>
              </w:rPr>
              <w:t>Pravažiuojamasis kelias iki Tvenkinio g. nuo J. Biliūno g. Kavarske</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72CCD2D" w14:textId="77777777" w:rsidR="00360FB5" w:rsidRPr="004B1509" w:rsidRDefault="00360FB5" w:rsidP="00553004">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7EF8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D8A2C" w14:textId="77777777" w:rsidR="00360FB5" w:rsidRPr="004B1509" w:rsidRDefault="00360FB5" w:rsidP="00553004">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AC2A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A6680"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7AEA34" w14:textId="77777777" w:rsidR="00360FB5" w:rsidRPr="004B1509" w:rsidRDefault="00360FB5" w:rsidP="00553004">
            <w:pPr>
              <w:jc w:val="center"/>
              <w:rPr>
                <w:rFonts w:eastAsia="Calibri"/>
                <w:szCs w:val="22"/>
              </w:rPr>
            </w:pPr>
            <w:r w:rsidRPr="004B1509">
              <w:rPr>
                <w:rFonts w:eastAsia="Calibri"/>
                <w:szCs w:val="22"/>
              </w:rPr>
              <w:t>-</w:t>
            </w:r>
          </w:p>
        </w:tc>
      </w:tr>
      <w:tr w:rsidR="00360FB5" w:rsidRPr="00103D14" w14:paraId="136FDED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3D11255"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6B93C97" w14:textId="77777777" w:rsidR="00360FB5" w:rsidRPr="00103D14" w:rsidRDefault="00360FB5" w:rsidP="00553004">
            <w:pPr>
              <w:rPr>
                <w:rFonts w:eastAsia="Calibri"/>
                <w:szCs w:val="22"/>
              </w:rPr>
            </w:pPr>
            <w:r w:rsidRPr="00103D14">
              <w:rPr>
                <w:rFonts w:eastAsia="Calibri"/>
                <w:szCs w:val="22"/>
              </w:rPr>
              <w:t>k132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B565467" w14:textId="77777777" w:rsidR="00360FB5" w:rsidRPr="00103D14" w:rsidRDefault="00360FB5" w:rsidP="00553004">
            <w:pPr>
              <w:rPr>
                <w:rFonts w:eastAsia="Calibri"/>
                <w:szCs w:val="22"/>
              </w:rPr>
            </w:pPr>
            <w:r w:rsidRPr="00103D14">
              <w:rPr>
                <w:rFonts w:eastAsia="Calibri"/>
                <w:szCs w:val="22"/>
              </w:rPr>
              <w:t>Privažiuojamasis kelias prie Pienios tvenkinio, Kavarsko vs. nuo kelio Nr. 1231</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9F0F4AB" w14:textId="56257D1F" w:rsidR="00360FB5" w:rsidRPr="00103D14" w:rsidRDefault="00360FB5" w:rsidP="00553004">
            <w:pPr>
              <w:jc w:val="right"/>
              <w:rPr>
                <w:rFonts w:eastAsia="Calibri"/>
                <w:szCs w:val="22"/>
              </w:rPr>
            </w:pPr>
            <w:r w:rsidRPr="00103D14">
              <w:rPr>
                <w:rFonts w:eastAsia="Calibri"/>
                <w:szCs w:val="22"/>
              </w:rPr>
              <w:t>222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72AB2"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DE20E" w14:textId="66053484" w:rsidR="00360FB5" w:rsidRPr="00103D14" w:rsidRDefault="00360FB5" w:rsidP="00553004">
            <w:pPr>
              <w:jc w:val="right"/>
              <w:rPr>
                <w:rFonts w:eastAsia="Calibri"/>
                <w:szCs w:val="22"/>
              </w:rPr>
            </w:pPr>
            <w:r w:rsidRPr="00103D14">
              <w:rPr>
                <w:rFonts w:eastAsia="Calibri"/>
                <w:szCs w:val="22"/>
              </w:rPr>
              <w:t>222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60270" w14:textId="646A1E9E" w:rsidR="00360FB5" w:rsidRPr="00103D14" w:rsidRDefault="00360FB5" w:rsidP="00553004">
            <w:pPr>
              <w:jc w:val="right"/>
              <w:rPr>
                <w:rFonts w:eastAsia="Calibri"/>
                <w:strike/>
                <w:szCs w:val="22"/>
              </w:rPr>
            </w:pPr>
            <w:r w:rsidRPr="00103D1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8843E1" w14:textId="77777777" w:rsidR="00360FB5" w:rsidRPr="00103D14" w:rsidRDefault="00360FB5" w:rsidP="00553004">
            <w:pPr>
              <w:jc w:val="center"/>
              <w:rPr>
                <w:rFonts w:eastAsia="Calibri"/>
                <w:szCs w:val="22"/>
              </w:rPr>
            </w:pPr>
            <w:r w:rsidRPr="00103D1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A0C344" w14:textId="7A1D5835" w:rsidR="00360FB5" w:rsidRPr="00103D14" w:rsidRDefault="00360FB5" w:rsidP="00553004">
            <w:pPr>
              <w:jc w:val="center"/>
              <w:rPr>
                <w:rFonts w:eastAsia="Calibri"/>
                <w:szCs w:val="22"/>
              </w:rPr>
            </w:pPr>
            <w:r w:rsidRPr="00103D14">
              <w:rPr>
                <w:rFonts w:eastAsia="Calibri"/>
                <w:szCs w:val="22"/>
              </w:rPr>
              <w:t>4400-6245-5154</w:t>
            </w:r>
          </w:p>
        </w:tc>
      </w:tr>
      <w:tr w:rsidR="00360FB5" w:rsidRPr="00103D14" w14:paraId="503989D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C4E7D3"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DFE5DF3" w14:textId="77777777" w:rsidR="00360FB5" w:rsidRPr="00103D14" w:rsidRDefault="00360FB5" w:rsidP="00553004">
            <w:pPr>
              <w:rPr>
                <w:rFonts w:eastAsia="Calibri"/>
                <w:szCs w:val="22"/>
              </w:rPr>
            </w:pPr>
            <w:r w:rsidRPr="00103D14">
              <w:rPr>
                <w:rFonts w:eastAsia="Calibri"/>
                <w:szCs w:val="22"/>
              </w:rPr>
              <w:t>k133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266F405" w14:textId="53CE056F" w:rsidR="00360FB5" w:rsidRPr="00103D14" w:rsidRDefault="00360FB5" w:rsidP="00553004">
            <w:pPr>
              <w:rPr>
                <w:rFonts w:eastAsia="Calibri"/>
                <w:szCs w:val="22"/>
              </w:rPr>
            </w:pPr>
            <w:r w:rsidRPr="00103D14">
              <w:rPr>
                <w:rFonts w:eastAsia="Calibri"/>
                <w:szCs w:val="22"/>
              </w:rPr>
              <w:t>Privažiuojamasis kelias prie Pienios upelio nuo J. Janonio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2AC14E6" w14:textId="1A3B9E0C" w:rsidR="00360FB5" w:rsidRPr="00103D14" w:rsidRDefault="00360FB5" w:rsidP="00553004">
            <w:pPr>
              <w:jc w:val="right"/>
              <w:rPr>
                <w:rFonts w:eastAsia="Calibri"/>
                <w:szCs w:val="22"/>
              </w:rPr>
            </w:pPr>
            <w:r w:rsidRPr="00103D14">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AA6E0E"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4CF943" w14:textId="4CC35AFF" w:rsidR="00360FB5" w:rsidRPr="00103D14" w:rsidRDefault="00360FB5" w:rsidP="00553004">
            <w:pPr>
              <w:jc w:val="right"/>
              <w:rPr>
                <w:rFonts w:eastAsia="Calibri"/>
                <w:szCs w:val="22"/>
              </w:rPr>
            </w:pPr>
            <w:r w:rsidRPr="00103D14">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0341A6" w14:textId="7C2B018E" w:rsidR="00360FB5" w:rsidRPr="00103D14" w:rsidRDefault="00360FB5" w:rsidP="00553004">
            <w:pPr>
              <w:jc w:val="right"/>
              <w:rPr>
                <w:rFonts w:eastAsia="Calibri"/>
                <w:szCs w:val="22"/>
              </w:rPr>
            </w:pPr>
            <w:r w:rsidRPr="00103D14">
              <w:rPr>
                <w:rFonts w:eastAsia="Calibri"/>
                <w:szCs w:val="22"/>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A73FD"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40A653" w14:textId="32930451" w:rsidR="00360FB5" w:rsidRPr="00103D14" w:rsidRDefault="00360FB5" w:rsidP="00553004">
            <w:pPr>
              <w:jc w:val="center"/>
              <w:rPr>
                <w:rFonts w:eastAsia="Calibri"/>
                <w:szCs w:val="22"/>
              </w:rPr>
            </w:pPr>
            <w:r w:rsidRPr="00103D14">
              <w:rPr>
                <w:rFonts w:eastAsia="Calibri"/>
                <w:szCs w:val="22"/>
              </w:rPr>
              <w:t>4400-6245-9321</w:t>
            </w:r>
          </w:p>
        </w:tc>
      </w:tr>
      <w:tr w:rsidR="00360FB5" w:rsidRPr="00103D14" w14:paraId="4F75C59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697563"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C93BF8" w14:textId="77777777" w:rsidR="00360FB5" w:rsidRPr="00103D14" w:rsidRDefault="00360FB5" w:rsidP="00553004">
            <w:pPr>
              <w:rPr>
                <w:rFonts w:eastAsia="Calibri"/>
                <w:szCs w:val="22"/>
              </w:rPr>
            </w:pPr>
            <w:r w:rsidRPr="00103D14">
              <w:rPr>
                <w:rFonts w:eastAsia="Calibri"/>
                <w:szCs w:val="22"/>
              </w:rPr>
              <w:t>k134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50E6D3D" w14:textId="18E7A491" w:rsidR="00360FB5" w:rsidRPr="00103D14" w:rsidRDefault="00360FB5" w:rsidP="00553004">
            <w:pPr>
              <w:rPr>
                <w:rFonts w:eastAsia="Calibri"/>
                <w:szCs w:val="22"/>
              </w:rPr>
            </w:pPr>
            <w:r w:rsidRPr="00103D14">
              <w:rPr>
                <w:rFonts w:eastAsia="Calibri"/>
                <w:szCs w:val="22"/>
              </w:rPr>
              <w:t>Privažiuojamasis kelias prie pušyno Kavarsko vs. nuo Budrių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5819653" w14:textId="09A10B72" w:rsidR="00360FB5" w:rsidRPr="00103D14" w:rsidRDefault="00360FB5" w:rsidP="00553004">
            <w:pPr>
              <w:jc w:val="right"/>
              <w:rPr>
                <w:rFonts w:eastAsia="Calibri"/>
                <w:szCs w:val="22"/>
              </w:rPr>
            </w:pPr>
            <w:r w:rsidRPr="00103D14">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0CDD6"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9562DB" w14:textId="1FB72068" w:rsidR="00360FB5" w:rsidRPr="00103D14" w:rsidRDefault="00360FB5" w:rsidP="00553004">
            <w:pPr>
              <w:jc w:val="right"/>
              <w:rPr>
                <w:rFonts w:eastAsia="Calibri"/>
                <w:szCs w:val="22"/>
              </w:rPr>
            </w:pPr>
            <w:r w:rsidRPr="00103D14">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E5CC6" w14:textId="674077BE" w:rsidR="00360FB5" w:rsidRPr="00103D14" w:rsidRDefault="00360FB5" w:rsidP="00553004">
            <w:pPr>
              <w:jc w:val="right"/>
              <w:rPr>
                <w:rFonts w:eastAsia="Calibri"/>
                <w:strike/>
                <w:szCs w:val="22"/>
              </w:rPr>
            </w:pPr>
            <w:r w:rsidRPr="00103D1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3A0361"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A06600" w14:textId="2676A05F" w:rsidR="00360FB5" w:rsidRPr="00103D14" w:rsidRDefault="00360FB5" w:rsidP="00553004">
            <w:pPr>
              <w:jc w:val="center"/>
              <w:rPr>
                <w:rFonts w:eastAsia="Calibri"/>
                <w:szCs w:val="22"/>
              </w:rPr>
            </w:pPr>
            <w:r w:rsidRPr="00103D14">
              <w:rPr>
                <w:rFonts w:eastAsia="Calibri"/>
                <w:szCs w:val="22"/>
              </w:rPr>
              <w:t>4400-6245-9332</w:t>
            </w:r>
          </w:p>
        </w:tc>
      </w:tr>
      <w:tr w:rsidR="00360FB5" w:rsidRPr="00103D14" w14:paraId="3D0E933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42A4FE0"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64747A7" w14:textId="77777777" w:rsidR="00360FB5" w:rsidRPr="00103D14" w:rsidRDefault="00360FB5" w:rsidP="00553004">
            <w:pPr>
              <w:rPr>
                <w:rFonts w:eastAsia="Calibri"/>
                <w:szCs w:val="22"/>
              </w:rPr>
            </w:pPr>
            <w:r w:rsidRPr="00103D14">
              <w:rPr>
                <w:rFonts w:eastAsia="Calibri"/>
                <w:szCs w:val="22"/>
              </w:rPr>
              <w:t>k137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7948E23" w14:textId="77777777" w:rsidR="00360FB5" w:rsidRPr="00103D14" w:rsidRDefault="00360FB5" w:rsidP="00553004">
            <w:pPr>
              <w:rPr>
                <w:rFonts w:eastAsia="Calibri"/>
                <w:szCs w:val="22"/>
              </w:rPr>
            </w:pPr>
            <w:r w:rsidRPr="00103D14">
              <w:rPr>
                <w:rFonts w:eastAsia="Calibri"/>
                <w:szCs w:val="22"/>
              </w:rPr>
              <w:t>Pravažiuojamasis kelias iki Dabužių II k. nuo kelio Nr. k17</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91D9E99" w14:textId="77777777" w:rsidR="00360FB5" w:rsidRPr="00103D14" w:rsidRDefault="00360FB5" w:rsidP="00553004">
            <w:pPr>
              <w:jc w:val="right"/>
              <w:rPr>
                <w:rFonts w:eastAsia="Calibri"/>
                <w:szCs w:val="22"/>
              </w:rPr>
            </w:pPr>
            <w:r w:rsidRPr="00103D14">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5A0ACD"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5D55A8"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BD930" w14:textId="77777777" w:rsidR="00360FB5" w:rsidRPr="00103D14" w:rsidRDefault="00360FB5" w:rsidP="00553004">
            <w:pPr>
              <w:jc w:val="right"/>
              <w:rPr>
                <w:rFonts w:eastAsia="Calibri"/>
                <w:szCs w:val="22"/>
              </w:rPr>
            </w:pPr>
            <w:r w:rsidRPr="00103D14">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7C109"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752B65" w14:textId="77777777" w:rsidR="00360FB5" w:rsidRPr="00103D14" w:rsidRDefault="00360FB5" w:rsidP="00553004">
            <w:pPr>
              <w:jc w:val="center"/>
              <w:rPr>
                <w:rFonts w:eastAsia="Calibri"/>
                <w:szCs w:val="22"/>
              </w:rPr>
            </w:pPr>
            <w:r w:rsidRPr="00103D14">
              <w:rPr>
                <w:rFonts w:eastAsia="Calibri"/>
                <w:szCs w:val="22"/>
              </w:rPr>
              <w:t>-</w:t>
            </w:r>
          </w:p>
        </w:tc>
      </w:tr>
      <w:tr w:rsidR="00360FB5" w:rsidRPr="00103D14" w14:paraId="75383E8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32706E"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11028CA" w14:textId="77777777" w:rsidR="00360FB5" w:rsidRPr="00103D14" w:rsidRDefault="00360FB5" w:rsidP="00553004">
            <w:pPr>
              <w:rPr>
                <w:rFonts w:eastAsia="Calibri"/>
                <w:szCs w:val="22"/>
              </w:rPr>
            </w:pPr>
            <w:r w:rsidRPr="00103D14">
              <w:rPr>
                <w:rFonts w:eastAsia="Calibri"/>
                <w:szCs w:val="22"/>
              </w:rPr>
              <w:t>k138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3F9BEE7" w14:textId="77777777" w:rsidR="00360FB5" w:rsidRPr="00103D14" w:rsidRDefault="00360FB5" w:rsidP="00553004">
            <w:pPr>
              <w:rPr>
                <w:rFonts w:eastAsia="Calibri"/>
                <w:szCs w:val="22"/>
              </w:rPr>
            </w:pPr>
            <w:r w:rsidRPr="00103D14">
              <w:rPr>
                <w:rFonts w:eastAsia="Calibri"/>
                <w:szCs w:val="22"/>
              </w:rPr>
              <w:t>Privažiuojamasis kelias iki Dabužių tvenkinio nuo kelio Nr. 1205</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F1D5E96" w14:textId="77777777" w:rsidR="00360FB5" w:rsidRPr="00103D14" w:rsidRDefault="00360FB5" w:rsidP="00553004">
            <w:pPr>
              <w:jc w:val="right"/>
              <w:rPr>
                <w:rFonts w:eastAsia="Calibri"/>
                <w:szCs w:val="22"/>
              </w:rPr>
            </w:pPr>
            <w:r w:rsidRPr="00103D14">
              <w:rPr>
                <w:rFonts w:eastAsia="Calibri"/>
                <w:szCs w:val="22"/>
              </w:rPr>
              <w:t>291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282F2"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671D4"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E9ABC7" w14:textId="77777777" w:rsidR="00360FB5" w:rsidRPr="00103D14" w:rsidRDefault="00360FB5" w:rsidP="00553004">
            <w:pPr>
              <w:jc w:val="right"/>
              <w:rPr>
                <w:rFonts w:eastAsia="Calibri"/>
                <w:szCs w:val="22"/>
              </w:rPr>
            </w:pPr>
            <w:r w:rsidRPr="00103D14">
              <w:rPr>
                <w:rFonts w:eastAsia="Calibri"/>
                <w:szCs w:val="22"/>
              </w:rPr>
              <w:t>291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FE25D"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4BC103" w14:textId="77777777" w:rsidR="00360FB5" w:rsidRPr="00103D14" w:rsidRDefault="00360FB5" w:rsidP="00553004">
            <w:pPr>
              <w:jc w:val="center"/>
              <w:rPr>
                <w:rFonts w:eastAsia="Calibri"/>
                <w:szCs w:val="22"/>
              </w:rPr>
            </w:pPr>
            <w:r w:rsidRPr="00103D14">
              <w:rPr>
                <w:rFonts w:eastAsia="Calibri"/>
                <w:szCs w:val="22"/>
              </w:rPr>
              <w:t>-</w:t>
            </w:r>
          </w:p>
        </w:tc>
      </w:tr>
      <w:tr w:rsidR="00360FB5" w:rsidRPr="00103D14" w14:paraId="3CD6E81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9C44C04"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A4FE82" w14:textId="77777777" w:rsidR="00360FB5" w:rsidRPr="00103D14" w:rsidRDefault="00360FB5" w:rsidP="00553004">
            <w:pPr>
              <w:rPr>
                <w:rFonts w:eastAsia="Calibri"/>
                <w:szCs w:val="22"/>
              </w:rPr>
            </w:pPr>
            <w:r w:rsidRPr="00103D14">
              <w:rPr>
                <w:rFonts w:eastAsia="Calibri"/>
                <w:szCs w:val="22"/>
              </w:rPr>
              <w:t>k14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6C49EE3" w14:textId="77777777" w:rsidR="00360FB5" w:rsidRPr="00103D14" w:rsidRDefault="00360FB5" w:rsidP="00553004">
            <w:pPr>
              <w:rPr>
                <w:rFonts w:eastAsia="Calibri"/>
                <w:szCs w:val="22"/>
              </w:rPr>
            </w:pPr>
            <w:r w:rsidRPr="00103D14">
              <w:rPr>
                <w:rFonts w:eastAsia="Calibri"/>
                <w:szCs w:val="22"/>
              </w:rPr>
              <w:t>Dauginčiai–Narbutai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0104641" w14:textId="77777777" w:rsidR="00360FB5" w:rsidRPr="00103D14" w:rsidRDefault="00360FB5" w:rsidP="00553004">
            <w:pPr>
              <w:jc w:val="right"/>
              <w:rPr>
                <w:rFonts w:eastAsia="Calibri"/>
                <w:szCs w:val="22"/>
              </w:rPr>
            </w:pPr>
            <w:r w:rsidRPr="00103D14">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3F2A4"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08546" w14:textId="77777777" w:rsidR="00360FB5" w:rsidRPr="00103D14" w:rsidRDefault="00360FB5" w:rsidP="00553004">
            <w:pPr>
              <w:jc w:val="right"/>
              <w:rPr>
                <w:rFonts w:eastAsia="Calibri"/>
                <w:szCs w:val="22"/>
              </w:rPr>
            </w:pPr>
            <w:r w:rsidRPr="00103D14">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5A678"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033D8" w14:textId="77777777" w:rsidR="00360FB5" w:rsidRPr="00103D14" w:rsidRDefault="00360FB5" w:rsidP="00553004">
            <w:pPr>
              <w:jc w:val="center"/>
              <w:rPr>
                <w:rFonts w:eastAsia="Calibri"/>
                <w:szCs w:val="22"/>
              </w:rPr>
            </w:pPr>
            <w:r w:rsidRPr="00103D1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41AEAC" w14:textId="77777777" w:rsidR="00360FB5" w:rsidRPr="00103D14" w:rsidRDefault="00360FB5" w:rsidP="00553004">
            <w:pPr>
              <w:jc w:val="center"/>
              <w:rPr>
                <w:rFonts w:eastAsia="Calibri"/>
                <w:szCs w:val="22"/>
              </w:rPr>
            </w:pPr>
            <w:r w:rsidRPr="00103D14">
              <w:rPr>
                <w:rFonts w:eastAsia="Calibri"/>
                <w:szCs w:val="22"/>
              </w:rPr>
              <w:t>4400-5544-5168</w:t>
            </w:r>
          </w:p>
        </w:tc>
      </w:tr>
      <w:tr w:rsidR="00360FB5" w:rsidRPr="00103D14" w14:paraId="1F03625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92412D"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4DB2321" w14:textId="77777777" w:rsidR="00360FB5" w:rsidRPr="00103D14" w:rsidRDefault="00360FB5" w:rsidP="00553004">
            <w:pPr>
              <w:rPr>
                <w:rFonts w:eastAsia="Calibri"/>
                <w:szCs w:val="22"/>
              </w:rPr>
            </w:pPr>
            <w:r w:rsidRPr="00103D14">
              <w:rPr>
                <w:rFonts w:eastAsia="Calibri"/>
                <w:szCs w:val="22"/>
              </w:rPr>
              <w:t>k141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5DF8346" w14:textId="0C0A52F1" w:rsidR="00360FB5" w:rsidRPr="00103D14" w:rsidRDefault="00360FB5" w:rsidP="00553004">
            <w:pPr>
              <w:rPr>
                <w:rFonts w:eastAsia="Calibri"/>
                <w:szCs w:val="22"/>
              </w:rPr>
            </w:pPr>
            <w:r w:rsidRPr="00103D14">
              <w:rPr>
                <w:rFonts w:eastAsia="Calibri"/>
                <w:szCs w:val="22"/>
              </w:rPr>
              <w:t>Privažiuojamasis kelias prie gyvenamųjų namų nuo Taujėnų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ABC0FEA" w14:textId="77777777" w:rsidR="00360FB5" w:rsidRPr="00103D14" w:rsidRDefault="00360FB5" w:rsidP="00553004">
            <w:pPr>
              <w:jc w:val="right"/>
              <w:rPr>
                <w:rFonts w:eastAsia="Calibri"/>
                <w:szCs w:val="22"/>
              </w:rPr>
            </w:pPr>
            <w:r w:rsidRPr="00103D14">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B44AC"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64AF6"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675FE" w14:textId="77777777" w:rsidR="00360FB5" w:rsidRPr="00103D14" w:rsidRDefault="00360FB5" w:rsidP="00553004">
            <w:pPr>
              <w:jc w:val="right"/>
              <w:rPr>
                <w:rFonts w:eastAsia="Calibri"/>
                <w:szCs w:val="22"/>
              </w:rPr>
            </w:pPr>
            <w:r w:rsidRPr="00103D14">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954B6"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938FE1" w14:textId="77777777" w:rsidR="00360FB5" w:rsidRPr="00103D14" w:rsidRDefault="00360FB5" w:rsidP="00553004">
            <w:pPr>
              <w:jc w:val="center"/>
              <w:rPr>
                <w:rFonts w:eastAsia="Calibri"/>
                <w:szCs w:val="22"/>
              </w:rPr>
            </w:pPr>
            <w:r w:rsidRPr="00103D14">
              <w:rPr>
                <w:rFonts w:eastAsia="Calibri"/>
                <w:szCs w:val="22"/>
              </w:rPr>
              <w:t>-</w:t>
            </w:r>
          </w:p>
        </w:tc>
      </w:tr>
      <w:tr w:rsidR="00360FB5" w:rsidRPr="00103D14" w14:paraId="7529038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FE04E8A"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B31E10B" w14:textId="77777777" w:rsidR="00360FB5" w:rsidRPr="00103D14" w:rsidRDefault="00360FB5" w:rsidP="00553004">
            <w:pPr>
              <w:rPr>
                <w:rFonts w:eastAsia="Calibri"/>
                <w:szCs w:val="22"/>
              </w:rPr>
            </w:pPr>
            <w:r w:rsidRPr="00103D14">
              <w:rPr>
                <w:rFonts w:eastAsia="Calibri"/>
                <w:szCs w:val="22"/>
              </w:rPr>
              <w:t>k142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39345D5" w14:textId="77777777" w:rsidR="00360FB5" w:rsidRPr="00103D14" w:rsidRDefault="00360FB5" w:rsidP="00553004">
            <w:pPr>
              <w:rPr>
                <w:rFonts w:eastAsia="Calibri"/>
                <w:szCs w:val="22"/>
              </w:rPr>
            </w:pPr>
            <w:r w:rsidRPr="00103D14">
              <w:rPr>
                <w:rFonts w:eastAsia="Calibri"/>
                <w:szCs w:val="22"/>
              </w:rPr>
              <w:t xml:space="preserve">Privažiuojamasis kelias prie gyvenamųjų namų Papragių k. nuo kelio Nr. 1204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3EA9FE5" w14:textId="77777777" w:rsidR="00360FB5" w:rsidRPr="00103D14" w:rsidRDefault="00360FB5" w:rsidP="00553004">
            <w:pPr>
              <w:jc w:val="right"/>
              <w:rPr>
                <w:rFonts w:eastAsia="Calibri"/>
                <w:szCs w:val="22"/>
              </w:rPr>
            </w:pPr>
            <w:r w:rsidRPr="00103D14">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04F1C8"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C341D"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2807AF" w14:textId="77777777" w:rsidR="00360FB5" w:rsidRPr="00103D14" w:rsidRDefault="00360FB5" w:rsidP="00553004">
            <w:pPr>
              <w:jc w:val="right"/>
              <w:rPr>
                <w:rFonts w:eastAsia="Calibri"/>
                <w:szCs w:val="22"/>
              </w:rPr>
            </w:pPr>
            <w:r w:rsidRPr="00103D14">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BCBE4"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89EBD3" w14:textId="77777777" w:rsidR="00360FB5" w:rsidRPr="00103D14" w:rsidRDefault="00360FB5" w:rsidP="00553004">
            <w:pPr>
              <w:jc w:val="center"/>
              <w:rPr>
                <w:rFonts w:eastAsia="Calibri"/>
                <w:szCs w:val="22"/>
              </w:rPr>
            </w:pPr>
            <w:r w:rsidRPr="00103D14">
              <w:rPr>
                <w:rFonts w:eastAsia="Calibri"/>
                <w:szCs w:val="22"/>
              </w:rPr>
              <w:t>-</w:t>
            </w:r>
          </w:p>
        </w:tc>
      </w:tr>
      <w:tr w:rsidR="00360FB5" w:rsidRPr="00103D14" w14:paraId="5FEA1BE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17A027A"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0BDDC77" w14:textId="77777777" w:rsidR="00360FB5" w:rsidRPr="00103D14" w:rsidRDefault="00360FB5" w:rsidP="00553004">
            <w:pPr>
              <w:rPr>
                <w:rFonts w:eastAsia="Calibri"/>
                <w:szCs w:val="22"/>
              </w:rPr>
            </w:pPr>
            <w:r w:rsidRPr="00103D14">
              <w:rPr>
                <w:rFonts w:eastAsia="Calibri"/>
                <w:szCs w:val="22"/>
              </w:rPr>
              <w:t>k144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EBF620D" w14:textId="77777777" w:rsidR="00360FB5" w:rsidRPr="00103D14" w:rsidRDefault="00360FB5" w:rsidP="00553004">
            <w:pPr>
              <w:rPr>
                <w:rFonts w:eastAsia="Calibri"/>
                <w:szCs w:val="22"/>
              </w:rPr>
            </w:pPr>
            <w:r w:rsidRPr="00103D14">
              <w:rPr>
                <w:rFonts w:eastAsia="Calibri"/>
                <w:szCs w:val="22"/>
              </w:rPr>
              <w:t>Privažiuojamasis kelias prie gyvenamųjų namų nuo Ukmergės g., Domeikių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F2155A1" w14:textId="77777777" w:rsidR="00360FB5" w:rsidRPr="00103D14" w:rsidRDefault="00360FB5" w:rsidP="00553004">
            <w:pPr>
              <w:jc w:val="right"/>
              <w:rPr>
                <w:rFonts w:eastAsia="Calibri"/>
                <w:szCs w:val="22"/>
              </w:rPr>
            </w:pPr>
            <w:r w:rsidRPr="00103D14">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EDCB7"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624C2"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CFCDE" w14:textId="77777777" w:rsidR="00360FB5" w:rsidRPr="00103D14" w:rsidRDefault="00360FB5" w:rsidP="00553004">
            <w:pPr>
              <w:jc w:val="right"/>
              <w:rPr>
                <w:rFonts w:eastAsia="Calibri"/>
                <w:szCs w:val="22"/>
              </w:rPr>
            </w:pPr>
            <w:r w:rsidRPr="00103D14">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DBB0B"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FD9281" w14:textId="77777777" w:rsidR="00360FB5" w:rsidRPr="00103D14" w:rsidRDefault="00360FB5" w:rsidP="00553004">
            <w:pPr>
              <w:jc w:val="center"/>
              <w:rPr>
                <w:rFonts w:eastAsia="Calibri"/>
                <w:szCs w:val="22"/>
              </w:rPr>
            </w:pPr>
            <w:r w:rsidRPr="00103D14">
              <w:rPr>
                <w:rFonts w:eastAsia="Calibri"/>
                <w:szCs w:val="22"/>
              </w:rPr>
              <w:t>-</w:t>
            </w:r>
          </w:p>
        </w:tc>
      </w:tr>
      <w:tr w:rsidR="00360FB5" w:rsidRPr="00103D14" w14:paraId="59C8293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33E54BA"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945202F" w14:textId="77777777" w:rsidR="00360FB5" w:rsidRPr="00103D14" w:rsidRDefault="00360FB5" w:rsidP="00553004">
            <w:pPr>
              <w:rPr>
                <w:rFonts w:eastAsia="Calibri"/>
                <w:szCs w:val="22"/>
              </w:rPr>
            </w:pPr>
            <w:r w:rsidRPr="00103D14">
              <w:rPr>
                <w:rFonts w:eastAsia="Calibri"/>
                <w:szCs w:val="22"/>
              </w:rPr>
              <w:t>k145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BF0A940" w14:textId="77777777" w:rsidR="00360FB5" w:rsidRPr="00103D14" w:rsidRDefault="00360FB5" w:rsidP="00553004">
            <w:pPr>
              <w:rPr>
                <w:rFonts w:eastAsia="Calibri"/>
                <w:szCs w:val="22"/>
              </w:rPr>
            </w:pPr>
            <w:r w:rsidRPr="00103D14">
              <w:rPr>
                <w:rFonts w:eastAsia="Calibri"/>
                <w:szCs w:val="22"/>
              </w:rPr>
              <w:t>Privažiuojamasis kelias prie Sykės upelio Šobliškių k. nuo Miško g., Domeikių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A99F7F6" w14:textId="77777777" w:rsidR="00360FB5" w:rsidRPr="00103D14" w:rsidRDefault="00360FB5" w:rsidP="00553004">
            <w:pPr>
              <w:jc w:val="right"/>
              <w:rPr>
                <w:rFonts w:eastAsia="Calibri"/>
                <w:szCs w:val="22"/>
              </w:rPr>
            </w:pPr>
            <w:r w:rsidRPr="00103D14">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CA47A5"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B7663"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96798" w14:textId="77777777" w:rsidR="00360FB5" w:rsidRPr="00103D14" w:rsidRDefault="00360FB5" w:rsidP="00553004">
            <w:pPr>
              <w:jc w:val="right"/>
              <w:rPr>
                <w:rFonts w:eastAsia="Calibri"/>
                <w:szCs w:val="22"/>
              </w:rPr>
            </w:pPr>
            <w:r w:rsidRPr="00103D14">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7EB76"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D10560" w14:textId="77777777" w:rsidR="00360FB5" w:rsidRPr="00103D14" w:rsidRDefault="00360FB5" w:rsidP="00553004">
            <w:pPr>
              <w:jc w:val="center"/>
              <w:rPr>
                <w:rFonts w:eastAsia="Calibri"/>
                <w:szCs w:val="22"/>
              </w:rPr>
            </w:pPr>
            <w:r w:rsidRPr="00103D14">
              <w:rPr>
                <w:rFonts w:eastAsia="Calibri"/>
                <w:szCs w:val="22"/>
              </w:rPr>
              <w:t>-</w:t>
            </w:r>
          </w:p>
        </w:tc>
      </w:tr>
      <w:tr w:rsidR="00360FB5" w:rsidRPr="00103D14" w14:paraId="070DDC9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EE1E7B0"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B823A6E" w14:textId="77777777" w:rsidR="00360FB5" w:rsidRPr="00103D14" w:rsidRDefault="00360FB5" w:rsidP="00553004">
            <w:pPr>
              <w:rPr>
                <w:rFonts w:eastAsia="Calibri"/>
                <w:szCs w:val="22"/>
              </w:rPr>
            </w:pPr>
            <w:r w:rsidRPr="00103D14">
              <w:rPr>
                <w:rFonts w:eastAsia="Calibri"/>
                <w:szCs w:val="22"/>
              </w:rPr>
              <w:t>k147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E087296" w14:textId="099634E3" w:rsidR="00360FB5" w:rsidRPr="00103D14" w:rsidRDefault="00360FB5" w:rsidP="00553004">
            <w:pPr>
              <w:rPr>
                <w:rFonts w:eastAsia="Calibri"/>
                <w:szCs w:val="22"/>
              </w:rPr>
            </w:pPr>
            <w:r w:rsidRPr="00103D14">
              <w:rPr>
                <w:rFonts w:eastAsia="Calibri"/>
                <w:szCs w:val="22"/>
              </w:rPr>
              <w:t>Pravažiuojamasis kelias  nuo Naujakiemio g., Svirnų II k., iki kelio Nr. k41-1</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520E299" w14:textId="777C1BD2" w:rsidR="00360FB5" w:rsidRPr="00103D14" w:rsidRDefault="00360FB5" w:rsidP="00553004">
            <w:pPr>
              <w:jc w:val="right"/>
              <w:rPr>
                <w:rFonts w:eastAsia="Calibri"/>
                <w:szCs w:val="22"/>
              </w:rPr>
            </w:pPr>
            <w:r w:rsidRPr="00103D14">
              <w:rPr>
                <w:rFonts w:eastAsia="Calibri"/>
                <w:szCs w:val="22"/>
              </w:rPr>
              <w:t>327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1D607"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9CD190" w14:textId="53D7FA90" w:rsidR="00360FB5" w:rsidRPr="00103D14" w:rsidRDefault="00360FB5" w:rsidP="00553004">
            <w:pPr>
              <w:jc w:val="right"/>
              <w:rPr>
                <w:rFonts w:eastAsia="Calibri"/>
                <w:szCs w:val="22"/>
              </w:rPr>
            </w:pPr>
            <w:r w:rsidRPr="00103D14">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06771" w14:textId="6F44477D" w:rsidR="00360FB5" w:rsidRPr="00103D14" w:rsidRDefault="00360FB5" w:rsidP="00553004">
            <w:pPr>
              <w:jc w:val="right"/>
              <w:rPr>
                <w:rFonts w:eastAsia="Calibri"/>
                <w:szCs w:val="22"/>
              </w:rPr>
            </w:pPr>
            <w:r w:rsidRPr="00103D14">
              <w:rPr>
                <w:rFonts w:eastAsia="Calibri"/>
                <w:szCs w:val="22"/>
              </w:rPr>
              <w:t>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2D23A2"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BCBF8F" w14:textId="20B03592" w:rsidR="00360FB5" w:rsidRPr="00103D14" w:rsidRDefault="00360FB5" w:rsidP="00553004">
            <w:pPr>
              <w:jc w:val="center"/>
              <w:rPr>
                <w:rFonts w:eastAsia="Calibri"/>
                <w:szCs w:val="22"/>
              </w:rPr>
            </w:pPr>
            <w:r w:rsidRPr="00103D14">
              <w:rPr>
                <w:rFonts w:eastAsia="Calibri"/>
                <w:szCs w:val="22"/>
              </w:rPr>
              <w:t>4400-6240-6804</w:t>
            </w:r>
          </w:p>
        </w:tc>
      </w:tr>
      <w:tr w:rsidR="00360FB5" w:rsidRPr="004B1509" w14:paraId="5CAE4AC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9D5630E"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45D8C4" w14:textId="77777777" w:rsidR="00360FB5" w:rsidRPr="004B1509" w:rsidRDefault="00360FB5" w:rsidP="00553004">
            <w:pPr>
              <w:rPr>
                <w:rFonts w:eastAsia="Calibri"/>
                <w:szCs w:val="22"/>
              </w:rPr>
            </w:pPr>
            <w:r w:rsidRPr="004B1509">
              <w:rPr>
                <w:rFonts w:eastAsia="Calibri"/>
                <w:szCs w:val="22"/>
              </w:rPr>
              <w:t>k15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499B862" w14:textId="77777777" w:rsidR="00360FB5" w:rsidRPr="004B1509" w:rsidRDefault="00360FB5" w:rsidP="00553004">
            <w:pPr>
              <w:rPr>
                <w:rFonts w:eastAsia="Calibri"/>
                <w:szCs w:val="22"/>
              </w:rPr>
            </w:pPr>
            <w:r w:rsidRPr="004B1509">
              <w:rPr>
                <w:rFonts w:eastAsia="Calibri"/>
                <w:szCs w:val="22"/>
              </w:rPr>
              <w:t>Privažiuojamasis kelias prie Kavarsko kapinių nuo J. Tumo-Vaižganto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84377FE" w14:textId="77777777" w:rsidR="00360FB5" w:rsidRPr="004B1509" w:rsidRDefault="00360FB5" w:rsidP="00553004">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F36C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C5FCA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7BB7D7" w14:textId="77777777" w:rsidR="00360FB5" w:rsidRPr="004B1509" w:rsidRDefault="00360FB5" w:rsidP="00553004">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88D06"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56D175" w14:textId="77777777" w:rsidR="00360FB5" w:rsidRPr="004B1509" w:rsidRDefault="00360FB5" w:rsidP="00553004">
            <w:pPr>
              <w:jc w:val="center"/>
              <w:rPr>
                <w:rFonts w:eastAsia="Calibri"/>
                <w:szCs w:val="22"/>
              </w:rPr>
            </w:pPr>
            <w:r w:rsidRPr="004B1509">
              <w:rPr>
                <w:rFonts w:eastAsia="Calibri"/>
                <w:szCs w:val="22"/>
              </w:rPr>
              <w:t>-</w:t>
            </w:r>
          </w:p>
        </w:tc>
      </w:tr>
      <w:tr w:rsidR="00360FB5" w:rsidRPr="00772D9F" w14:paraId="7D8AE8B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775C88"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F2595A2" w14:textId="77777777" w:rsidR="00360FB5" w:rsidRPr="004B1509" w:rsidRDefault="00360FB5" w:rsidP="00553004">
            <w:pPr>
              <w:rPr>
                <w:rFonts w:eastAsia="Calibri"/>
                <w:szCs w:val="22"/>
              </w:rPr>
            </w:pPr>
            <w:r w:rsidRPr="004B1509">
              <w:rPr>
                <w:rFonts w:eastAsia="Calibri"/>
                <w:szCs w:val="22"/>
              </w:rPr>
              <w:t>k152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FEA6BF4" w14:textId="77777777" w:rsidR="00360FB5" w:rsidRPr="004B1509" w:rsidRDefault="00360FB5" w:rsidP="00553004">
            <w:pPr>
              <w:rPr>
                <w:rFonts w:eastAsia="Calibri"/>
                <w:szCs w:val="22"/>
              </w:rPr>
            </w:pPr>
            <w:r w:rsidRPr="004B1509">
              <w:rPr>
                <w:rFonts w:eastAsia="Calibri"/>
                <w:szCs w:val="22"/>
              </w:rPr>
              <w:t>Privažiuojamasis kelias prie Kavarsko kapinių nuo P. Raudonikio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F3C2C1C" w14:textId="77777777" w:rsidR="00360FB5" w:rsidRPr="004B1509" w:rsidRDefault="00360FB5" w:rsidP="00553004">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4F80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CE84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48F385" w14:textId="77777777" w:rsidR="00360FB5" w:rsidRPr="004B1509" w:rsidRDefault="00360FB5" w:rsidP="00553004">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30078"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25DC8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72636D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0E5FA3"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377E208" w14:textId="77777777" w:rsidR="00360FB5" w:rsidRPr="004B1509" w:rsidRDefault="00360FB5" w:rsidP="00553004">
            <w:pPr>
              <w:rPr>
                <w:rFonts w:eastAsia="Calibri"/>
                <w:szCs w:val="22"/>
              </w:rPr>
            </w:pPr>
            <w:r w:rsidRPr="004B1509">
              <w:rPr>
                <w:rFonts w:eastAsia="Calibri"/>
                <w:szCs w:val="22"/>
              </w:rPr>
              <w:t>k16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9272360" w14:textId="77777777" w:rsidR="00360FB5" w:rsidRPr="004B1509" w:rsidRDefault="00360FB5" w:rsidP="00553004">
            <w:pPr>
              <w:rPr>
                <w:rFonts w:eastAsia="Calibri"/>
                <w:szCs w:val="22"/>
              </w:rPr>
            </w:pPr>
            <w:r w:rsidRPr="004B1509">
              <w:rPr>
                <w:rFonts w:eastAsia="Calibri"/>
                <w:szCs w:val="22"/>
              </w:rPr>
              <w:t>Maželiai–Ignotiškis</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D84E4E0" w14:textId="77777777" w:rsidR="00360FB5" w:rsidRPr="004B1509" w:rsidRDefault="00360FB5" w:rsidP="00553004">
            <w:pPr>
              <w:jc w:val="right"/>
              <w:rPr>
                <w:rFonts w:eastAsia="Calibri"/>
                <w:szCs w:val="22"/>
              </w:rPr>
            </w:pPr>
            <w:r w:rsidRPr="004B1509">
              <w:rPr>
                <w:rFonts w:eastAsia="Calibri"/>
                <w:szCs w:val="22"/>
              </w:rPr>
              <w:t>876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4D5EC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391C35" w14:textId="77777777" w:rsidR="00360FB5" w:rsidRPr="004B1509" w:rsidRDefault="00360FB5" w:rsidP="00553004">
            <w:pPr>
              <w:jc w:val="right"/>
              <w:rPr>
                <w:rFonts w:eastAsia="Calibri"/>
                <w:szCs w:val="22"/>
              </w:rPr>
            </w:pPr>
            <w:r w:rsidRPr="004B1509">
              <w:rPr>
                <w:rFonts w:eastAsia="Calibri"/>
                <w:szCs w:val="22"/>
              </w:rPr>
              <w:t>876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BEE1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EA34E8"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FCA3D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1BDA87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119CE2"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EBC6357" w14:textId="77777777" w:rsidR="00360FB5" w:rsidRPr="004B1509" w:rsidRDefault="00360FB5" w:rsidP="00553004">
            <w:pPr>
              <w:rPr>
                <w:rFonts w:eastAsia="Calibri"/>
                <w:szCs w:val="22"/>
              </w:rPr>
            </w:pPr>
            <w:r w:rsidRPr="004B1509">
              <w:rPr>
                <w:rFonts w:eastAsia="Calibri"/>
                <w:szCs w:val="22"/>
              </w:rPr>
              <w:t>k16-1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C3BE742" w14:textId="77777777" w:rsidR="00360FB5" w:rsidRPr="004B1509" w:rsidRDefault="00360FB5" w:rsidP="00553004">
            <w:pPr>
              <w:rPr>
                <w:rFonts w:eastAsia="Calibri"/>
                <w:szCs w:val="22"/>
              </w:rPr>
            </w:pPr>
            <w:r w:rsidRPr="004B1509">
              <w:rPr>
                <w:rFonts w:eastAsia="Calibri"/>
                <w:szCs w:val="22"/>
              </w:rPr>
              <w:t>Privažiuojamasis kelias prie Maželių k. nuo kelio Nr. k17</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123A2F9" w14:textId="77777777" w:rsidR="00360FB5" w:rsidRPr="004B1509" w:rsidRDefault="00360FB5" w:rsidP="00553004">
            <w:pPr>
              <w:jc w:val="right"/>
              <w:rPr>
                <w:rFonts w:eastAsia="Calibri"/>
                <w:szCs w:val="22"/>
              </w:rPr>
            </w:pPr>
            <w:r w:rsidRPr="004B1509">
              <w:rPr>
                <w:rFonts w:eastAsia="Calibri"/>
                <w:szCs w:val="22"/>
              </w:rPr>
              <w:t>2395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2FF5B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F12281" w14:textId="77777777" w:rsidR="00360FB5" w:rsidRPr="004B1509" w:rsidRDefault="00360FB5" w:rsidP="00553004">
            <w:pPr>
              <w:jc w:val="right"/>
              <w:rPr>
                <w:rFonts w:eastAsia="Calibri"/>
                <w:szCs w:val="22"/>
              </w:rPr>
            </w:pPr>
            <w:r w:rsidRPr="004B1509">
              <w:rPr>
                <w:rFonts w:eastAsia="Calibri"/>
                <w:szCs w:val="22"/>
              </w:rPr>
              <w:t>2395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C55FD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B998C"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3E57D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53619B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3F53F71"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28F93D6" w14:textId="77777777" w:rsidR="00360FB5" w:rsidRPr="004B1509" w:rsidRDefault="00360FB5" w:rsidP="00553004">
            <w:pPr>
              <w:rPr>
                <w:rFonts w:eastAsia="Calibri"/>
                <w:szCs w:val="22"/>
              </w:rPr>
            </w:pPr>
            <w:r w:rsidRPr="004B1509">
              <w:rPr>
                <w:rFonts w:eastAsia="Calibri"/>
                <w:szCs w:val="22"/>
              </w:rPr>
              <w:t>k165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9276504" w14:textId="5B173823" w:rsidR="00360FB5" w:rsidRPr="004B1509" w:rsidRDefault="00360FB5" w:rsidP="00553004">
            <w:pPr>
              <w:rPr>
                <w:rFonts w:eastAsia="Calibri"/>
                <w:szCs w:val="22"/>
              </w:rPr>
            </w:pPr>
            <w:r w:rsidRPr="004B1509">
              <w:rPr>
                <w:rFonts w:eastAsia="Calibri"/>
                <w:szCs w:val="22"/>
              </w:rPr>
              <w:t xml:space="preserve">Privažiuojamasis kelias prie P. Kalibato paminklo Žvirblėnų k. nuo kelio Nr. k27, I </w:t>
            </w:r>
            <w:r>
              <w:rPr>
                <w:rFonts w:eastAsia="Calibri"/>
                <w:szCs w:val="22"/>
              </w:rPr>
              <w:t xml:space="preserve">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75B0FFD" w14:textId="77777777" w:rsidR="00360FB5" w:rsidRPr="004B1509" w:rsidRDefault="00360FB5" w:rsidP="00553004">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8125F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9A526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7A21E" w14:textId="77777777" w:rsidR="00360FB5" w:rsidRPr="004B1509" w:rsidRDefault="00360FB5" w:rsidP="00553004">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31FEF"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1CCEC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B7011E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7853E66"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DB79C76" w14:textId="77777777" w:rsidR="00360FB5" w:rsidRPr="004B1509" w:rsidRDefault="00360FB5" w:rsidP="00553004">
            <w:pPr>
              <w:rPr>
                <w:rFonts w:eastAsia="Calibri"/>
                <w:szCs w:val="22"/>
              </w:rPr>
            </w:pPr>
            <w:r w:rsidRPr="004B1509">
              <w:rPr>
                <w:rFonts w:eastAsia="Calibri"/>
                <w:szCs w:val="22"/>
              </w:rPr>
              <w:t>k166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7FA0055" w14:textId="133C3939" w:rsidR="00360FB5" w:rsidRPr="004B1509" w:rsidRDefault="00360FB5" w:rsidP="00553004">
            <w:pPr>
              <w:rPr>
                <w:rFonts w:eastAsia="Calibri"/>
                <w:szCs w:val="22"/>
              </w:rPr>
            </w:pPr>
            <w:r w:rsidRPr="004B1509">
              <w:rPr>
                <w:rFonts w:eastAsia="Calibri"/>
                <w:szCs w:val="22"/>
              </w:rPr>
              <w:t xml:space="preserve">Privažiuojamasis kelias prie P. Kalibato paminklo Žvirblėnų k. nuo kelio Nr. k27, II </w:t>
            </w:r>
            <w:r>
              <w:rPr>
                <w:rFonts w:eastAsia="Calibri"/>
                <w:szCs w:val="22"/>
              </w:rPr>
              <w:t xml:space="preserve">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CEB8FD3" w14:textId="77777777" w:rsidR="00360FB5" w:rsidRPr="004B1509" w:rsidRDefault="00360FB5" w:rsidP="00553004">
            <w:pPr>
              <w:jc w:val="right"/>
              <w:rPr>
                <w:rFonts w:eastAsia="Calibri"/>
                <w:szCs w:val="22"/>
              </w:rPr>
            </w:pPr>
            <w:r w:rsidRPr="004B1509">
              <w:rPr>
                <w:rFonts w:eastAsia="Calibri"/>
                <w:szCs w:val="22"/>
              </w:rPr>
              <w:t>1093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96E69" w14:textId="77777777" w:rsidR="00360FB5" w:rsidRPr="004B1509" w:rsidRDefault="00360FB5" w:rsidP="00553004">
            <w:pPr>
              <w:jc w:val="right"/>
              <w:rPr>
                <w:rFonts w:eastAsia="Calibri"/>
                <w:szCs w:val="22"/>
              </w:rPr>
            </w:pPr>
            <w:r w:rsidRPr="004B1509">
              <w:rPr>
                <w:rFonts w:eastAsia="Calibri"/>
                <w:szCs w:val="22"/>
              </w:rPr>
              <w:t>1093</w:t>
            </w:r>
            <w:r w:rsidRPr="004B1509">
              <w:rPr>
                <w:rFonts w:eastAsia="Calibri"/>
                <w:szCs w:val="22"/>
                <w:vertAlign w:val="superscript"/>
              </w:rPr>
              <w:footnoteReference w:id="17"/>
            </w:r>
          </w:p>
        </w:tc>
        <w:tc>
          <w:tcPr>
            <w:tcW w:w="1133" w:type="dxa"/>
            <w:tcBorders>
              <w:top w:val="single" w:sz="4" w:space="0" w:color="auto"/>
              <w:left w:val="single" w:sz="4" w:space="0" w:color="auto"/>
              <w:bottom w:val="single" w:sz="4" w:space="0" w:color="auto"/>
              <w:right w:val="single" w:sz="4" w:space="0" w:color="auto"/>
            </w:tcBorders>
            <w:vAlign w:val="center"/>
            <w:hideMark/>
          </w:tcPr>
          <w:p w14:paraId="730DAD6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21A8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0FCF9"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75920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99252C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6A9778"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54188F2" w14:textId="77777777" w:rsidR="00360FB5" w:rsidRPr="004B1509" w:rsidRDefault="00360FB5" w:rsidP="00553004">
            <w:pPr>
              <w:rPr>
                <w:rFonts w:eastAsia="Calibri"/>
                <w:szCs w:val="22"/>
              </w:rPr>
            </w:pPr>
            <w:r w:rsidRPr="004B1509">
              <w:rPr>
                <w:rFonts w:eastAsia="Calibri"/>
                <w:szCs w:val="22"/>
              </w:rPr>
              <w:t>k168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E2F8827" w14:textId="77777777" w:rsidR="00360FB5" w:rsidRPr="004B1509" w:rsidRDefault="00360FB5" w:rsidP="00553004">
            <w:pPr>
              <w:rPr>
                <w:rFonts w:eastAsia="Calibri"/>
                <w:szCs w:val="22"/>
              </w:rPr>
            </w:pPr>
            <w:r w:rsidRPr="004B1509">
              <w:rPr>
                <w:rFonts w:eastAsia="Calibri"/>
                <w:szCs w:val="22"/>
              </w:rPr>
              <w:t>Pravažiuojamasis kelias iki Žvirblėnų k. nuo kelio Nr. k27</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0870AA6" w14:textId="77777777" w:rsidR="00360FB5" w:rsidRPr="004B1509" w:rsidRDefault="00360FB5" w:rsidP="00553004">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B04AE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6A6D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C1412" w14:textId="77777777" w:rsidR="00360FB5" w:rsidRPr="004B1509" w:rsidRDefault="00360FB5" w:rsidP="00553004">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AE1B0"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00ED09" w14:textId="77777777" w:rsidR="00360FB5" w:rsidRPr="004B1509" w:rsidRDefault="00360FB5" w:rsidP="00553004">
            <w:pPr>
              <w:jc w:val="center"/>
              <w:rPr>
                <w:rFonts w:eastAsia="Calibri"/>
                <w:szCs w:val="22"/>
              </w:rPr>
            </w:pPr>
            <w:r w:rsidRPr="004B1509">
              <w:rPr>
                <w:rFonts w:eastAsia="Calibri"/>
                <w:szCs w:val="22"/>
              </w:rPr>
              <w:t>-</w:t>
            </w:r>
          </w:p>
        </w:tc>
      </w:tr>
      <w:tr w:rsidR="00C91508" w:rsidRPr="00C91508" w14:paraId="3A1D391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7E7455" w14:textId="77777777" w:rsidR="00360FB5" w:rsidRPr="00A70ECF"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741CB21" w14:textId="77777777" w:rsidR="00360FB5" w:rsidRPr="00A70ECF" w:rsidRDefault="00360FB5" w:rsidP="00553004">
            <w:pPr>
              <w:rPr>
                <w:rFonts w:eastAsia="Calibri"/>
                <w:szCs w:val="22"/>
              </w:rPr>
            </w:pPr>
            <w:r w:rsidRPr="00A70ECF">
              <w:rPr>
                <w:rFonts w:eastAsia="Calibri"/>
                <w:szCs w:val="22"/>
              </w:rPr>
              <w:t>k169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21A7A58" w14:textId="77777777" w:rsidR="00360FB5" w:rsidRPr="00A70ECF" w:rsidRDefault="00360FB5" w:rsidP="00553004">
            <w:pPr>
              <w:rPr>
                <w:rFonts w:eastAsia="Calibri"/>
                <w:szCs w:val="22"/>
              </w:rPr>
            </w:pPr>
            <w:r w:rsidRPr="00A70ECF">
              <w:rPr>
                <w:rFonts w:eastAsia="Calibri"/>
                <w:szCs w:val="22"/>
              </w:rPr>
              <w:t xml:space="preserve">Privažiuojamasis kelias prie vandens bokšto Šerių k. nuo kelio Nr. 1232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CD45523" w14:textId="77777777" w:rsidR="00360FB5" w:rsidRPr="00A70ECF" w:rsidRDefault="00360FB5" w:rsidP="00553004">
            <w:pPr>
              <w:jc w:val="right"/>
              <w:rPr>
                <w:rFonts w:eastAsia="Calibri"/>
                <w:szCs w:val="22"/>
              </w:rPr>
            </w:pPr>
            <w:r w:rsidRPr="00A70ECF">
              <w:rPr>
                <w:rFonts w:eastAsia="Calibri"/>
                <w:szCs w:val="22"/>
              </w:rPr>
              <w:t>266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31162"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4EA535" w14:textId="5B69860D" w:rsidR="00360FB5" w:rsidRPr="00A70ECF" w:rsidRDefault="00C91508" w:rsidP="00553004">
            <w:pPr>
              <w:jc w:val="right"/>
              <w:rPr>
                <w:rFonts w:eastAsia="Calibri"/>
                <w:szCs w:val="22"/>
              </w:rPr>
            </w:pPr>
            <w:r w:rsidRPr="00A70ECF">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4BC78" w14:textId="4F4C1B85" w:rsidR="00360FB5" w:rsidRPr="00A70ECF" w:rsidRDefault="00C91508" w:rsidP="00553004">
            <w:pPr>
              <w:jc w:val="right"/>
              <w:rPr>
                <w:rFonts w:eastAsia="Calibri"/>
                <w:szCs w:val="22"/>
              </w:rPr>
            </w:pPr>
            <w:r w:rsidRPr="00A70ECF">
              <w:rPr>
                <w:rFonts w:eastAsia="Calibri"/>
                <w:szCs w:val="22"/>
              </w:rPr>
              <w:t xml:space="preserve"> 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F15BE" w14:textId="77777777" w:rsidR="00360FB5" w:rsidRPr="00A70ECF" w:rsidRDefault="00360FB5" w:rsidP="00553004">
            <w:pPr>
              <w:jc w:val="center"/>
              <w:rPr>
                <w:rFonts w:eastAsia="Calibri"/>
                <w:szCs w:val="22"/>
              </w:rPr>
            </w:pPr>
            <w:r w:rsidRPr="00A70EC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D2052B" w14:textId="40D74FBD" w:rsidR="00360FB5" w:rsidRPr="00A70ECF" w:rsidRDefault="00C91508" w:rsidP="00553004">
            <w:pPr>
              <w:jc w:val="center"/>
              <w:rPr>
                <w:rFonts w:eastAsia="Calibri"/>
                <w:szCs w:val="22"/>
              </w:rPr>
            </w:pPr>
            <w:r w:rsidRPr="00A70ECF">
              <w:rPr>
                <w:rFonts w:eastAsia="Calibri"/>
                <w:szCs w:val="22"/>
              </w:rPr>
              <w:t>4400-6240-5729</w:t>
            </w:r>
          </w:p>
        </w:tc>
      </w:tr>
      <w:tr w:rsidR="006B7B8C" w:rsidRPr="006B7B8C" w14:paraId="6FD39D5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E23BB24" w14:textId="77777777" w:rsidR="00360FB5" w:rsidRPr="00A70ECF"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BCF05C2" w14:textId="77777777" w:rsidR="00360FB5" w:rsidRPr="00A70ECF" w:rsidRDefault="00360FB5" w:rsidP="00553004">
            <w:pPr>
              <w:rPr>
                <w:rFonts w:eastAsia="Calibri"/>
                <w:szCs w:val="22"/>
              </w:rPr>
            </w:pPr>
            <w:r w:rsidRPr="00A70ECF">
              <w:rPr>
                <w:rFonts w:eastAsia="Calibri"/>
                <w:szCs w:val="22"/>
              </w:rPr>
              <w:t>k17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01CA75D" w14:textId="77777777" w:rsidR="00360FB5" w:rsidRPr="00A70ECF" w:rsidRDefault="00360FB5" w:rsidP="00553004">
            <w:pPr>
              <w:rPr>
                <w:rFonts w:eastAsia="Calibri"/>
                <w:szCs w:val="22"/>
              </w:rPr>
            </w:pPr>
            <w:r w:rsidRPr="00A70ECF">
              <w:rPr>
                <w:rFonts w:eastAsia="Calibri"/>
                <w:szCs w:val="22"/>
              </w:rPr>
              <w:t>Malgažatava–Dabužiai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64D63FE" w14:textId="35C8986E" w:rsidR="00360FB5" w:rsidRPr="00A70ECF" w:rsidRDefault="006B7B8C" w:rsidP="00553004">
            <w:pPr>
              <w:jc w:val="right"/>
              <w:rPr>
                <w:rFonts w:eastAsia="Calibri"/>
                <w:szCs w:val="22"/>
              </w:rPr>
            </w:pPr>
            <w:r w:rsidRPr="00A70ECF">
              <w:rPr>
                <w:rFonts w:eastAsia="Calibri"/>
                <w:szCs w:val="22"/>
              </w:rPr>
              <w:t xml:space="preserve"> 4203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1CC81"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F6AC5" w14:textId="6B8C8901" w:rsidR="00360FB5" w:rsidRPr="00A70ECF" w:rsidRDefault="006B7B8C" w:rsidP="00553004">
            <w:pPr>
              <w:jc w:val="right"/>
              <w:rPr>
                <w:rFonts w:eastAsia="Calibri"/>
                <w:szCs w:val="22"/>
              </w:rPr>
            </w:pPr>
            <w:r w:rsidRPr="00A70ECF">
              <w:rPr>
                <w:rFonts w:eastAsia="Calibri"/>
                <w:szCs w:val="22"/>
              </w:rPr>
              <w:t xml:space="preserve"> 4203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7FF5B6"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2218F" w14:textId="77777777" w:rsidR="00360FB5" w:rsidRPr="00A70ECF" w:rsidRDefault="00360FB5" w:rsidP="00553004">
            <w:pPr>
              <w:jc w:val="center"/>
              <w:rPr>
                <w:rFonts w:eastAsia="Calibri"/>
                <w:szCs w:val="22"/>
              </w:rPr>
            </w:pPr>
            <w:r w:rsidRPr="00A70ECF">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CE27A4" w14:textId="0F6055D8" w:rsidR="00360FB5" w:rsidRPr="00A70ECF" w:rsidRDefault="006B7B8C" w:rsidP="00553004">
            <w:pPr>
              <w:jc w:val="center"/>
              <w:rPr>
                <w:rFonts w:eastAsia="Calibri"/>
                <w:szCs w:val="22"/>
              </w:rPr>
            </w:pPr>
            <w:r w:rsidRPr="00A70ECF">
              <w:rPr>
                <w:rFonts w:eastAsia="Calibri"/>
                <w:szCs w:val="22"/>
              </w:rPr>
              <w:t>4400-6252-5848</w:t>
            </w:r>
          </w:p>
        </w:tc>
      </w:tr>
      <w:tr w:rsidR="00360FB5" w:rsidRPr="00FD1BD1" w14:paraId="2BDF522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48CA02" w14:textId="77777777" w:rsidR="00360FB5" w:rsidRPr="00FD1BD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77A84AC" w14:textId="77777777" w:rsidR="00360FB5" w:rsidRPr="00FD1BD1" w:rsidRDefault="00360FB5" w:rsidP="00553004">
            <w:pPr>
              <w:rPr>
                <w:rFonts w:eastAsia="Calibri"/>
                <w:szCs w:val="22"/>
              </w:rPr>
            </w:pPr>
            <w:r w:rsidRPr="00FD1BD1">
              <w:rPr>
                <w:rFonts w:eastAsia="Calibri"/>
                <w:szCs w:val="22"/>
              </w:rPr>
              <w:t>k17-1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2407B12" w14:textId="0A4AD9D2" w:rsidR="00360FB5" w:rsidRPr="00FD1BD1" w:rsidRDefault="00360FB5" w:rsidP="00553004">
            <w:pPr>
              <w:rPr>
                <w:rFonts w:eastAsia="Calibri"/>
                <w:szCs w:val="22"/>
              </w:rPr>
            </w:pPr>
            <w:r w:rsidRPr="00FD1BD1">
              <w:rPr>
                <w:rFonts w:eastAsia="Calibri"/>
                <w:szCs w:val="22"/>
              </w:rPr>
              <w:t xml:space="preserve">Pravažiuojamasis kelias nuo kelio Nr. k17 iki kelio Nr. 120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EBE5169" w14:textId="74930BDA" w:rsidR="00360FB5" w:rsidRPr="00FD1BD1" w:rsidRDefault="00360FB5" w:rsidP="00553004">
            <w:pPr>
              <w:jc w:val="right"/>
              <w:rPr>
                <w:rFonts w:eastAsia="Calibri"/>
                <w:szCs w:val="22"/>
              </w:rPr>
            </w:pPr>
            <w:r w:rsidRPr="00FD1BD1">
              <w:rPr>
                <w:rFonts w:eastAsia="Calibri"/>
                <w:szCs w:val="22"/>
              </w:rPr>
              <w:t> 962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5E3E4" w14:textId="5AD1BF75" w:rsidR="00360FB5" w:rsidRPr="00FD1BD1" w:rsidRDefault="00360FB5" w:rsidP="00553004">
            <w:pPr>
              <w:jc w:val="right"/>
              <w:rPr>
                <w:rFonts w:eastAsia="Calibri"/>
                <w:szCs w:val="22"/>
              </w:rPr>
            </w:pPr>
            <w:r w:rsidRPr="00FD1BD1">
              <w:rPr>
                <w:rFonts w:eastAsia="Calibri"/>
                <w:szCs w:val="22"/>
              </w:rPr>
              <w:t>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464E4" w14:textId="483A9DBC" w:rsidR="00360FB5" w:rsidRPr="00FD1BD1" w:rsidRDefault="00360FB5" w:rsidP="00553004">
            <w:pPr>
              <w:jc w:val="right"/>
              <w:rPr>
                <w:rFonts w:eastAsia="Calibri"/>
                <w:szCs w:val="22"/>
              </w:rPr>
            </w:pPr>
            <w:r w:rsidRPr="00FD1BD1">
              <w:rPr>
                <w:rFonts w:eastAsia="Calibri"/>
                <w:szCs w:val="22"/>
              </w:rPr>
              <w:t>947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F481D"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E2661" w14:textId="77777777" w:rsidR="00360FB5" w:rsidRPr="00FD1BD1" w:rsidRDefault="00360FB5" w:rsidP="00553004">
            <w:pPr>
              <w:jc w:val="center"/>
              <w:rPr>
                <w:rFonts w:eastAsia="Calibri"/>
                <w:szCs w:val="22"/>
              </w:rPr>
            </w:pPr>
            <w:r w:rsidRPr="00FD1BD1">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73004C" w14:textId="149EE675" w:rsidR="00360FB5" w:rsidRPr="00FD1BD1" w:rsidRDefault="00360FB5" w:rsidP="00553004">
            <w:pPr>
              <w:jc w:val="center"/>
              <w:rPr>
                <w:rFonts w:eastAsia="Calibri"/>
                <w:szCs w:val="22"/>
              </w:rPr>
            </w:pPr>
            <w:r w:rsidRPr="00FD1BD1">
              <w:rPr>
                <w:rFonts w:eastAsia="Calibri"/>
                <w:szCs w:val="22"/>
              </w:rPr>
              <w:t>4400-6245-8968</w:t>
            </w:r>
          </w:p>
        </w:tc>
      </w:tr>
      <w:tr w:rsidR="00360FB5" w:rsidRPr="00FD1BD1" w14:paraId="3A77EDF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15E92C2" w14:textId="77777777" w:rsidR="00360FB5" w:rsidRPr="00FD1BD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430DCFE" w14:textId="77777777" w:rsidR="00360FB5" w:rsidRPr="00FD1BD1" w:rsidRDefault="00360FB5" w:rsidP="00553004">
            <w:pPr>
              <w:rPr>
                <w:rFonts w:eastAsia="Calibri"/>
                <w:szCs w:val="22"/>
              </w:rPr>
            </w:pPr>
            <w:r w:rsidRPr="00FD1BD1">
              <w:rPr>
                <w:rFonts w:eastAsia="Calibri"/>
                <w:szCs w:val="22"/>
              </w:rPr>
              <w:t>k172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19ABED0" w14:textId="77777777" w:rsidR="00360FB5" w:rsidRPr="00FD1BD1" w:rsidRDefault="00360FB5" w:rsidP="00553004">
            <w:pPr>
              <w:rPr>
                <w:rFonts w:eastAsia="Calibri"/>
                <w:szCs w:val="22"/>
              </w:rPr>
            </w:pPr>
            <w:r w:rsidRPr="00FD1BD1">
              <w:rPr>
                <w:rFonts w:eastAsia="Calibri"/>
                <w:szCs w:val="22"/>
              </w:rPr>
              <w:t>Privažiuojamasis kelias prie gyvenamųjų namų Užtvankos g., Bebrūnų k. nuo kelio Nr. 120</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896F06E" w14:textId="77777777" w:rsidR="00360FB5" w:rsidRPr="00FD1BD1" w:rsidRDefault="00360FB5" w:rsidP="00553004">
            <w:pPr>
              <w:jc w:val="right"/>
              <w:rPr>
                <w:rFonts w:eastAsia="Calibri"/>
                <w:szCs w:val="22"/>
              </w:rPr>
            </w:pPr>
            <w:r w:rsidRPr="00FD1BD1">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26EA5"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BA31C"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D23B0" w14:textId="77777777" w:rsidR="00360FB5" w:rsidRPr="00FD1BD1" w:rsidRDefault="00360FB5" w:rsidP="00553004">
            <w:pPr>
              <w:jc w:val="right"/>
              <w:rPr>
                <w:rFonts w:eastAsia="Calibri"/>
                <w:szCs w:val="22"/>
              </w:rPr>
            </w:pPr>
            <w:r w:rsidRPr="00FD1BD1">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6F11D1" w14:textId="77777777" w:rsidR="00360FB5" w:rsidRPr="00FD1BD1" w:rsidRDefault="00360FB5" w:rsidP="00553004">
            <w:pPr>
              <w:jc w:val="center"/>
              <w:rPr>
                <w:rFonts w:eastAsia="Calibri"/>
                <w:szCs w:val="22"/>
              </w:rPr>
            </w:pPr>
            <w:r w:rsidRPr="00FD1BD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0B7AEF" w14:textId="77777777" w:rsidR="00360FB5" w:rsidRPr="00FD1BD1" w:rsidRDefault="00360FB5" w:rsidP="00553004">
            <w:pPr>
              <w:jc w:val="center"/>
              <w:rPr>
                <w:rFonts w:eastAsia="Calibri"/>
                <w:szCs w:val="22"/>
              </w:rPr>
            </w:pPr>
            <w:r w:rsidRPr="00FD1BD1">
              <w:rPr>
                <w:rFonts w:eastAsia="Calibri"/>
                <w:szCs w:val="22"/>
              </w:rPr>
              <w:t>-</w:t>
            </w:r>
          </w:p>
        </w:tc>
      </w:tr>
      <w:tr w:rsidR="00360FB5" w:rsidRPr="00FD1BD1" w14:paraId="444F255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F170C8" w14:textId="77777777" w:rsidR="00360FB5" w:rsidRPr="00FD1BD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A805DC8" w14:textId="77777777" w:rsidR="00360FB5" w:rsidRPr="00FD1BD1" w:rsidRDefault="00360FB5" w:rsidP="00553004">
            <w:pPr>
              <w:rPr>
                <w:rFonts w:eastAsia="Calibri"/>
                <w:szCs w:val="22"/>
              </w:rPr>
            </w:pPr>
            <w:r w:rsidRPr="00FD1BD1">
              <w:rPr>
                <w:rFonts w:eastAsia="Calibri"/>
                <w:szCs w:val="22"/>
              </w:rPr>
              <w:t>k173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99A932D" w14:textId="77777777" w:rsidR="00360FB5" w:rsidRPr="00FD1BD1" w:rsidRDefault="00360FB5" w:rsidP="00553004">
            <w:pPr>
              <w:rPr>
                <w:rFonts w:eastAsia="Calibri"/>
                <w:szCs w:val="22"/>
              </w:rPr>
            </w:pPr>
            <w:r w:rsidRPr="00FD1BD1">
              <w:rPr>
                <w:rFonts w:eastAsia="Calibri"/>
                <w:szCs w:val="22"/>
              </w:rPr>
              <w:t>Privažiuojamasis kelias prie Dabužių ežero nuo kelio Nr. 1205</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A0D1729" w14:textId="77777777" w:rsidR="00360FB5" w:rsidRPr="00FD1BD1" w:rsidRDefault="00360FB5" w:rsidP="00553004">
            <w:pPr>
              <w:jc w:val="right"/>
              <w:rPr>
                <w:rFonts w:eastAsia="Calibri"/>
                <w:szCs w:val="22"/>
              </w:rPr>
            </w:pPr>
            <w:r w:rsidRPr="00FD1BD1">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3E7CBA"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3B692"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BFF86C" w14:textId="77777777" w:rsidR="00360FB5" w:rsidRPr="00FD1BD1" w:rsidRDefault="00360FB5" w:rsidP="00553004">
            <w:pPr>
              <w:jc w:val="right"/>
              <w:rPr>
                <w:rFonts w:eastAsia="Calibri"/>
                <w:szCs w:val="22"/>
              </w:rPr>
            </w:pPr>
            <w:r w:rsidRPr="00FD1BD1">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AA2AF7" w14:textId="77777777" w:rsidR="00360FB5" w:rsidRPr="00FD1BD1" w:rsidRDefault="00360FB5" w:rsidP="00553004">
            <w:pPr>
              <w:jc w:val="center"/>
              <w:rPr>
                <w:rFonts w:eastAsia="Calibri"/>
                <w:szCs w:val="22"/>
              </w:rPr>
            </w:pPr>
            <w:r w:rsidRPr="00FD1BD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3F1681" w14:textId="77777777" w:rsidR="00360FB5" w:rsidRPr="00FD1BD1" w:rsidRDefault="00360FB5" w:rsidP="00553004">
            <w:pPr>
              <w:jc w:val="center"/>
              <w:rPr>
                <w:rFonts w:eastAsia="Calibri"/>
                <w:szCs w:val="22"/>
              </w:rPr>
            </w:pPr>
            <w:r w:rsidRPr="00FD1BD1">
              <w:rPr>
                <w:rFonts w:eastAsia="Calibri"/>
                <w:szCs w:val="22"/>
              </w:rPr>
              <w:t>-</w:t>
            </w:r>
          </w:p>
        </w:tc>
      </w:tr>
      <w:tr w:rsidR="00360FB5" w:rsidRPr="00FD1BD1" w14:paraId="3DC36A1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B5913BD" w14:textId="77777777" w:rsidR="00360FB5" w:rsidRPr="00FD1BD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35700EC" w14:textId="77777777" w:rsidR="00360FB5" w:rsidRPr="00FD1BD1" w:rsidRDefault="00360FB5" w:rsidP="00553004">
            <w:pPr>
              <w:rPr>
                <w:rFonts w:eastAsia="Calibri"/>
                <w:szCs w:val="22"/>
              </w:rPr>
            </w:pPr>
            <w:r w:rsidRPr="00FD1BD1">
              <w:rPr>
                <w:rFonts w:eastAsia="Calibri"/>
                <w:szCs w:val="22"/>
              </w:rPr>
              <w:t>k176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BCB0740" w14:textId="77777777" w:rsidR="00360FB5" w:rsidRPr="00FD1BD1" w:rsidRDefault="00360FB5" w:rsidP="00553004">
            <w:pPr>
              <w:rPr>
                <w:rFonts w:eastAsia="Calibri"/>
                <w:szCs w:val="22"/>
              </w:rPr>
            </w:pPr>
            <w:r w:rsidRPr="00FD1BD1">
              <w:rPr>
                <w:rFonts w:eastAsia="Calibri"/>
                <w:szCs w:val="22"/>
              </w:rPr>
              <w:t>Privažiuojamasis kelias prie gyvenamųjų namų Apykelių k. nuo kelio Nr. 1215</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6E1C77E" w14:textId="77777777" w:rsidR="00360FB5" w:rsidRPr="00FD1BD1" w:rsidRDefault="00360FB5" w:rsidP="00553004">
            <w:pPr>
              <w:jc w:val="right"/>
              <w:rPr>
                <w:rFonts w:eastAsia="Calibri"/>
                <w:szCs w:val="22"/>
              </w:rPr>
            </w:pPr>
            <w:r w:rsidRPr="00FD1BD1">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EEAD1"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316B0"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3A31B5" w14:textId="77777777" w:rsidR="00360FB5" w:rsidRPr="00FD1BD1" w:rsidRDefault="00360FB5" w:rsidP="00553004">
            <w:pPr>
              <w:jc w:val="right"/>
              <w:rPr>
                <w:rFonts w:eastAsia="Calibri"/>
                <w:szCs w:val="22"/>
              </w:rPr>
            </w:pPr>
            <w:r w:rsidRPr="00FD1BD1">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1C971" w14:textId="77777777" w:rsidR="00360FB5" w:rsidRPr="00FD1BD1" w:rsidRDefault="00360FB5" w:rsidP="00553004">
            <w:pPr>
              <w:jc w:val="center"/>
              <w:rPr>
                <w:rFonts w:eastAsia="Calibri"/>
                <w:szCs w:val="22"/>
              </w:rPr>
            </w:pPr>
            <w:r w:rsidRPr="00FD1BD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E9C1FA" w14:textId="77777777" w:rsidR="00360FB5" w:rsidRPr="00FD1BD1" w:rsidRDefault="00360FB5" w:rsidP="00553004">
            <w:pPr>
              <w:jc w:val="center"/>
              <w:rPr>
                <w:rFonts w:eastAsia="Calibri"/>
                <w:szCs w:val="22"/>
              </w:rPr>
            </w:pPr>
            <w:r w:rsidRPr="00FD1BD1">
              <w:rPr>
                <w:rFonts w:eastAsia="Calibri"/>
                <w:szCs w:val="22"/>
              </w:rPr>
              <w:t>-</w:t>
            </w:r>
          </w:p>
        </w:tc>
      </w:tr>
      <w:tr w:rsidR="00360FB5" w:rsidRPr="00FD1BD1" w14:paraId="47E6501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CC8C447" w14:textId="77777777" w:rsidR="00360FB5" w:rsidRPr="00FD1BD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D1E90D1" w14:textId="77777777" w:rsidR="00360FB5" w:rsidRPr="00FD1BD1" w:rsidRDefault="00360FB5" w:rsidP="00553004">
            <w:pPr>
              <w:rPr>
                <w:rFonts w:eastAsia="Calibri"/>
                <w:szCs w:val="22"/>
              </w:rPr>
            </w:pPr>
            <w:r w:rsidRPr="00FD1BD1">
              <w:rPr>
                <w:rFonts w:eastAsia="Calibri"/>
                <w:szCs w:val="22"/>
              </w:rPr>
              <w:t>k18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8A65E2A" w14:textId="77777777" w:rsidR="00360FB5" w:rsidRPr="00FD1BD1" w:rsidRDefault="00360FB5" w:rsidP="00553004">
            <w:pPr>
              <w:rPr>
                <w:rFonts w:eastAsia="Calibri"/>
                <w:szCs w:val="22"/>
              </w:rPr>
            </w:pPr>
            <w:r w:rsidRPr="00FD1BD1">
              <w:rPr>
                <w:rFonts w:eastAsia="Calibri"/>
                <w:szCs w:val="22"/>
              </w:rPr>
              <w:t>Mackeliškiai–Rezgiai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17772F5" w14:textId="0BC212BC" w:rsidR="00360FB5" w:rsidRPr="00FD1BD1" w:rsidRDefault="00360FB5" w:rsidP="00553004">
            <w:pPr>
              <w:jc w:val="right"/>
              <w:rPr>
                <w:rFonts w:eastAsia="Calibri"/>
                <w:szCs w:val="22"/>
              </w:rPr>
            </w:pPr>
            <w:r w:rsidRPr="00FD1BD1">
              <w:rPr>
                <w:rFonts w:eastAsia="Calibri"/>
                <w:szCs w:val="22"/>
              </w:rPr>
              <w:t>879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820AF3"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B0657" w14:textId="2F557D2E" w:rsidR="00360FB5" w:rsidRPr="00FD1BD1" w:rsidRDefault="00360FB5" w:rsidP="00553004">
            <w:pPr>
              <w:jc w:val="right"/>
              <w:rPr>
                <w:rFonts w:eastAsia="Calibri"/>
                <w:szCs w:val="22"/>
              </w:rPr>
            </w:pPr>
            <w:r w:rsidRPr="00FD1BD1">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EE70A" w14:textId="4CDAD15B" w:rsidR="00360FB5" w:rsidRPr="00FD1BD1" w:rsidRDefault="00360FB5" w:rsidP="00553004">
            <w:pPr>
              <w:jc w:val="right"/>
              <w:rPr>
                <w:rFonts w:eastAsia="Calibri"/>
                <w:szCs w:val="22"/>
              </w:rPr>
            </w:pPr>
            <w:r w:rsidRPr="00FD1BD1">
              <w:rPr>
                <w:rFonts w:eastAsia="Calibri"/>
                <w:szCs w:val="22"/>
              </w:rPr>
              <w:t>833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21D49" w14:textId="77777777" w:rsidR="00360FB5" w:rsidRPr="00FD1BD1" w:rsidRDefault="00360FB5" w:rsidP="00553004">
            <w:pPr>
              <w:jc w:val="center"/>
              <w:rPr>
                <w:rFonts w:eastAsia="Calibri"/>
                <w:szCs w:val="22"/>
              </w:rPr>
            </w:pPr>
            <w:r w:rsidRPr="00FD1BD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BA4B45" w14:textId="10DA8759" w:rsidR="00360FB5" w:rsidRPr="00FD1BD1" w:rsidRDefault="00360FB5" w:rsidP="00553004">
            <w:pPr>
              <w:jc w:val="center"/>
              <w:rPr>
                <w:rFonts w:eastAsia="Calibri"/>
                <w:szCs w:val="22"/>
              </w:rPr>
            </w:pPr>
            <w:r w:rsidRPr="00FD1BD1">
              <w:rPr>
                <w:rFonts w:eastAsia="Calibri"/>
                <w:szCs w:val="22"/>
              </w:rPr>
              <w:t>4400-6245-8984</w:t>
            </w:r>
          </w:p>
        </w:tc>
      </w:tr>
      <w:tr w:rsidR="00360FB5" w:rsidRPr="00FD1BD1" w14:paraId="4BE1A56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99A3FEA" w14:textId="77777777" w:rsidR="00360FB5" w:rsidRPr="00FD1BD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D92E67F" w14:textId="77777777" w:rsidR="00360FB5" w:rsidRPr="00FD1BD1" w:rsidRDefault="00360FB5" w:rsidP="00553004">
            <w:pPr>
              <w:rPr>
                <w:rFonts w:eastAsia="Calibri"/>
                <w:szCs w:val="22"/>
              </w:rPr>
            </w:pPr>
            <w:r w:rsidRPr="00FD1BD1">
              <w:rPr>
                <w:rFonts w:eastAsia="Calibri"/>
                <w:szCs w:val="22"/>
              </w:rPr>
              <w:t>k19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7A184F4" w14:textId="77777777" w:rsidR="00360FB5" w:rsidRPr="00FD1BD1" w:rsidRDefault="00360FB5" w:rsidP="00553004">
            <w:pPr>
              <w:rPr>
                <w:rFonts w:eastAsia="Calibri"/>
                <w:szCs w:val="22"/>
              </w:rPr>
            </w:pPr>
            <w:r w:rsidRPr="00FD1BD1">
              <w:rPr>
                <w:rFonts w:eastAsia="Calibri"/>
                <w:szCs w:val="22"/>
              </w:rPr>
              <w:t>Pravažiuojamasis kelias nuo Miško g., Dabužių k. iki kelio Troškūnai–Traupis</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A767748" w14:textId="77777777" w:rsidR="00360FB5" w:rsidRPr="00FD1BD1" w:rsidRDefault="00360FB5" w:rsidP="00553004">
            <w:pPr>
              <w:jc w:val="right"/>
              <w:rPr>
                <w:rFonts w:eastAsia="Calibri"/>
                <w:szCs w:val="22"/>
              </w:rPr>
            </w:pPr>
            <w:r w:rsidRPr="00FD1BD1">
              <w:rPr>
                <w:rFonts w:eastAsia="Calibri"/>
                <w:szCs w:val="22"/>
              </w:rPr>
              <w:t>1400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ADB8C"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57443" w14:textId="77777777" w:rsidR="00360FB5" w:rsidRPr="00FD1BD1" w:rsidRDefault="00360FB5" w:rsidP="00553004">
            <w:pPr>
              <w:jc w:val="right"/>
              <w:rPr>
                <w:rFonts w:eastAsia="Calibri"/>
                <w:szCs w:val="22"/>
              </w:rPr>
            </w:pPr>
            <w:r w:rsidRPr="00FD1BD1">
              <w:rPr>
                <w:rFonts w:eastAsia="Calibri"/>
                <w:szCs w:val="22"/>
              </w:rPr>
              <w:t>1400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9DF1E"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16541" w14:textId="77777777" w:rsidR="00360FB5" w:rsidRPr="00FD1BD1" w:rsidRDefault="00360FB5" w:rsidP="00553004">
            <w:pPr>
              <w:jc w:val="center"/>
              <w:rPr>
                <w:rFonts w:eastAsia="Calibri"/>
                <w:szCs w:val="22"/>
              </w:rPr>
            </w:pPr>
            <w:r w:rsidRPr="00FD1BD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2642E8" w14:textId="77777777" w:rsidR="00360FB5" w:rsidRPr="00FD1BD1" w:rsidRDefault="00360FB5" w:rsidP="00553004">
            <w:pPr>
              <w:jc w:val="center"/>
              <w:rPr>
                <w:rFonts w:eastAsia="Calibri"/>
                <w:szCs w:val="22"/>
              </w:rPr>
            </w:pPr>
            <w:r w:rsidRPr="00FD1BD1">
              <w:rPr>
                <w:rFonts w:eastAsia="Calibri"/>
                <w:szCs w:val="22"/>
              </w:rPr>
              <w:t>-</w:t>
            </w:r>
          </w:p>
        </w:tc>
      </w:tr>
      <w:tr w:rsidR="00360FB5" w:rsidRPr="004B1509" w14:paraId="3578A6B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92780B"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01416DC" w14:textId="77777777" w:rsidR="00360FB5" w:rsidRPr="004B1509" w:rsidRDefault="00360FB5" w:rsidP="00553004">
            <w:pPr>
              <w:rPr>
                <w:rFonts w:eastAsia="Calibri"/>
                <w:szCs w:val="22"/>
              </w:rPr>
            </w:pPr>
            <w:r w:rsidRPr="004B1509">
              <w:rPr>
                <w:rFonts w:eastAsia="Calibri"/>
                <w:szCs w:val="22"/>
              </w:rPr>
              <w:t>k2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DBDE019" w14:textId="77777777" w:rsidR="00360FB5" w:rsidRPr="004B1509" w:rsidRDefault="00360FB5" w:rsidP="00553004">
            <w:pPr>
              <w:rPr>
                <w:rFonts w:eastAsia="Calibri"/>
                <w:szCs w:val="22"/>
              </w:rPr>
            </w:pPr>
            <w:r w:rsidRPr="004B1509">
              <w:rPr>
                <w:rFonts w:eastAsia="Calibri"/>
                <w:szCs w:val="22"/>
              </w:rPr>
              <w:t xml:space="preserve">Kabošiai–Staškūniškis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84AE151" w14:textId="77777777" w:rsidR="00360FB5" w:rsidRPr="004B1509" w:rsidRDefault="00360FB5" w:rsidP="00553004">
            <w:pPr>
              <w:jc w:val="right"/>
              <w:rPr>
                <w:rFonts w:eastAsia="Calibri"/>
                <w:szCs w:val="22"/>
              </w:rPr>
            </w:pPr>
            <w:r w:rsidRPr="004B1509">
              <w:rPr>
                <w:rFonts w:eastAsia="Calibri"/>
                <w:szCs w:val="22"/>
              </w:rPr>
              <w:t>2082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2D02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E7EE9D" w14:textId="77777777" w:rsidR="00360FB5" w:rsidRPr="004B1509" w:rsidRDefault="00360FB5" w:rsidP="00553004">
            <w:pPr>
              <w:jc w:val="right"/>
              <w:rPr>
                <w:rFonts w:eastAsia="Calibri"/>
                <w:szCs w:val="22"/>
              </w:rPr>
            </w:pPr>
            <w:r w:rsidRPr="004B1509">
              <w:rPr>
                <w:rFonts w:eastAsia="Calibri"/>
                <w:szCs w:val="22"/>
              </w:rPr>
              <w:t>2082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9C85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77A22"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2563F7" w14:textId="77777777" w:rsidR="00360FB5" w:rsidRPr="004B1509" w:rsidRDefault="00360FB5" w:rsidP="00553004">
            <w:pPr>
              <w:jc w:val="center"/>
              <w:rPr>
                <w:rFonts w:eastAsia="Calibri"/>
                <w:szCs w:val="22"/>
              </w:rPr>
            </w:pPr>
            <w:r w:rsidRPr="004B1509">
              <w:rPr>
                <w:rFonts w:eastAsia="Calibri"/>
                <w:szCs w:val="22"/>
              </w:rPr>
              <w:t>-</w:t>
            </w:r>
          </w:p>
        </w:tc>
      </w:tr>
      <w:tr w:rsidR="00360FB5" w:rsidRPr="00753A17" w14:paraId="723CEF8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A085DB" w14:textId="77777777" w:rsidR="00360FB5" w:rsidRPr="00753A17"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93C26CE" w14:textId="77777777" w:rsidR="00360FB5" w:rsidRPr="00753A17" w:rsidRDefault="00360FB5" w:rsidP="00553004">
            <w:pPr>
              <w:rPr>
                <w:rFonts w:eastAsia="Calibri"/>
                <w:szCs w:val="22"/>
              </w:rPr>
            </w:pPr>
            <w:r w:rsidRPr="00753A17">
              <w:rPr>
                <w:rFonts w:eastAsia="Calibri"/>
                <w:szCs w:val="22"/>
              </w:rPr>
              <w:t>k20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3A99D9A" w14:textId="5EB5639F" w:rsidR="00360FB5" w:rsidRPr="00753A17" w:rsidRDefault="00360FB5" w:rsidP="00553004">
            <w:pPr>
              <w:rPr>
                <w:rFonts w:eastAsia="Calibri"/>
                <w:szCs w:val="22"/>
              </w:rPr>
            </w:pPr>
            <w:r w:rsidRPr="00753A17">
              <w:rPr>
                <w:rFonts w:eastAsia="Calibri"/>
                <w:szCs w:val="22"/>
              </w:rPr>
              <w:t>Pravažiuojamasis kelias nuo kelio Nr. k73 iki Dvaro g., Dabužių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D1004F2" w14:textId="77777777" w:rsidR="00360FB5" w:rsidRPr="00753A17" w:rsidRDefault="00360FB5" w:rsidP="00553004">
            <w:pPr>
              <w:jc w:val="right"/>
              <w:rPr>
                <w:rFonts w:eastAsia="Calibri"/>
                <w:szCs w:val="22"/>
              </w:rPr>
            </w:pPr>
            <w:r w:rsidRPr="00753A17">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9A963F" w14:textId="77777777" w:rsidR="00360FB5" w:rsidRPr="00753A17" w:rsidRDefault="00360FB5" w:rsidP="00553004">
            <w:pPr>
              <w:jc w:val="right"/>
              <w:rPr>
                <w:rFonts w:eastAsia="Calibri"/>
                <w:szCs w:val="22"/>
              </w:rPr>
            </w:pPr>
            <w:r w:rsidRPr="00753A1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2E307" w14:textId="77777777" w:rsidR="00360FB5" w:rsidRPr="00753A17" w:rsidRDefault="00360FB5" w:rsidP="00553004">
            <w:pPr>
              <w:jc w:val="right"/>
              <w:rPr>
                <w:rFonts w:eastAsia="Calibri"/>
                <w:szCs w:val="22"/>
              </w:rPr>
            </w:pPr>
            <w:r w:rsidRPr="00753A17">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C4C00" w14:textId="77777777" w:rsidR="00360FB5" w:rsidRPr="00753A17" w:rsidRDefault="00360FB5" w:rsidP="00553004">
            <w:pPr>
              <w:jc w:val="right"/>
              <w:rPr>
                <w:rFonts w:eastAsia="Calibri"/>
                <w:szCs w:val="22"/>
              </w:rPr>
            </w:pPr>
            <w:r w:rsidRPr="00753A1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C6846" w14:textId="77777777" w:rsidR="00360FB5" w:rsidRPr="00753A17" w:rsidRDefault="00360FB5" w:rsidP="00553004">
            <w:pPr>
              <w:jc w:val="center"/>
              <w:rPr>
                <w:rFonts w:eastAsia="Calibri"/>
                <w:szCs w:val="22"/>
              </w:rPr>
            </w:pPr>
            <w:r w:rsidRPr="00753A17">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094230" w14:textId="77777777" w:rsidR="00360FB5" w:rsidRPr="00753A17" w:rsidRDefault="00360FB5" w:rsidP="00553004">
            <w:pPr>
              <w:jc w:val="center"/>
              <w:rPr>
                <w:rFonts w:eastAsia="Calibri"/>
                <w:szCs w:val="22"/>
              </w:rPr>
            </w:pPr>
            <w:r w:rsidRPr="00753A17">
              <w:rPr>
                <w:rFonts w:eastAsia="Calibri"/>
                <w:szCs w:val="22"/>
              </w:rPr>
              <w:t>-</w:t>
            </w:r>
          </w:p>
        </w:tc>
      </w:tr>
      <w:tr w:rsidR="00360FB5" w:rsidRPr="004B1509" w14:paraId="14D3867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BEABF9"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BD82853" w14:textId="77777777" w:rsidR="00360FB5" w:rsidRPr="004B1509" w:rsidRDefault="00360FB5" w:rsidP="00553004">
            <w:pPr>
              <w:rPr>
                <w:rFonts w:eastAsia="Calibri"/>
                <w:szCs w:val="22"/>
              </w:rPr>
            </w:pPr>
            <w:r w:rsidRPr="004B1509">
              <w:rPr>
                <w:rFonts w:eastAsia="Calibri"/>
                <w:szCs w:val="22"/>
              </w:rPr>
              <w:t>k21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E8FF330" w14:textId="77777777" w:rsidR="00360FB5" w:rsidRPr="004B1509" w:rsidRDefault="00360FB5" w:rsidP="00553004">
            <w:pPr>
              <w:rPr>
                <w:rFonts w:eastAsia="Calibri"/>
                <w:szCs w:val="22"/>
              </w:rPr>
            </w:pPr>
            <w:r w:rsidRPr="004B1509">
              <w:rPr>
                <w:rFonts w:eastAsia="Calibri"/>
                <w:szCs w:val="22"/>
              </w:rPr>
              <w:t>Bebrūnai–Dauginčiai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37135CD" w14:textId="77777777" w:rsidR="00360FB5" w:rsidRPr="004B1509" w:rsidRDefault="00360FB5" w:rsidP="00553004">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29F09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0632B" w14:textId="77777777" w:rsidR="00360FB5" w:rsidRPr="004B1509" w:rsidRDefault="00360FB5" w:rsidP="00553004">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941F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935B72"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27F44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EDFAA5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1DB2774"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F854FE7" w14:textId="77777777" w:rsidR="00360FB5" w:rsidRPr="004B1509" w:rsidRDefault="00360FB5" w:rsidP="00553004">
            <w:pPr>
              <w:rPr>
                <w:rFonts w:eastAsia="Calibri"/>
                <w:szCs w:val="22"/>
              </w:rPr>
            </w:pPr>
            <w:r w:rsidRPr="004B1509">
              <w:rPr>
                <w:rFonts w:eastAsia="Calibri"/>
                <w:szCs w:val="22"/>
              </w:rPr>
              <w:t>k22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85724B0" w14:textId="77777777" w:rsidR="00360FB5" w:rsidRPr="004B1509" w:rsidRDefault="00360FB5" w:rsidP="00553004">
            <w:pPr>
              <w:rPr>
                <w:rFonts w:eastAsia="Calibri"/>
                <w:szCs w:val="22"/>
              </w:rPr>
            </w:pPr>
            <w:r w:rsidRPr="004B1509">
              <w:rPr>
                <w:rFonts w:eastAsia="Calibri"/>
                <w:szCs w:val="22"/>
              </w:rPr>
              <w:t xml:space="preserve">Papiškiai–Zaviesiškis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22750A0" w14:textId="77777777" w:rsidR="00360FB5" w:rsidRPr="004B1509" w:rsidRDefault="00360FB5" w:rsidP="00553004">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CD80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0940F6" w14:textId="77777777" w:rsidR="00360FB5" w:rsidRPr="004B1509" w:rsidRDefault="00360FB5" w:rsidP="00553004">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E203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5D75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52C86B" w14:textId="77777777" w:rsidR="00360FB5" w:rsidRPr="004B1509" w:rsidRDefault="00360FB5" w:rsidP="00553004">
            <w:pPr>
              <w:jc w:val="center"/>
              <w:rPr>
                <w:rFonts w:eastAsia="Calibri"/>
                <w:szCs w:val="22"/>
              </w:rPr>
            </w:pPr>
            <w:r w:rsidRPr="004B1509">
              <w:rPr>
                <w:rFonts w:eastAsia="Calibri"/>
                <w:szCs w:val="22"/>
              </w:rPr>
              <w:t>4400-5428-2589</w:t>
            </w:r>
          </w:p>
        </w:tc>
      </w:tr>
      <w:tr w:rsidR="00360FB5" w:rsidRPr="004B1509" w14:paraId="705AFC5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596434A"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A04180" w14:textId="77777777" w:rsidR="00360FB5" w:rsidRPr="004B1509" w:rsidRDefault="00360FB5" w:rsidP="00553004">
            <w:pPr>
              <w:rPr>
                <w:rFonts w:eastAsia="Calibri"/>
                <w:szCs w:val="22"/>
              </w:rPr>
            </w:pPr>
            <w:r w:rsidRPr="004B1509">
              <w:rPr>
                <w:rFonts w:eastAsia="Calibri"/>
                <w:szCs w:val="22"/>
              </w:rPr>
              <w:t>k23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EFDC09C" w14:textId="77777777" w:rsidR="00360FB5" w:rsidRPr="004B1509" w:rsidRDefault="00360FB5" w:rsidP="00553004">
            <w:pPr>
              <w:rPr>
                <w:rFonts w:eastAsia="Calibri"/>
                <w:szCs w:val="22"/>
              </w:rPr>
            </w:pPr>
            <w:r w:rsidRPr="004B1509">
              <w:rPr>
                <w:rFonts w:eastAsia="Calibri"/>
                <w:szCs w:val="22"/>
              </w:rPr>
              <w:t>Privažiuojamasis kelias prie gyvenamųjų namų Pilypų k. nuo kelio Nr. 1204</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7D31D33" w14:textId="77777777" w:rsidR="00360FB5" w:rsidRPr="004B1509" w:rsidRDefault="00360FB5" w:rsidP="00553004">
            <w:pPr>
              <w:jc w:val="right"/>
              <w:rPr>
                <w:rFonts w:eastAsia="Calibri"/>
                <w:szCs w:val="22"/>
              </w:rPr>
            </w:pPr>
            <w:r w:rsidRPr="004B1509">
              <w:rPr>
                <w:rFonts w:eastAsia="Calibri"/>
                <w:szCs w:val="22"/>
              </w:rPr>
              <w:t>1132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14298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A37D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D59D3" w14:textId="77777777" w:rsidR="00360FB5" w:rsidRPr="004B1509" w:rsidRDefault="00360FB5" w:rsidP="00553004">
            <w:pPr>
              <w:jc w:val="right"/>
              <w:rPr>
                <w:rFonts w:eastAsia="Calibri"/>
                <w:szCs w:val="22"/>
              </w:rPr>
            </w:pPr>
            <w:r w:rsidRPr="004B1509">
              <w:rPr>
                <w:rFonts w:eastAsia="Calibri"/>
                <w:szCs w:val="22"/>
              </w:rPr>
              <w:t>1132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BACE6"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E4C4B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8F2C48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906701"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7CC8EDE" w14:textId="77777777" w:rsidR="00360FB5" w:rsidRPr="004B1509" w:rsidRDefault="00360FB5" w:rsidP="00553004">
            <w:pPr>
              <w:rPr>
                <w:rFonts w:eastAsia="Calibri"/>
                <w:szCs w:val="22"/>
              </w:rPr>
            </w:pPr>
            <w:r w:rsidRPr="004B1509">
              <w:rPr>
                <w:rFonts w:eastAsia="Calibri"/>
                <w:szCs w:val="22"/>
              </w:rPr>
              <w:t>k24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D91BE14" w14:textId="46B29D07" w:rsidR="00360FB5" w:rsidRPr="004B1509" w:rsidRDefault="00360FB5" w:rsidP="00553004">
            <w:pPr>
              <w:rPr>
                <w:rFonts w:eastAsia="Calibri"/>
                <w:szCs w:val="22"/>
              </w:rPr>
            </w:pPr>
            <w:r w:rsidRPr="004B1509">
              <w:rPr>
                <w:rFonts w:eastAsia="Calibri"/>
                <w:szCs w:val="22"/>
              </w:rPr>
              <w:t>Janušava–Veselava, 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B35E087" w14:textId="77777777" w:rsidR="00360FB5" w:rsidRPr="004B1509" w:rsidRDefault="00360FB5" w:rsidP="00553004">
            <w:pPr>
              <w:jc w:val="right"/>
              <w:rPr>
                <w:rFonts w:eastAsia="Calibri"/>
                <w:szCs w:val="22"/>
              </w:rPr>
            </w:pPr>
            <w:r w:rsidRPr="004B1509">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37E0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683FF" w14:textId="77777777" w:rsidR="00360FB5" w:rsidRPr="004B1509" w:rsidRDefault="00360FB5" w:rsidP="00553004">
            <w:pPr>
              <w:jc w:val="right"/>
              <w:rPr>
                <w:rFonts w:eastAsia="Calibri"/>
                <w:szCs w:val="22"/>
              </w:rPr>
            </w:pPr>
            <w:r w:rsidRPr="004B1509">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vAlign w:val="center"/>
          </w:tcPr>
          <w:p w14:paraId="7A72A2FA" w14:textId="77777777" w:rsidR="00360FB5" w:rsidRPr="004B1509"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AE34CC1"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044C6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8A75C3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6B78F1"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0B8AF8" w14:textId="77777777" w:rsidR="00360FB5" w:rsidRPr="004B1509" w:rsidRDefault="00360FB5" w:rsidP="00553004">
            <w:pPr>
              <w:rPr>
                <w:rFonts w:eastAsia="Calibri"/>
                <w:szCs w:val="22"/>
              </w:rPr>
            </w:pPr>
            <w:r w:rsidRPr="004B1509">
              <w:rPr>
                <w:rFonts w:eastAsia="Calibri"/>
                <w:szCs w:val="22"/>
              </w:rPr>
              <w:t>k24-1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7DF28A2" w14:textId="04E07B78" w:rsidR="00360FB5" w:rsidRPr="004B1509" w:rsidRDefault="00360FB5" w:rsidP="00553004">
            <w:pPr>
              <w:rPr>
                <w:rFonts w:eastAsia="Calibri"/>
                <w:szCs w:val="22"/>
              </w:rPr>
            </w:pPr>
            <w:r w:rsidRPr="004B1509">
              <w:rPr>
                <w:rFonts w:eastAsia="Calibri"/>
                <w:szCs w:val="22"/>
              </w:rPr>
              <w:t>Janušava–Veselava, I</w:t>
            </w:r>
            <w:r>
              <w:rPr>
                <w:rFonts w:eastAsia="Calibri"/>
                <w:szCs w:val="22"/>
              </w:rPr>
              <w:t>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7268ED8" w14:textId="77777777" w:rsidR="00360FB5" w:rsidRPr="004B1509" w:rsidRDefault="00360FB5" w:rsidP="00553004">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2AC96" w14:textId="77777777" w:rsidR="00360FB5" w:rsidRPr="004B1509" w:rsidRDefault="00360FB5" w:rsidP="00553004">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3F89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3B91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0FFE7"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5F225" w14:textId="77777777" w:rsidR="00360FB5" w:rsidRPr="004B1509" w:rsidRDefault="00360FB5" w:rsidP="00553004">
            <w:pPr>
              <w:jc w:val="center"/>
              <w:rPr>
                <w:rFonts w:eastAsia="Calibri"/>
                <w:szCs w:val="22"/>
              </w:rPr>
            </w:pPr>
            <w:r w:rsidRPr="004B1509">
              <w:rPr>
                <w:rFonts w:eastAsia="Calibri"/>
                <w:szCs w:val="22"/>
              </w:rPr>
              <w:t>-</w:t>
            </w:r>
          </w:p>
        </w:tc>
      </w:tr>
      <w:tr w:rsidR="00360FB5" w:rsidRPr="00754EA3" w14:paraId="51F74D6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8A9874" w14:textId="77777777" w:rsidR="00360FB5" w:rsidRPr="00754EA3"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B07837D" w14:textId="77777777" w:rsidR="00360FB5" w:rsidRPr="00754EA3" w:rsidRDefault="00360FB5" w:rsidP="00553004">
            <w:pPr>
              <w:rPr>
                <w:rFonts w:eastAsia="Calibri"/>
                <w:szCs w:val="22"/>
              </w:rPr>
            </w:pPr>
            <w:r w:rsidRPr="00754EA3">
              <w:rPr>
                <w:rFonts w:eastAsia="Calibri"/>
                <w:szCs w:val="22"/>
              </w:rPr>
              <w:t>k25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A4C3B15" w14:textId="75F69E21" w:rsidR="00360FB5" w:rsidRPr="00754EA3" w:rsidRDefault="00360FB5" w:rsidP="00553004">
            <w:pPr>
              <w:rPr>
                <w:rFonts w:eastAsia="Calibri"/>
                <w:szCs w:val="22"/>
              </w:rPr>
            </w:pPr>
            <w:r w:rsidRPr="00754EA3">
              <w:rPr>
                <w:rFonts w:eastAsia="Calibri"/>
                <w:szCs w:val="22"/>
              </w:rPr>
              <w:t>Bebrūnai–Purveliai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9838B50" w14:textId="77777777" w:rsidR="00360FB5" w:rsidRPr="00754EA3" w:rsidRDefault="00360FB5" w:rsidP="00553004">
            <w:pPr>
              <w:jc w:val="right"/>
              <w:rPr>
                <w:rFonts w:eastAsia="Calibri"/>
                <w:szCs w:val="22"/>
              </w:rPr>
            </w:pPr>
            <w:r w:rsidRPr="00754EA3">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4717A" w14:textId="2EE11522" w:rsidR="00360FB5" w:rsidRPr="00754EA3" w:rsidRDefault="00360FB5" w:rsidP="00553004">
            <w:pPr>
              <w:jc w:val="right"/>
              <w:rPr>
                <w:rFonts w:eastAsia="Calibri"/>
                <w:strike/>
                <w:szCs w:val="22"/>
              </w:rPr>
            </w:pPr>
            <w:r w:rsidRPr="00754EA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22100" w14:textId="77777777" w:rsidR="00360FB5" w:rsidRPr="00754EA3" w:rsidRDefault="00360FB5" w:rsidP="00553004">
            <w:pPr>
              <w:jc w:val="right"/>
              <w:rPr>
                <w:rFonts w:eastAsia="Calibri"/>
                <w:szCs w:val="22"/>
              </w:rPr>
            </w:pPr>
            <w:r w:rsidRPr="00754EA3">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B8C202" w14:textId="77777777" w:rsidR="00360FB5" w:rsidRPr="00754EA3" w:rsidRDefault="00360FB5" w:rsidP="00553004">
            <w:pPr>
              <w:jc w:val="right"/>
              <w:rPr>
                <w:rFonts w:eastAsia="Calibri"/>
                <w:szCs w:val="22"/>
              </w:rPr>
            </w:pPr>
            <w:r w:rsidRPr="00754EA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7ABBB" w14:textId="77777777" w:rsidR="00360FB5" w:rsidRPr="00754EA3" w:rsidRDefault="00360FB5" w:rsidP="00553004">
            <w:pPr>
              <w:jc w:val="center"/>
              <w:rPr>
                <w:rFonts w:eastAsia="Calibri"/>
                <w:szCs w:val="22"/>
              </w:rPr>
            </w:pPr>
            <w:r w:rsidRPr="00754EA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83F914" w14:textId="77777777" w:rsidR="00360FB5" w:rsidRPr="00754EA3" w:rsidRDefault="00360FB5" w:rsidP="00553004">
            <w:pPr>
              <w:jc w:val="center"/>
              <w:rPr>
                <w:rFonts w:eastAsia="Calibri"/>
                <w:szCs w:val="22"/>
              </w:rPr>
            </w:pPr>
            <w:r w:rsidRPr="00754EA3">
              <w:rPr>
                <w:rFonts w:eastAsia="Calibri"/>
                <w:szCs w:val="22"/>
              </w:rPr>
              <w:t>-</w:t>
            </w:r>
          </w:p>
        </w:tc>
      </w:tr>
      <w:tr w:rsidR="00360FB5" w:rsidRPr="00500F50" w14:paraId="066FD3D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76254A6" w14:textId="77777777" w:rsidR="00360FB5" w:rsidRPr="00500F50"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256160F" w14:textId="77777777" w:rsidR="00360FB5" w:rsidRPr="00500F50" w:rsidRDefault="00360FB5" w:rsidP="00553004">
            <w:pPr>
              <w:rPr>
                <w:rFonts w:eastAsia="Calibri"/>
                <w:szCs w:val="22"/>
              </w:rPr>
            </w:pPr>
            <w:r w:rsidRPr="00500F50">
              <w:rPr>
                <w:rFonts w:eastAsia="Calibri"/>
                <w:szCs w:val="22"/>
              </w:rPr>
              <w:t>k26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B99084E" w14:textId="77777777" w:rsidR="00360FB5" w:rsidRPr="00500F50" w:rsidRDefault="00360FB5" w:rsidP="00553004">
            <w:pPr>
              <w:rPr>
                <w:rFonts w:eastAsia="Calibri"/>
                <w:szCs w:val="22"/>
              </w:rPr>
            </w:pPr>
            <w:r w:rsidRPr="00500F50">
              <w:rPr>
                <w:rFonts w:eastAsia="Calibri"/>
                <w:szCs w:val="22"/>
              </w:rPr>
              <w:t xml:space="preserve">Žvirblėnai–Pankėnai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8E05D6C" w14:textId="77777777" w:rsidR="00360FB5" w:rsidRPr="00500F50" w:rsidRDefault="00360FB5" w:rsidP="00553004">
            <w:pPr>
              <w:jc w:val="right"/>
              <w:rPr>
                <w:rFonts w:eastAsia="Calibri"/>
                <w:szCs w:val="22"/>
              </w:rPr>
            </w:pPr>
            <w:r w:rsidRPr="00500F50">
              <w:rPr>
                <w:rFonts w:eastAsia="Calibri"/>
                <w:szCs w:val="22"/>
              </w:rPr>
              <w:t>2743</w:t>
            </w:r>
          </w:p>
        </w:tc>
        <w:tc>
          <w:tcPr>
            <w:tcW w:w="1133" w:type="dxa"/>
            <w:tcBorders>
              <w:top w:val="single" w:sz="4" w:space="0" w:color="auto"/>
              <w:left w:val="single" w:sz="4" w:space="0" w:color="auto"/>
              <w:bottom w:val="single" w:sz="4" w:space="0" w:color="auto"/>
              <w:right w:val="single" w:sz="4" w:space="0" w:color="auto"/>
            </w:tcBorders>
            <w:vAlign w:val="center"/>
          </w:tcPr>
          <w:p w14:paraId="426CBDD8" w14:textId="4A8F0857" w:rsidR="00360FB5" w:rsidRPr="00500F50" w:rsidRDefault="00360FB5" w:rsidP="00553004">
            <w:pPr>
              <w:jc w:val="right"/>
              <w:rPr>
                <w:rFonts w:eastAsia="Calibri"/>
                <w:strike/>
                <w:szCs w:val="22"/>
              </w:rPr>
            </w:pPr>
            <w:r w:rsidRPr="00500F5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BD77E" w14:textId="77777777" w:rsidR="00360FB5" w:rsidRPr="00500F50" w:rsidRDefault="00360FB5" w:rsidP="00553004">
            <w:pPr>
              <w:jc w:val="right"/>
              <w:rPr>
                <w:rFonts w:eastAsia="Calibri"/>
                <w:szCs w:val="22"/>
              </w:rPr>
            </w:pPr>
            <w:r w:rsidRPr="00500F50">
              <w:rPr>
                <w:rFonts w:eastAsia="Calibri"/>
                <w:szCs w:val="22"/>
              </w:rPr>
              <w:t>2743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46D651" w14:textId="77777777" w:rsidR="00360FB5" w:rsidRPr="00500F50" w:rsidRDefault="00360FB5" w:rsidP="00553004">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98973A" w14:textId="77777777" w:rsidR="00360FB5" w:rsidRPr="00500F50" w:rsidRDefault="00360FB5" w:rsidP="00553004">
            <w:pPr>
              <w:jc w:val="center"/>
              <w:rPr>
                <w:rFonts w:eastAsia="Calibri"/>
                <w:szCs w:val="22"/>
              </w:rPr>
            </w:pPr>
            <w:r w:rsidRPr="00500F50">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EE4F95" w14:textId="77777777" w:rsidR="00360FB5" w:rsidRPr="00500F50" w:rsidRDefault="00360FB5" w:rsidP="00553004">
            <w:pPr>
              <w:jc w:val="center"/>
              <w:rPr>
                <w:rFonts w:eastAsia="Calibri"/>
                <w:szCs w:val="22"/>
              </w:rPr>
            </w:pPr>
            <w:r w:rsidRPr="00500F50">
              <w:rPr>
                <w:rFonts w:eastAsia="Calibri"/>
                <w:szCs w:val="22"/>
              </w:rPr>
              <w:t>-</w:t>
            </w:r>
          </w:p>
        </w:tc>
      </w:tr>
      <w:tr w:rsidR="00A70ECF" w:rsidRPr="00A70ECF" w14:paraId="4238208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1F5267" w14:textId="77777777" w:rsidR="00360FB5" w:rsidRPr="00A70ECF"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BA8E4BA" w14:textId="77777777" w:rsidR="00360FB5" w:rsidRPr="00A70ECF" w:rsidRDefault="00360FB5" w:rsidP="00553004">
            <w:pPr>
              <w:rPr>
                <w:rFonts w:eastAsia="Calibri"/>
                <w:szCs w:val="22"/>
              </w:rPr>
            </w:pPr>
            <w:r w:rsidRPr="00A70ECF">
              <w:rPr>
                <w:rFonts w:eastAsia="Calibri"/>
                <w:szCs w:val="22"/>
              </w:rPr>
              <w:t>k26-1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95B8CF6" w14:textId="77777777" w:rsidR="00360FB5" w:rsidRPr="00A70ECF" w:rsidRDefault="00360FB5" w:rsidP="00553004">
            <w:pPr>
              <w:rPr>
                <w:rFonts w:eastAsia="Calibri"/>
                <w:szCs w:val="22"/>
              </w:rPr>
            </w:pPr>
            <w:r w:rsidRPr="00A70ECF">
              <w:rPr>
                <w:rFonts w:eastAsia="Calibri"/>
                <w:szCs w:val="22"/>
              </w:rPr>
              <w:t xml:space="preserve">Šeriai–Pankėnai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83B8798" w14:textId="0970CB6D" w:rsidR="00360FB5" w:rsidRPr="00A70ECF" w:rsidRDefault="003678FC" w:rsidP="00553004">
            <w:pPr>
              <w:jc w:val="right"/>
              <w:rPr>
                <w:rFonts w:eastAsia="Calibri"/>
                <w:szCs w:val="22"/>
              </w:rPr>
            </w:pPr>
            <w:r w:rsidRPr="00A70ECF">
              <w:rPr>
                <w:rFonts w:eastAsia="Calibri"/>
                <w:szCs w:val="22"/>
              </w:rPr>
              <w:t xml:space="preserve"> 1055</w:t>
            </w:r>
          </w:p>
        </w:tc>
        <w:tc>
          <w:tcPr>
            <w:tcW w:w="1133" w:type="dxa"/>
            <w:tcBorders>
              <w:top w:val="single" w:sz="4" w:space="0" w:color="auto"/>
              <w:left w:val="single" w:sz="4" w:space="0" w:color="auto"/>
              <w:bottom w:val="single" w:sz="4" w:space="0" w:color="auto"/>
              <w:right w:val="single" w:sz="4" w:space="0" w:color="auto"/>
            </w:tcBorders>
            <w:vAlign w:val="center"/>
          </w:tcPr>
          <w:p w14:paraId="5ECD9DF8" w14:textId="6C3FC7D8" w:rsidR="00360FB5" w:rsidRPr="00A70ECF" w:rsidRDefault="00360FB5" w:rsidP="00553004">
            <w:pPr>
              <w:jc w:val="right"/>
              <w:rPr>
                <w:rFonts w:eastAsia="Calibri"/>
                <w:strike/>
                <w:szCs w:val="22"/>
              </w:rPr>
            </w:pPr>
            <w:r w:rsidRPr="00A70EC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22570" w14:textId="4738C2FA" w:rsidR="00360FB5" w:rsidRPr="00A70ECF" w:rsidRDefault="003678FC" w:rsidP="00553004">
            <w:pPr>
              <w:jc w:val="right"/>
              <w:rPr>
                <w:rFonts w:eastAsia="Calibri"/>
                <w:szCs w:val="22"/>
              </w:rPr>
            </w:pPr>
            <w:r w:rsidRPr="00A70ECF">
              <w:rPr>
                <w:rFonts w:eastAsia="Calibri"/>
                <w:szCs w:val="22"/>
              </w:rPr>
              <w:t xml:space="preserve"> 1055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2F435"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F69C5" w14:textId="77777777" w:rsidR="00360FB5" w:rsidRPr="00A70ECF" w:rsidRDefault="00360FB5" w:rsidP="00553004">
            <w:pPr>
              <w:jc w:val="center"/>
              <w:rPr>
                <w:rFonts w:eastAsia="Calibri"/>
                <w:szCs w:val="22"/>
              </w:rPr>
            </w:pPr>
            <w:r w:rsidRPr="00A70EC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B9A692" w14:textId="2E31E015" w:rsidR="00360FB5" w:rsidRPr="00A70ECF" w:rsidRDefault="003678FC" w:rsidP="00553004">
            <w:pPr>
              <w:jc w:val="center"/>
              <w:rPr>
                <w:rFonts w:eastAsia="Calibri"/>
                <w:szCs w:val="22"/>
              </w:rPr>
            </w:pPr>
            <w:r w:rsidRPr="00A70ECF">
              <w:rPr>
                <w:rFonts w:eastAsia="Calibri"/>
                <w:szCs w:val="22"/>
              </w:rPr>
              <w:t>4400-6240-5694</w:t>
            </w:r>
          </w:p>
        </w:tc>
      </w:tr>
      <w:tr w:rsidR="00A70ECF" w:rsidRPr="00A70ECF" w14:paraId="01160CF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45C88A" w14:textId="77777777" w:rsidR="00360FB5" w:rsidRPr="00A70ECF"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62B57FC" w14:textId="77777777" w:rsidR="00360FB5" w:rsidRPr="00A70ECF" w:rsidRDefault="00360FB5" w:rsidP="00553004">
            <w:pPr>
              <w:rPr>
                <w:rFonts w:eastAsia="Calibri"/>
                <w:szCs w:val="22"/>
              </w:rPr>
            </w:pPr>
            <w:r w:rsidRPr="00A70ECF">
              <w:rPr>
                <w:rFonts w:eastAsia="Calibri"/>
                <w:szCs w:val="22"/>
              </w:rPr>
              <w:t>k27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7DB3025" w14:textId="77777777" w:rsidR="00360FB5" w:rsidRPr="00A70ECF" w:rsidRDefault="00360FB5" w:rsidP="00553004">
            <w:pPr>
              <w:rPr>
                <w:rFonts w:eastAsia="Calibri"/>
                <w:szCs w:val="22"/>
              </w:rPr>
            </w:pPr>
            <w:r w:rsidRPr="00A70ECF">
              <w:rPr>
                <w:rFonts w:eastAsia="Calibri"/>
                <w:szCs w:val="22"/>
              </w:rPr>
              <w:t xml:space="preserve">Gudonys–Šeriai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ED2CDDE" w14:textId="679CDB5E" w:rsidR="00360FB5" w:rsidRPr="00A70ECF" w:rsidRDefault="00360FB5" w:rsidP="00553004">
            <w:pPr>
              <w:jc w:val="right"/>
              <w:rPr>
                <w:rFonts w:eastAsia="Calibri"/>
                <w:szCs w:val="22"/>
              </w:rPr>
            </w:pPr>
            <w:r w:rsidRPr="00A70ECF">
              <w:rPr>
                <w:rFonts w:eastAsia="Calibri"/>
                <w:szCs w:val="22"/>
              </w:rPr>
              <w:t>3705</w:t>
            </w:r>
          </w:p>
        </w:tc>
        <w:tc>
          <w:tcPr>
            <w:tcW w:w="1133" w:type="dxa"/>
            <w:tcBorders>
              <w:top w:val="single" w:sz="4" w:space="0" w:color="auto"/>
              <w:left w:val="single" w:sz="4" w:space="0" w:color="auto"/>
              <w:bottom w:val="single" w:sz="4" w:space="0" w:color="auto"/>
              <w:right w:val="single" w:sz="4" w:space="0" w:color="auto"/>
            </w:tcBorders>
            <w:vAlign w:val="center"/>
          </w:tcPr>
          <w:p w14:paraId="483069A2" w14:textId="65E2AC4B" w:rsidR="00360FB5" w:rsidRPr="00A70ECF" w:rsidRDefault="00360FB5" w:rsidP="00553004">
            <w:pPr>
              <w:jc w:val="right"/>
              <w:rPr>
                <w:rFonts w:eastAsia="Calibri"/>
                <w:strike/>
                <w:szCs w:val="22"/>
              </w:rPr>
            </w:pPr>
            <w:r w:rsidRPr="00A70EC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1373C" w14:textId="07988A3B" w:rsidR="00360FB5" w:rsidRPr="00A70ECF" w:rsidRDefault="00360FB5" w:rsidP="00553004">
            <w:pPr>
              <w:jc w:val="right"/>
              <w:rPr>
                <w:rFonts w:eastAsia="Calibri"/>
                <w:szCs w:val="22"/>
              </w:rPr>
            </w:pPr>
            <w:r w:rsidRPr="00A70ECF">
              <w:rPr>
                <w:rFonts w:eastAsia="Calibri"/>
                <w:szCs w:val="22"/>
              </w:rPr>
              <w:t xml:space="preserve"> 3705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0A1EF"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11CF4" w14:textId="77777777" w:rsidR="00360FB5" w:rsidRPr="00A70ECF" w:rsidRDefault="00360FB5" w:rsidP="00553004">
            <w:pPr>
              <w:jc w:val="center"/>
              <w:rPr>
                <w:rFonts w:eastAsia="Calibri"/>
                <w:szCs w:val="22"/>
              </w:rPr>
            </w:pPr>
            <w:r w:rsidRPr="00A70ECF">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9068ED" w14:textId="3813FA35" w:rsidR="00360FB5" w:rsidRPr="00A70ECF" w:rsidRDefault="00360FB5" w:rsidP="00553004">
            <w:pPr>
              <w:jc w:val="center"/>
              <w:rPr>
                <w:rFonts w:eastAsia="Calibri"/>
                <w:szCs w:val="22"/>
              </w:rPr>
            </w:pPr>
            <w:r w:rsidRPr="00A70ECF">
              <w:rPr>
                <w:rFonts w:eastAsia="Calibri"/>
                <w:szCs w:val="22"/>
              </w:rPr>
              <w:t>4400-6246-7567 4400</w:t>
            </w:r>
            <w:r w:rsidR="00A860A3" w:rsidRPr="00A70ECF">
              <w:rPr>
                <w:rFonts w:eastAsia="Calibri"/>
                <w:szCs w:val="22"/>
              </w:rPr>
              <w:t>-</w:t>
            </w:r>
            <w:r w:rsidRPr="00A70ECF">
              <w:rPr>
                <w:rFonts w:eastAsia="Calibri"/>
                <w:szCs w:val="22"/>
              </w:rPr>
              <w:t>6247-4840</w:t>
            </w:r>
          </w:p>
        </w:tc>
      </w:tr>
      <w:tr w:rsidR="00A70ECF" w:rsidRPr="00A70ECF" w14:paraId="49CF47F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FD04ED" w14:textId="77777777" w:rsidR="00360FB5" w:rsidRPr="00A70ECF"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6B2C8B9" w14:textId="77777777" w:rsidR="00360FB5" w:rsidRPr="00A70ECF" w:rsidRDefault="00360FB5" w:rsidP="00553004">
            <w:pPr>
              <w:rPr>
                <w:rFonts w:eastAsia="Calibri"/>
                <w:szCs w:val="22"/>
              </w:rPr>
            </w:pPr>
            <w:r w:rsidRPr="00A70ECF">
              <w:rPr>
                <w:rFonts w:eastAsia="Calibri"/>
                <w:szCs w:val="22"/>
              </w:rPr>
              <w:t>k28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3CB313B" w14:textId="3482D4BE" w:rsidR="00360FB5" w:rsidRPr="00A70ECF" w:rsidRDefault="00360FB5" w:rsidP="00553004">
            <w:pPr>
              <w:rPr>
                <w:rFonts w:eastAsia="Calibri"/>
                <w:szCs w:val="22"/>
              </w:rPr>
            </w:pPr>
            <w:r w:rsidRPr="00A70ECF">
              <w:rPr>
                <w:rFonts w:eastAsia="Calibri"/>
                <w:szCs w:val="22"/>
              </w:rPr>
              <w:t>Pravydžiai–Medžiočiai, 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52C7DFA" w14:textId="73A485EE" w:rsidR="00360FB5" w:rsidRPr="00A70ECF" w:rsidRDefault="00360FB5" w:rsidP="00553004">
            <w:pPr>
              <w:jc w:val="right"/>
              <w:rPr>
                <w:rFonts w:eastAsia="Calibri"/>
                <w:szCs w:val="22"/>
              </w:rPr>
            </w:pPr>
            <w:r w:rsidRPr="00A70ECF">
              <w:rPr>
                <w:rFonts w:eastAsia="Calibri"/>
                <w:szCs w:val="22"/>
              </w:rPr>
              <w:t>3281</w:t>
            </w:r>
          </w:p>
        </w:tc>
        <w:tc>
          <w:tcPr>
            <w:tcW w:w="1133" w:type="dxa"/>
            <w:tcBorders>
              <w:top w:val="single" w:sz="4" w:space="0" w:color="auto"/>
              <w:left w:val="single" w:sz="4" w:space="0" w:color="auto"/>
              <w:bottom w:val="single" w:sz="4" w:space="0" w:color="auto"/>
              <w:right w:val="single" w:sz="4" w:space="0" w:color="auto"/>
            </w:tcBorders>
            <w:vAlign w:val="center"/>
          </w:tcPr>
          <w:p w14:paraId="16E9959F" w14:textId="43F898C8" w:rsidR="00360FB5" w:rsidRPr="00A70ECF" w:rsidRDefault="00360FB5" w:rsidP="00553004">
            <w:pPr>
              <w:jc w:val="right"/>
              <w:rPr>
                <w:rFonts w:eastAsia="Calibri"/>
                <w:strike/>
                <w:szCs w:val="22"/>
              </w:rPr>
            </w:pPr>
            <w:r w:rsidRPr="00A70EC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1DB846" w14:textId="69CA8955" w:rsidR="00360FB5" w:rsidRPr="00A70ECF" w:rsidRDefault="00360FB5" w:rsidP="00553004">
            <w:pPr>
              <w:jc w:val="right"/>
              <w:rPr>
                <w:rFonts w:eastAsia="Calibri"/>
                <w:szCs w:val="22"/>
              </w:rPr>
            </w:pPr>
            <w:r w:rsidRPr="00A70ECF">
              <w:rPr>
                <w:rFonts w:eastAsia="Calibri"/>
                <w:szCs w:val="22"/>
              </w:rPr>
              <w:t xml:space="preserve">3281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32229"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B2325F" w14:textId="77777777" w:rsidR="00360FB5" w:rsidRPr="00A70ECF" w:rsidRDefault="00360FB5" w:rsidP="00553004">
            <w:pPr>
              <w:jc w:val="center"/>
              <w:rPr>
                <w:rFonts w:eastAsia="Calibri"/>
                <w:szCs w:val="22"/>
              </w:rPr>
            </w:pPr>
            <w:r w:rsidRPr="00A70ECF">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43382F" w14:textId="5A859FDE" w:rsidR="00360FB5" w:rsidRPr="00A70ECF" w:rsidRDefault="00360FB5" w:rsidP="00553004">
            <w:pPr>
              <w:jc w:val="center"/>
              <w:rPr>
                <w:rFonts w:eastAsia="Calibri"/>
                <w:szCs w:val="22"/>
              </w:rPr>
            </w:pPr>
            <w:r w:rsidRPr="00A70ECF">
              <w:rPr>
                <w:rFonts w:eastAsia="Calibri"/>
                <w:szCs w:val="22"/>
              </w:rPr>
              <w:t>4400-6227-5723</w:t>
            </w:r>
          </w:p>
        </w:tc>
      </w:tr>
      <w:tr w:rsidR="00A70ECF" w:rsidRPr="00A70ECF" w14:paraId="23FBCD8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008ABA5" w14:textId="77777777" w:rsidR="00360FB5" w:rsidRPr="00A70ECF"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7AD9568" w14:textId="77777777" w:rsidR="00360FB5" w:rsidRPr="00A70ECF" w:rsidRDefault="00360FB5" w:rsidP="00553004">
            <w:pPr>
              <w:rPr>
                <w:rFonts w:eastAsia="Calibri"/>
                <w:szCs w:val="22"/>
              </w:rPr>
            </w:pPr>
            <w:r w:rsidRPr="00A70ECF">
              <w:rPr>
                <w:rFonts w:eastAsia="Calibri"/>
                <w:szCs w:val="22"/>
              </w:rPr>
              <w:t>k28-1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949A706" w14:textId="514C545E" w:rsidR="00360FB5" w:rsidRPr="00A70ECF" w:rsidRDefault="00360FB5" w:rsidP="00553004">
            <w:pPr>
              <w:rPr>
                <w:rFonts w:eastAsia="Calibri"/>
                <w:szCs w:val="22"/>
              </w:rPr>
            </w:pPr>
            <w:r w:rsidRPr="00A70ECF">
              <w:rPr>
                <w:rFonts w:eastAsia="Calibri"/>
                <w:szCs w:val="22"/>
              </w:rPr>
              <w:t>Pravydžiai–Medžiočiai, II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9996EC4" w14:textId="09B2EE7B" w:rsidR="00360FB5" w:rsidRPr="00A70ECF" w:rsidRDefault="00360FB5" w:rsidP="00553004">
            <w:pPr>
              <w:jc w:val="right"/>
              <w:rPr>
                <w:rFonts w:eastAsia="Calibri"/>
                <w:szCs w:val="22"/>
              </w:rPr>
            </w:pPr>
            <w:r w:rsidRPr="00A70ECF">
              <w:rPr>
                <w:rFonts w:eastAsia="Calibri"/>
                <w:szCs w:val="22"/>
              </w:rPr>
              <w:t xml:space="preserve"> 1860</w:t>
            </w:r>
          </w:p>
        </w:tc>
        <w:tc>
          <w:tcPr>
            <w:tcW w:w="1133" w:type="dxa"/>
            <w:tcBorders>
              <w:top w:val="single" w:sz="4" w:space="0" w:color="auto"/>
              <w:left w:val="single" w:sz="4" w:space="0" w:color="auto"/>
              <w:bottom w:val="single" w:sz="4" w:space="0" w:color="auto"/>
              <w:right w:val="single" w:sz="4" w:space="0" w:color="auto"/>
            </w:tcBorders>
            <w:vAlign w:val="center"/>
          </w:tcPr>
          <w:p w14:paraId="6E3B2A05" w14:textId="3309FAD6" w:rsidR="00360FB5" w:rsidRPr="00A70ECF" w:rsidRDefault="00360FB5" w:rsidP="00553004">
            <w:pPr>
              <w:jc w:val="right"/>
              <w:rPr>
                <w:rFonts w:eastAsia="Calibri"/>
                <w:strike/>
                <w:szCs w:val="22"/>
              </w:rPr>
            </w:pPr>
            <w:r w:rsidRPr="00A70EC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7F355" w14:textId="30739144" w:rsidR="00360FB5" w:rsidRPr="00A70ECF" w:rsidRDefault="00360FB5" w:rsidP="00553004">
            <w:pPr>
              <w:jc w:val="right"/>
              <w:rPr>
                <w:rFonts w:eastAsia="Calibri"/>
                <w:szCs w:val="22"/>
              </w:rPr>
            </w:pPr>
            <w:r w:rsidRPr="00A70ECF">
              <w:rPr>
                <w:rFonts w:eastAsia="Calibri"/>
                <w:szCs w:val="22"/>
              </w:rPr>
              <w:t xml:space="preserve"> 1860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EE4EA"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0A12D" w14:textId="77777777" w:rsidR="00360FB5" w:rsidRPr="00A70ECF" w:rsidRDefault="00360FB5" w:rsidP="00553004">
            <w:pPr>
              <w:jc w:val="center"/>
              <w:rPr>
                <w:rFonts w:eastAsia="Calibri"/>
                <w:szCs w:val="22"/>
              </w:rPr>
            </w:pPr>
            <w:r w:rsidRPr="00A70EC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A40FB8" w14:textId="078459B3" w:rsidR="00360FB5" w:rsidRPr="00A70ECF" w:rsidRDefault="00360FB5" w:rsidP="00553004">
            <w:pPr>
              <w:jc w:val="center"/>
              <w:rPr>
                <w:rFonts w:eastAsia="Calibri"/>
                <w:szCs w:val="22"/>
              </w:rPr>
            </w:pPr>
            <w:r w:rsidRPr="00A70ECF">
              <w:rPr>
                <w:rFonts w:eastAsia="Calibri"/>
                <w:szCs w:val="22"/>
              </w:rPr>
              <w:t>4400-6240-6715</w:t>
            </w:r>
          </w:p>
        </w:tc>
      </w:tr>
      <w:tr w:rsidR="00A70ECF" w:rsidRPr="00A70ECF" w14:paraId="0EA5E30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E096D8C" w14:textId="77777777" w:rsidR="00360FB5" w:rsidRPr="00A70ECF"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ABC46BD" w14:textId="77777777" w:rsidR="00360FB5" w:rsidRPr="00A70ECF" w:rsidRDefault="00360FB5" w:rsidP="00553004">
            <w:pPr>
              <w:rPr>
                <w:rFonts w:eastAsia="Calibri"/>
                <w:szCs w:val="22"/>
              </w:rPr>
            </w:pPr>
            <w:r w:rsidRPr="00A70ECF">
              <w:rPr>
                <w:rFonts w:eastAsia="Calibri"/>
                <w:szCs w:val="22"/>
              </w:rPr>
              <w:t>k29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3F280F3" w14:textId="77777777" w:rsidR="00360FB5" w:rsidRPr="00A70ECF" w:rsidRDefault="00360FB5" w:rsidP="00553004">
            <w:pPr>
              <w:rPr>
                <w:rFonts w:eastAsia="Calibri"/>
                <w:szCs w:val="22"/>
              </w:rPr>
            </w:pPr>
            <w:r w:rsidRPr="00A70ECF">
              <w:rPr>
                <w:rFonts w:eastAsia="Calibri"/>
                <w:szCs w:val="22"/>
              </w:rPr>
              <w:t>Vaičiūliškiai–Janonys</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949BE46" w14:textId="77777777" w:rsidR="00360FB5" w:rsidRPr="00A70ECF" w:rsidRDefault="00360FB5" w:rsidP="00553004">
            <w:pPr>
              <w:jc w:val="right"/>
              <w:rPr>
                <w:rFonts w:eastAsia="Calibri"/>
                <w:szCs w:val="22"/>
              </w:rPr>
            </w:pPr>
            <w:r w:rsidRPr="00A70ECF">
              <w:rPr>
                <w:rFonts w:eastAsia="Calibri"/>
                <w:szCs w:val="22"/>
              </w:rPr>
              <w:t>4014</w:t>
            </w:r>
          </w:p>
        </w:tc>
        <w:tc>
          <w:tcPr>
            <w:tcW w:w="1133" w:type="dxa"/>
            <w:tcBorders>
              <w:top w:val="single" w:sz="4" w:space="0" w:color="auto"/>
              <w:left w:val="single" w:sz="4" w:space="0" w:color="auto"/>
              <w:bottom w:val="single" w:sz="4" w:space="0" w:color="auto"/>
              <w:right w:val="single" w:sz="4" w:space="0" w:color="auto"/>
            </w:tcBorders>
            <w:vAlign w:val="center"/>
          </w:tcPr>
          <w:p w14:paraId="2D154EA9" w14:textId="20E8B6D7" w:rsidR="00360FB5" w:rsidRPr="00A70ECF" w:rsidRDefault="00360FB5" w:rsidP="00553004">
            <w:pPr>
              <w:jc w:val="right"/>
              <w:rPr>
                <w:rFonts w:eastAsia="Calibri"/>
                <w:strike/>
                <w:szCs w:val="22"/>
              </w:rPr>
            </w:pPr>
            <w:r w:rsidRPr="00A70EC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776AF5" w14:textId="77777777" w:rsidR="00360FB5" w:rsidRPr="00A70ECF" w:rsidRDefault="00360FB5" w:rsidP="00553004">
            <w:pPr>
              <w:jc w:val="right"/>
              <w:rPr>
                <w:rFonts w:eastAsia="Calibri"/>
                <w:szCs w:val="22"/>
              </w:rPr>
            </w:pPr>
            <w:r w:rsidRPr="00A70ECF">
              <w:rPr>
                <w:rFonts w:eastAsia="Calibri"/>
                <w:szCs w:val="22"/>
              </w:rPr>
              <w:t>4014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4F105E"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3DE6A" w14:textId="77777777" w:rsidR="00360FB5" w:rsidRPr="00A70ECF" w:rsidRDefault="00360FB5" w:rsidP="00553004">
            <w:pPr>
              <w:jc w:val="center"/>
              <w:rPr>
                <w:rFonts w:eastAsia="Calibri"/>
                <w:szCs w:val="22"/>
              </w:rPr>
            </w:pPr>
            <w:r w:rsidRPr="00A70ECF">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E82A27" w14:textId="77777777" w:rsidR="00360FB5" w:rsidRPr="00A70ECF" w:rsidRDefault="00360FB5" w:rsidP="00553004">
            <w:pPr>
              <w:jc w:val="center"/>
              <w:rPr>
                <w:rFonts w:eastAsia="Calibri"/>
                <w:szCs w:val="22"/>
              </w:rPr>
            </w:pPr>
            <w:r w:rsidRPr="00A70ECF">
              <w:rPr>
                <w:rFonts w:eastAsia="Calibri"/>
                <w:szCs w:val="22"/>
              </w:rPr>
              <w:t>-</w:t>
            </w:r>
          </w:p>
        </w:tc>
      </w:tr>
      <w:tr w:rsidR="00A70ECF" w:rsidRPr="00A70ECF" w14:paraId="17043AC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024B39" w14:textId="77777777" w:rsidR="00360FB5" w:rsidRPr="00A70ECF"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C0C837A" w14:textId="77777777" w:rsidR="00360FB5" w:rsidRPr="00A70ECF" w:rsidRDefault="00360FB5" w:rsidP="00553004">
            <w:pPr>
              <w:rPr>
                <w:rFonts w:eastAsia="Calibri"/>
                <w:szCs w:val="22"/>
              </w:rPr>
            </w:pPr>
            <w:r w:rsidRPr="00A70ECF">
              <w:rPr>
                <w:rFonts w:eastAsia="Calibri"/>
                <w:szCs w:val="22"/>
              </w:rPr>
              <w:t>k29-1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71CBAE1" w14:textId="77777777" w:rsidR="00360FB5" w:rsidRPr="00A70ECF" w:rsidRDefault="00360FB5" w:rsidP="00553004">
            <w:pPr>
              <w:rPr>
                <w:rFonts w:eastAsia="Calibri"/>
                <w:szCs w:val="22"/>
              </w:rPr>
            </w:pPr>
            <w:r w:rsidRPr="00A70ECF">
              <w:rPr>
                <w:rFonts w:eastAsia="Calibri"/>
                <w:szCs w:val="22"/>
              </w:rPr>
              <w:t>Plotai–Gudonys</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43A4898" w14:textId="77777777" w:rsidR="00360FB5" w:rsidRPr="00A70ECF" w:rsidRDefault="00360FB5" w:rsidP="00553004">
            <w:pPr>
              <w:jc w:val="right"/>
              <w:rPr>
                <w:rFonts w:eastAsia="Calibri"/>
                <w:szCs w:val="22"/>
              </w:rPr>
            </w:pPr>
            <w:r w:rsidRPr="00A70ECF">
              <w:rPr>
                <w:rFonts w:eastAsia="Calibri"/>
                <w:szCs w:val="22"/>
              </w:rPr>
              <w:t>1379</w:t>
            </w:r>
          </w:p>
        </w:tc>
        <w:tc>
          <w:tcPr>
            <w:tcW w:w="1133" w:type="dxa"/>
            <w:tcBorders>
              <w:top w:val="single" w:sz="4" w:space="0" w:color="auto"/>
              <w:left w:val="single" w:sz="4" w:space="0" w:color="auto"/>
              <w:bottom w:val="single" w:sz="4" w:space="0" w:color="auto"/>
              <w:right w:val="single" w:sz="4" w:space="0" w:color="auto"/>
            </w:tcBorders>
            <w:vAlign w:val="center"/>
          </w:tcPr>
          <w:p w14:paraId="6AFFB6A0" w14:textId="1ABB1A71" w:rsidR="00360FB5" w:rsidRPr="00A70ECF" w:rsidRDefault="00360FB5" w:rsidP="00553004">
            <w:pPr>
              <w:jc w:val="right"/>
              <w:rPr>
                <w:rFonts w:eastAsia="Calibri"/>
                <w:strike/>
                <w:szCs w:val="22"/>
              </w:rPr>
            </w:pPr>
            <w:r w:rsidRPr="00A70EC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DF5EF" w14:textId="77777777" w:rsidR="00360FB5" w:rsidRPr="00A70ECF" w:rsidRDefault="00360FB5" w:rsidP="00553004">
            <w:pPr>
              <w:jc w:val="right"/>
              <w:rPr>
                <w:rFonts w:eastAsia="Calibri"/>
                <w:szCs w:val="22"/>
              </w:rPr>
            </w:pPr>
            <w:r w:rsidRPr="00A70ECF">
              <w:rPr>
                <w:rFonts w:eastAsia="Calibri"/>
                <w:szCs w:val="22"/>
              </w:rPr>
              <w:t>1379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0BB8D"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7CF17" w14:textId="77777777" w:rsidR="00360FB5" w:rsidRPr="00A70ECF" w:rsidRDefault="00360FB5" w:rsidP="00553004">
            <w:pPr>
              <w:jc w:val="center"/>
              <w:rPr>
                <w:rFonts w:eastAsia="Calibri"/>
                <w:szCs w:val="22"/>
              </w:rPr>
            </w:pPr>
            <w:r w:rsidRPr="00A70ECF">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E0680B" w14:textId="77777777" w:rsidR="00360FB5" w:rsidRPr="00A70ECF" w:rsidRDefault="00360FB5" w:rsidP="00553004">
            <w:pPr>
              <w:jc w:val="center"/>
              <w:rPr>
                <w:rFonts w:eastAsia="Calibri"/>
                <w:szCs w:val="22"/>
              </w:rPr>
            </w:pPr>
            <w:r w:rsidRPr="00A70ECF">
              <w:rPr>
                <w:rFonts w:eastAsia="Calibri"/>
                <w:szCs w:val="22"/>
              </w:rPr>
              <w:t>-</w:t>
            </w:r>
          </w:p>
        </w:tc>
      </w:tr>
      <w:tr w:rsidR="00A70ECF" w:rsidRPr="00A70ECF" w14:paraId="5A549A7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8509BEC" w14:textId="77777777" w:rsidR="00360FB5" w:rsidRPr="00A70ECF"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7A7137" w14:textId="77777777" w:rsidR="00360FB5" w:rsidRPr="00A70ECF" w:rsidRDefault="00360FB5" w:rsidP="00553004">
            <w:pPr>
              <w:rPr>
                <w:rFonts w:eastAsia="Calibri"/>
                <w:szCs w:val="22"/>
              </w:rPr>
            </w:pPr>
            <w:r w:rsidRPr="00A70ECF">
              <w:rPr>
                <w:rFonts w:eastAsia="Calibri"/>
                <w:szCs w:val="22"/>
              </w:rPr>
              <w:t>k3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F564BEE" w14:textId="77777777" w:rsidR="00360FB5" w:rsidRPr="00A70ECF" w:rsidRDefault="00360FB5" w:rsidP="00553004">
            <w:pPr>
              <w:rPr>
                <w:rFonts w:eastAsia="Calibri"/>
                <w:szCs w:val="22"/>
              </w:rPr>
            </w:pPr>
            <w:r w:rsidRPr="00A70ECF">
              <w:rPr>
                <w:rFonts w:eastAsia="Calibri"/>
                <w:szCs w:val="22"/>
              </w:rPr>
              <w:t xml:space="preserve">Kabošiai–Garbėnai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CABDA75" w14:textId="77777777" w:rsidR="00360FB5" w:rsidRPr="00A70ECF" w:rsidRDefault="00360FB5" w:rsidP="00553004">
            <w:pPr>
              <w:jc w:val="right"/>
              <w:rPr>
                <w:rFonts w:eastAsia="Calibri"/>
                <w:szCs w:val="22"/>
              </w:rPr>
            </w:pPr>
            <w:r w:rsidRPr="00A70ECF">
              <w:rPr>
                <w:rFonts w:eastAsia="Calibri"/>
                <w:szCs w:val="22"/>
              </w:rPr>
              <w:t>3188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86AAF"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18D8B" w14:textId="77777777" w:rsidR="00360FB5" w:rsidRPr="00A70ECF" w:rsidRDefault="00360FB5" w:rsidP="00553004">
            <w:pPr>
              <w:jc w:val="right"/>
              <w:rPr>
                <w:rFonts w:eastAsia="Calibri"/>
                <w:szCs w:val="22"/>
              </w:rPr>
            </w:pPr>
            <w:r w:rsidRPr="00A70ECF">
              <w:rPr>
                <w:rFonts w:eastAsia="Calibri"/>
                <w:szCs w:val="22"/>
              </w:rPr>
              <w:t>3188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002C2"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6B094" w14:textId="77777777" w:rsidR="00360FB5" w:rsidRPr="00A70ECF" w:rsidRDefault="00360FB5" w:rsidP="00553004">
            <w:pPr>
              <w:jc w:val="center"/>
              <w:rPr>
                <w:rFonts w:eastAsia="Calibri"/>
                <w:szCs w:val="22"/>
              </w:rPr>
            </w:pPr>
            <w:r w:rsidRPr="00A70EC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911161" w14:textId="77777777" w:rsidR="00360FB5" w:rsidRPr="00A70ECF" w:rsidRDefault="00360FB5" w:rsidP="00553004">
            <w:pPr>
              <w:jc w:val="center"/>
              <w:rPr>
                <w:rFonts w:eastAsia="Calibri"/>
                <w:szCs w:val="22"/>
              </w:rPr>
            </w:pPr>
            <w:r w:rsidRPr="00A70ECF">
              <w:rPr>
                <w:rFonts w:eastAsia="Calibri"/>
                <w:szCs w:val="22"/>
              </w:rPr>
              <w:t>-</w:t>
            </w:r>
          </w:p>
        </w:tc>
      </w:tr>
      <w:tr w:rsidR="00A70ECF" w:rsidRPr="00A70ECF" w14:paraId="572D21C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AB7AEF5" w14:textId="77777777" w:rsidR="00360FB5" w:rsidRPr="00A70ECF"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3BFEF60" w14:textId="77777777" w:rsidR="00360FB5" w:rsidRPr="00A70ECF" w:rsidRDefault="00360FB5" w:rsidP="00553004">
            <w:pPr>
              <w:rPr>
                <w:rFonts w:eastAsia="Calibri"/>
                <w:szCs w:val="22"/>
              </w:rPr>
            </w:pPr>
            <w:r w:rsidRPr="00A70ECF">
              <w:rPr>
                <w:rFonts w:eastAsia="Calibri"/>
                <w:szCs w:val="22"/>
              </w:rPr>
              <w:t>k30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54F382D" w14:textId="5F1EFD7D" w:rsidR="00360FB5" w:rsidRPr="00A70ECF" w:rsidRDefault="00360FB5" w:rsidP="00553004">
            <w:pPr>
              <w:rPr>
                <w:rFonts w:eastAsia="Calibri"/>
                <w:szCs w:val="22"/>
              </w:rPr>
            </w:pPr>
            <w:r w:rsidRPr="00A70ECF">
              <w:rPr>
                <w:rFonts w:eastAsia="Calibri"/>
                <w:szCs w:val="22"/>
              </w:rPr>
              <w:t>Privažiuojamasis kelias prie Dvaro g., Jakšiškio k</w:t>
            </w:r>
            <w:r w:rsidR="00A70ECF" w:rsidRPr="00A70ECF">
              <w:rPr>
                <w:rFonts w:eastAsia="Calibri"/>
                <w:szCs w:val="22"/>
              </w:rPr>
              <w:t>.</w:t>
            </w:r>
            <w:r w:rsidRPr="00A70ECF">
              <w:rPr>
                <w:rFonts w:eastAsia="Calibri"/>
                <w:szCs w:val="22"/>
              </w:rPr>
              <w:t xml:space="preserve"> nuo kelio Nr. A6</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B2AEB64" w14:textId="18890476" w:rsidR="00360FB5" w:rsidRPr="00A70ECF" w:rsidRDefault="00360FB5" w:rsidP="00553004">
            <w:pPr>
              <w:jc w:val="right"/>
              <w:rPr>
                <w:rFonts w:eastAsia="Calibri"/>
                <w:szCs w:val="22"/>
              </w:rPr>
            </w:pPr>
            <w:r w:rsidRPr="00A70ECF">
              <w:rPr>
                <w:rFonts w:eastAsia="Calibri"/>
                <w:szCs w:val="22"/>
              </w:rPr>
              <w:t>907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53B62"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419B6" w14:textId="01FBAE30" w:rsidR="00360FB5" w:rsidRPr="00A70ECF" w:rsidRDefault="00360FB5" w:rsidP="00553004">
            <w:pPr>
              <w:jc w:val="right"/>
              <w:rPr>
                <w:rFonts w:eastAsia="Calibri"/>
                <w:szCs w:val="22"/>
              </w:rPr>
            </w:pPr>
            <w:r w:rsidRPr="00A70ECF">
              <w:rPr>
                <w:rFonts w:eastAsia="Calibri"/>
                <w:szCs w:val="22"/>
              </w:rPr>
              <w:t>907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2B1F4D"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CB20D" w14:textId="77777777" w:rsidR="00360FB5" w:rsidRPr="00A70ECF" w:rsidRDefault="00360FB5" w:rsidP="00553004">
            <w:pPr>
              <w:jc w:val="center"/>
              <w:rPr>
                <w:rFonts w:eastAsia="Calibri"/>
                <w:szCs w:val="22"/>
              </w:rPr>
            </w:pPr>
            <w:r w:rsidRPr="00A70ECF">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2777D5" w14:textId="7DD07EC1" w:rsidR="00360FB5" w:rsidRPr="00A70ECF" w:rsidRDefault="00360FB5" w:rsidP="00553004">
            <w:pPr>
              <w:jc w:val="center"/>
              <w:rPr>
                <w:rFonts w:eastAsia="Calibri"/>
                <w:szCs w:val="22"/>
              </w:rPr>
            </w:pPr>
            <w:r w:rsidRPr="00A70ECF">
              <w:rPr>
                <w:rFonts w:eastAsia="Calibri"/>
                <w:szCs w:val="22"/>
              </w:rPr>
              <w:t>4400-6267-7776</w:t>
            </w:r>
          </w:p>
        </w:tc>
      </w:tr>
      <w:tr w:rsidR="00A70ECF" w:rsidRPr="00A70ECF" w14:paraId="526472E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975FC26" w14:textId="77777777" w:rsidR="00360FB5" w:rsidRPr="00A70ECF"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E573FBB" w14:textId="77777777" w:rsidR="00360FB5" w:rsidRPr="00A70ECF" w:rsidRDefault="00360FB5" w:rsidP="00553004">
            <w:pPr>
              <w:rPr>
                <w:rFonts w:eastAsia="Calibri"/>
                <w:szCs w:val="22"/>
              </w:rPr>
            </w:pPr>
            <w:r w:rsidRPr="00A70ECF">
              <w:rPr>
                <w:rFonts w:eastAsia="Calibri"/>
                <w:szCs w:val="22"/>
              </w:rPr>
              <w:t>k31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434C193" w14:textId="77777777" w:rsidR="00360FB5" w:rsidRPr="00A70ECF" w:rsidRDefault="00360FB5" w:rsidP="00553004">
            <w:pPr>
              <w:rPr>
                <w:rFonts w:eastAsia="Calibri"/>
                <w:szCs w:val="22"/>
              </w:rPr>
            </w:pPr>
            <w:r w:rsidRPr="00A70ECF">
              <w:rPr>
                <w:rFonts w:eastAsia="Calibri"/>
                <w:szCs w:val="22"/>
              </w:rPr>
              <w:t xml:space="preserve">Knitiškiai–Jakšiškis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6F2F9AB" w14:textId="77777777" w:rsidR="00360FB5" w:rsidRPr="00A70ECF" w:rsidRDefault="00360FB5" w:rsidP="00553004">
            <w:pPr>
              <w:jc w:val="right"/>
              <w:rPr>
                <w:rFonts w:eastAsia="Calibri"/>
                <w:szCs w:val="22"/>
              </w:rPr>
            </w:pPr>
            <w:r w:rsidRPr="00A70ECF">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10A16"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CCB639" w14:textId="77777777" w:rsidR="00360FB5" w:rsidRPr="00A70ECF" w:rsidRDefault="00360FB5" w:rsidP="00553004">
            <w:pPr>
              <w:jc w:val="right"/>
              <w:rPr>
                <w:rFonts w:eastAsia="Calibri"/>
                <w:szCs w:val="22"/>
              </w:rPr>
            </w:pPr>
            <w:r w:rsidRPr="00A70ECF">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778671"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D7FCF" w14:textId="77777777" w:rsidR="00360FB5" w:rsidRPr="00A70ECF" w:rsidRDefault="00360FB5" w:rsidP="00553004">
            <w:pPr>
              <w:jc w:val="center"/>
              <w:rPr>
                <w:rFonts w:eastAsia="Calibri"/>
                <w:szCs w:val="22"/>
              </w:rPr>
            </w:pPr>
            <w:r w:rsidRPr="00A70EC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CCEB1C" w14:textId="77777777" w:rsidR="00360FB5" w:rsidRPr="00A70ECF" w:rsidRDefault="00360FB5" w:rsidP="00553004">
            <w:pPr>
              <w:jc w:val="center"/>
              <w:rPr>
                <w:rFonts w:eastAsia="Calibri"/>
                <w:szCs w:val="22"/>
              </w:rPr>
            </w:pPr>
            <w:r w:rsidRPr="00A70ECF">
              <w:rPr>
                <w:rFonts w:eastAsia="Calibri"/>
                <w:szCs w:val="22"/>
              </w:rPr>
              <w:t>-</w:t>
            </w:r>
          </w:p>
        </w:tc>
      </w:tr>
      <w:tr w:rsidR="00A70ECF" w:rsidRPr="00A70ECF" w14:paraId="5263A34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297F62E" w14:textId="77777777" w:rsidR="00360FB5" w:rsidRPr="00A70ECF"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CC37C0" w14:textId="77777777" w:rsidR="00360FB5" w:rsidRPr="00A70ECF" w:rsidRDefault="00360FB5" w:rsidP="00553004">
            <w:pPr>
              <w:rPr>
                <w:rFonts w:eastAsia="Calibri"/>
                <w:szCs w:val="22"/>
              </w:rPr>
            </w:pPr>
            <w:r w:rsidRPr="00A70ECF">
              <w:rPr>
                <w:rFonts w:eastAsia="Calibri"/>
                <w:szCs w:val="22"/>
              </w:rPr>
              <w:t>k32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783901A" w14:textId="77777777" w:rsidR="00360FB5" w:rsidRPr="00A70ECF" w:rsidRDefault="00360FB5" w:rsidP="00553004">
            <w:pPr>
              <w:rPr>
                <w:rFonts w:eastAsia="Calibri"/>
                <w:szCs w:val="22"/>
              </w:rPr>
            </w:pPr>
            <w:r w:rsidRPr="00A70ECF">
              <w:rPr>
                <w:rFonts w:eastAsia="Calibri"/>
                <w:szCs w:val="22"/>
              </w:rPr>
              <w:t xml:space="preserve">Jakšiškis–Pravydžiai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D3BF6A2" w14:textId="2F56161F" w:rsidR="00360FB5" w:rsidRPr="00A70ECF" w:rsidRDefault="00360FB5" w:rsidP="00553004">
            <w:pPr>
              <w:jc w:val="right"/>
              <w:rPr>
                <w:rFonts w:eastAsia="Calibri"/>
                <w:szCs w:val="22"/>
              </w:rPr>
            </w:pPr>
            <w:r w:rsidRPr="00A70ECF">
              <w:rPr>
                <w:rFonts w:eastAsia="Calibri"/>
                <w:szCs w:val="22"/>
              </w:rPr>
              <w:t xml:space="preserve"> 2959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717FBD"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E5C29" w14:textId="149B5CF6" w:rsidR="00360FB5" w:rsidRPr="00A70ECF" w:rsidRDefault="00360FB5" w:rsidP="00553004">
            <w:pPr>
              <w:jc w:val="right"/>
              <w:rPr>
                <w:rFonts w:eastAsia="Calibri"/>
                <w:szCs w:val="22"/>
              </w:rPr>
            </w:pPr>
            <w:r w:rsidRPr="00A70ECF">
              <w:rPr>
                <w:rFonts w:eastAsia="Calibri"/>
                <w:szCs w:val="22"/>
              </w:rPr>
              <w:t>2959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27D50"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6E5FE6" w14:textId="77777777" w:rsidR="00360FB5" w:rsidRPr="00A70ECF" w:rsidRDefault="00360FB5" w:rsidP="00553004">
            <w:pPr>
              <w:jc w:val="center"/>
              <w:rPr>
                <w:rFonts w:eastAsia="Calibri"/>
                <w:szCs w:val="22"/>
              </w:rPr>
            </w:pPr>
            <w:r w:rsidRPr="00A70ECF">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61BB85" w14:textId="0B7957E1" w:rsidR="00360FB5" w:rsidRPr="00A70ECF" w:rsidRDefault="00360FB5" w:rsidP="00553004">
            <w:pPr>
              <w:jc w:val="center"/>
              <w:rPr>
                <w:rFonts w:eastAsia="Calibri"/>
                <w:szCs w:val="22"/>
              </w:rPr>
            </w:pPr>
            <w:r w:rsidRPr="00A70ECF">
              <w:rPr>
                <w:rFonts w:eastAsia="Calibri"/>
                <w:szCs w:val="22"/>
              </w:rPr>
              <w:t>4400-6267-7787</w:t>
            </w:r>
          </w:p>
        </w:tc>
      </w:tr>
      <w:tr w:rsidR="00360FB5" w:rsidRPr="00620CA5" w14:paraId="0D11FFC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37C8D79"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C4C4641" w14:textId="77777777" w:rsidR="00360FB5" w:rsidRPr="00620CA5" w:rsidRDefault="00360FB5" w:rsidP="00553004">
            <w:pPr>
              <w:rPr>
                <w:rFonts w:eastAsia="Calibri"/>
                <w:szCs w:val="22"/>
              </w:rPr>
            </w:pPr>
            <w:r w:rsidRPr="00620CA5">
              <w:rPr>
                <w:rFonts w:eastAsia="Calibri"/>
                <w:szCs w:val="22"/>
              </w:rPr>
              <w:t>k34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53009A6" w14:textId="77777777" w:rsidR="00360FB5" w:rsidRPr="00620CA5" w:rsidRDefault="00360FB5" w:rsidP="00553004">
            <w:pPr>
              <w:rPr>
                <w:rFonts w:eastAsia="Calibri"/>
                <w:szCs w:val="22"/>
              </w:rPr>
            </w:pPr>
            <w:r w:rsidRPr="00620CA5">
              <w:rPr>
                <w:rFonts w:eastAsia="Calibri"/>
                <w:szCs w:val="22"/>
              </w:rPr>
              <w:t>Jurgėnai–Budriai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EEEFDA5" w14:textId="77777777" w:rsidR="00360FB5" w:rsidRPr="00620CA5" w:rsidRDefault="00360FB5" w:rsidP="00553004">
            <w:pPr>
              <w:jc w:val="right"/>
              <w:rPr>
                <w:rFonts w:eastAsia="Calibri"/>
                <w:szCs w:val="22"/>
              </w:rPr>
            </w:pPr>
            <w:r w:rsidRPr="00620CA5">
              <w:rPr>
                <w:rFonts w:eastAsia="Calibri"/>
                <w:szCs w:val="22"/>
              </w:rPr>
              <w:t>6164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582B4"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F3EC1C" w14:textId="77777777" w:rsidR="00360FB5" w:rsidRPr="00620CA5" w:rsidRDefault="00360FB5" w:rsidP="00553004">
            <w:pPr>
              <w:jc w:val="right"/>
              <w:rPr>
                <w:rFonts w:eastAsia="Calibri"/>
                <w:szCs w:val="22"/>
              </w:rPr>
            </w:pPr>
            <w:r w:rsidRPr="00620CA5">
              <w:rPr>
                <w:rFonts w:eastAsia="Calibri"/>
                <w:szCs w:val="22"/>
              </w:rPr>
              <w:t>6164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B5DB45"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A9AB87" w14:textId="77777777" w:rsidR="00360FB5" w:rsidRPr="00620CA5" w:rsidRDefault="00360FB5" w:rsidP="00553004">
            <w:pPr>
              <w:jc w:val="center"/>
              <w:rPr>
                <w:rFonts w:eastAsia="Calibri"/>
                <w:szCs w:val="22"/>
              </w:rPr>
            </w:pPr>
            <w:r w:rsidRPr="00620CA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261C21" w14:textId="77777777" w:rsidR="00360FB5" w:rsidRPr="00620CA5" w:rsidRDefault="00360FB5" w:rsidP="00553004">
            <w:pPr>
              <w:jc w:val="center"/>
              <w:rPr>
                <w:rFonts w:eastAsia="Calibri"/>
                <w:szCs w:val="22"/>
              </w:rPr>
            </w:pPr>
            <w:r w:rsidRPr="00620CA5">
              <w:rPr>
                <w:rFonts w:eastAsia="Calibri"/>
                <w:szCs w:val="22"/>
              </w:rPr>
              <w:t>-</w:t>
            </w:r>
          </w:p>
        </w:tc>
      </w:tr>
      <w:tr w:rsidR="00360FB5" w:rsidRPr="00620CA5" w14:paraId="46853DC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68E040F"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13E5E9C" w14:textId="77777777" w:rsidR="00360FB5" w:rsidRPr="00620CA5" w:rsidRDefault="00360FB5" w:rsidP="00553004">
            <w:pPr>
              <w:rPr>
                <w:rFonts w:eastAsia="Calibri"/>
                <w:szCs w:val="22"/>
              </w:rPr>
            </w:pPr>
            <w:r w:rsidRPr="00620CA5">
              <w:rPr>
                <w:rFonts w:eastAsia="Calibri"/>
                <w:szCs w:val="22"/>
              </w:rPr>
              <w:t>k36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0C05220" w14:textId="77777777" w:rsidR="00360FB5" w:rsidRPr="00620CA5" w:rsidRDefault="00360FB5" w:rsidP="00553004">
            <w:pPr>
              <w:rPr>
                <w:rFonts w:eastAsia="Calibri"/>
                <w:szCs w:val="22"/>
              </w:rPr>
            </w:pPr>
            <w:r w:rsidRPr="00620CA5">
              <w:rPr>
                <w:rFonts w:eastAsia="Calibri"/>
                <w:szCs w:val="22"/>
              </w:rPr>
              <w:t xml:space="preserve">Janušava–Narbutai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D1B6C18" w14:textId="7C5F5E5D" w:rsidR="00360FB5" w:rsidRPr="00620CA5" w:rsidRDefault="00360FB5" w:rsidP="00553004">
            <w:pPr>
              <w:jc w:val="right"/>
              <w:rPr>
                <w:rFonts w:eastAsia="Calibri"/>
                <w:szCs w:val="22"/>
              </w:rPr>
            </w:pPr>
            <w:r w:rsidRPr="00620CA5">
              <w:rPr>
                <w:rFonts w:eastAsia="Calibri"/>
                <w:szCs w:val="22"/>
              </w:rPr>
              <w:t>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E9FB8"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24F39" w14:textId="457DC567" w:rsidR="00360FB5" w:rsidRPr="00620CA5" w:rsidRDefault="00360FB5" w:rsidP="00553004">
            <w:pPr>
              <w:jc w:val="right"/>
              <w:rPr>
                <w:rFonts w:eastAsia="Calibri"/>
                <w:szCs w:val="22"/>
              </w:rPr>
            </w:pPr>
            <w:r w:rsidRPr="00620CA5">
              <w:rPr>
                <w:rFonts w:eastAsia="Calibri"/>
                <w:szCs w:val="22"/>
              </w:rPr>
              <w:t>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647CC"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D5453" w14:textId="77777777" w:rsidR="00360FB5" w:rsidRPr="00620CA5" w:rsidRDefault="00360FB5" w:rsidP="00553004">
            <w:pPr>
              <w:jc w:val="center"/>
              <w:rPr>
                <w:rFonts w:eastAsia="Calibri"/>
                <w:szCs w:val="22"/>
              </w:rPr>
            </w:pPr>
            <w:r w:rsidRPr="00620CA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88A740" w14:textId="7B609D01" w:rsidR="00360FB5" w:rsidRPr="00620CA5" w:rsidRDefault="00360FB5" w:rsidP="00553004">
            <w:pPr>
              <w:jc w:val="center"/>
              <w:rPr>
                <w:rFonts w:eastAsia="Calibri"/>
                <w:szCs w:val="22"/>
              </w:rPr>
            </w:pPr>
            <w:r w:rsidRPr="00620CA5">
              <w:rPr>
                <w:rFonts w:eastAsia="Calibri"/>
                <w:szCs w:val="22"/>
              </w:rPr>
              <w:t>4400-5979-3732</w:t>
            </w:r>
          </w:p>
        </w:tc>
      </w:tr>
      <w:tr w:rsidR="00360FB5" w:rsidRPr="00620CA5" w14:paraId="3936F1B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A0F5D6"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A03B8BB" w14:textId="77777777" w:rsidR="00360FB5" w:rsidRPr="00620CA5" w:rsidRDefault="00360FB5" w:rsidP="00553004">
            <w:pPr>
              <w:rPr>
                <w:rFonts w:eastAsia="Calibri"/>
                <w:szCs w:val="22"/>
              </w:rPr>
            </w:pPr>
            <w:r w:rsidRPr="00620CA5">
              <w:rPr>
                <w:rFonts w:eastAsia="Calibri"/>
                <w:szCs w:val="22"/>
              </w:rPr>
              <w:t>k38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BD2BB4C" w14:textId="77777777" w:rsidR="00360FB5" w:rsidRPr="00620CA5" w:rsidRDefault="00360FB5" w:rsidP="00553004">
            <w:pPr>
              <w:rPr>
                <w:rFonts w:eastAsia="Calibri"/>
                <w:szCs w:val="22"/>
              </w:rPr>
            </w:pPr>
            <w:r w:rsidRPr="00620CA5">
              <w:rPr>
                <w:rFonts w:eastAsia="Calibri"/>
                <w:szCs w:val="22"/>
              </w:rPr>
              <w:t xml:space="preserve">Repšėnai–Miškiniai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E681DFD" w14:textId="5C98BA77" w:rsidR="00360FB5" w:rsidRPr="00620CA5" w:rsidRDefault="00360FB5" w:rsidP="00553004">
            <w:pPr>
              <w:jc w:val="right"/>
              <w:rPr>
                <w:rFonts w:eastAsia="Calibri"/>
                <w:szCs w:val="22"/>
              </w:rPr>
            </w:pPr>
            <w:r w:rsidRPr="00620CA5">
              <w:rPr>
                <w:rFonts w:eastAsia="Calibri"/>
                <w:szCs w:val="22"/>
              </w:rPr>
              <w:t xml:space="preserve"> 1328</w:t>
            </w:r>
          </w:p>
        </w:tc>
        <w:tc>
          <w:tcPr>
            <w:tcW w:w="1133" w:type="dxa"/>
            <w:tcBorders>
              <w:top w:val="single" w:sz="4" w:space="0" w:color="auto"/>
              <w:left w:val="single" w:sz="4" w:space="0" w:color="auto"/>
              <w:bottom w:val="single" w:sz="4" w:space="0" w:color="auto"/>
              <w:right w:val="single" w:sz="4" w:space="0" w:color="auto"/>
            </w:tcBorders>
            <w:vAlign w:val="center"/>
          </w:tcPr>
          <w:p w14:paraId="1B534269" w14:textId="3BB3244B" w:rsidR="00360FB5" w:rsidRPr="00620CA5" w:rsidRDefault="00360FB5" w:rsidP="00553004">
            <w:pPr>
              <w:jc w:val="right"/>
              <w:rPr>
                <w:rFonts w:eastAsia="Calibri"/>
                <w:szCs w:val="22"/>
              </w:rPr>
            </w:pPr>
            <w:r w:rsidRPr="00620CA5">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78544" w14:textId="065AB5B4" w:rsidR="00360FB5" w:rsidRPr="00620CA5" w:rsidRDefault="00360FB5" w:rsidP="00553004">
            <w:pPr>
              <w:jc w:val="right"/>
              <w:rPr>
                <w:rFonts w:eastAsia="Calibri"/>
                <w:szCs w:val="22"/>
              </w:rPr>
            </w:pPr>
            <w:r w:rsidRPr="00620CA5">
              <w:rPr>
                <w:rFonts w:eastAsia="Calibri"/>
                <w:szCs w:val="22"/>
              </w:rPr>
              <w:t>1094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07AB6" w14:textId="6A363C1F" w:rsidR="00360FB5" w:rsidRPr="00620CA5" w:rsidRDefault="00360FB5" w:rsidP="00553004">
            <w:pPr>
              <w:jc w:val="right"/>
              <w:rPr>
                <w:rFonts w:eastAsia="Calibri"/>
                <w:szCs w:val="22"/>
              </w:rPr>
            </w:pPr>
            <w:r w:rsidRPr="00620CA5">
              <w:rPr>
                <w:rFonts w:eastAsia="Calibri"/>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07F5E" w14:textId="77777777" w:rsidR="00360FB5" w:rsidRPr="00620CA5" w:rsidRDefault="00360FB5" w:rsidP="00553004">
            <w:pPr>
              <w:jc w:val="center"/>
              <w:rPr>
                <w:rFonts w:eastAsia="Calibri"/>
                <w:szCs w:val="22"/>
              </w:rPr>
            </w:pPr>
            <w:r w:rsidRPr="00620CA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831E86" w14:textId="0BFB3421" w:rsidR="00360FB5" w:rsidRPr="00620CA5" w:rsidRDefault="00360FB5" w:rsidP="00553004">
            <w:pPr>
              <w:jc w:val="center"/>
              <w:rPr>
                <w:rFonts w:eastAsia="Calibri"/>
                <w:szCs w:val="22"/>
              </w:rPr>
            </w:pPr>
            <w:r w:rsidRPr="00620CA5">
              <w:rPr>
                <w:rFonts w:eastAsia="Calibri"/>
                <w:szCs w:val="22"/>
              </w:rPr>
              <w:t>4400-6246-0397</w:t>
            </w:r>
          </w:p>
        </w:tc>
      </w:tr>
      <w:tr w:rsidR="00360FB5" w:rsidRPr="00620CA5" w14:paraId="5A0C4CC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E4D18E"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447EBA8" w14:textId="77777777" w:rsidR="00360FB5" w:rsidRPr="00620CA5" w:rsidRDefault="00360FB5" w:rsidP="00553004">
            <w:pPr>
              <w:rPr>
                <w:rFonts w:eastAsia="Calibri"/>
                <w:szCs w:val="22"/>
              </w:rPr>
            </w:pPr>
            <w:r w:rsidRPr="00620CA5">
              <w:rPr>
                <w:rFonts w:eastAsia="Calibri"/>
                <w:szCs w:val="22"/>
              </w:rPr>
              <w:t>k39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6287947" w14:textId="77777777" w:rsidR="00360FB5" w:rsidRPr="00620CA5" w:rsidRDefault="00360FB5" w:rsidP="00553004">
            <w:pPr>
              <w:rPr>
                <w:rFonts w:eastAsia="Calibri"/>
                <w:szCs w:val="22"/>
              </w:rPr>
            </w:pPr>
            <w:r w:rsidRPr="00620CA5">
              <w:rPr>
                <w:rFonts w:eastAsia="Calibri"/>
                <w:szCs w:val="22"/>
              </w:rPr>
              <w:t>Privažiuojamasis kelias iki Miškinių k. nuo kelio Nr. 1205</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9C16C30" w14:textId="77777777" w:rsidR="00360FB5" w:rsidRPr="00620CA5" w:rsidRDefault="00360FB5" w:rsidP="00553004">
            <w:pPr>
              <w:jc w:val="right"/>
              <w:rPr>
                <w:rFonts w:eastAsia="Calibri"/>
                <w:szCs w:val="22"/>
              </w:rPr>
            </w:pPr>
            <w:r w:rsidRPr="00620CA5">
              <w:rPr>
                <w:rFonts w:eastAsia="Calibri"/>
                <w:szCs w:val="22"/>
              </w:rPr>
              <w:t>2562</w:t>
            </w:r>
          </w:p>
        </w:tc>
        <w:tc>
          <w:tcPr>
            <w:tcW w:w="1133" w:type="dxa"/>
            <w:tcBorders>
              <w:top w:val="single" w:sz="4" w:space="0" w:color="auto"/>
              <w:left w:val="single" w:sz="4" w:space="0" w:color="auto"/>
              <w:bottom w:val="single" w:sz="4" w:space="0" w:color="auto"/>
              <w:right w:val="single" w:sz="4" w:space="0" w:color="auto"/>
            </w:tcBorders>
            <w:vAlign w:val="center"/>
          </w:tcPr>
          <w:p w14:paraId="1C604DA6" w14:textId="5CDD1D86" w:rsidR="00360FB5" w:rsidRPr="00620CA5" w:rsidRDefault="00360FB5" w:rsidP="00553004">
            <w:pPr>
              <w:jc w:val="right"/>
              <w:rPr>
                <w:rFonts w:eastAsia="Calibri"/>
                <w:strike/>
                <w:szCs w:val="22"/>
              </w:rPr>
            </w:pPr>
            <w:r w:rsidRPr="00620CA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F9579"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61753" w14:textId="77777777" w:rsidR="00360FB5" w:rsidRPr="00620CA5" w:rsidRDefault="00360FB5" w:rsidP="00553004">
            <w:pPr>
              <w:jc w:val="right"/>
              <w:rPr>
                <w:rFonts w:eastAsia="Calibri"/>
                <w:szCs w:val="22"/>
              </w:rPr>
            </w:pPr>
            <w:r w:rsidRPr="00620CA5">
              <w:rPr>
                <w:rFonts w:eastAsia="Calibri"/>
                <w:szCs w:val="22"/>
              </w:rPr>
              <w:t>2562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9B939" w14:textId="77777777" w:rsidR="00360FB5" w:rsidRPr="00620CA5" w:rsidRDefault="00360FB5" w:rsidP="00553004">
            <w:pPr>
              <w:jc w:val="center"/>
              <w:rPr>
                <w:rFonts w:eastAsia="Calibri"/>
                <w:szCs w:val="22"/>
              </w:rPr>
            </w:pPr>
            <w:r w:rsidRPr="00620CA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639306" w14:textId="77777777" w:rsidR="00360FB5" w:rsidRPr="00620CA5" w:rsidRDefault="00360FB5" w:rsidP="00553004">
            <w:pPr>
              <w:jc w:val="center"/>
              <w:rPr>
                <w:rFonts w:eastAsia="Calibri"/>
                <w:szCs w:val="22"/>
              </w:rPr>
            </w:pPr>
            <w:r w:rsidRPr="00620CA5">
              <w:rPr>
                <w:rFonts w:eastAsia="Calibri"/>
                <w:szCs w:val="22"/>
              </w:rPr>
              <w:t>-</w:t>
            </w:r>
          </w:p>
        </w:tc>
      </w:tr>
      <w:tr w:rsidR="00360FB5" w:rsidRPr="00620CA5" w14:paraId="096D680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EA7B63"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28C3990" w14:textId="77777777" w:rsidR="00360FB5" w:rsidRPr="00620CA5" w:rsidRDefault="00360FB5" w:rsidP="00553004">
            <w:pPr>
              <w:rPr>
                <w:rFonts w:eastAsia="Calibri"/>
                <w:szCs w:val="22"/>
              </w:rPr>
            </w:pPr>
            <w:r w:rsidRPr="00620CA5">
              <w:rPr>
                <w:rFonts w:eastAsia="Calibri"/>
                <w:szCs w:val="22"/>
              </w:rPr>
              <w:t>k4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88936C8" w14:textId="77777777" w:rsidR="00360FB5" w:rsidRPr="00620CA5" w:rsidRDefault="00360FB5" w:rsidP="00553004">
            <w:pPr>
              <w:rPr>
                <w:rFonts w:eastAsia="Calibri"/>
                <w:szCs w:val="22"/>
              </w:rPr>
            </w:pPr>
            <w:r w:rsidRPr="00620CA5">
              <w:rPr>
                <w:rFonts w:eastAsia="Calibri"/>
                <w:szCs w:val="22"/>
              </w:rPr>
              <w:t>Pienionys–Maželiai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3077EF4" w14:textId="77777777" w:rsidR="00360FB5" w:rsidRPr="00620CA5" w:rsidRDefault="00360FB5" w:rsidP="00553004">
            <w:pPr>
              <w:jc w:val="right"/>
              <w:rPr>
                <w:rFonts w:eastAsia="Calibri"/>
                <w:szCs w:val="22"/>
              </w:rPr>
            </w:pPr>
            <w:r w:rsidRPr="00620CA5">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E50DA"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907890" w14:textId="77777777" w:rsidR="00360FB5" w:rsidRPr="00620CA5" w:rsidRDefault="00360FB5" w:rsidP="00553004">
            <w:pPr>
              <w:jc w:val="right"/>
              <w:rPr>
                <w:rFonts w:eastAsia="Calibri"/>
                <w:szCs w:val="22"/>
              </w:rPr>
            </w:pPr>
            <w:r w:rsidRPr="00620CA5">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DFD17"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312FE" w14:textId="77777777" w:rsidR="00360FB5" w:rsidRPr="00620CA5" w:rsidRDefault="00360FB5" w:rsidP="00553004">
            <w:pPr>
              <w:jc w:val="center"/>
              <w:rPr>
                <w:rFonts w:eastAsia="Calibri"/>
                <w:szCs w:val="22"/>
              </w:rPr>
            </w:pPr>
            <w:r w:rsidRPr="00620CA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4C5BE0" w14:textId="77777777" w:rsidR="00360FB5" w:rsidRPr="00620CA5" w:rsidRDefault="00360FB5" w:rsidP="00553004">
            <w:pPr>
              <w:jc w:val="center"/>
              <w:rPr>
                <w:rFonts w:eastAsia="Calibri"/>
                <w:szCs w:val="22"/>
              </w:rPr>
            </w:pPr>
            <w:r w:rsidRPr="00620CA5">
              <w:rPr>
                <w:rFonts w:eastAsia="Calibri"/>
                <w:szCs w:val="22"/>
              </w:rPr>
              <w:t>-</w:t>
            </w:r>
          </w:p>
        </w:tc>
      </w:tr>
      <w:tr w:rsidR="00360FB5" w:rsidRPr="00620CA5" w14:paraId="12FEE9D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3D5104"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C59CE92" w14:textId="77777777" w:rsidR="00360FB5" w:rsidRPr="00620CA5" w:rsidRDefault="00360FB5" w:rsidP="00553004">
            <w:pPr>
              <w:rPr>
                <w:rFonts w:eastAsia="Calibri"/>
                <w:szCs w:val="22"/>
              </w:rPr>
            </w:pPr>
            <w:r w:rsidRPr="00620CA5">
              <w:rPr>
                <w:rFonts w:eastAsia="Calibri"/>
                <w:szCs w:val="22"/>
              </w:rPr>
              <w:t>k41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C569D8A" w14:textId="77777777" w:rsidR="00360FB5" w:rsidRPr="00620CA5" w:rsidRDefault="00360FB5" w:rsidP="00553004">
            <w:pPr>
              <w:rPr>
                <w:rFonts w:eastAsia="Calibri"/>
                <w:szCs w:val="22"/>
              </w:rPr>
            </w:pPr>
            <w:r w:rsidRPr="00620CA5">
              <w:rPr>
                <w:rFonts w:eastAsia="Calibri"/>
                <w:szCs w:val="22"/>
              </w:rPr>
              <w:t>Domeikiai–Svirnai II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1E6A38E" w14:textId="77777777" w:rsidR="00360FB5" w:rsidRPr="00620CA5" w:rsidRDefault="00360FB5" w:rsidP="00553004">
            <w:pPr>
              <w:jc w:val="right"/>
              <w:rPr>
                <w:rFonts w:eastAsia="Calibri"/>
                <w:szCs w:val="22"/>
              </w:rPr>
            </w:pPr>
            <w:r w:rsidRPr="00620CA5">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D5222"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4AA23" w14:textId="77777777" w:rsidR="00360FB5" w:rsidRPr="00620CA5" w:rsidRDefault="00360FB5" w:rsidP="00553004">
            <w:pPr>
              <w:jc w:val="right"/>
              <w:rPr>
                <w:rFonts w:eastAsia="Calibri"/>
                <w:szCs w:val="22"/>
              </w:rPr>
            </w:pPr>
            <w:r w:rsidRPr="00620CA5">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FB4A3"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1CCB2" w14:textId="77777777" w:rsidR="00360FB5" w:rsidRPr="00620CA5" w:rsidRDefault="00360FB5" w:rsidP="00553004">
            <w:pPr>
              <w:jc w:val="center"/>
              <w:rPr>
                <w:rFonts w:eastAsia="Calibri"/>
                <w:szCs w:val="22"/>
              </w:rPr>
            </w:pPr>
            <w:r w:rsidRPr="00620CA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36AFB0" w14:textId="77777777" w:rsidR="00360FB5" w:rsidRPr="00620CA5" w:rsidRDefault="00360FB5" w:rsidP="00553004">
            <w:pPr>
              <w:jc w:val="center"/>
              <w:rPr>
                <w:rFonts w:eastAsia="Calibri"/>
                <w:szCs w:val="22"/>
              </w:rPr>
            </w:pPr>
            <w:r w:rsidRPr="00620CA5">
              <w:rPr>
                <w:rFonts w:eastAsia="Calibri"/>
                <w:szCs w:val="22"/>
              </w:rPr>
              <w:t>-</w:t>
            </w:r>
          </w:p>
        </w:tc>
      </w:tr>
      <w:tr w:rsidR="00360FB5" w:rsidRPr="00620CA5" w14:paraId="685CE05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85E0DDC"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469D92" w14:textId="77777777" w:rsidR="00360FB5" w:rsidRPr="00620CA5" w:rsidRDefault="00360FB5" w:rsidP="00553004">
            <w:pPr>
              <w:rPr>
                <w:rFonts w:eastAsia="Calibri"/>
                <w:szCs w:val="22"/>
              </w:rPr>
            </w:pPr>
            <w:r w:rsidRPr="00620CA5">
              <w:rPr>
                <w:rFonts w:eastAsia="Calibri"/>
                <w:szCs w:val="22"/>
              </w:rPr>
              <w:t>k41-1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F17AC0D" w14:textId="77777777" w:rsidR="00360FB5" w:rsidRPr="00620CA5" w:rsidRDefault="00360FB5" w:rsidP="00553004">
            <w:pPr>
              <w:rPr>
                <w:rFonts w:eastAsia="Calibri"/>
                <w:szCs w:val="22"/>
              </w:rPr>
            </w:pPr>
            <w:r w:rsidRPr="00620CA5">
              <w:rPr>
                <w:rFonts w:eastAsia="Calibri"/>
                <w:szCs w:val="22"/>
              </w:rPr>
              <w:t>Svirnai II–Riklikai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A304989" w14:textId="3DAD69BF" w:rsidR="00360FB5" w:rsidRPr="00620CA5" w:rsidRDefault="00360FB5" w:rsidP="00553004">
            <w:pPr>
              <w:jc w:val="right"/>
              <w:rPr>
                <w:rFonts w:eastAsia="Calibri"/>
                <w:szCs w:val="22"/>
              </w:rPr>
            </w:pPr>
            <w:r w:rsidRPr="00620CA5">
              <w:rPr>
                <w:rFonts w:eastAsia="Calibri"/>
                <w:szCs w:val="22"/>
              </w:rPr>
              <w:t>874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81EC4F"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33684" w14:textId="40BEA139" w:rsidR="00360FB5" w:rsidRPr="00620CA5" w:rsidRDefault="00360FB5" w:rsidP="00553004">
            <w:pPr>
              <w:jc w:val="right"/>
              <w:rPr>
                <w:rFonts w:eastAsia="Calibri"/>
                <w:szCs w:val="22"/>
              </w:rPr>
            </w:pPr>
            <w:r w:rsidRPr="00620CA5">
              <w:rPr>
                <w:rFonts w:eastAsia="Calibri"/>
                <w:szCs w:val="22"/>
              </w:rPr>
              <w:t>874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F390D"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C6C0E" w14:textId="77777777" w:rsidR="00360FB5" w:rsidRPr="00620CA5" w:rsidRDefault="00360FB5" w:rsidP="00553004">
            <w:pPr>
              <w:jc w:val="center"/>
              <w:rPr>
                <w:rFonts w:eastAsia="Calibri"/>
                <w:szCs w:val="22"/>
              </w:rPr>
            </w:pPr>
            <w:r w:rsidRPr="00620CA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6A4819" w14:textId="31204AE0" w:rsidR="00360FB5" w:rsidRPr="00620CA5" w:rsidRDefault="00360FB5" w:rsidP="00553004">
            <w:pPr>
              <w:jc w:val="center"/>
              <w:rPr>
                <w:rFonts w:eastAsia="Calibri"/>
                <w:szCs w:val="22"/>
              </w:rPr>
            </w:pPr>
            <w:r w:rsidRPr="00620CA5">
              <w:rPr>
                <w:rFonts w:eastAsia="Calibri"/>
                <w:szCs w:val="22"/>
              </w:rPr>
              <w:t>4400-6240-6491</w:t>
            </w:r>
          </w:p>
        </w:tc>
      </w:tr>
      <w:tr w:rsidR="00360FB5" w:rsidRPr="00620CA5" w14:paraId="0D3F871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E165938"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69925C" w14:textId="77777777" w:rsidR="00360FB5" w:rsidRPr="00620CA5" w:rsidRDefault="00360FB5" w:rsidP="00553004">
            <w:pPr>
              <w:rPr>
                <w:rFonts w:eastAsia="Calibri"/>
                <w:szCs w:val="22"/>
              </w:rPr>
            </w:pPr>
            <w:r w:rsidRPr="00620CA5">
              <w:rPr>
                <w:rFonts w:eastAsia="Calibri"/>
                <w:szCs w:val="22"/>
              </w:rPr>
              <w:t>k42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F20A52B" w14:textId="77777777" w:rsidR="00360FB5" w:rsidRPr="00620CA5" w:rsidRDefault="00360FB5" w:rsidP="00553004">
            <w:pPr>
              <w:rPr>
                <w:rFonts w:eastAsia="Calibri"/>
                <w:szCs w:val="22"/>
              </w:rPr>
            </w:pPr>
            <w:r w:rsidRPr="00620CA5">
              <w:rPr>
                <w:rFonts w:eastAsia="Calibri"/>
                <w:szCs w:val="22"/>
              </w:rPr>
              <w:t>Svirnai II–Žibučiai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26D42FB" w14:textId="6C3BE391" w:rsidR="00360FB5" w:rsidRPr="00620CA5" w:rsidRDefault="00360FB5" w:rsidP="00553004">
            <w:pPr>
              <w:jc w:val="right"/>
              <w:rPr>
                <w:rFonts w:eastAsia="Calibri"/>
                <w:szCs w:val="22"/>
              </w:rPr>
            </w:pPr>
            <w:r w:rsidRPr="00620CA5">
              <w:rPr>
                <w:rFonts w:eastAsia="Calibri"/>
                <w:szCs w:val="22"/>
              </w:rPr>
              <w:t>3067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F614A"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42002" w14:textId="5096260A" w:rsidR="00360FB5" w:rsidRPr="00620CA5" w:rsidRDefault="00360FB5" w:rsidP="00553004">
            <w:pPr>
              <w:jc w:val="right"/>
              <w:rPr>
                <w:rFonts w:eastAsia="Calibri"/>
                <w:szCs w:val="22"/>
              </w:rPr>
            </w:pPr>
            <w:r w:rsidRPr="00620CA5">
              <w:rPr>
                <w:rFonts w:eastAsia="Calibri"/>
                <w:szCs w:val="22"/>
              </w:rPr>
              <w:t>3067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CDB8C"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F5636" w14:textId="77777777" w:rsidR="00360FB5" w:rsidRPr="00620CA5" w:rsidRDefault="00360FB5" w:rsidP="00553004">
            <w:pPr>
              <w:jc w:val="center"/>
              <w:rPr>
                <w:rFonts w:eastAsia="Calibri"/>
                <w:szCs w:val="22"/>
              </w:rPr>
            </w:pPr>
            <w:r w:rsidRPr="00620CA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DB32FA" w14:textId="62796E0C" w:rsidR="00360FB5" w:rsidRPr="00620CA5" w:rsidRDefault="00360FB5" w:rsidP="00553004">
            <w:pPr>
              <w:jc w:val="center"/>
              <w:rPr>
                <w:rFonts w:eastAsia="Calibri"/>
                <w:szCs w:val="22"/>
              </w:rPr>
            </w:pPr>
            <w:r w:rsidRPr="00620CA5">
              <w:rPr>
                <w:rFonts w:eastAsia="Calibri"/>
                <w:szCs w:val="22"/>
              </w:rPr>
              <w:t>4400-6240-6759</w:t>
            </w:r>
          </w:p>
        </w:tc>
      </w:tr>
      <w:tr w:rsidR="00360FB5" w:rsidRPr="00620CA5" w14:paraId="59D8387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92EA1AC"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CFD2A49" w14:textId="77777777" w:rsidR="00360FB5" w:rsidRPr="00620CA5" w:rsidRDefault="00360FB5" w:rsidP="00553004">
            <w:pPr>
              <w:rPr>
                <w:rFonts w:eastAsia="Calibri"/>
                <w:szCs w:val="22"/>
              </w:rPr>
            </w:pPr>
            <w:r w:rsidRPr="00620CA5">
              <w:rPr>
                <w:rFonts w:eastAsia="Calibri"/>
                <w:szCs w:val="22"/>
              </w:rPr>
              <w:t>k43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74C1473" w14:textId="77777777" w:rsidR="00360FB5" w:rsidRPr="00620CA5" w:rsidRDefault="00360FB5" w:rsidP="00553004">
            <w:pPr>
              <w:rPr>
                <w:rFonts w:eastAsia="Calibri"/>
                <w:szCs w:val="22"/>
              </w:rPr>
            </w:pPr>
            <w:r w:rsidRPr="00620CA5">
              <w:rPr>
                <w:rFonts w:eastAsia="Calibri"/>
                <w:szCs w:val="22"/>
              </w:rPr>
              <w:t>Bugeniškis–Laviškis</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CB96933" w14:textId="2B3E2AEC" w:rsidR="00360FB5" w:rsidRPr="00620CA5" w:rsidRDefault="00360FB5" w:rsidP="00553004">
            <w:pPr>
              <w:jc w:val="right"/>
              <w:rPr>
                <w:rFonts w:eastAsia="Calibri"/>
                <w:szCs w:val="22"/>
              </w:rPr>
            </w:pPr>
            <w:r w:rsidRPr="00620CA5">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5B92D"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69D992F" w14:textId="0B0158AF" w:rsidR="00360FB5" w:rsidRPr="00620CA5" w:rsidRDefault="00360FB5" w:rsidP="00553004">
            <w:pPr>
              <w:jc w:val="right"/>
              <w:rPr>
                <w:rFonts w:eastAsia="Calibri"/>
                <w:szCs w:val="22"/>
              </w:rPr>
            </w:pPr>
            <w:r w:rsidRPr="00620CA5">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A95DE"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41562" w14:textId="77777777" w:rsidR="00360FB5" w:rsidRPr="00620CA5" w:rsidRDefault="00360FB5" w:rsidP="00553004">
            <w:pPr>
              <w:jc w:val="center"/>
              <w:rPr>
                <w:rFonts w:eastAsia="Calibri"/>
                <w:szCs w:val="22"/>
              </w:rPr>
            </w:pPr>
            <w:r w:rsidRPr="00620CA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54F8C3" w14:textId="6C880DFA" w:rsidR="00360FB5" w:rsidRPr="00620CA5" w:rsidRDefault="00360FB5" w:rsidP="00553004">
            <w:pPr>
              <w:jc w:val="center"/>
              <w:rPr>
                <w:rFonts w:eastAsia="Calibri"/>
                <w:szCs w:val="22"/>
              </w:rPr>
            </w:pPr>
            <w:r w:rsidRPr="00620CA5">
              <w:rPr>
                <w:rFonts w:eastAsia="Calibri"/>
                <w:szCs w:val="22"/>
              </w:rPr>
              <w:t>4400-6248-6019</w:t>
            </w:r>
          </w:p>
        </w:tc>
      </w:tr>
      <w:tr w:rsidR="00360FB5" w:rsidRPr="00620CA5" w14:paraId="4D07EF5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6FB0F16"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87EA15F" w14:textId="77777777" w:rsidR="00360FB5" w:rsidRPr="00620CA5" w:rsidRDefault="00360FB5" w:rsidP="00553004">
            <w:pPr>
              <w:rPr>
                <w:rFonts w:eastAsia="Calibri"/>
                <w:szCs w:val="22"/>
              </w:rPr>
            </w:pPr>
            <w:r w:rsidRPr="00620CA5">
              <w:rPr>
                <w:rFonts w:eastAsia="Calibri"/>
                <w:szCs w:val="22"/>
              </w:rPr>
              <w:t>k45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D01A64F" w14:textId="77777777" w:rsidR="00360FB5" w:rsidRPr="00620CA5" w:rsidRDefault="00360FB5" w:rsidP="00553004">
            <w:pPr>
              <w:rPr>
                <w:rFonts w:eastAsia="Calibri"/>
                <w:szCs w:val="22"/>
              </w:rPr>
            </w:pPr>
            <w:r w:rsidRPr="00620CA5">
              <w:rPr>
                <w:rFonts w:eastAsia="Calibri"/>
                <w:szCs w:val="22"/>
              </w:rPr>
              <w:t>Kavarskas–Girelė</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355F4A6" w14:textId="77777777" w:rsidR="00360FB5" w:rsidRPr="00620CA5" w:rsidRDefault="00360FB5" w:rsidP="00553004">
            <w:pPr>
              <w:jc w:val="right"/>
              <w:rPr>
                <w:rFonts w:eastAsia="Calibri"/>
                <w:szCs w:val="22"/>
              </w:rPr>
            </w:pPr>
            <w:r w:rsidRPr="00620CA5">
              <w:rPr>
                <w:rFonts w:eastAsia="Calibri"/>
                <w:szCs w:val="22"/>
              </w:rPr>
              <w:t>3017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756E1"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CAFA8" w14:textId="77777777" w:rsidR="00360FB5" w:rsidRPr="00620CA5" w:rsidRDefault="00360FB5" w:rsidP="00553004">
            <w:pPr>
              <w:jc w:val="right"/>
              <w:rPr>
                <w:rFonts w:eastAsia="Calibri"/>
                <w:szCs w:val="22"/>
              </w:rPr>
            </w:pPr>
            <w:r w:rsidRPr="00620CA5">
              <w:rPr>
                <w:rFonts w:eastAsia="Calibri"/>
                <w:szCs w:val="22"/>
              </w:rPr>
              <w:t>3017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BA988"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4396A8" w14:textId="77777777" w:rsidR="00360FB5" w:rsidRPr="00620CA5" w:rsidRDefault="00360FB5" w:rsidP="00553004">
            <w:pPr>
              <w:jc w:val="center"/>
              <w:rPr>
                <w:rFonts w:eastAsia="Calibri"/>
                <w:szCs w:val="22"/>
              </w:rPr>
            </w:pPr>
            <w:r w:rsidRPr="00620CA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F7731D" w14:textId="77777777" w:rsidR="00360FB5" w:rsidRPr="00620CA5" w:rsidRDefault="00360FB5" w:rsidP="00553004">
            <w:pPr>
              <w:jc w:val="center"/>
              <w:rPr>
                <w:rFonts w:eastAsia="Calibri"/>
                <w:szCs w:val="22"/>
              </w:rPr>
            </w:pPr>
            <w:r w:rsidRPr="00620CA5">
              <w:rPr>
                <w:rFonts w:eastAsia="Calibri"/>
                <w:szCs w:val="22"/>
              </w:rPr>
              <w:t>4400-5544-5104</w:t>
            </w:r>
          </w:p>
        </w:tc>
      </w:tr>
      <w:tr w:rsidR="00360FB5" w:rsidRPr="00620CA5" w14:paraId="712F18D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757AE0"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9F7CBE6" w14:textId="77777777" w:rsidR="00360FB5" w:rsidRPr="00620CA5" w:rsidRDefault="00360FB5" w:rsidP="00553004">
            <w:pPr>
              <w:rPr>
                <w:rFonts w:eastAsia="Calibri"/>
                <w:szCs w:val="22"/>
              </w:rPr>
            </w:pPr>
            <w:r w:rsidRPr="00620CA5">
              <w:rPr>
                <w:rFonts w:eastAsia="Calibri"/>
                <w:szCs w:val="22"/>
              </w:rPr>
              <w:t>k46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2561F4D" w14:textId="77777777" w:rsidR="00360FB5" w:rsidRPr="00620CA5" w:rsidRDefault="00360FB5" w:rsidP="00553004">
            <w:pPr>
              <w:rPr>
                <w:rFonts w:eastAsia="Calibri"/>
                <w:szCs w:val="22"/>
              </w:rPr>
            </w:pPr>
            <w:r w:rsidRPr="00620CA5">
              <w:rPr>
                <w:rFonts w:eastAsia="Calibri"/>
                <w:szCs w:val="22"/>
              </w:rPr>
              <w:t>Mackonys–Gudonys</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CFBCAA1" w14:textId="77777777" w:rsidR="00360FB5" w:rsidRPr="00620CA5" w:rsidRDefault="00360FB5" w:rsidP="00553004">
            <w:pPr>
              <w:jc w:val="right"/>
              <w:rPr>
                <w:rFonts w:eastAsia="Calibri"/>
                <w:szCs w:val="22"/>
              </w:rPr>
            </w:pPr>
            <w:r w:rsidRPr="00620CA5">
              <w:rPr>
                <w:rFonts w:eastAsia="Calibri"/>
                <w:szCs w:val="22"/>
              </w:rPr>
              <w:t>1671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994D6C"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3BCDEC" w14:textId="77777777" w:rsidR="00360FB5" w:rsidRPr="00620CA5" w:rsidRDefault="00360FB5" w:rsidP="00553004">
            <w:pPr>
              <w:jc w:val="right"/>
              <w:rPr>
                <w:rFonts w:eastAsia="Calibri"/>
                <w:szCs w:val="22"/>
              </w:rPr>
            </w:pPr>
            <w:r w:rsidRPr="00620CA5">
              <w:rPr>
                <w:rFonts w:eastAsia="Calibri"/>
                <w:szCs w:val="22"/>
              </w:rPr>
              <w:t>1671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57BE96"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767E5" w14:textId="77777777" w:rsidR="00360FB5" w:rsidRPr="00620CA5" w:rsidRDefault="00360FB5" w:rsidP="00553004">
            <w:pPr>
              <w:jc w:val="center"/>
              <w:rPr>
                <w:rFonts w:eastAsia="Calibri"/>
                <w:szCs w:val="22"/>
              </w:rPr>
            </w:pPr>
            <w:r w:rsidRPr="00620CA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998924" w14:textId="77777777" w:rsidR="00360FB5" w:rsidRPr="00620CA5" w:rsidRDefault="00360FB5" w:rsidP="00553004">
            <w:pPr>
              <w:jc w:val="center"/>
              <w:rPr>
                <w:rFonts w:eastAsia="Calibri"/>
                <w:szCs w:val="22"/>
              </w:rPr>
            </w:pPr>
            <w:r w:rsidRPr="00620CA5">
              <w:rPr>
                <w:rFonts w:eastAsia="Calibri"/>
                <w:szCs w:val="22"/>
              </w:rPr>
              <w:t>-</w:t>
            </w:r>
          </w:p>
        </w:tc>
      </w:tr>
      <w:tr w:rsidR="00360FB5" w:rsidRPr="00620CA5" w14:paraId="0ECB2DF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D81BF6"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B586F5" w14:textId="77777777" w:rsidR="00360FB5" w:rsidRPr="00620CA5" w:rsidRDefault="00360FB5" w:rsidP="00553004">
            <w:pPr>
              <w:rPr>
                <w:rFonts w:eastAsia="Calibri"/>
                <w:szCs w:val="22"/>
              </w:rPr>
            </w:pPr>
            <w:r w:rsidRPr="00620CA5">
              <w:rPr>
                <w:rFonts w:eastAsia="Calibri"/>
                <w:szCs w:val="22"/>
              </w:rPr>
              <w:t>k47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E072FA3" w14:textId="77777777" w:rsidR="00360FB5" w:rsidRPr="00620CA5" w:rsidRDefault="00360FB5" w:rsidP="00553004">
            <w:pPr>
              <w:rPr>
                <w:rFonts w:eastAsia="Calibri"/>
                <w:szCs w:val="22"/>
              </w:rPr>
            </w:pPr>
            <w:r w:rsidRPr="00620CA5">
              <w:rPr>
                <w:rFonts w:eastAsia="Calibri"/>
                <w:szCs w:val="22"/>
              </w:rPr>
              <w:t xml:space="preserve">Privažiuojamasis kelias prie Kavarsko užtvankos nuo kelio Nr. 1218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4BB3066" w14:textId="77777777" w:rsidR="00360FB5" w:rsidRPr="00620CA5" w:rsidRDefault="00360FB5" w:rsidP="00553004">
            <w:pPr>
              <w:jc w:val="right"/>
              <w:rPr>
                <w:rFonts w:eastAsia="Calibri"/>
                <w:szCs w:val="22"/>
              </w:rPr>
            </w:pPr>
            <w:r w:rsidRPr="00620CA5">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C64A9"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EE9CA8" w14:textId="77777777" w:rsidR="00360FB5" w:rsidRPr="00620CA5" w:rsidRDefault="00360FB5" w:rsidP="00553004">
            <w:pPr>
              <w:jc w:val="right"/>
              <w:rPr>
                <w:rFonts w:eastAsia="Calibri"/>
                <w:szCs w:val="22"/>
              </w:rPr>
            </w:pPr>
            <w:r w:rsidRPr="00620CA5">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FCBD36"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F394D7" w14:textId="77777777" w:rsidR="00360FB5" w:rsidRPr="00620CA5" w:rsidRDefault="00360FB5" w:rsidP="00553004">
            <w:pPr>
              <w:jc w:val="center"/>
              <w:rPr>
                <w:rFonts w:eastAsia="Calibri"/>
                <w:szCs w:val="22"/>
              </w:rPr>
            </w:pPr>
            <w:r w:rsidRPr="00620CA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A1B5E1" w14:textId="77777777" w:rsidR="00360FB5" w:rsidRPr="00620CA5" w:rsidRDefault="00360FB5" w:rsidP="00553004">
            <w:pPr>
              <w:jc w:val="center"/>
              <w:rPr>
                <w:rFonts w:eastAsia="Calibri"/>
                <w:szCs w:val="22"/>
              </w:rPr>
            </w:pPr>
            <w:r w:rsidRPr="00620CA5">
              <w:rPr>
                <w:rFonts w:eastAsia="Calibri"/>
                <w:szCs w:val="22"/>
              </w:rPr>
              <w:t>-</w:t>
            </w:r>
          </w:p>
        </w:tc>
      </w:tr>
      <w:tr w:rsidR="00360FB5" w:rsidRPr="00D178FA" w14:paraId="5B4D418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AE28AE" w14:textId="77777777" w:rsidR="00360FB5" w:rsidRPr="00D178FA"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B5B628A" w14:textId="77777777" w:rsidR="00360FB5" w:rsidRPr="00D178FA" w:rsidRDefault="00360FB5" w:rsidP="00553004">
            <w:pPr>
              <w:rPr>
                <w:rFonts w:eastAsia="Calibri"/>
                <w:szCs w:val="22"/>
              </w:rPr>
            </w:pPr>
            <w:r w:rsidRPr="00D178FA">
              <w:rPr>
                <w:rFonts w:eastAsia="Calibri"/>
                <w:szCs w:val="22"/>
              </w:rPr>
              <w:t>k48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BE04557" w14:textId="296BBFFC" w:rsidR="00360FB5" w:rsidRPr="00D178FA" w:rsidRDefault="00360FB5" w:rsidP="00553004">
            <w:pPr>
              <w:rPr>
                <w:rFonts w:eastAsia="Calibri"/>
                <w:szCs w:val="22"/>
              </w:rPr>
            </w:pPr>
            <w:r w:rsidRPr="00D178FA">
              <w:rPr>
                <w:rFonts w:eastAsia="Calibri"/>
                <w:szCs w:val="22"/>
              </w:rPr>
              <w:t>Privažiuojamasis kelias prie Pušyno g., Kavarsko vs. nuo Gegužės 1-osios g., Kavarsko m.</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5D0E229" w14:textId="25B0DDFF" w:rsidR="00360FB5" w:rsidRPr="00D178FA" w:rsidRDefault="00360FB5" w:rsidP="00553004">
            <w:pPr>
              <w:jc w:val="right"/>
              <w:rPr>
                <w:rFonts w:eastAsia="Calibri"/>
                <w:szCs w:val="22"/>
              </w:rPr>
            </w:pPr>
            <w:r w:rsidRPr="00D178FA">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12AA4" w14:textId="77777777" w:rsidR="00360FB5" w:rsidRPr="00D178FA" w:rsidRDefault="00360FB5" w:rsidP="00553004">
            <w:pPr>
              <w:jc w:val="right"/>
              <w:rPr>
                <w:rFonts w:eastAsia="Calibri"/>
                <w:szCs w:val="22"/>
              </w:rPr>
            </w:pPr>
            <w:r w:rsidRPr="00D178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DB70E" w14:textId="0D414300" w:rsidR="00360FB5" w:rsidRPr="00D178FA" w:rsidRDefault="00360FB5" w:rsidP="00553004">
            <w:pPr>
              <w:jc w:val="right"/>
              <w:rPr>
                <w:rFonts w:eastAsia="Calibri"/>
                <w:szCs w:val="22"/>
              </w:rPr>
            </w:pPr>
            <w:r w:rsidRPr="00D178FA">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74A059" w14:textId="77777777" w:rsidR="00360FB5" w:rsidRPr="00D178FA" w:rsidRDefault="00360FB5" w:rsidP="00553004">
            <w:pPr>
              <w:jc w:val="right"/>
              <w:rPr>
                <w:rFonts w:eastAsia="Calibri"/>
                <w:szCs w:val="22"/>
              </w:rPr>
            </w:pPr>
            <w:r w:rsidRPr="00D178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877BB" w14:textId="77777777" w:rsidR="00360FB5" w:rsidRPr="00D178FA" w:rsidRDefault="00360FB5" w:rsidP="00553004">
            <w:pPr>
              <w:jc w:val="center"/>
              <w:rPr>
                <w:rFonts w:eastAsia="Calibri"/>
                <w:szCs w:val="22"/>
              </w:rPr>
            </w:pPr>
            <w:r w:rsidRPr="00D178FA">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563572" w14:textId="2923FB74" w:rsidR="00360FB5" w:rsidRPr="00D178FA" w:rsidRDefault="00360FB5" w:rsidP="00553004">
            <w:pPr>
              <w:jc w:val="center"/>
              <w:rPr>
                <w:rFonts w:eastAsia="Calibri"/>
                <w:szCs w:val="22"/>
              </w:rPr>
            </w:pPr>
            <w:r w:rsidRPr="00D178FA">
              <w:rPr>
                <w:rFonts w:eastAsia="Calibri"/>
                <w:szCs w:val="22"/>
              </w:rPr>
              <w:t>4400-6249-5572</w:t>
            </w:r>
          </w:p>
        </w:tc>
      </w:tr>
      <w:tr w:rsidR="00A70ECF" w:rsidRPr="00A70ECF" w14:paraId="17AAD02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DD90169" w14:textId="77777777" w:rsidR="00360FB5" w:rsidRPr="00A70ECF"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917F9A7" w14:textId="77777777" w:rsidR="00360FB5" w:rsidRPr="00A70ECF" w:rsidRDefault="00360FB5" w:rsidP="00553004">
            <w:pPr>
              <w:rPr>
                <w:rFonts w:eastAsia="Calibri"/>
                <w:szCs w:val="22"/>
              </w:rPr>
            </w:pPr>
            <w:r w:rsidRPr="00A70ECF">
              <w:rPr>
                <w:rFonts w:eastAsia="Calibri"/>
                <w:szCs w:val="22"/>
              </w:rPr>
              <w:t>k49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7D153B6" w14:textId="4DC44643" w:rsidR="00360FB5" w:rsidRPr="00A70ECF" w:rsidRDefault="00360FB5" w:rsidP="00553004">
            <w:pPr>
              <w:rPr>
                <w:rFonts w:eastAsia="Calibri"/>
                <w:szCs w:val="22"/>
              </w:rPr>
            </w:pPr>
            <w:r w:rsidRPr="00A70ECF">
              <w:rPr>
                <w:rFonts w:eastAsia="Calibri"/>
                <w:szCs w:val="22"/>
              </w:rPr>
              <w:t xml:space="preserve">Privažiuojamasis kelias prie gyvenamųjų namų Džiugų k. nuo kelio Nr. A6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4853100" w14:textId="7D98A366" w:rsidR="00360FB5" w:rsidRPr="00A70ECF" w:rsidRDefault="00360FB5" w:rsidP="00553004">
            <w:pPr>
              <w:jc w:val="right"/>
              <w:rPr>
                <w:rFonts w:eastAsia="Calibri"/>
                <w:szCs w:val="22"/>
              </w:rPr>
            </w:pPr>
            <w:r w:rsidRPr="00A70ECF">
              <w:rPr>
                <w:rFonts w:eastAsia="Calibri"/>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B5BC92"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FF259" w14:textId="63C16AE7" w:rsidR="00360FB5" w:rsidRPr="00A70ECF" w:rsidRDefault="00360FB5" w:rsidP="00553004">
            <w:pPr>
              <w:jc w:val="right"/>
              <w:rPr>
                <w:rFonts w:eastAsia="Calibri"/>
                <w:szCs w:val="22"/>
              </w:rPr>
            </w:pPr>
            <w:r w:rsidRPr="00A70ECF">
              <w:rPr>
                <w:rFonts w:eastAsia="Calibri"/>
                <w:szCs w:val="22"/>
              </w:rPr>
              <w:t> 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D11AD8" w14:textId="77777777" w:rsidR="00360FB5" w:rsidRPr="00A70ECF" w:rsidRDefault="00360FB5" w:rsidP="00553004">
            <w:pPr>
              <w:jc w:val="right"/>
              <w:rPr>
                <w:rFonts w:eastAsia="Calibri"/>
                <w:szCs w:val="22"/>
              </w:rPr>
            </w:pPr>
            <w:r w:rsidRPr="00A70E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FBA7F" w14:textId="77777777" w:rsidR="00360FB5" w:rsidRPr="00A70ECF" w:rsidRDefault="00360FB5" w:rsidP="00553004">
            <w:pPr>
              <w:jc w:val="center"/>
              <w:rPr>
                <w:rFonts w:eastAsia="Calibri"/>
                <w:szCs w:val="22"/>
              </w:rPr>
            </w:pPr>
            <w:r w:rsidRPr="00A70EC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A24E83" w14:textId="64CAF7B9" w:rsidR="00360FB5" w:rsidRPr="00A70ECF" w:rsidRDefault="00360FB5" w:rsidP="00553004">
            <w:pPr>
              <w:jc w:val="center"/>
              <w:rPr>
                <w:rFonts w:eastAsia="Calibri"/>
                <w:szCs w:val="22"/>
              </w:rPr>
            </w:pPr>
            <w:r w:rsidRPr="00A70ECF">
              <w:rPr>
                <w:rFonts w:eastAsia="Calibri"/>
                <w:szCs w:val="22"/>
              </w:rPr>
              <w:t>4400-6326-6719</w:t>
            </w:r>
          </w:p>
        </w:tc>
      </w:tr>
      <w:tr w:rsidR="00360FB5" w:rsidRPr="004B1509" w14:paraId="359C5B6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F005CD6"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F62A1A" w14:textId="77777777" w:rsidR="00360FB5" w:rsidRPr="004B1509" w:rsidRDefault="00360FB5" w:rsidP="00553004">
            <w:pPr>
              <w:rPr>
                <w:rFonts w:eastAsia="Calibri"/>
                <w:szCs w:val="22"/>
              </w:rPr>
            </w:pPr>
            <w:r w:rsidRPr="004B1509">
              <w:rPr>
                <w:rFonts w:eastAsia="Calibri"/>
                <w:szCs w:val="22"/>
              </w:rPr>
              <w:t>k5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DB9EF4D" w14:textId="77777777" w:rsidR="00360FB5" w:rsidRPr="004B1509" w:rsidRDefault="00360FB5" w:rsidP="00553004">
            <w:pPr>
              <w:rPr>
                <w:rFonts w:eastAsia="Calibri"/>
                <w:szCs w:val="22"/>
              </w:rPr>
            </w:pPr>
            <w:r w:rsidRPr="004B1509">
              <w:rPr>
                <w:rFonts w:eastAsia="Calibri"/>
                <w:szCs w:val="22"/>
              </w:rPr>
              <w:t>Šoveniai–Narbutai–Pienionys</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11E3E3A" w14:textId="77777777" w:rsidR="00360FB5" w:rsidRPr="004B1509" w:rsidRDefault="00360FB5" w:rsidP="00553004">
            <w:pPr>
              <w:jc w:val="right"/>
              <w:rPr>
                <w:rFonts w:eastAsia="Calibri"/>
                <w:szCs w:val="22"/>
              </w:rPr>
            </w:pPr>
            <w:r w:rsidRPr="004B1509">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62E6F" w14:textId="77777777" w:rsidR="00360FB5" w:rsidRPr="004B1509" w:rsidRDefault="00360FB5" w:rsidP="00553004">
            <w:pPr>
              <w:jc w:val="right"/>
              <w:rPr>
                <w:rFonts w:eastAsia="Calibri"/>
                <w:szCs w:val="22"/>
              </w:rPr>
            </w:pPr>
            <w:r w:rsidRPr="004B1509">
              <w:rPr>
                <w:rFonts w:eastAsia="Calibri"/>
                <w:szCs w:val="22"/>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01971" w14:textId="77777777" w:rsidR="00360FB5" w:rsidRPr="004B1509" w:rsidRDefault="00360FB5" w:rsidP="00553004">
            <w:pPr>
              <w:jc w:val="right"/>
              <w:rPr>
                <w:rFonts w:eastAsia="Calibri"/>
                <w:szCs w:val="22"/>
              </w:rPr>
            </w:pPr>
            <w:r w:rsidRPr="004B1509">
              <w:rPr>
                <w:rFonts w:eastAsia="Calibri"/>
                <w:szCs w:val="22"/>
              </w:rPr>
              <w:t>2962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CB19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671EE" w14:textId="77777777" w:rsidR="00360FB5" w:rsidRPr="004B1509" w:rsidRDefault="00360FB5" w:rsidP="00553004">
            <w:pPr>
              <w:jc w:val="center"/>
              <w:rPr>
                <w:rFonts w:eastAsia="Calibri"/>
                <w:bCs/>
                <w:szCs w:val="22"/>
              </w:rPr>
            </w:pPr>
            <w:r w:rsidRPr="004B1509">
              <w:rPr>
                <w:rFonts w:eastAsia="Calibri"/>
                <w:bCs/>
                <w:szCs w:val="22"/>
              </w:rPr>
              <w:t>IIv</w:t>
            </w:r>
          </w:p>
          <w:p w14:paraId="5ACDA382"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068939" w14:textId="77777777" w:rsidR="00360FB5" w:rsidRPr="004B1509" w:rsidRDefault="00360FB5" w:rsidP="00553004">
            <w:pPr>
              <w:jc w:val="center"/>
              <w:rPr>
                <w:rFonts w:eastAsia="Calibri"/>
                <w:szCs w:val="22"/>
              </w:rPr>
            </w:pPr>
            <w:r w:rsidRPr="004B1509">
              <w:rPr>
                <w:rFonts w:eastAsia="Calibri"/>
                <w:szCs w:val="22"/>
              </w:rPr>
              <w:t>4400-5544-5148</w:t>
            </w:r>
          </w:p>
          <w:p w14:paraId="7BCAFEC2" w14:textId="77777777" w:rsidR="00360FB5" w:rsidRPr="004B1509" w:rsidRDefault="00360FB5" w:rsidP="00553004">
            <w:pPr>
              <w:jc w:val="center"/>
              <w:rPr>
                <w:rFonts w:eastAsia="Calibri"/>
                <w:szCs w:val="22"/>
              </w:rPr>
            </w:pPr>
            <w:r w:rsidRPr="004B1509">
              <w:rPr>
                <w:rFonts w:eastAsia="Calibri"/>
                <w:szCs w:val="22"/>
              </w:rPr>
              <w:t>4400-5546-5919</w:t>
            </w:r>
          </w:p>
        </w:tc>
      </w:tr>
      <w:tr w:rsidR="00360FB5" w:rsidRPr="004B1509" w14:paraId="70B6354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6A584D"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CCA676C" w14:textId="77777777" w:rsidR="00360FB5" w:rsidRPr="004B1509" w:rsidRDefault="00360FB5" w:rsidP="00553004">
            <w:pPr>
              <w:rPr>
                <w:rFonts w:eastAsia="Calibri"/>
                <w:szCs w:val="22"/>
              </w:rPr>
            </w:pPr>
            <w:r w:rsidRPr="004B1509">
              <w:rPr>
                <w:rFonts w:eastAsia="Calibri"/>
                <w:szCs w:val="22"/>
              </w:rPr>
              <w:t>k50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BEE9831" w14:textId="77777777" w:rsidR="00360FB5" w:rsidRPr="004B1509" w:rsidRDefault="00360FB5" w:rsidP="00553004">
            <w:pPr>
              <w:rPr>
                <w:rFonts w:eastAsia="Calibri"/>
                <w:szCs w:val="22"/>
              </w:rPr>
            </w:pPr>
            <w:r w:rsidRPr="004B1509">
              <w:rPr>
                <w:rFonts w:eastAsia="Calibri"/>
                <w:szCs w:val="22"/>
              </w:rPr>
              <w:t>Girelė–Kavarskas</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B515050" w14:textId="77777777" w:rsidR="00360FB5" w:rsidRPr="004B1509" w:rsidRDefault="00360FB5" w:rsidP="00553004">
            <w:pPr>
              <w:jc w:val="right"/>
              <w:rPr>
                <w:rFonts w:eastAsia="Calibri"/>
                <w:szCs w:val="22"/>
              </w:rPr>
            </w:pPr>
            <w:r w:rsidRPr="004B1509">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2F5F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2C39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68758" w14:textId="77777777" w:rsidR="00360FB5" w:rsidRPr="004B1509" w:rsidRDefault="00360FB5" w:rsidP="00553004">
            <w:pPr>
              <w:jc w:val="right"/>
              <w:rPr>
                <w:rFonts w:eastAsia="Calibri"/>
                <w:szCs w:val="22"/>
              </w:rPr>
            </w:pPr>
            <w:r w:rsidRPr="004B1509">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30EBD"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09455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CD967B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925FB39"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1236FE1" w14:textId="77777777" w:rsidR="00360FB5" w:rsidRPr="004B1509" w:rsidRDefault="00360FB5" w:rsidP="00553004">
            <w:pPr>
              <w:rPr>
                <w:rFonts w:eastAsia="Calibri"/>
                <w:szCs w:val="22"/>
              </w:rPr>
            </w:pPr>
            <w:r w:rsidRPr="004B1509">
              <w:rPr>
                <w:rFonts w:eastAsia="Calibri"/>
                <w:szCs w:val="22"/>
              </w:rPr>
              <w:t>k52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787F118" w14:textId="77777777" w:rsidR="00360FB5" w:rsidRPr="004B1509" w:rsidRDefault="00360FB5" w:rsidP="00553004">
            <w:pPr>
              <w:rPr>
                <w:rFonts w:eastAsia="Calibri"/>
                <w:szCs w:val="22"/>
              </w:rPr>
            </w:pPr>
            <w:r w:rsidRPr="004B1509">
              <w:rPr>
                <w:rFonts w:eastAsia="Calibri"/>
                <w:szCs w:val="22"/>
              </w:rPr>
              <w:t>Kelias Nr. 120–Vaivadiškiai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538DDD8" w14:textId="77777777" w:rsidR="00360FB5" w:rsidRPr="004B1509" w:rsidRDefault="00360FB5" w:rsidP="00553004">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35CD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2CA45A" w14:textId="77777777" w:rsidR="00360FB5" w:rsidRPr="004B1509" w:rsidRDefault="00360FB5" w:rsidP="00553004">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9F62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54E765"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3DF47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A349BF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6C4DD1"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4F21448" w14:textId="77777777" w:rsidR="00360FB5" w:rsidRPr="004B1509" w:rsidRDefault="00360FB5" w:rsidP="00553004">
            <w:pPr>
              <w:rPr>
                <w:rFonts w:eastAsia="Calibri"/>
                <w:szCs w:val="22"/>
              </w:rPr>
            </w:pPr>
            <w:r w:rsidRPr="004B1509">
              <w:rPr>
                <w:rFonts w:eastAsia="Calibri"/>
                <w:szCs w:val="22"/>
              </w:rPr>
              <w:t>k53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600E154" w14:textId="17E6F593" w:rsidR="00360FB5" w:rsidRPr="004B1509" w:rsidRDefault="00360FB5" w:rsidP="00553004">
            <w:pPr>
              <w:rPr>
                <w:rFonts w:eastAsia="Calibri"/>
                <w:szCs w:val="22"/>
              </w:rPr>
            </w:pPr>
            <w:r w:rsidRPr="004B1509">
              <w:rPr>
                <w:rFonts w:eastAsia="Calibri"/>
                <w:szCs w:val="22"/>
              </w:rPr>
              <w:t>Janušava–</w:t>
            </w:r>
            <w:r>
              <w:rPr>
                <w:rFonts w:eastAsia="Calibri"/>
                <w:szCs w:val="22"/>
              </w:rPr>
              <w:t>Kelias Nr. 1215</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AD11ED2" w14:textId="77777777" w:rsidR="00360FB5" w:rsidRPr="004B1509" w:rsidRDefault="00360FB5" w:rsidP="00553004">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826D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161988" w14:textId="77777777" w:rsidR="00360FB5" w:rsidRPr="004B1509" w:rsidRDefault="00360FB5" w:rsidP="00553004">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E6F0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56BD8F"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B2D22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B82600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F4F9045"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5E7C7C" w14:textId="77777777" w:rsidR="00360FB5" w:rsidRPr="004B1509" w:rsidRDefault="00360FB5" w:rsidP="00553004">
            <w:pPr>
              <w:rPr>
                <w:rFonts w:eastAsia="Calibri"/>
                <w:szCs w:val="22"/>
              </w:rPr>
            </w:pPr>
            <w:r w:rsidRPr="004B1509">
              <w:rPr>
                <w:rFonts w:eastAsia="Calibri"/>
                <w:szCs w:val="22"/>
              </w:rPr>
              <w:t>k55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5DA7D96" w14:textId="77777777" w:rsidR="00360FB5" w:rsidRPr="004B1509" w:rsidRDefault="00360FB5" w:rsidP="00553004">
            <w:pPr>
              <w:rPr>
                <w:rFonts w:eastAsia="Calibri"/>
                <w:szCs w:val="22"/>
              </w:rPr>
            </w:pPr>
            <w:r w:rsidRPr="004B1509">
              <w:rPr>
                <w:rFonts w:eastAsia="Calibri"/>
                <w:szCs w:val="22"/>
              </w:rPr>
              <w:t xml:space="preserve">Privažiuojamasis kelias prie Kavarsko tvenkinio nuo kelio Nr. 1231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A10A37B" w14:textId="77777777" w:rsidR="00360FB5" w:rsidRPr="004B1509" w:rsidRDefault="00360FB5" w:rsidP="00553004">
            <w:pPr>
              <w:jc w:val="right"/>
              <w:rPr>
                <w:rFonts w:eastAsia="Calibri"/>
                <w:szCs w:val="22"/>
              </w:rPr>
            </w:pPr>
            <w:r w:rsidRPr="004B1509">
              <w:rPr>
                <w:rFonts w:eastAsia="Calibri"/>
                <w:szCs w:val="22"/>
              </w:rPr>
              <w:t>844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5C842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74156" w14:textId="77777777" w:rsidR="00360FB5" w:rsidRPr="004B1509" w:rsidRDefault="00360FB5" w:rsidP="00553004">
            <w:pPr>
              <w:jc w:val="right"/>
              <w:rPr>
                <w:rFonts w:eastAsia="Calibri"/>
                <w:szCs w:val="22"/>
              </w:rPr>
            </w:pPr>
            <w:r w:rsidRPr="004B1509">
              <w:rPr>
                <w:rFonts w:eastAsia="Calibri"/>
                <w:szCs w:val="22"/>
              </w:rPr>
              <w:t>844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A2404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9D5CA"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DB7E1F" w14:textId="77777777" w:rsidR="00360FB5" w:rsidRPr="004B1509" w:rsidRDefault="00360FB5" w:rsidP="00553004">
            <w:pPr>
              <w:jc w:val="center"/>
              <w:rPr>
                <w:rFonts w:eastAsia="Calibri"/>
                <w:szCs w:val="22"/>
              </w:rPr>
            </w:pPr>
            <w:r w:rsidRPr="004B1509">
              <w:rPr>
                <w:rFonts w:eastAsia="Calibri"/>
                <w:szCs w:val="22"/>
              </w:rPr>
              <w:t>-</w:t>
            </w:r>
          </w:p>
        </w:tc>
      </w:tr>
      <w:tr w:rsidR="00360FB5" w:rsidRPr="00377415" w14:paraId="0E4DBDB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9E0537D" w14:textId="77777777" w:rsidR="00360FB5" w:rsidRDefault="00360FB5" w:rsidP="00553004">
            <w:pPr>
              <w:numPr>
                <w:ilvl w:val="0"/>
                <w:numId w:val="14"/>
              </w:numPr>
              <w:tabs>
                <w:tab w:val="center" w:pos="4819"/>
                <w:tab w:val="right" w:pos="9638"/>
              </w:tabs>
              <w:spacing w:after="160" w:line="256" w:lineRule="auto"/>
              <w:contextualSpacing/>
              <w:rPr>
                <w:rFonts w:eastAsia="Calibri"/>
                <w:szCs w:val="22"/>
              </w:rPr>
            </w:pPr>
            <w:r>
              <w:rPr>
                <w:rFonts w:eastAsia="Calibri"/>
                <w:szCs w:val="22"/>
              </w:rPr>
              <w:t>,</w:t>
            </w:r>
          </w:p>
          <w:p w14:paraId="13A9B9D8" w14:textId="57B22FCB" w:rsidR="00360FB5" w:rsidRPr="0037741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14B3EC6" w14:textId="77777777" w:rsidR="00360FB5" w:rsidRPr="00377415" w:rsidRDefault="00360FB5" w:rsidP="00553004">
            <w:pPr>
              <w:rPr>
                <w:rFonts w:eastAsia="Calibri"/>
                <w:szCs w:val="22"/>
              </w:rPr>
            </w:pPr>
            <w:r w:rsidRPr="00377415">
              <w:rPr>
                <w:rFonts w:eastAsia="Calibri"/>
                <w:szCs w:val="22"/>
              </w:rPr>
              <w:t>k57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EB431AE" w14:textId="77777777" w:rsidR="00360FB5" w:rsidRPr="00377415" w:rsidRDefault="00360FB5" w:rsidP="00553004">
            <w:pPr>
              <w:rPr>
                <w:rFonts w:eastAsia="Calibri"/>
                <w:szCs w:val="22"/>
              </w:rPr>
            </w:pPr>
            <w:r w:rsidRPr="00377415">
              <w:rPr>
                <w:rFonts w:eastAsia="Calibri"/>
                <w:szCs w:val="22"/>
              </w:rPr>
              <w:t>Maželiai–Janušava</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1E2D4E1" w14:textId="28C34C73" w:rsidR="00360FB5" w:rsidRPr="00377415" w:rsidRDefault="00360FB5" w:rsidP="00553004">
            <w:pPr>
              <w:jc w:val="right"/>
              <w:rPr>
                <w:rFonts w:eastAsia="Calibri"/>
                <w:szCs w:val="22"/>
              </w:rPr>
            </w:pPr>
            <w:r w:rsidRPr="00377415">
              <w:rPr>
                <w:rFonts w:eastAsia="Calibri"/>
                <w:szCs w:val="22"/>
              </w:rPr>
              <w:t xml:space="preserve"> 1957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0D682C"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622ED0" w14:textId="675899A3" w:rsidR="00360FB5" w:rsidRPr="00377415" w:rsidRDefault="00360FB5" w:rsidP="00553004">
            <w:pPr>
              <w:jc w:val="right"/>
              <w:rPr>
                <w:rFonts w:eastAsia="Calibri"/>
                <w:szCs w:val="22"/>
              </w:rPr>
            </w:pPr>
            <w:r w:rsidRPr="00377415">
              <w:rPr>
                <w:rFonts w:eastAsia="Calibri"/>
                <w:szCs w:val="22"/>
              </w:rPr>
              <w:t>1957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A9856"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2EC9D" w14:textId="77777777" w:rsidR="00360FB5" w:rsidRPr="00377415" w:rsidRDefault="00360FB5" w:rsidP="00553004">
            <w:pPr>
              <w:jc w:val="center"/>
              <w:rPr>
                <w:rFonts w:eastAsia="Calibri"/>
                <w:szCs w:val="22"/>
              </w:rPr>
            </w:pPr>
            <w:r w:rsidRPr="0037741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5C26E9" w14:textId="77777777" w:rsidR="00360FB5" w:rsidRPr="00377415" w:rsidRDefault="00360FB5" w:rsidP="00553004">
            <w:pPr>
              <w:jc w:val="center"/>
              <w:rPr>
                <w:rFonts w:eastAsia="Calibri"/>
                <w:szCs w:val="22"/>
              </w:rPr>
            </w:pPr>
            <w:r w:rsidRPr="00377415">
              <w:rPr>
                <w:rFonts w:eastAsia="Calibri"/>
                <w:szCs w:val="22"/>
              </w:rPr>
              <w:t>4400-5979-3710</w:t>
            </w:r>
          </w:p>
        </w:tc>
      </w:tr>
      <w:tr w:rsidR="00360FB5" w:rsidRPr="00377415" w14:paraId="43221A2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740619" w14:textId="77777777" w:rsidR="00360FB5" w:rsidRPr="0037741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91AC726" w14:textId="77777777" w:rsidR="00360FB5" w:rsidRPr="00377415" w:rsidRDefault="00360FB5" w:rsidP="00553004">
            <w:pPr>
              <w:rPr>
                <w:rFonts w:eastAsia="Calibri"/>
                <w:szCs w:val="22"/>
              </w:rPr>
            </w:pPr>
            <w:r w:rsidRPr="00377415">
              <w:rPr>
                <w:rFonts w:eastAsia="Calibri"/>
                <w:szCs w:val="22"/>
              </w:rPr>
              <w:t>k59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356BD05" w14:textId="77777777" w:rsidR="00360FB5" w:rsidRPr="00377415" w:rsidRDefault="00360FB5" w:rsidP="00553004">
            <w:pPr>
              <w:rPr>
                <w:rFonts w:eastAsia="Calibri"/>
                <w:szCs w:val="22"/>
              </w:rPr>
            </w:pPr>
            <w:r w:rsidRPr="00377415">
              <w:rPr>
                <w:rFonts w:eastAsia="Calibri"/>
                <w:szCs w:val="22"/>
              </w:rPr>
              <w:t>Pravažiuojamasis kelias nuo Užtvankos g., Bebrūnų k. iki kelio Nr. 120</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19E35D8" w14:textId="77777777" w:rsidR="00360FB5" w:rsidRPr="00377415" w:rsidRDefault="00360FB5" w:rsidP="00553004">
            <w:pPr>
              <w:jc w:val="right"/>
              <w:rPr>
                <w:rFonts w:eastAsia="Calibri"/>
                <w:szCs w:val="22"/>
              </w:rPr>
            </w:pPr>
            <w:r w:rsidRPr="00377415">
              <w:rPr>
                <w:rFonts w:eastAsia="Calibri"/>
                <w:szCs w:val="22"/>
              </w:rPr>
              <w:t>514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46ED1"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9C2F79" w14:textId="77777777" w:rsidR="00360FB5" w:rsidRPr="00377415" w:rsidRDefault="00360FB5" w:rsidP="00553004">
            <w:pPr>
              <w:jc w:val="right"/>
              <w:rPr>
                <w:rFonts w:eastAsia="Calibri"/>
                <w:szCs w:val="22"/>
              </w:rPr>
            </w:pPr>
            <w:r w:rsidRPr="00377415">
              <w:rPr>
                <w:rFonts w:eastAsia="Calibri"/>
                <w:szCs w:val="22"/>
              </w:rPr>
              <w:t>514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63635"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A75D5" w14:textId="77777777" w:rsidR="00360FB5" w:rsidRPr="00377415" w:rsidRDefault="00360FB5" w:rsidP="00553004">
            <w:pPr>
              <w:jc w:val="center"/>
              <w:rPr>
                <w:rFonts w:eastAsia="Calibri"/>
                <w:szCs w:val="22"/>
              </w:rPr>
            </w:pPr>
            <w:r w:rsidRPr="0037741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B73968" w14:textId="77777777" w:rsidR="00360FB5" w:rsidRPr="00377415" w:rsidRDefault="00360FB5" w:rsidP="00553004">
            <w:pPr>
              <w:jc w:val="center"/>
              <w:rPr>
                <w:rFonts w:eastAsia="Calibri"/>
                <w:szCs w:val="22"/>
              </w:rPr>
            </w:pPr>
            <w:r w:rsidRPr="00377415">
              <w:rPr>
                <w:rFonts w:eastAsia="Calibri"/>
                <w:szCs w:val="22"/>
              </w:rPr>
              <w:t>-</w:t>
            </w:r>
          </w:p>
        </w:tc>
      </w:tr>
      <w:tr w:rsidR="00360FB5" w:rsidRPr="00377415" w14:paraId="45BA903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E514B8B" w14:textId="77777777" w:rsidR="00360FB5" w:rsidRPr="0037741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FCBC805" w14:textId="77777777" w:rsidR="00360FB5" w:rsidRPr="00377415" w:rsidRDefault="00360FB5" w:rsidP="00553004">
            <w:pPr>
              <w:rPr>
                <w:rFonts w:eastAsia="Calibri"/>
                <w:szCs w:val="22"/>
              </w:rPr>
            </w:pPr>
            <w:r w:rsidRPr="00377415">
              <w:rPr>
                <w:rFonts w:eastAsia="Calibri"/>
                <w:szCs w:val="22"/>
              </w:rPr>
              <w:t>k6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7C54E52" w14:textId="77777777" w:rsidR="00360FB5" w:rsidRPr="00377415" w:rsidRDefault="00360FB5" w:rsidP="00553004">
            <w:pPr>
              <w:rPr>
                <w:rFonts w:eastAsia="Calibri"/>
                <w:szCs w:val="22"/>
              </w:rPr>
            </w:pPr>
            <w:r w:rsidRPr="00377415">
              <w:rPr>
                <w:rFonts w:eastAsia="Calibri"/>
                <w:szCs w:val="22"/>
              </w:rPr>
              <w:t>Svirnai II–Kaspariškiai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75A65D9" w14:textId="77777777" w:rsidR="00360FB5" w:rsidRPr="00377415" w:rsidRDefault="00360FB5" w:rsidP="00553004">
            <w:pPr>
              <w:jc w:val="right"/>
              <w:rPr>
                <w:rFonts w:eastAsia="Calibri"/>
                <w:szCs w:val="22"/>
              </w:rPr>
            </w:pPr>
            <w:r w:rsidRPr="00377415">
              <w:rPr>
                <w:rFonts w:eastAsia="Calibri"/>
                <w:szCs w:val="22"/>
              </w:rPr>
              <w:t>7671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2094D"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BB626" w14:textId="77777777" w:rsidR="00360FB5" w:rsidRPr="00377415" w:rsidRDefault="00360FB5" w:rsidP="00553004">
            <w:pPr>
              <w:jc w:val="right"/>
              <w:rPr>
                <w:rFonts w:eastAsia="Calibri"/>
                <w:szCs w:val="22"/>
              </w:rPr>
            </w:pPr>
            <w:r w:rsidRPr="00377415">
              <w:rPr>
                <w:rFonts w:eastAsia="Calibri"/>
                <w:szCs w:val="22"/>
              </w:rPr>
              <w:t>7671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7AE37"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348BA" w14:textId="77777777" w:rsidR="00360FB5" w:rsidRPr="00377415" w:rsidRDefault="00360FB5" w:rsidP="00553004">
            <w:pPr>
              <w:jc w:val="center"/>
              <w:rPr>
                <w:rFonts w:eastAsia="Calibri"/>
                <w:szCs w:val="22"/>
              </w:rPr>
            </w:pPr>
            <w:r w:rsidRPr="0037741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69CBC2" w14:textId="77777777" w:rsidR="00360FB5" w:rsidRPr="00377415" w:rsidRDefault="00360FB5" w:rsidP="00553004">
            <w:pPr>
              <w:jc w:val="center"/>
              <w:rPr>
                <w:rFonts w:eastAsia="Calibri"/>
                <w:szCs w:val="22"/>
              </w:rPr>
            </w:pPr>
            <w:r w:rsidRPr="00377415">
              <w:rPr>
                <w:rFonts w:eastAsia="Calibri"/>
                <w:szCs w:val="22"/>
              </w:rPr>
              <w:t>-</w:t>
            </w:r>
          </w:p>
        </w:tc>
      </w:tr>
      <w:tr w:rsidR="00360FB5" w:rsidRPr="00377415" w14:paraId="574D95D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3A82EA" w14:textId="77777777" w:rsidR="00360FB5" w:rsidRPr="0037741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CBD200D" w14:textId="77777777" w:rsidR="00360FB5" w:rsidRPr="00377415" w:rsidRDefault="00360FB5" w:rsidP="00553004">
            <w:pPr>
              <w:rPr>
                <w:rFonts w:eastAsia="Calibri"/>
                <w:szCs w:val="22"/>
              </w:rPr>
            </w:pPr>
            <w:r w:rsidRPr="00377415">
              <w:rPr>
                <w:rFonts w:eastAsia="Calibri"/>
                <w:szCs w:val="22"/>
              </w:rPr>
              <w:t>k60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E8372C7" w14:textId="77777777" w:rsidR="00360FB5" w:rsidRPr="00377415" w:rsidRDefault="00360FB5" w:rsidP="00553004">
            <w:pPr>
              <w:rPr>
                <w:rFonts w:eastAsia="Calibri"/>
                <w:szCs w:val="22"/>
              </w:rPr>
            </w:pPr>
            <w:r w:rsidRPr="00377415">
              <w:rPr>
                <w:rFonts w:eastAsia="Calibri"/>
                <w:szCs w:val="22"/>
              </w:rPr>
              <w:t>Privažiuojamasis kelias prie gyvenamųjų namų Girelės k. nuo kelio Kavarskas–Taujėnai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3D7373F" w14:textId="77777777" w:rsidR="00360FB5" w:rsidRPr="00377415" w:rsidRDefault="00360FB5" w:rsidP="00553004">
            <w:pPr>
              <w:jc w:val="right"/>
              <w:rPr>
                <w:rFonts w:eastAsia="Calibri"/>
                <w:szCs w:val="22"/>
              </w:rPr>
            </w:pPr>
            <w:r w:rsidRPr="00377415">
              <w:rPr>
                <w:rFonts w:eastAsia="Calibri"/>
                <w:szCs w:val="22"/>
              </w:rPr>
              <w:t>899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6F6EDD"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CDB3E" w14:textId="77777777" w:rsidR="00360FB5" w:rsidRPr="00377415" w:rsidRDefault="00360FB5" w:rsidP="00553004">
            <w:pPr>
              <w:jc w:val="right"/>
              <w:rPr>
                <w:rFonts w:eastAsia="Calibri"/>
                <w:szCs w:val="22"/>
              </w:rPr>
            </w:pPr>
            <w:r w:rsidRPr="00377415">
              <w:rPr>
                <w:rFonts w:eastAsia="Calibri"/>
                <w:szCs w:val="22"/>
              </w:rPr>
              <w:t>899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73B3E3"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8E78E" w14:textId="77777777" w:rsidR="00360FB5" w:rsidRPr="00377415" w:rsidRDefault="00360FB5" w:rsidP="00553004">
            <w:pPr>
              <w:jc w:val="center"/>
              <w:rPr>
                <w:rFonts w:eastAsia="Calibri"/>
                <w:szCs w:val="22"/>
              </w:rPr>
            </w:pPr>
            <w:r w:rsidRPr="0037741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67EF21" w14:textId="77777777" w:rsidR="00360FB5" w:rsidRPr="00377415" w:rsidRDefault="00360FB5" w:rsidP="00553004">
            <w:pPr>
              <w:jc w:val="center"/>
              <w:rPr>
                <w:rFonts w:eastAsia="Calibri"/>
                <w:szCs w:val="22"/>
              </w:rPr>
            </w:pPr>
            <w:r w:rsidRPr="00377415">
              <w:rPr>
                <w:rFonts w:eastAsia="Calibri"/>
                <w:szCs w:val="22"/>
              </w:rPr>
              <w:t>-</w:t>
            </w:r>
          </w:p>
        </w:tc>
      </w:tr>
      <w:tr w:rsidR="00360FB5" w:rsidRPr="00377415" w14:paraId="1B7135F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67A0C35" w14:textId="77777777" w:rsidR="00360FB5" w:rsidRPr="0037741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3332273" w14:textId="77777777" w:rsidR="00360FB5" w:rsidRPr="00377415" w:rsidRDefault="00360FB5" w:rsidP="00553004">
            <w:pPr>
              <w:rPr>
                <w:rFonts w:eastAsia="Calibri"/>
                <w:szCs w:val="22"/>
              </w:rPr>
            </w:pPr>
            <w:r w:rsidRPr="00377415">
              <w:rPr>
                <w:rFonts w:eastAsia="Calibri"/>
                <w:szCs w:val="22"/>
              </w:rPr>
              <w:t>k62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BBD5D68" w14:textId="77777777" w:rsidR="00360FB5" w:rsidRPr="00377415" w:rsidRDefault="00360FB5" w:rsidP="00553004">
            <w:pPr>
              <w:rPr>
                <w:rFonts w:eastAsia="Calibri"/>
                <w:szCs w:val="22"/>
              </w:rPr>
            </w:pPr>
            <w:r w:rsidRPr="00377415">
              <w:rPr>
                <w:rFonts w:eastAsia="Calibri"/>
                <w:szCs w:val="22"/>
              </w:rPr>
              <w:t>Privažiuojamasis kelias prie gyvenamųjų namų Tvenkinio g. nuo Panevėžio g., Pienionių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AB55180" w14:textId="77777777" w:rsidR="00360FB5" w:rsidRPr="00377415" w:rsidRDefault="00360FB5" w:rsidP="00553004">
            <w:pPr>
              <w:jc w:val="right"/>
              <w:rPr>
                <w:rFonts w:eastAsia="Calibri"/>
                <w:szCs w:val="22"/>
              </w:rPr>
            </w:pPr>
            <w:r w:rsidRPr="00377415">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45293"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0984A" w14:textId="77777777" w:rsidR="00360FB5" w:rsidRPr="00377415" w:rsidRDefault="00360FB5" w:rsidP="00553004">
            <w:pPr>
              <w:jc w:val="right"/>
              <w:rPr>
                <w:rFonts w:eastAsia="Calibri"/>
                <w:szCs w:val="22"/>
              </w:rPr>
            </w:pPr>
            <w:r w:rsidRPr="00377415">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EFBEB"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32037" w14:textId="77777777" w:rsidR="00360FB5" w:rsidRPr="00377415" w:rsidRDefault="00360FB5" w:rsidP="00553004">
            <w:pPr>
              <w:jc w:val="center"/>
              <w:rPr>
                <w:rFonts w:eastAsia="Calibri"/>
                <w:szCs w:val="22"/>
              </w:rPr>
            </w:pPr>
            <w:r w:rsidRPr="0037741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07C083" w14:textId="77777777" w:rsidR="00360FB5" w:rsidRPr="00377415" w:rsidRDefault="00360FB5" w:rsidP="00553004">
            <w:pPr>
              <w:jc w:val="center"/>
              <w:rPr>
                <w:rFonts w:eastAsia="Calibri"/>
                <w:szCs w:val="22"/>
              </w:rPr>
            </w:pPr>
            <w:r w:rsidRPr="00377415">
              <w:rPr>
                <w:rFonts w:eastAsia="Calibri"/>
                <w:szCs w:val="22"/>
              </w:rPr>
              <w:t>-</w:t>
            </w:r>
          </w:p>
        </w:tc>
      </w:tr>
      <w:tr w:rsidR="00360FB5" w:rsidRPr="00377415" w14:paraId="572F733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2FE612" w14:textId="77777777" w:rsidR="00360FB5" w:rsidRPr="0037741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59A3A3A" w14:textId="77777777" w:rsidR="00360FB5" w:rsidRPr="00377415" w:rsidRDefault="00360FB5" w:rsidP="00553004">
            <w:pPr>
              <w:rPr>
                <w:rFonts w:eastAsia="Calibri"/>
                <w:szCs w:val="22"/>
              </w:rPr>
            </w:pPr>
            <w:r w:rsidRPr="00377415">
              <w:rPr>
                <w:rFonts w:eastAsia="Calibri"/>
                <w:szCs w:val="22"/>
              </w:rPr>
              <w:t>k63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8B875F3" w14:textId="77777777" w:rsidR="00360FB5" w:rsidRPr="00377415" w:rsidRDefault="00360FB5" w:rsidP="00553004">
            <w:pPr>
              <w:rPr>
                <w:rFonts w:eastAsia="Calibri"/>
                <w:szCs w:val="22"/>
              </w:rPr>
            </w:pPr>
            <w:r w:rsidRPr="00377415">
              <w:rPr>
                <w:rFonts w:eastAsia="Calibri"/>
                <w:szCs w:val="22"/>
              </w:rPr>
              <w:t>Privažiuojamasis kelias prie gyvenamųjų namų Piktagalio k. nuo Panevėžio g., Pienionių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791AB91" w14:textId="4D0AF574" w:rsidR="00360FB5" w:rsidRPr="00377415" w:rsidRDefault="00360FB5" w:rsidP="00553004">
            <w:pPr>
              <w:jc w:val="right"/>
              <w:rPr>
                <w:rFonts w:eastAsia="Calibri"/>
                <w:szCs w:val="22"/>
              </w:rPr>
            </w:pPr>
            <w:r w:rsidRPr="00377415">
              <w:rPr>
                <w:rFonts w:eastAsia="Calibri"/>
                <w:szCs w:val="22"/>
              </w:rPr>
              <w:t>1105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FADAC" w14:textId="77777777" w:rsidR="00360FB5" w:rsidRPr="00377415" w:rsidRDefault="00360FB5" w:rsidP="00553004">
            <w:pPr>
              <w:jc w:val="right"/>
              <w:rPr>
                <w:rFonts w:eastAsia="Calibri"/>
                <w:szCs w:val="22"/>
              </w:rPr>
            </w:pPr>
            <w:r w:rsidRPr="00377415">
              <w:rPr>
                <w:rFonts w:eastAsia="Calibri"/>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66AB6" w14:textId="38774AEB" w:rsidR="00360FB5" w:rsidRPr="00377415" w:rsidRDefault="00360FB5" w:rsidP="00553004">
            <w:pPr>
              <w:jc w:val="right"/>
              <w:rPr>
                <w:rFonts w:eastAsia="Calibri"/>
                <w:szCs w:val="22"/>
              </w:rPr>
            </w:pPr>
            <w:r w:rsidRPr="00377415">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18B00A" w14:textId="77777777" w:rsidR="00360FB5" w:rsidRPr="00377415" w:rsidRDefault="00360FB5" w:rsidP="00553004">
            <w:pPr>
              <w:jc w:val="right"/>
              <w:rPr>
                <w:rFonts w:eastAsia="Calibri"/>
                <w:szCs w:val="22"/>
              </w:rPr>
            </w:pPr>
            <w:r w:rsidRPr="00377415">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266D5D" w14:textId="77777777" w:rsidR="00360FB5" w:rsidRPr="00377415" w:rsidRDefault="00360FB5" w:rsidP="00553004">
            <w:pPr>
              <w:jc w:val="center"/>
              <w:rPr>
                <w:rFonts w:eastAsia="Calibri"/>
                <w:szCs w:val="22"/>
              </w:rPr>
            </w:pPr>
            <w:r w:rsidRPr="0037741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3E5AD5" w14:textId="77777777" w:rsidR="00360FB5" w:rsidRPr="00377415" w:rsidRDefault="00360FB5" w:rsidP="00553004">
            <w:pPr>
              <w:jc w:val="center"/>
              <w:rPr>
                <w:rFonts w:eastAsia="Calibri"/>
                <w:szCs w:val="22"/>
              </w:rPr>
            </w:pPr>
            <w:r w:rsidRPr="00377415">
              <w:rPr>
                <w:rFonts w:eastAsia="Calibri"/>
                <w:szCs w:val="22"/>
              </w:rPr>
              <w:t>4400-5979-3876</w:t>
            </w:r>
          </w:p>
        </w:tc>
      </w:tr>
      <w:tr w:rsidR="00360FB5" w:rsidRPr="004B1509" w14:paraId="60E3EB8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26517DE"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B5193A4" w14:textId="77777777" w:rsidR="00360FB5" w:rsidRPr="004B1509" w:rsidRDefault="00360FB5" w:rsidP="00553004">
            <w:pPr>
              <w:rPr>
                <w:rFonts w:eastAsia="Calibri"/>
                <w:szCs w:val="22"/>
              </w:rPr>
            </w:pPr>
            <w:r w:rsidRPr="004B1509">
              <w:rPr>
                <w:rFonts w:eastAsia="Calibri"/>
                <w:szCs w:val="22"/>
              </w:rPr>
              <w:t>k64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399B4F2" w14:textId="77777777" w:rsidR="00360FB5" w:rsidRPr="004B1509" w:rsidRDefault="00360FB5" w:rsidP="00553004">
            <w:pPr>
              <w:rPr>
                <w:rFonts w:eastAsia="Calibri"/>
                <w:szCs w:val="22"/>
              </w:rPr>
            </w:pPr>
            <w:r w:rsidRPr="004B1509">
              <w:rPr>
                <w:rFonts w:eastAsia="Calibri"/>
                <w:szCs w:val="22"/>
              </w:rPr>
              <w:t>Privažiuojamasis kelias prie Svirnų I k. nuo kelio Nr. 120</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ABF94DC" w14:textId="77777777" w:rsidR="00360FB5" w:rsidRPr="004B1509" w:rsidRDefault="00360FB5" w:rsidP="00553004">
            <w:pPr>
              <w:jc w:val="right"/>
              <w:rPr>
                <w:rFonts w:eastAsia="Calibri"/>
                <w:szCs w:val="22"/>
              </w:rPr>
            </w:pPr>
            <w:r w:rsidRPr="004B1509">
              <w:rPr>
                <w:rFonts w:eastAsia="Calibri"/>
                <w:szCs w:val="22"/>
              </w:rPr>
              <w:t>751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E99CF"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F6487" w14:textId="77777777" w:rsidR="00360FB5" w:rsidRPr="004B1509" w:rsidRDefault="00360FB5" w:rsidP="00553004">
            <w:pPr>
              <w:jc w:val="right"/>
              <w:rPr>
                <w:rFonts w:eastAsia="Calibri"/>
                <w:bCs/>
                <w:szCs w:val="22"/>
              </w:rPr>
            </w:pPr>
            <w:r w:rsidRPr="004B1509">
              <w:rPr>
                <w:rFonts w:eastAsia="Calibri"/>
                <w:bCs/>
                <w:szCs w:val="22"/>
              </w:rPr>
              <w:t>751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07014"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B86B5B"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FB75D4" w14:textId="77777777" w:rsidR="00360FB5" w:rsidRPr="004B1509" w:rsidRDefault="00360FB5" w:rsidP="00553004">
            <w:pPr>
              <w:jc w:val="center"/>
              <w:rPr>
                <w:rFonts w:eastAsia="Calibri"/>
                <w:bCs/>
                <w:szCs w:val="22"/>
              </w:rPr>
            </w:pPr>
            <w:r w:rsidRPr="004B1509">
              <w:rPr>
                <w:rFonts w:eastAsia="Calibri"/>
                <w:bCs/>
                <w:szCs w:val="22"/>
              </w:rPr>
              <w:t>-</w:t>
            </w:r>
          </w:p>
        </w:tc>
      </w:tr>
      <w:tr w:rsidR="00BB0F26" w:rsidRPr="00BB0F26" w14:paraId="70281B0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2D08081" w14:textId="77777777" w:rsidR="00360FB5" w:rsidRPr="00BB0F26"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3DE8724" w14:textId="77777777" w:rsidR="00360FB5" w:rsidRPr="00BB0F26" w:rsidRDefault="00360FB5" w:rsidP="00553004">
            <w:pPr>
              <w:rPr>
                <w:rFonts w:eastAsia="Calibri"/>
                <w:szCs w:val="22"/>
              </w:rPr>
            </w:pPr>
            <w:r w:rsidRPr="00BB0F26">
              <w:rPr>
                <w:rFonts w:eastAsia="Calibri"/>
                <w:szCs w:val="22"/>
              </w:rPr>
              <w:t>k65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AF34558" w14:textId="77777777" w:rsidR="00360FB5" w:rsidRPr="00BB0F26" w:rsidRDefault="00360FB5" w:rsidP="00553004">
            <w:pPr>
              <w:rPr>
                <w:rFonts w:eastAsia="Calibri"/>
                <w:szCs w:val="22"/>
              </w:rPr>
            </w:pPr>
            <w:r w:rsidRPr="00BB0F26">
              <w:rPr>
                <w:rFonts w:eastAsia="Calibri"/>
                <w:szCs w:val="22"/>
              </w:rPr>
              <w:t>Pumpučiai–Papragiai–Pilėnai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1B835EE" w14:textId="09B83B33" w:rsidR="00360FB5" w:rsidRPr="00BB0F26" w:rsidRDefault="00360FB5" w:rsidP="00553004">
            <w:pPr>
              <w:jc w:val="right"/>
              <w:rPr>
                <w:rFonts w:eastAsia="Calibri"/>
                <w:szCs w:val="22"/>
              </w:rPr>
            </w:pPr>
            <w:r w:rsidRPr="00BB0F26">
              <w:rPr>
                <w:rFonts w:eastAsia="Calibri"/>
                <w:szCs w:val="22"/>
              </w:rPr>
              <w:t>1628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9DA21" w14:textId="77777777" w:rsidR="00360FB5" w:rsidRPr="00BB0F26" w:rsidRDefault="00360FB5" w:rsidP="00553004">
            <w:pPr>
              <w:jc w:val="right"/>
              <w:rPr>
                <w:rFonts w:eastAsia="Calibri"/>
                <w:szCs w:val="22"/>
              </w:rPr>
            </w:pPr>
            <w:r w:rsidRPr="00BB0F2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208B0" w14:textId="0850EC2C" w:rsidR="00360FB5" w:rsidRPr="00BB0F26" w:rsidRDefault="00360FB5" w:rsidP="00553004">
            <w:pPr>
              <w:jc w:val="right"/>
              <w:rPr>
                <w:rFonts w:eastAsia="Calibri"/>
                <w:szCs w:val="22"/>
              </w:rPr>
            </w:pPr>
            <w:r w:rsidRPr="00BB0F26">
              <w:rPr>
                <w:rFonts w:eastAsia="Calibri"/>
                <w:szCs w:val="22"/>
              </w:rPr>
              <w:t>1628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44CEF" w14:textId="6ACB0629" w:rsidR="00360FB5" w:rsidRPr="00BB0F26" w:rsidRDefault="00BB0F26" w:rsidP="00553004">
            <w:pPr>
              <w:jc w:val="right"/>
              <w:rPr>
                <w:rFonts w:eastAsia="Calibri"/>
                <w:strike/>
                <w:szCs w:val="22"/>
              </w:rPr>
            </w:pPr>
            <w:r w:rsidRPr="00BB0F2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213AD" w14:textId="77777777" w:rsidR="00360FB5" w:rsidRDefault="00360FB5" w:rsidP="00553004">
            <w:pPr>
              <w:jc w:val="center"/>
              <w:rPr>
                <w:rFonts w:eastAsia="Calibri"/>
                <w:szCs w:val="22"/>
              </w:rPr>
            </w:pPr>
            <w:r w:rsidRPr="00BB0F26">
              <w:rPr>
                <w:rFonts w:eastAsia="Calibri"/>
                <w:szCs w:val="22"/>
              </w:rPr>
              <w:t>IIv</w:t>
            </w:r>
          </w:p>
          <w:p w14:paraId="0688568D" w14:textId="519113D3" w:rsidR="00915CEC" w:rsidRPr="00BB0F26" w:rsidRDefault="00915CEC" w:rsidP="00553004">
            <w:pPr>
              <w:jc w:val="center"/>
              <w:rPr>
                <w:rFonts w:eastAsia="Calibri"/>
                <w:szCs w:val="22"/>
              </w:rPr>
            </w:pPr>
            <w:r>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50DF29" w14:textId="77777777" w:rsidR="00360FB5" w:rsidRPr="00BB0F26" w:rsidRDefault="00360FB5" w:rsidP="00553004">
            <w:pPr>
              <w:jc w:val="center"/>
              <w:rPr>
                <w:rFonts w:eastAsia="Calibri"/>
                <w:szCs w:val="22"/>
              </w:rPr>
            </w:pPr>
            <w:r w:rsidRPr="00BB0F26">
              <w:rPr>
                <w:rFonts w:eastAsia="Calibri"/>
                <w:szCs w:val="22"/>
              </w:rPr>
              <w:t>4400-6246-7312</w:t>
            </w:r>
          </w:p>
          <w:p w14:paraId="376D1E17" w14:textId="61852A6C" w:rsidR="00360FB5" w:rsidRPr="00BB0F26" w:rsidRDefault="00360FB5" w:rsidP="00553004">
            <w:pPr>
              <w:jc w:val="center"/>
              <w:rPr>
                <w:rFonts w:eastAsia="Calibri"/>
                <w:szCs w:val="22"/>
              </w:rPr>
            </w:pPr>
            <w:r w:rsidRPr="00BB0F26">
              <w:rPr>
                <w:rFonts w:eastAsia="Calibri"/>
                <w:szCs w:val="22"/>
              </w:rPr>
              <w:t>4400-6246-7323</w:t>
            </w:r>
          </w:p>
        </w:tc>
      </w:tr>
      <w:tr w:rsidR="00360FB5" w:rsidRPr="006301BC" w14:paraId="57D7CE6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A241CC"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4C30FFD" w14:textId="77777777" w:rsidR="00360FB5" w:rsidRPr="006301BC" w:rsidRDefault="00360FB5" w:rsidP="00553004">
            <w:pPr>
              <w:rPr>
                <w:rFonts w:eastAsia="Calibri"/>
                <w:szCs w:val="22"/>
              </w:rPr>
            </w:pPr>
            <w:r w:rsidRPr="006301BC">
              <w:rPr>
                <w:rFonts w:eastAsia="Calibri"/>
                <w:szCs w:val="22"/>
              </w:rPr>
              <w:t>k66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A4957CB" w14:textId="77777777" w:rsidR="00360FB5" w:rsidRPr="006301BC" w:rsidRDefault="00360FB5" w:rsidP="00553004">
            <w:pPr>
              <w:rPr>
                <w:rFonts w:eastAsia="Calibri"/>
                <w:szCs w:val="22"/>
              </w:rPr>
            </w:pPr>
            <w:r w:rsidRPr="006301BC">
              <w:rPr>
                <w:rFonts w:eastAsia="Calibri"/>
                <w:szCs w:val="22"/>
              </w:rPr>
              <w:t>Kelias Nr. 120–Pumpučiai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AB9DC63" w14:textId="382E3EF5" w:rsidR="00360FB5" w:rsidRPr="006301BC" w:rsidRDefault="00360FB5" w:rsidP="00553004">
            <w:pPr>
              <w:jc w:val="right"/>
              <w:rPr>
                <w:rFonts w:eastAsia="Calibri"/>
                <w:szCs w:val="22"/>
              </w:rPr>
            </w:pPr>
            <w:r w:rsidRPr="006301BC">
              <w:rPr>
                <w:rFonts w:eastAsia="Calibri"/>
                <w:szCs w:val="22"/>
              </w:rPr>
              <w:t>405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8B368"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1776C6" w14:textId="6132180A" w:rsidR="00360FB5" w:rsidRPr="006301BC" w:rsidRDefault="00360FB5" w:rsidP="00553004">
            <w:pPr>
              <w:jc w:val="right"/>
              <w:rPr>
                <w:rFonts w:eastAsia="Calibri"/>
                <w:szCs w:val="22"/>
              </w:rPr>
            </w:pPr>
            <w:r w:rsidRPr="006301BC">
              <w:rPr>
                <w:rFonts w:eastAsia="Calibri"/>
                <w:szCs w:val="22"/>
              </w:rPr>
              <w:t>405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4432D"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1E67E" w14:textId="77777777" w:rsidR="00360FB5" w:rsidRPr="006301BC" w:rsidRDefault="00360FB5" w:rsidP="00553004">
            <w:pPr>
              <w:jc w:val="center"/>
              <w:rPr>
                <w:rFonts w:eastAsia="Calibri"/>
                <w:szCs w:val="22"/>
              </w:rPr>
            </w:pPr>
            <w:r w:rsidRPr="006301B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F4651D" w14:textId="0749F01E" w:rsidR="00360FB5" w:rsidRPr="006301BC" w:rsidRDefault="00360FB5" w:rsidP="00553004">
            <w:pPr>
              <w:jc w:val="center"/>
              <w:rPr>
                <w:rFonts w:eastAsia="Calibri"/>
                <w:szCs w:val="22"/>
              </w:rPr>
            </w:pPr>
            <w:r w:rsidRPr="006301BC">
              <w:rPr>
                <w:rFonts w:eastAsia="Calibri"/>
                <w:szCs w:val="22"/>
              </w:rPr>
              <w:t>4400-6249-0064</w:t>
            </w:r>
          </w:p>
        </w:tc>
      </w:tr>
      <w:tr w:rsidR="00360FB5" w:rsidRPr="006301BC" w14:paraId="1526A3B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15CFC3"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8D021DE" w14:textId="77777777" w:rsidR="00360FB5" w:rsidRPr="006301BC" w:rsidRDefault="00360FB5" w:rsidP="00553004">
            <w:pPr>
              <w:rPr>
                <w:rFonts w:eastAsia="Calibri"/>
                <w:szCs w:val="22"/>
              </w:rPr>
            </w:pPr>
            <w:r w:rsidRPr="006301BC">
              <w:rPr>
                <w:rFonts w:eastAsia="Calibri"/>
                <w:szCs w:val="22"/>
              </w:rPr>
              <w:t>k67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3AFF3B4" w14:textId="77777777" w:rsidR="00360FB5" w:rsidRPr="006301BC" w:rsidRDefault="00360FB5" w:rsidP="00553004">
            <w:pPr>
              <w:rPr>
                <w:rFonts w:eastAsia="Calibri"/>
                <w:szCs w:val="22"/>
              </w:rPr>
            </w:pPr>
            <w:r w:rsidRPr="006301BC">
              <w:rPr>
                <w:rFonts w:eastAsia="Calibri"/>
                <w:szCs w:val="22"/>
              </w:rPr>
              <w:t>Janonys–Džiugai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02500C2" w14:textId="77777777" w:rsidR="00360FB5" w:rsidRPr="006301BC" w:rsidRDefault="00360FB5" w:rsidP="00553004">
            <w:pPr>
              <w:jc w:val="right"/>
              <w:rPr>
                <w:rFonts w:eastAsia="Calibri"/>
                <w:szCs w:val="22"/>
              </w:rPr>
            </w:pPr>
            <w:r w:rsidRPr="006301BC">
              <w:rPr>
                <w:rFonts w:eastAsia="Calibri"/>
                <w:szCs w:val="22"/>
              </w:rPr>
              <w:t>632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9AC713"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D41160" w14:textId="77777777" w:rsidR="00360FB5" w:rsidRPr="006301BC" w:rsidRDefault="00360FB5" w:rsidP="00553004">
            <w:pPr>
              <w:jc w:val="right"/>
              <w:rPr>
                <w:rFonts w:eastAsia="Calibri"/>
                <w:szCs w:val="22"/>
              </w:rPr>
            </w:pPr>
            <w:r w:rsidRPr="006301BC">
              <w:rPr>
                <w:rFonts w:eastAsia="Calibri"/>
                <w:szCs w:val="22"/>
              </w:rPr>
              <w:t>632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B51E4"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714C47"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881F54"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4FDEA04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662B6C3"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40A1B2D" w14:textId="77777777" w:rsidR="00360FB5" w:rsidRPr="006301BC" w:rsidRDefault="00360FB5" w:rsidP="00553004">
            <w:pPr>
              <w:rPr>
                <w:rFonts w:eastAsia="Calibri"/>
                <w:szCs w:val="22"/>
              </w:rPr>
            </w:pPr>
            <w:r w:rsidRPr="006301BC">
              <w:rPr>
                <w:rFonts w:eastAsia="Calibri"/>
                <w:szCs w:val="22"/>
              </w:rPr>
              <w:t>k69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2C159FF" w14:textId="77777777" w:rsidR="00360FB5" w:rsidRPr="006301BC" w:rsidRDefault="00360FB5" w:rsidP="00553004">
            <w:pPr>
              <w:rPr>
                <w:rFonts w:eastAsia="Calibri"/>
                <w:szCs w:val="22"/>
              </w:rPr>
            </w:pPr>
            <w:r w:rsidRPr="006301BC">
              <w:rPr>
                <w:rFonts w:eastAsia="Calibri"/>
                <w:szCs w:val="22"/>
              </w:rPr>
              <w:t>Kelias Nr. 120–Vetygala</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EA684DF" w14:textId="77777777" w:rsidR="00360FB5" w:rsidRPr="006301BC" w:rsidRDefault="00360FB5" w:rsidP="00553004">
            <w:pPr>
              <w:jc w:val="right"/>
              <w:rPr>
                <w:rFonts w:eastAsia="Calibri"/>
                <w:szCs w:val="22"/>
              </w:rPr>
            </w:pPr>
            <w:r w:rsidRPr="006301BC">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434CE"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A9BD9" w14:textId="77777777" w:rsidR="00360FB5" w:rsidRPr="006301BC" w:rsidRDefault="00360FB5" w:rsidP="00553004">
            <w:pPr>
              <w:jc w:val="right"/>
              <w:rPr>
                <w:rFonts w:eastAsia="Calibri"/>
                <w:szCs w:val="22"/>
              </w:rPr>
            </w:pPr>
            <w:r w:rsidRPr="006301BC">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9CBF2"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1BCE8" w14:textId="77777777" w:rsidR="00360FB5" w:rsidRPr="006301BC" w:rsidRDefault="00360FB5" w:rsidP="00553004">
            <w:pPr>
              <w:jc w:val="center"/>
              <w:rPr>
                <w:rFonts w:eastAsia="Calibri"/>
                <w:szCs w:val="22"/>
              </w:rPr>
            </w:pPr>
            <w:r w:rsidRPr="006301B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3900C0"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722B9FB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B7145D"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C950E73" w14:textId="77777777" w:rsidR="00360FB5" w:rsidRPr="006301BC" w:rsidRDefault="00360FB5" w:rsidP="00553004">
            <w:pPr>
              <w:rPr>
                <w:rFonts w:eastAsia="Calibri"/>
                <w:szCs w:val="22"/>
              </w:rPr>
            </w:pPr>
            <w:r w:rsidRPr="006301BC">
              <w:rPr>
                <w:rFonts w:eastAsia="Calibri"/>
                <w:szCs w:val="22"/>
              </w:rPr>
              <w:t>k7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D582361" w14:textId="77777777" w:rsidR="00360FB5" w:rsidRPr="006301BC" w:rsidRDefault="00360FB5" w:rsidP="00553004">
            <w:pPr>
              <w:rPr>
                <w:rFonts w:eastAsia="Calibri"/>
                <w:szCs w:val="22"/>
              </w:rPr>
            </w:pPr>
            <w:r w:rsidRPr="006301BC">
              <w:rPr>
                <w:rFonts w:eastAsia="Calibri"/>
                <w:szCs w:val="22"/>
              </w:rPr>
              <w:t>Šoveniai–Jurgėnai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951EC4D" w14:textId="59D12C12" w:rsidR="00360FB5" w:rsidRPr="006301BC" w:rsidRDefault="00360FB5" w:rsidP="00553004">
            <w:pPr>
              <w:jc w:val="right"/>
              <w:rPr>
                <w:rFonts w:eastAsia="Calibri"/>
                <w:szCs w:val="22"/>
              </w:rPr>
            </w:pPr>
            <w:r w:rsidRPr="006301BC">
              <w:rPr>
                <w:rFonts w:eastAsia="Calibri"/>
                <w:szCs w:val="22"/>
              </w:rPr>
              <w:t>3239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E2F1F5"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90F61" w14:textId="51148B7C" w:rsidR="00360FB5" w:rsidRPr="006301BC" w:rsidRDefault="00360FB5" w:rsidP="00553004">
            <w:pPr>
              <w:jc w:val="right"/>
              <w:rPr>
                <w:rFonts w:eastAsia="Calibri"/>
                <w:szCs w:val="22"/>
              </w:rPr>
            </w:pPr>
            <w:r w:rsidRPr="006301BC">
              <w:rPr>
                <w:rFonts w:eastAsia="Calibri"/>
                <w:szCs w:val="22"/>
              </w:rPr>
              <w:t>3239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FF21A"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79EA6" w14:textId="77777777" w:rsidR="00360FB5" w:rsidRPr="006301BC" w:rsidRDefault="00360FB5" w:rsidP="00553004">
            <w:pPr>
              <w:jc w:val="center"/>
              <w:rPr>
                <w:rFonts w:eastAsia="Calibri"/>
                <w:szCs w:val="22"/>
              </w:rPr>
            </w:pPr>
            <w:r w:rsidRPr="006301B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0DF98E" w14:textId="5592E62D" w:rsidR="00360FB5" w:rsidRPr="006301BC" w:rsidRDefault="00360FB5" w:rsidP="00553004">
            <w:pPr>
              <w:jc w:val="center"/>
              <w:rPr>
                <w:rFonts w:eastAsia="Calibri"/>
                <w:szCs w:val="22"/>
              </w:rPr>
            </w:pPr>
            <w:r w:rsidRPr="006301BC">
              <w:rPr>
                <w:rFonts w:eastAsia="Calibri"/>
                <w:szCs w:val="22"/>
              </w:rPr>
              <w:t>4400-6249-0064</w:t>
            </w:r>
          </w:p>
        </w:tc>
      </w:tr>
      <w:tr w:rsidR="00360FB5" w:rsidRPr="006301BC" w14:paraId="6FC7DD3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E9B153D"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E8A6C0C" w14:textId="77777777" w:rsidR="00360FB5" w:rsidRPr="006301BC" w:rsidRDefault="00360FB5" w:rsidP="00553004">
            <w:pPr>
              <w:rPr>
                <w:rFonts w:eastAsia="Calibri"/>
                <w:szCs w:val="22"/>
              </w:rPr>
            </w:pPr>
            <w:r w:rsidRPr="006301BC">
              <w:rPr>
                <w:rFonts w:eastAsia="Calibri"/>
                <w:szCs w:val="22"/>
              </w:rPr>
              <w:t>k70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F5FEC9D" w14:textId="77777777" w:rsidR="00360FB5" w:rsidRPr="006301BC" w:rsidRDefault="00360FB5" w:rsidP="00553004">
            <w:pPr>
              <w:rPr>
                <w:rFonts w:eastAsia="Calibri"/>
                <w:szCs w:val="22"/>
              </w:rPr>
            </w:pPr>
            <w:r w:rsidRPr="006301BC">
              <w:rPr>
                <w:rFonts w:eastAsia="Calibri"/>
                <w:szCs w:val="22"/>
              </w:rPr>
              <w:t>Kelias  Nr. 1215–Papiškiai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E051E60" w14:textId="77777777" w:rsidR="00360FB5" w:rsidRPr="006301BC" w:rsidRDefault="00360FB5" w:rsidP="00553004">
            <w:pPr>
              <w:jc w:val="right"/>
              <w:rPr>
                <w:rFonts w:eastAsia="Calibri"/>
                <w:szCs w:val="22"/>
              </w:rPr>
            </w:pPr>
            <w:r w:rsidRPr="006301BC">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B0C77"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C9DE90" w14:textId="77777777" w:rsidR="00360FB5" w:rsidRPr="006301BC" w:rsidRDefault="00360FB5" w:rsidP="00553004">
            <w:pPr>
              <w:jc w:val="right"/>
              <w:rPr>
                <w:rFonts w:eastAsia="Calibri"/>
                <w:szCs w:val="22"/>
              </w:rPr>
            </w:pPr>
            <w:r w:rsidRPr="006301BC">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C1008"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FD4F4"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896A82"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4E4D064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7E2E3E"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0C0E142" w14:textId="77777777" w:rsidR="00360FB5" w:rsidRPr="006301BC" w:rsidRDefault="00360FB5" w:rsidP="00553004">
            <w:pPr>
              <w:rPr>
                <w:rFonts w:eastAsia="Calibri"/>
                <w:szCs w:val="22"/>
              </w:rPr>
            </w:pPr>
            <w:r w:rsidRPr="006301BC">
              <w:rPr>
                <w:rFonts w:eastAsia="Calibri"/>
                <w:szCs w:val="22"/>
              </w:rPr>
              <w:t>k71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28E678F" w14:textId="77777777" w:rsidR="00360FB5" w:rsidRPr="006301BC" w:rsidRDefault="00360FB5" w:rsidP="00553004">
            <w:pPr>
              <w:rPr>
                <w:rFonts w:eastAsia="Calibri"/>
                <w:szCs w:val="22"/>
              </w:rPr>
            </w:pPr>
            <w:r w:rsidRPr="006301BC">
              <w:rPr>
                <w:rFonts w:eastAsia="Calibri"/>
                <w:szCs w:val="22"/>
              </w:rPr>
              <w:t xml:space="preserve">Kelias Nr. 1215–Margiai </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6C27B6D5" w14:textId="77777777" w:rsidR="00360FB5" w:rsidRPr="006301BC" w:rsidRDefault="00360FB5" w:rsidP="00553004">
            <w:pPr>
              <w:jc w:val="right"/>
              <w:rPr>
                <w:rFonts w:eastAsia="Calibri"/>
                <w:szCs w:val="22"/>
              </w:rPr>
            </w:pPr>
            <w:r w:rsidRPr="006301BC">
              <w:rPr>
                <w:rFonts w:eastAsia="Calibri"/>
                <w:szCs w:val="22"/>
              </w:rPr>
              <w:t>850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9DFA12"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F6593"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8747E" w14:textId="77777777" w:rsidR="00360FB5" w:rsidRPr="006301BC" w:rsidRDefault="00360FB5" w:rsidP="00553004">
            <w:pPr>
              <w:jc w:val="right"/>
              <w:rPr>
                <w:rFonts w:eastAsia="Calibri"/>
                <w:szCs w:val="22"/>
              </w:rPr>
            </w:pPr>
            <w:r w:rsidRPr="006301BC">
              <w:rPr>
                <w:rFonts w:eastAsia="Calibri"/>
                <w:szCs w:val="22"/>
              </w:rPr>
              <w:t>850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9F989"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46EF09"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551DBF4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BF5F195"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541D8A4" w14:textId="77777777" w:rsidR="00360FB5" w:rsidRPr="006301BC" w:rsidRDefault="00360FB5" w:rsidP="00553004">
            <w:pPr>
              <w:rPr>
                <w:rFonts w:eastAsia="Calibri"/>
                <w:szCs w:val="22"/>
              </w:rPr>
            </w:pPr>
            <w:r w:rsidRPr="006301BC">
              <w:rPr>
                <w:rFonts w:eastAsia="Calibri"/>
                <w:szCs w:val="22"/>
              </w:rPr>
              <w:t>k72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A20DAA0" w14:textId="77777777" w:rsidR="00360FB5" w:rsidRPr="006301BC" w:rsidRDefault="00360FB5" w:rsidP="00553004">
            <w:pPr>
              <w:rPr>
                <w:rFonts w:eastAsia="Calibri"/>
                <w:szCs w:val="22"/>
              </w:rPr>
            </w:pPr>
            <w:r w:rsidRPr="006301BC">
              <w:rPr>
                <w:rFonts w:eastAsia="Calibri"/>
                <w:szCs w:val="22"/>
              </w:rPr>
              <w:t>Deveniai–Pukeniai</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9701E2B" w14:textId="77777777" w:rsidR="00360FB5" w:rsidRPr="006301BC" w:rsidRDefault="00360FB5" w:rsidP="00553004">
            <w:pPr>
              <w:jc w:val="right"/>
              <w:rPr>
                <w:rFonts w:eastAsia="Calibri"/>
                <w:szCs w:val="22"/>
              </w:rPr>
            </w:pPr>
            <w:r w:rsidRPr="006301BC">
              <w:rPr>
                <w:rFonts w:eastAsia="Calibri"/>
                <w:szCs w:val="22"/>
              </w:rPr>
              <w:t>2233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21CA2"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51317D"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482EB" w14:textId="77777777" w:rsidR="00360FB5" w:rsidRPr="006301BC" w:rsidRDefault="00360FB5" w:rsidP="00553004">
            <w:pPr>
              <w:jc w:val="right"/>
              <w:rPr>
                <w:rFonts w:eastAsia="Calibri"/>
                <w:szCs w:val="22"/>
              </w:rPr>
            </w:pPr>
            <w:r w:rsidRPr="006301BC">
              <w:rPr>
                <w:rFonts w:eastAsia="Calibri"/>
                <w:szCs w:val="22"/>
              </w:rPr>
              <w:t>2233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F4A8A" w14:textId="77777777" w:rsidR="00360FB5" w:rsidRPr="006301BC" w:rsidRDefault="00360FB5" w:rsidP="00553004">
            <w:pPr>
              <w:jc w:val="center"/>
              <w:rPr>
                <w:rFonts w:eastAsia="Calibri"/>
                <w:szCs w:val="22"/>
              </w:rPr>
            </w:pPr>
            <w:r w:rsidRPr="006301B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5B4973"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1690247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13F11D4"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9BDD77" w14:textId="77777777" w:rsidR="00360FB5" w:rsidRPr="006301BC" w:rsidRDefault="00360FB5" w:rsidP="00553004">
            <w:pPr>
              <w:rPr>
                <w:rFonts w:eastAsia="Calibri"/>
                <w:szCs w:val="22"/>
              </w:rPr>
            </w:pPr>
            <w:r w:rsidRPr="006301BC">
              <w:rPr>
                <w:rFonts w:eastAsia="Calibri"/>
                <w:szCs w:val="22"/>
              </w:rPr>
              <w:t>k73</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458BE3FD" w14:textId="77777777" w:rsidR="00360FB5" w:rsidRPr="006301BC" w:rsidRDefault="00360FB5" w:rsidP="00553004">
            <w:pPr>
              <w:rPr>
                <w:rFonts w:eastAsia="Calibri"/>
                <w:szCs w:val="22"/>
              </w:rPr>
            </w:pPr>
            <w:r w:rsidRPr="006301BC">
              <w:rPr>
                <w:rFonts w:eastAsia="Calibri"/>
                <w:szCs w:val="22"/>
              </w:rPr>
              <w:t>Kelias Nr. k20–Dabužių II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22B63EDF" w14:textId="77777777" w:rsidR="00360FB5" w:rsidRPr="006301BC" w:rsidRDefault="00360FB5" w:rsidP="00553004">
            <w:pPr>
              <w:jc w:val="right"/>
              <w:rPr>
                <w:rFonts w:eastAsia="Calibri"/>
                <w:szCs w:val="22"/>
              </w:rPr>
            </w:pPr>
            <w:r w:rsidRPr="006301BC">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96C24F"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92D9C" w14:textId="77777777" w:rsidR="00360FB5" w:rsidRPr="006301BC" w:rsidRDefault="00360FB5" w:rsidP="00553004">
            <w:pPr>
              <w:jc w:val="right"/>
              <w:rPr>
                <w:rFonts w:eastAsia="Calibri"/>
                <w:szCs w:val="22"/>
              </w:rPr>
            </w:pPr>
            <w:r w:rsidRPr="006301BC">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79C82"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BCABD" w14:textId="77777777" w:rsidR="00360FB5" w:rsidRPr="006301BC" w:rsidRDefault="00360FB5" w:rsidP="00553004">
            <w:pPr>
              <w:jc w:val="center"/>
              <w:rPr>
                <w:rFonts w:eastAsia="Calibri"/>
                <w:szCs w:val="22"/>
              </w:rPr>
            </w:pPr>
            <w:r w:rsidRPr="006301B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ADB89D"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4238AD0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2D4DE39"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5E127D" w14:textId="77777777" w:rsidR="00360FB5" w:rsidRPr="006301BC" w:rsidRDefault="00360FB5" w:rsidP="00553004">
            <w:pPr>
              <w:rPr>
                <w:rFonts w:eastAsia="Calibri"/>
                <w:szCs w:val="22"/>
              </w:rPr>
            </w:pPr>
            <w:r w:rsidRPr="006301BC">
              <w:rPr>
                <w:rFonts w:eastAsia="Calibri"/>
                <w:szCs w:val="22"/>
              </w:rPr>
              <w:t>k74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2F820D2" w14:textId="77777777" w:rsidR="00360FB5" w:rsidRPr="006301BC" w:rsidRDefault="00360FB5" w:rsidP="00553004">
            <w:pPr>
              <w:rPr>
                <w:rFonts w:eastAsia="Calibri"/>
                <w:szCs w:val="22"/>
              </w:rPr>
            </w:pPr>
            <w:r w:rsidRPr="006301BC">
              <w:rPr>
                <w:rFonts w:eastAsia="Calibri"/>
                <w:szCs w:val="22"/>
              </w:rPr>
              <w:t>Kelias Nr. k73–Dabužių II k.</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4100936" w14:textId="77777777" w:rsidR="00360FB5" w:rsidRPr="006301BC" w:rsidRDefault="00360FB5" w:rsidP="00553004">
            <w:pPr>
              <w:jc w:val="right"/>
              <w:rPr>
                <w:rFonts w:eastAsia="Calibri"/>
                <w:szCs w:val="22"/>
              </w:rPr>
            </w:pPr>
            <w:r w:rsidRPr="006301BC">
              <w:rPr>
                <w:rFonts w:eastAsia="Calibri"/>
                <w:szCs w:val="22"/>
              </w:rPr>
              <w:t>587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3E05D4"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26C1B" w14:textId="77777777" w:rsidR="00360FB5" w:rsidRPr="006301BC" w:rsidRDefault="00360FB5" w:rsidP="00553004">
            <w:pPr>
              <w:jc w:val="right"/>
              <w:rPr>
                <w:rFonts w:eastAsia="Calibri"/>
                <w:szCs w:val="22"/>
              </w:rPr>
            </w:pPr>
            <w:r w:rsidRPr="006301BC">
              <w:rPr>
                <w:rFonts w:eastAsia="Calibri"/>
                <w:szCs w:val="22"/>
              </w:rPr>
              <w:t>587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AA3CB2"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7604A" w14:textId="77777777" w:rsidR="00360FB5" w:rsidRPr="006301BC" w:rsidRDefault="00360FB5" w:rsidP="00553004">
            <w:pPr>
              <w:jc w:val="center"/>
              <w:rPr>
                <w:rFonts w:eastAsia="Calibri"/>
                <w:szCs w:val="22"/>
              </w:rPr>
            </w:pPr>
            <w:r w:rsidRPr="006301B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65D8BD"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2971A95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353456F"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C9B5CE8" w14:textId="77777777" w:rsidR="00360FB5" w:rsidRPr="006301BC" w:rsidRDefault="00360FB5" w:rsidP="00553004">
            <w:pPr>
              <w:rPr>
                <w:rFonts w:eastAsia="Calibri"/>
                <w:szCs w:val="22"/>
              </w:rPr>
            </w:pPr>
            <w:r w:rsidRPr="006301BC">
              <w:rPr>
                <w:rFonts w:eastAsia="Calibri"/>
                <w:szCs w:val="22"/>
              </w:rPr>
              <w:t>k76</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6F482937" w14:textId="77777777" w:rsidR="00360FB5" w:rsidRPr="006301BC" w:rsidRDefault="00360FB5" w:rsidP="00553004">
            <w:pPr>
              <w:rPr>
                <w:rFonts w:eastAsia="Calibri"/>
                <w:szCs w:val="22"/>
              </w:rPr>
            </w:pPr>
            <w:r w:rsidRPr="006301BC">
              <w:rPr>
                <w:rFonts w:eastAsia="Calibri"/>
                <w:szCs w:val="22"/>
              </w:rPr>
              <w:t>Privažiuojamasis kelias prie Pajudinio k. nuo kelio Nr. 1232</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E62036A" w14:textId="77777777" w:rsidR="00360FB5" w:rsidRPr="006301BC" w:rsidRDefault="00360FB5" w:rsidP="00553004">
            <w:pPr>
              <w:jc w:val="right"/>
              <w:rPr>
                <w:rFonts w:eastAsia="Calibri"/>
                <w:szCs w:val="22"/>
              </w:rPr>
            </w:pPr>
            <w:r w:rsidRPr="006301BC">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29CAA8"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505E01"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3376F" w14:textId="77777777" w:rsidR="00360FB5" w:rsidRPr="006301BC" w:rsidRDefault="00360FB5" w:rsidP="00553004">
            <w:pPr>
              <w:jc w:val="right"/>
              <w:rPr>
                <w:rFonts w:eastAsia="Calibri"/>
                <w:szCs w:val="22"/>
              </w:rPr>
            </w:pPr>
            <w:r w:rsidRPr="006301BC">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28CD0"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41128E"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7B1438A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879C9E5"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3430984" w14:textId="77777777" w:rsidR="00360FB5" w:rsidRPr="006301BC" w:rsidRDefault="00360FB5" w:rsidP="00553004">
            <w:pPr>
              <w:rPr>
                <w:rFonts w:eastAsia="Calibri"/>
                <w:szCs w:val="22"/>
              </w:rPr>
            </w:pPr>
            <w:r w:rsidRPr="006301BC">
              <w:rPr>
                <w:rFonts w:eastAsia="Calibri"/>
                <w:szCs w:val="22"/>
              </w:rPr>
              <w:t>k77</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DD0F70C" w14:textId="77777777" w:rsidR="00360FB5" w:rsidRPr="006301BC" w:rsidRDefault="00360FB5" w:rsidP="00553004">
            <w:pPr>
              <w:rPr>
                <w:rFonts w:eastAsia="Calibri"/>
                <w:szCs w:val="22"/>
              </w:rPr>
            </w:pPr>
            <w:r w:rsidRPr="006301BC">
              <w:rPr>
                <w:rFonts w:eastAsia="Calibri"/>
                <w:szCs w:val="22"/>
              </w:rPr>
              <w:t>Privažiuojamasis kelias prie daugiabučių gyvenamųjų namų Durpyno g., Dabužių I k. nuo kelio Nr. 1215</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4A28F5A" w14:textId="77777777" w:rsidR="00360FB5" w:rsidRPr="006301BC" w:rsidRDefault="00360FB5" w:rsidP="00553004">
            <w:pPr>
              <w:jc w:val="right"/>
              <w:rPr>
                <w:rFonts w:eastAsia="Calibri"/>
                <w:szCs w:val="22"/>
              </w:rPr>
            </w:pPr>
            <w:r w:rsidRPr="006301BC">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2639B"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43171"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9608B" w14:textId="77777777" w:rsidR="00360FB5" w:rsidRPr="006301BC" w:rsidRDefault="00360FB5" w:rsidP="00553004">
            <w:pPr>
              <w:jc w:val="right"/>
              <w:rPr>
                <w:rFonts w:eastAsia="Calibri"/>
                <w:szCs w:val="22"/>
              </w:rPr>
            </w:pPr>
            <w:r w:rsidRPr="006301BC">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97995"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FA0EBE"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18286B5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1CF6B1D"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D4D13C6" w14:textId="77777777" w:rsidR="00360FB5" w:rsidRPr="006301BC" w:rsidRDefault="00360FB5" w:rsidP="00553004">
            <w:pPr>
              <w:rPr>
                <w:rFonts w:eastAsia="Calibri"/>
                <w:szCs w:val="22"/>
              </w:rPr>
            </w:pPr>
            <w:r w:rsidRPr="006301BC">
              <w:rPr>
                <w:rFonts w:eastAsia="Calibri"/>
                <w:szCs w:val="22"/>
              </w:rPr>
              <w:t>k80</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0FC5D69" w14:textId="77777777" w:rsidR="00360FB5" w:rsidRPr="006301BC" w:rsidRDefault="00360FB5" w:rsidP="00553004">
            <w:pPr>
              <w:rPr>
                <w:rFonts w:eastAsia="Calibri"/>
                <w:szCs w:val="22"/>
              </w:rPr>
            </w:pPr>
            <w:r w:rsidRPr="006301BC">
              <w:rPr>
                <w:rFonts w:eastAsia="Calibri"/>
                <w:szCs w:val="22"/>
              </w:rPr>
              <w:t>Privažiuojamasis kelias prie gyvenamųjų namų Panevėžio g., Repšėnų k. nuo kelio Nr. 1215</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C984DC0" w14:textId="489492B8" w:rsidR="00360FB5" w:rsidRPr="006301BC" w:rsidRDefault="00360FB5" w:rsidP="00553004">
            <w:pPr>
              <w:jc w:val="right"/>
              <w:rPr>
                <w:rFonts w:eastAsia="Calibri"/>
                <w:szCs w:val="22"/>
              </w:rPr>
            </w:pPr>
            <w:r w:rsidRPr="006301BC">
              <w:rPr>
                <w:rFonts w:eastAsia="Calibri"/>
                <w:szCs w:val="22"/>
              </w:rPr>
              <w:t>454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B98F6" w14:textId="2AEFB525" w:rsidR="00360FB5" w:rsidRPr="006301BC" w:rsidRDefault="00360FB5" w:rsidP="00553004">
            <w:pPr>
              <w:jc w:val="right"/>
              <w:rPr>
                <w:rFonts w:eastAsia="Calibri"/>
                <w:szCs w:val="22"/>
              </w:rPr>
            </w:pPr>
            <w:r w:rsidRPr="006301BC">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809E2" w14:textId="3B6A6C5A" w:rsidR="00360FB5" w:rsidRPr="006301BC" w:rsidRDefault="00360FB5" w:rsidP="00553004">
            <w:pPr>
              <w:jc w:val="right"/>
              <w:rPr>
                <w:rFonts w:eastAsia="Calibri"/>
                <w:szCs w:val="22"/>
              </w:rPr>
            </w:pPr>
            <w:r w:rsidRPr="006301BC">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FE7E3" w14:textId="06CD7111" w:rsidR="00360FB5" w:rsidRPr="006301BC" w:rsidRDefault="00360FB5" w:rsidP="00553004">
            <w:pPr>
              <w:jc w:val="right"/>
              <w:rPr>
                <w:rFonts w:eastAsia="Calibri"/>
                <w:szCs w:val="22"/>
              </w:rPr>
            </w:pPr>
            <w:r w:rsidRPr="006301BC">
              <w:rPr>
                <w:rFonts w:eastAsia="Calibri"/>
                <w:szCs w:val="22"/>
              </w:rPr>
              <w:t>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FBF91"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94D7D1" w14:textId="44ACD256" w:rsidR="00360FB5" w:rsidRPr="006301BC" w:rsidRDefault="00360FB5" w:rsidP="00553004">
            <w:pPr>
              <w:jc w:val="center"/>
              <w:rPr>
                <w:rFonts w:eastAsia="Calibri"/>
                <w:szCs w:val="22"/>
              </w:rPr>
            </w:pPr>
            <w:r w:rsidRPr="006301BC">
              <w:rPr>
                <w:rFonts w:eastAsia="Calibri"/>
                <w:szCs w:val="22"/>
              </w:rPr>
              <w:t>4400-6245-9000</w:t>
            </w:r>
          </w:p>
        </w:tc>
      </w:tr>
      <w:tr w:rsidR="00360FB5" w:rsidRPr="006301BC" w14:paraId="74928C2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AA5FD6"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2B8B47" w14:textId="77777777" w:rsidR="00360FB5" w:rsidRPr="006301BC" w:rsidRDefault="00360FB5" w:rsidP="00553004">
            <w:pPr>
              <w:rPr>
                <w:rFonts w:eastAsia="Calibri"/>
                <w:szCs w:val="22"/>
              </w:rPr>
            </w:pPr>
            <w:r w:rsidRPr="006301BC">
              <w:rPr>
                <w:rFonts w:eastAsia="Calibri"/>
                <w:szCs w:val="22"/>
              </w:rPr>
              <w:t>k84</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018B0A46" w14:textId="77777777" w:rsidR="00360FB5" w:rsidRPr="006301BC" w:rsidRDefault="00360FB5" w:rsidP="00553004">
            <w:pPr>
              <w:rPr>
                <w:rFonts w:eastAsia="Calibri"/>
                <w:szCs w:val="22"/>
              </w:rPr>
            </w:pPr>
            <w:r w:rsidRPr="006301BC">
              <w:rPr>
                <w:rFonts w:eastAsia="Calibri"/>
                <w:szCs w:val="22"/>
              </w:rPr>
              <w:t>Privažiuojamasis kelias prie gyvenamųjų namų Beržynėlio g., Mackeliškių k. nuo kelio Nr. k17</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E15CCFC" w14:textId="549BF537" w:rsidR="00360FB5" w:rsidRPr="006301BC" w:rsidRDefault="00360FB5" w:rsidP="00553004">
            <w:pPr>
              <w:jc w:val="right"/>
              <w:rPr>
                <w:rFonts w:eastAsia="Calibri"/>
                <w:szCs w:val="22"/>
              </w:rPr>
            </w:pPr>
            <w:r w:rsidRPr="006301BC">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5CA2C"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09CB22" w14:textId="4E7DE21B" w:rsidR="00360FB5" w:rsidRPr="006301BC" w:rsidRDefault="00360FB5" w:rsidP="00553004">
            <w:pPr>
              <w:jc w:val="right"/>
              <w:rPr>
                <w:rFonts w:eastAsia="Calibri"/>
                <w:szCs w:val="22"/>
              </w:rPr>
            </w:pPr>
            <w:r w:rsidRPr="006301BC">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2A654" w14:textId="7E1B1CCA" w:rsidR="00360FB5" w:rsidRPr="006301BC" w:rsidRDefault="00360FB5" w:rsidP="00553004">
            <w:pPr>
              <w:jc w:val="right"/>
              <w:rPr>
                <w:rFonts w:eastAsia="Calibri"/>
                <w:szCs w:val="22"/>
              </w:rPr>
            </w:pPr>
            <w:r w:rsidRPr="006301BC">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3A93A"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2FDF34" w14:textId="2BEA9D00" w:rsidR="00360FB5" w:rsidRPr="006301BC" w:rsidRDefault="00360FB5" w:rsidP="00553004">
            <w:pPr>
              <w:jc w:val="center"/>
              <w:rPr>
                <w:rFonts w:eastAsia="Calibri"/>
                <w:szCs w:val="22"/>
              </w:rPr>
            </w:pPr>
            <w:r w:rsidRPr="006301BC">
              <w:rPr>
                <w:rFonts w:eastAsia="Calibri"/>
                <w:szCs w:val="22"/>
              </w:rPr>
              <w:t>4400-6245-9043</w:t>
            </w:r>
          </w:p>
        </w:tc>
      </w:tr>
      <w:tr w:rsidR="00360FB5" w:rsidRPr="006301BC" w14:paraId="3D8C453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517B233"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91C1615" w14:textId="77777777" w:rsidR="00360FB5" w:rsidRPr="006301BC" w:rsidRDefault="00360FB5" w:rsidP="00553004">
            <w:pPr>
              <w:rPr>
                <w:rFonts w:eastAsia="Calibri"/>
                <w:szCs w:val="22"/>
              </w:rPr>
            </w:pPr>
            <w:r w:rsidRPr="006301BC">
              <w:rPr>
                <w:rFonts w:eastAsia="Calibri"/>
                <w:szCs w:val="22"/>
              </w:rPr>
              <w:t>k85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5880F5F" w14:textId="77777777" w:rsidR="00360FB5" w:rsidRPr="006301BC" w:rsidRDefault="00360FB5" w:rsidP="00553004">
            <w:pPr>
              <w:rPr>
                <w:rFonts w:eastAsia="Calibri"/>
                <w:szCs w:val="22"/>
              </w:rPr>
            </w:pPr>
            <w:r w:rsidRPr="006301BC">
              <w:rPr>
                <w:rFonts w:eastAsia="Calibri"/>
                <w:szCs w:val="22"/>
              </w:rPr>
              <w:t>Privažiuojamasis kelias prie gyvenamųjų namų Veršelių k. nuo kelio Nr. k17</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FC2B75A" w14:textId="77777777" w:rsidR="00360FB5" w:rsidRPr="006301BC" w:rsidRDefault="00360FB5" w:rsidP="00553004">
            <w:pPr>
              <w:jc w:val="right"/>
              <w:rPr>
                <w:rFonts w:eastAsia="Calibri"/>
                <w:szCs w:val="22"/>
              </w:rPr>
            </w:pPr>
            <w:r w:rsidRPr="006301BC">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010409"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04AF59"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7E0B2" w14:textId="77777777" w:rsidR="00360FB5" w:rsidRPr="006301BC" w:rsidRDefault="00360FB5" w:rsidP="00553004">
            <w:pPr>
              <w:jc w:val="right"/>
              <w:rPr>
                <w:rFonts w:eastAsia="Calibri"/>
                <w:szCs w:val="22"/>
              </w:rPr>
            </w:pPr>
            <w:r w:rsidRPr="006301BC">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3CDC7"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FA1F36"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4655BF3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9492135"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58BC540" w14:textId="77777777" w:rsidR="00360FB5" w:rsidRPr="006301BC" w:rsidRDefault="00360FB5" w:rsidP="00553004">
            <w:pPr>
              <w:rPr>
                <w:rFonts w:eastAsia="Calibri"/>
                <w:szCs w:val="22"/>
              </w:rPr>
            </w:pPr>
            <w:r w:rsidRPr="006301BC">
              <w:rPr>
                <w:rFonts w:eastAsia="Calibri"/>
                <w:szCs w:val="22"/>
              </w:rPr>
              <w:t>k88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E1AD74E" w14:textId="77777777" w:rsidR="00360FB5" w:rsidRPr="006301BC" w:rsidRDefault="00360FB5" w:rsidP="00553004">
            <w:pPr>
              <w:rPr>
                <w:rFonts w:eastAsia="Calibri"/>
                <w:szCs w:val="22"/>
              </w:rPr>
            </w:pPr>
            <w:r w:rsidRPr="006301BC">
              <w:rPr>
                <w:rFonts w:eastAsia="Calibri"/>
                <w:szCs w:val="22"/>
              </w:rPr>
              <w:t>Privažiuojamasis kelias prie gyvenamųjų namų Žibučių k., nuo kelio Nr. 1204</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6C2A7DF" w14:textId="77777777" w:rsidR="00360FB5" w:rsidRPr="006301BC" w:rsidRDefault="00360FB5" w:rsidP="00553004">
            <w:pPr>
              <w:jc w:val="right"/>
              <w:rPr>
                <w:rFonts w:eastAsia="Calibri"/>
                <w:szCs w:val="22"/>
              </w:rPr>
            </w:pPr>
            <w:r w:rsidRPr="006301BC">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EFC5E"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45A45"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7E4C7" w14:textId="77777777" w:rsidR="00360FB5" w:rsidRPr="006301BC" w:rsidRDefault="00360FB5" w:rsidP="00553004">
            <w:pPr>
              <w:jc w:val="right"/>
              <w:rPr>
                <w:rFonts w:eastAsia="Calibri"/>
                <w:szCs w:val="22"/>
              </w:rPr>
            </w:pPr>
            <w:r w:rsidRPr="006301BC">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08CB9" w14:textId="77777777" w:rsidR="00360FB5" w:rsidRPr="006301BC" w:rsidRDefault="00360FB5" w:rsidP="00553004">
            <w:pPr>
              <w:jc w:val="center"/>
              <w:rPr>
                <w:rFonts w:eastAsia="Calibri"/>
                <w:szCs w:val="22"/>
              </w:rPr>
            </w:pPr>
            <w:r w:rsidRPr="006301B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D3544D"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2538B4E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94EE54"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687F9EA" w14:textId="77777777" w:rsidR="00360FB5" w:rsidRPr="006301BC" w:rsidRDefault="00360FB5" w:rsidP="00553004">
            <w:pPr>
              <w:rPr>
                <w:rFonts w:eastAsia="Calibri"/>
                <w:szCs w:val="22"/>
              </w:rPr>
            </w:pPr>
            <w:r w:rsidRPr="006301BC">
              <w:rPr>
                <w:rFonts w:eastAsia="Calibri"/>
                <w:szCs w:val="22"/>
              </w:rPr>
              <w:t>k89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98B40FA" w14:textId="77777777" w:rsidR="00360FB5" w:rsidRPr="006301BC" w:rsidRDefault="00360FB5" w:rsidP="00553004">
            <w:pPr>
              <w:rPr>
                <w:rFonts w:eastAsia="Calibri"/>
                <w:szCs w:val="22"/>
              </w:rPr>
            </w:pPr>
            <w:r w:rsidRPr="006301BC">
              <w:rPr>
                <w:rFonts w:eastAsia="Calibri"/>
                <w:szCs w:val="22"/>
              </w:rPr>
              <w:t>Pravažiuojamasis kelias prie gyvenamųjų namų Piktagalio k. nuo kelio Nr.1205</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5E488EC9" w14:textId="77777777" w:rsidR="00360FB5" w:rsidRPr="006301BC" w:rsidRDefault="00360FB5" w:rsidP="00553004">
            <w:pPr>
              <w:jc w:val="right"/>
              <w:rPr>
                <w:rFonts w:eastAsia="Calibri"/>
                <w:szCs w:val="22"/>
              </w:rPr>
            </w:pPr>
            <w:r w:rsidRPr="006301BC">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A984D"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18F4C"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341D5" w14:textId="77777777" w:rsidR="00360FB5" w:rsidRPr="006301BC" w:rsidRDefault="00360FB5" w:rsidP="00553004">
            <w:pPr>
              <w:jc w:val="right"/>
              <w:rPr>
                <w:rFonts w:eastAsia="Calibri"/>
                <w:szCs w:val="22"/>
              </w:rPr>
            </w:pPr>
            <w:r w:rsidRPr="006301BC">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B15F72"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A774CE"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7CA4669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804F32"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46AE5C3" w14:textId="77777777" w:rsidR="00360FB5" w:rsidRPr="006301BC" w:rsidRDefault="00360FB5" w:rsidP="00553004">
            <w:pPr>
              <w:rPr>
                <w:rFonts w:eastAsia="Calibri"/>
                <w:szCs w:val="22"/>
              </w:rPr>
            </w:pPr>
            <w:r w:rsidRPr="006301BC">
              <w:rPr>
                <w:rFonts w:eastAsia="Calibri"/>
                <w:szCs w:val="22"/>
              </w:rPr>
              <w:t>k9</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3FD5750" w14:textId="77777777" w:rsidR="00360FB5" w:rsidRPr="006301BC" w:rsidRDefault="00360FB5" w:rsidP="00553004">
            <w:pPr>
              <w:rPr>
                <w:rFonts w:eastAsia="Calibri"/>
                <w:szCs w:val="22"/>
              </w:rPr>
            </w:pPr>
            <w:r w:rsidRPr="006301BC">
              <w:rPr>
                <w:rFonts w:eastAsia="Calibri"/>
                <w:szCs w:val="22"/>
              </w:rPr>
              <w:t>Budriai–Raščiagalys</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90B5A00" w14:textId="77777777" w:rsidR="00360FB5" w:rsidRPr="006301BC" w:rsidRDefault="00360FB5" w:rsidP="00553004">
            <w:pPr>
              <w:jc w:val="right"/>
              <w:rPr>
                <w:rFonts w:eastAsia="Calibri"/>
                <w:szCs w:val="22"/>
              </w:rPr>
            </w:pPr>
            <w:r w:rsidRPr="006301BC">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8885D8"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839320" w14:textId="77777777" w:rsidR="00360FB5" w:rsidRPr="006301BC" w:rsidRDefault="00360FB5" w:rsidP="00553004">
            <w:pPr>
              <w:jc w:val="right"/>
              <w:rPr>
                <w:rFonts w:eastAsia="Calibri"/>
                <w:szCs w:val="22"/>
              </w:rPr>
            </w:pPr>
            <w:r w:rsidRPr="006301BC">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FFC6E"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73DE93" w14:textId="77777777" w:rsidR="00360FB5" w:rsidRPr="006301BC" w:rsidRDefault="00360FB5" w:rsidP="00553004">
            <w:pPr>
              <w:jc w:val="center"/>
              <w:rPr>
                <w:rFonts w:eastAsia="Calibri"/>
                <w:szCs w:val="22"/>
              </w:rPr>
            </w:pPr>
            <w:r w:rsidRPr="006301B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2EACB5"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2293108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0133C1"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2B5F3D" w14:textId="77777777" w:rsidR="00360FB5" w:rsidRPr="006301BC" w:rsidRDefault="00360FB5" w:rsidP="00553004">
            <w:pPr>
              <w:rPr>
                <w:rFonts w:eastAsia="Calibri"/>
                <w:szCs w:val="22"/>
              </w:rPr>
            </w:pPr>
            <w:r w:rsidRPr="006301BC">
              <w:rPr>
                <w:rFonts w:eastAsia="Calibri"/>
                <w:szCs w:val="22"/>
              </w:rPr>
              <w:t>k92</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39F15EC2" w14:textId="77777777" w:rsidR="00360FB5" w:rsidRPr="006301BC" w:rsidRDefault="00360FB5" w:rsidP="00553004">
            <w:pPr>
              <w:rPr>
                <w:rFonts w:eastAsia="Calibri"/>
                <w:szCs w:val="22"/>
              </w:rPr>
            </w:pPr>
            <w:r w:rsidRPr="006301BC">
              <w:rPr>
                <w:rFonts w:eastAsia="Calibri"/>
                <w:szCs w:val="22"/>
              </w:rPr>
              <w:t>Privažiuojamasis kelias prie gyvenamųjų namų Taujėnų k. nuo kelio Nr. 1024</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7BCD09C5" w14:textId="77777777" w:rsidR="00360FB5" w:rsidRPr="006301BC" w:rsidRDefault="00360FB5" w:rsidP="00553004">
            <w:pPr>
              <w:jc w:val="right"/>
              <w:rPr>
                <w:rFonts w:eastAsia="Calibri"/>
                <w:szCs w:val="22"/>
              </w:rPr>
            </w:pPr>
            <w:r w:rsidRPr="006301BC">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CCDD8"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193F0" w14:textId="77777777" w:rsidR="00360FB5" w:rsidRPr="006301BC" w:rsidRDefault="00360FB5" w:rsidP="00553004">
            <w:pPr>
              <w:jc w:val="right"/>
              <w:rPr>
                <w:rFonts w:eastAsia="Calibri"/>
                <w:szCs w:val="22"/>
              </w:rPr>
            </w:pPr>
            <w:r w:rsidRPr="006301BC">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52811"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1EF1C3" w14:textId="77777777" w:rsidR="00360FB5" w:rsidRPr="006301BC" w:rsidRDefault="00360FB5" w:rsidP="00553004">
            <w:pPr>
              <w:jc w:val="center"/>
              <w:rPr>
                <w:rFonts w:eastAsia="Calibri"/>
                <w:szCs w:val="22"/>
              </w:rPr>
            </w:pPr>
            <w:r w:rsidRPr="006301BC">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2D9AA8"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6900962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EEABD0"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5424C6A" w14:textId="77777777" w:rsidR="00360FB5" w:rsidRPr="006301BC" w:rsidRDefault="00360FB5" w:rsidP="00553004">
            <w:pPr>
              <w:rPr>
                <w:rFonts w:eastAsia="Calibri"/>
                <w:szCs w:val="22"/>
              </w:rPr>
            </w:pPr>
            <w:r w:rsidRPr="006301BC">
              <w:rPr>
                <w:rFonts w:eastAsia="Calibri"/>
                <w:szCs w:val="22"/>
              </w:rPr>
              <w:t>k95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7B7A501A" w14:textId="77777777" w:rsidR="00360FB5" w:rsidRPr="006301BC" w:rsidRDefault="00360FB5" w:rsidP="00553004">
            <w:pPr>
              <w:rPr>
                <w:rFonts w:eastAsia="Calibri"/>
                <w:szCs w:val="22"/>
              </w:rPr>
            </w:pPr>
            <w:r w:rsidRPr="006301BC">
              <w:rPr>
                <w:rFonts w:eastAsia="Calibri"/>
                <w:szCs w:val="22"/>
              </w:rPr>
              <w:t>Privažiuojamasis kelias prie gyvenamųjų namų Riklikų k. nuo kelio Nr. 120</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1E5FEE3B" w14:textId="77777777" w:rsidR="00360FB5" w:rsidRPr="006301BC" w:rsidRDefault="00360FB5" w:rsidP="00553004">
            <w:pPr>
              <w:jc w:val="right"/>
              <w:rPr>
                <w:rFonts w:eastAsia="Calibri"/>
                <w:szCs w:val="22"/>
              </w:rPr>
            </w:pPr>
            <w:r w:rsidRPr="006301BC">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431FC7"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70708"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5B3C4" w14:textId="77777777" w:rsidR="00360FB5" w:rsidRPr="006301BC" w:rsidRDefault="00360FB5" w:rsidP="00553004">
            <w:pPr>
              <w:jc w:val="right"/>
              <w:rPr>
                <w:rFonts w:eastAsia="Calibri"/>
                <w:szCs w:val="22"/>
              </w:rPr>
            </w:pPr>
            <w:r w:rsidRPr="006301BC">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E5BB2"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E067F3"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0229D11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68DAEA2"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47173D7" w14:textId="77777777" w:rsidR="00360FB5" w:rsidRPr="006301BC" w:rsidRDefault="00360FB5" w:rsidP="00553004">
            <w:pPr>
              <w:rPr>
                <w:rFonts w:eastAsia="Calibri"/>
                <w:szCs w:val="22"/>
              </w:rPr>
            </w:pPr>
            <w:r w:rsidRPr="006301BC">
              <w:rPr>
                <w:rFonts w:eastAsia="Calibri"/>
                <w:szCs w:val="22"/>
              </w:rPr>
              <w:t>k98</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5F75C3AA" w14:textId="77777777" w:rsidR="00360FB5" w:rsidRPr="006301BC" w:rsidRDefault="00360FB5" w:rsidP="00553004">
            <w:pPr>
              <w:rPr>
                <w:rFonts w:eastAsia="Calibri"/>
                <w:szCs w:val="22"/>
              </w:rPr>
            </w:pPr>
            <w:r w:rsidRPr="006301BC">
              <w:rPr>
                <w:rFonts w:eastAsia="Calibri"/>
                <w:szCs w:val="22"/>
              </w:rPr>
              <w:t>Privažiuojamasis kelias prie gyvenamųjų namų Pumpučių g., Pumpučių k. nuo kelio Nr. 120</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43E03251" w14:textId="712C5B1B" w:rsidR="00360FB5" w:rsidRPr="006301BC" w:rsidRDefault="00360FB5" w:rsidP="00553004">
            <w:pPr>
              <w:jc w:val="right"/>
              <w:rPr>
                <w:rFonts w:eastAsia="Calibri"/>
                <w:szCs w:val="22"/>
              </w:rPr>
            </w:pPr>
            <w:r w:rsidRPr="006301BC">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713F0"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48EBE" w14:textId="7B18CD26" w:rsidR="00360FB5" w:rsidRPr="006301BC" w:rsidRDefault="00360FB5" w:rsidP="00553004">
            <w:pPr>
              <w:jc w:val="right"/>
              <w:rPr>
                <w:rFonts w:eastAsia="Calibri"/>
                <w:szCs w:val="22"/>
              </w:rPr>
            </w:pPr>
            <w:r w:rsidRPr="006301BC">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4DD79" w14:textId="73FE4264" w:rsidR="00360FB5" w:rsidRPr="006301BC" w:rsidRDefault="00360FB5" w:rsidP="00553004">
            <w:pPr>
              <w:jc w:val="right"/>
              <w:rPr>
                <w:rFonts w:eastAsia="Calibri"/>
                <w:strike/>
                <w:szCs w:val="22"/>
              </w:rPr>
            </w:pPr>
            <w:r w:rsidRPr="006301B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14B9D"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4EAC03" w14:textId="77E33BD9" w:rsidR="00360FB5" w:rsidRPr="006301BC" w:rsidRDefault="00360FB5" w:rsidP="00553004">
            <w:pPr>
              <w:jc w:val="center"/>
              <w:rPr>
                <w:rFonts w:eastAsia="Calibri"/>
                <w:szCs w:val="22"/>
              </w:rPr>
            </w:pPr>
            <w:r w:rsidRPr="006301BC">
              <w:rPr>
                <w:rFonts w:eastAsia="Calibri"/>
                <w:szCs w:val="22"/>
              </w:rPr>
              <w:t>4400-6244-9525</w:t>
            </w:r>
          </w:p>
        </w:tc>
      </w:tr>
      <w:tr w:rsidR="00360FB5" w:rsidRPr="004B1509" w14:paraId="4755DA20" w14:textId="77777777" w:rsidTr="009765B0">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1947760A" w14:textId="77777777" w:rsidR="00360FB5" w:rsidRPr="004B1509" w:rsidRDefault="00360FB5" w:rsidP="00553004">
            <w:pPr>
              <w:rPr>
                <w:rFonts w:eastAsia="Calibri"/>
                <w:i/>
                <w:iCs/>
                <w:szCs w:val="22"/>
              </w:rPr>
            </w:pPr>
            <w:r w:rsidRPr="004B1509">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65881BD3" w14:textId="77777777" w:rsidR="00360FB5" w:rsidRPr="004B1509"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1A0555B"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EF74684"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F593A94"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D2906B9" w14:textId="77777777" w:rsidR="00360FB5" w:rsidRPr="004B1509" w:rsidRDefault="00360FB5" w:rsidP="00553004">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69F3C191" w14:textId="77777777" w:rsidR="00360FB5" w:rsidRPr="004B1509" w:rsidRDefault="00360FB5" w:rsidP="00553004">
            <w:pPr>
              <w:jc w:val="center"/>
              <w:rPr>
                <w:rFonts w:eastAsia="Calibri"/>
                <w:bCs/>
                <w:szCs w:val="22"/>
              </w:rPr>
            </w:pPr>
          </w:p>
        </w:tc>
      </w:tr>
      <w:tr w:rsidR="00360FB5" w:rsidRPr="004B1509" w14:paraId="3762B72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39DE088"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ABB9242" w14:textId="77777777" w:rsidR="00360FB5" w:rsidRPr="004B1509" w:rsidRDefault="00360FB5" w:rsidP="00553004">
            <w:pPr>
              <w:rPr>
                <w:rFonts w:eastAsia="Calibri"/>
                <w:szCs w:val="22"/>
              </w:rPr>
            </w:pPr>
            <w:r w:rsidRPr="004B1509">
              <w:rPr>
                <w:rFonts w:eastAsia="Calibri"/>
                <w:szCs w:val="22"/>
              </w:rPr>
              <w:t>KSV135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8E6A114" w14:textId="77777777" w:rsidR="00360FB5" w:rsidRPr="004B1509" w:rsidRDefault="00360FB5" w:rsidP="00553004">
            <w:pPr>
              <w:rPr>
                <w:rFonts w:eastAsia="Calibri"/>
                <w:szCs w:val="22"/>
              </w:rPr>
            </w:pPr>
            <w:r w:rsidRPr="004B1509">
              <w:rPr>
                <w:rFonts w:eastAsia="Calibri"/>
                <w:szCs w:val="22"/>
              </w:rPr>
              <w:t>Privažiuojamasis kelias prie daugiabučio namo Janušavos k. nuo Gintaro g.</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32BE5176" w14:textId="77777777" w:rsidR="00360FB5" w:rsidRPr="004B1509" w:rsidRDefault="00360FB5" w:rsidP="00553004">
            <w:pPr>
              <w:jc w:val="right"/>
              <w:rPr>
                <w:rFonts w:eastAsia="Calibri"/>
                <w:bCs/>
                <w:szCs w:val="22"/>
              </w:rPr>
            </w:pPr>
            <w:r w:rsidRPr="004B1509">
              <w:rPr>
                <w:rFonts w:eastAsia="Calibri"/>
                <w:bCs/>
                <w:szCs w:val="22"/>
              </w:rPr>
              <w:t>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7E380"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F71DA"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F958E" w14:textId="77777777" w:rsidR="00360FB5" w:rsidRPr="004B1509" w:rsidRDefault="00360FB5" w:rsidP="00553004">
            <w:pPr>
              <w:jc w:val="right"/>
              <w:rPr>
                <w:rFonts w:eastAsia="Calibri"/>
                <w:szCs w:val="22"/>
              </w:rPr>
            </w:pPr>
            <w:r w:rsidRPr="004B1509">
              <w:rPr>
                <w:rFonts w:eastAsia="Calibri"/>
                <w:szCs w:val="22"/>
              </w:rPr>
              <w:t>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494EDD"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634BE0"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1B08767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1A1B47"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1955C24" w14:textId="77777777" w:rsidR="00360FB5" w:rsidRPr="004B1509" w:rsidRDefault="00360FB5" w:rsidP="00553004">
            <w:pPr>
              <w:rPr>
                <w:rFonts w:eastAsia="Calibri"/>
                <w:szCs w:val="22"/>
              </w:rPr>
            </w:pPr>
            <w:r w:rsidRPr="004B1509">
              <w:rPr>
                <w:rFonts w:eastAsia="Calibri"/>
                <w:szCs w:val="22"/>
              </w:rPr>
              <w:t>KSV421</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19FCB9C1" w14:textId="77777777" w:rsidR="00360FB5" w:rsidRPr="004B1509" w:rsidRDefault="00360FB5" w:rsidP="00553004">
            <w:pPr>
              <w:rPr>
                <w:rFonts w:eastAsia="Calibri"/>
                <w:szCs w:val="22"/>
              </w:rPr>
            </w:pPr>
            <w:r w:rsidRPr="004B1509">
              <w:rPr>
                <w:rFonts w:eastAsia="Calibri"/>
                <w:szCs w:val="22"/>
              </w:rPr>
              <w:t>Privažiuojamasis kelias prie Kavarsko vandens pakėlimo stoties nuo kelio Nr. 120</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F6EF171" w14:textId="77777777" w:rsidR="00360FB5" w:rsidRPr="004B1509" w:rsidRDefault="00360FB5" w:rsidP="00553004">
            <w:pPr>
              <w:jc w:val="right"/>
              <w:rPr>
                <w:rFonts w:eastAsia="Calibri"/>
                <w:szCs w:val="22"/>
              </w:rPr>
            </w:pPr>
            <w:r w:rsidRPr="004B1509">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124BD"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B3257" w14:textId="77777777" w:rsidR="00360FB5" w:rsidRPr="004B1509" w:rsidRDefault="00360FB5" w:rsidP="00553004">
            <w:pPr>
              <w:jc w:val="right"/>
              <w:rPr>
                <w:rFonts w:eastAsia="Calibri"/>
                <w:bCs/>
                <w:szCs w:val="22"/>
              </w:rPr>
            </w:pPr>
            <w:r w:rsidRPr="004B1509">
              <w:rPr>
                <w:rFonts w:eastAsia="Calibri"/>
                <w:bCs/>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6F89C"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C840A"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8247C7" w14:textId="77777777" w:rsidR="00360FB5" w:rsidRPr="004B1509" w:rsidRDefault="00360FB5" w:rsidP="00553004">
            <w:pPr>
              <w:jc w:val="center"/>
              <w:rPr>
                <w:rFonts w:eastAsia="Calibri"/>
                <w:bCs/>
                <w:szCs w:val="22"/>
              </w:rPr>
            </w:pPr>
            <w:r w:rsidRPr="004B1509">
              <w:rPr>
                <w:rFonts w:eastAsia="Calibri"/>
                <w:bCs/>
                <w:szCs w:val="22"/>
              </w:rPr>
              <w:t>-</w:t>
            </w:r>
          </w:p>
        </w:tc>
      </w:tr>
      <w:tr w:rsidR="006A1F1F" w:rsidRPr="006A1F1F" w14:paraId="20A80CE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EB54630" w14:textId="77777777" w:rsidR="00360FB5" w:rsidRPr="006A1F1F"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B52778D" w14:textId="77777777" w:rsidR="00360FB5" w:rsidRPr="006A1F1F" w:rsidRDefault="00360FB5" w:rsidP="00553004">
            <w:pPr>
              <w:rPr>
                <w:rFonts w:eastAsia="Calibri"/>
                <w:szCs w:val="22"/>
              </w:rPr>
            </w:pPr>
            <w:r w:rsidRPr="006A1F1F">
              <w:rPr>
                <w:rFonts w:eastAsia="Calibri"/>
                <w:szCs w:val="22"/>
              </w:rPr>
              <w:t>KSV435</w:t>
            </w:r>
          </w:p>
        </w:tc>
        <w:tc>
          <w:tcPr>
            <w:tcW w:w="4412" w:type="dxa"/>
            <w:tcBorders>
              <w:top w:val="single" w:sz="4" w:space="0" w:color="000000"/>
              <w:left w:val="single" w:sz="4" w:space="0" w:color="000000"/>
              <w:bottom w:val="single" w:sz="4" w:space="0" w:color="000000"/>
              <w:right w:val="single" w:sz="4" w:space="0" w:color="auto"/>
            </w:tcBorders>
            <w:vAlign w:val="center"/>
            <w:hideMark/>
          </w:tcPr>
          <w:p w14:paraId="25C14D71" w14:textId="77777777" w:rsidR="00360FB5" w:rsidRPr="006A1F1F" w:rsidRDefault="00360FB5" w:rsidP="00553004">
            <w:pPr>
              <w:rPr>
                <w:rFonts w:eastAsia="Calibri"/>
                <w:szCs w:val="22"/>
              </w:rPr>
            </w:pPr>
            <w:r w:rsidRPr="006A1F1F">
              <w:rPr>
                <w:rFonts w:eastAsia="Calibri"/>
                <w:szCs w:val="22"/>
              </w:rPr>
              <w:t>Privažiuojamasis kelias prie Šv. Jono Šaltinio Kavarske nuo Šaltinio g., Kavarske</w:t>
            </w:r>
          </w:p>
        </w:tc>
        <w:tc>
          <w:tcPr>
            <w:tcW w:w="1147" w:type="dxa"/>
            <w:tcBorders>
              <w:top w:val="single" w:sz="4" w:space="0" w:color="000000"/>
              <w:left w:val="single" w:sz="4" w:space="0" w:color="000000"/>
              <w:bottom w:val="single" w:sz="4" w:space="0" w:color="000000"/>
              <w:right w:val="single" w:sz="4" w:space="0" w:color="auto"/>
            </w:tcBorders>
            <w:vAlign w:val="center"/>
            <w:hideMark/>
          </w:tcPr>
          <w:p w14:paraId="03C4AD37" w14:textId="0F1E43FF" w:rsidR="00360FB5" w:rsidRPr="006A1F1F" w:rsidRDefault="00360FB5" w:rsidP="00553004">
            <w:pPr>
              <w:jc w:val="right"/>
              <w:rPr>
                <w:rFonts w:eastAsia="Calibri"/>
                <w:strike/>
                <w:szCs w:val="22"/>
              </w:rPr>
            </w:pPr>
            <w:r w:rsidRPr="006A1F1F">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5BD32" w14:textId="12EF20A8" w:rsidR="00360FB5" w:rsidRPr="006A1F1F" w:rsidRDefault="00360FB5" w:rsidP="00553004">
            <w:pPr>
              <w:jc w:val="right"/>
              <w:rPr>
                <w:rFonts w:eastAsia="Calibri"/>
                <w:szCs w:val="22"/>
              </w:rPr>
            </w:pPr>
            <w:r w:rsidRPr="006A1F1F">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7F311"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24AD18" w14:textId="17235259" w:rsidR="00360FB5" w:rsidRPr="006A1F1F" w:rsidRDefault="00360FB5" w:rsidP="00553004">
            <w:pPr>
              <w:jc w:val="right"/>
              <w:rPr>
                <w:rFonts w:eastAsia="Calibri"/>
                <w:strike/>
                <w:szCs w:val="22"/>
              </w:rPr>
            </w:pPr>
            <w:r w:rsidRPr="006A1F1F">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123FF" w14:textId="77777777" w:rsidR="00360FB5" w:rsidRPr="006A1F1F" w:rsidRDefault="00360FB5" w:rsidP="00553004">
            <w:pPr>
              <w:jc w:val="center"/>
              <w:rPr>
                <w:rFonts w:eastAsia="Calibri"/>
                <w:szCs w:val="22"/>
              </w:rPr>
            </w:pPr>
            <w:r w:rsidRPr="006A1F1F">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9EC2E7" w14:textId="1D1996FB" w:rsidR="00360FB5" w:rsidRPr="006A1F1F" w:rsidRDefault="00360FB5" w:rsidP="00553004">
            <w:pPr>
              <w:jc w:val="center"/>
              <w:rPr>
                <w:rFonts w:eastAsia="Calibri"/>
                <w:szCs w:val="22"/>
              </w:rPr>
            </w:pPr>
            <w:r w:rsidRPr="006A1F1F">
              <w:rPr>
                <w:rFonts w:eastAsia="Calibri"/>
                <w:szCs w:val="22"/>
              </w:rPr>
              <w:t>4400-2422-1189</w:t>
            </w:r>
          </w:p>
        </w:tc>
      </w:tr>
      <w:tr w:rsidR="00360FB5" w:rsidRPr="004B1509" w14:paraId="0BAC9A74" w14:textId="77777777" w:rsidTr="009765B0">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6A030268" w14:textId="77777777" w:rsidR="00360FB5" w:rsidRPr="004B1509" w:rsidRDefault="00360FB5" w:rsidP="00553004">
            <w:pPr>
              <w:tabs>
                <w:tab w:val="center" w:pos="4819"/>
                <w:tab w:val="right" w:pos="9638"/>
              </w:tabs>
              <w:rPr>
                <w:rFonts w:eastAsia="Calibri"/>
                <w:i/>
                <w:iCs/>
                <w:szCs w:val="22"/>
              </w:rPr>
            </w:pPr>
            <w:r w:rsidRPr="004B1509">
              <w:rPr>
                <w:rFonts w:eastAsia="Calibri"/>
                <w:i/>
                <w:iCs/>
                <w:szCs w:val="22"/>
              </w:rPr>
              <w:t>6.</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1080347D" w14:textId="77777777" w:rsidR="00360FB5" w:rsidRPr="004B1509" w:rsidRDefault="00360FB5" w:rsidP="00553004">
            <w:pPr>
              <w:rPr>
                <w:rFonts w:eastAsia="Calibri"/>
                <w:i/>
                <w:iCs/>
                <w:szCs w:val="22"/>
              </w:rPr>
            </w:pPr>
            <w:r w:rsidRPr="004B1509">
              <w:rPr>
                <w:rFonts w:eastAsia="Calibri"/>
                <w:i/>
                <w:iCs/>
                <w:szCs w:val="22"/>
              </w:rPr>
              <w:t>KURKLIŲ SENIŪNIJA:</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216A57AF" w14:textId="742D56B3" w:rsidR="00360FB5" w:rsidRPr="004B1509" w:rsidRDefault="00216708" w:rsidP="00553004">
            <w:pPr>
              <w:jc w:val="right"/>
              <w:rPr>
                <w:rFonts w:eastAsia="Calibri"/>
                <w:bCs/>
                <w:i/>
                <w:iCs/>
                <w:szCs w:val="22"/>
              </w:rPr>
            </w:pPr>
            <w:r>
              <w:rPr>
                <w:rFonts w:eastAsia="Calibri"/>
                <w:bCs/>
                <w:i/>
                <w:iCs/>
                <w:szCs w:val="22"/>
              </w:rPr>
              <w:t>180 627</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7B297DD" w14:textId="7C06C115" w:rsidR="00360FB5" w:rsidRPr="004B1509" w:rsidRDefault="00216708" w:rsidP="00553004">
            <w:pPr>
              <w:jc w:val="right"/>
              <w:rPr>
                <w:rFonts w:eastAsia="Calibri"/>
                <w:bCs/>
                <w:i/>
                <w:iCs/>
                <w:szCs w:val="22"/>
              </w:rPr>
            </w:pPr>
            <w:r>
              <w:rPr>
                <w:rFonts w:eastAsia="Calibri"/>
                <w:bCs/>
                <w:i/>
                <w:iCs/>
                <w:szCs w:val="22"/>
              </w:rPr>
              <w:t>7 714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978B11B" w14:textId="35F5E331" w:rsidR="00360FB5" w:rsidRPr="004B1509" w:rsidRDefault="00216708" w:rsidP="00553004">
            <w:pPr>
              <w:jc w:val="right"/>
              <w:rPr>
                <w:rFonts w:eastAsia="Calibri"/>
                <w:bCs/>
                <w:i/>
                <w:iCs/>
                <w:szCs w:val="22"/>
              </w:rPr>
            </w:pPr>
            <w:r>
              <w:rPr>
                <w:rFonts w:eastAsia="Calibri"/>
                <w:bCs/>
                <w:i/>
                <w:iCs/>
                <w:szCs w:val="22"/>
              </w:rPr>
              <w:t>123 553</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62F3F02" w14:textId="60036E1C" w:rsidR="00360FB5" w:rsidRPr="004B1509" w:rsidRDefault="00216708" w:rsidP="00553004">
            <w:pPr>
              <w:jc w:val="right"/>
              <w:rPr>
                <w:rFonts w:eastAsia="Calibri"/>
                <w:bCs/>
                <w:i/>
                <w:iCs/>
                <w:szCs w:val="22"/>
              </w:rPr>
            </w:pPr>
            <w:r>
              <w:rPr>
                <w:rFonts w:eastAsia="Calibri"/>
                <w:bCs/>
                <w:i/>
                <w:iCs/>
                <w:szCs w:val="22"/>
              </w:rPr>
              <w:t>49 360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D9126A3" w14:textId="77777777" w:rsidR="00360FB5" w:rsidRPr="004B1509" w:rsidRDefault="00360FB5" w:rsidP="00553004">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74841F2B" w14:textId="77777777" w:rsidR="00360FB5" w:rsidRPr="004B1509" w:rsidRDefault="00360FB5" w:rsidP="00553004">
            <w:pPr>
              <w:jc w:val="center"/>
              <w:rPr>
                <w:rFonts w:eastAsia="Calibri"/>
                <w:i/>
                <w:iCs/>
                <w:szCs w:val="22"/>
              </w:rPr>
            </w:pPr>
          </w:p>
        </w:tc>
      </w:tr>
      <w:tr w:rsidR="00360FB5" w:rsidRPr="004B1509" w14:paraId="0B6E2678" w14:textId="77777777" w:rsidTr="009765B0">
        <w:tc>
          <w:tcPr>
            <w:tcW w:w="960" w:type="dxa"/>
            <w:tcBorders>
              <w:top w:val="single" w:sz="4" w:space="0" w:color="auto"/>
              <w:left w:val="single" w:sz="12" w:space="0" w:color="auto"/>
              <w:bottom w:val="single" w:sz="4" w:space="0" w:color="auto"/>
              <w:right w:val="single" w:sz="4" w:space="0" w:color="auto"/>
            </w:tcBorders>
            <w:vAlign w:val="center"/>
            <w:hideMark/>
          </w:tcPr>
          <w:p w14:paraId="77AE01EB" w14:textId="77777777" w:rsidR="00360FB5" w:rsidRPr="004B1509" w:rsidRDefault="00360FB5" w:rsidP="00553004">
            <w:pPr>
              <w:tabs>
                <w:tab w:val="center" w:pos="4819"/>
                <w:tab w:val="right" w:pos="9638"/>
              </w:tabs>
              <w:rPr>
                <w:rFonts w:eastAsia="Calibri"/>
                <w:i/>
                <w:iCs/>
                <w:szCs w:val="22"/>
              </w:rPr>
            </w:pPr>
            <w:r w:rsidRPr="004B1509">
              <w:rPr>
                <w:rFonts w:eastAsia="Calibri"/>
                <w:i/>
                <w:iCs/>
                <w:szCs w:val="22"/>
              </w:rPr>
              <w:t>6.1.</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698C93E6" w14:textId="77777777" w:rsidR="00360FB5" w:rsidRPr="004B1509" w:rsidRDefault="00360FB5" w:rsidP="00553004">
            <w:pPr>
              <w:rPr>
                <w:rFonts w:eastAsia="Calibri"/>
                <w:i/>
                <w:iCs/>
                <w:szCs w:val="22"/>
                <w:lang w:eastAsia="lt-LT"/>
              </w:rPr>
            </w:pPr>
            <w:r w:rsidRPr="004B1509">
              <w:rPr>
                <w:rFonts w:eastAsia="Calibri"/>
                <w:i/>
                <w:iCs/>
                <w:szCs w:val="22"/>
                <w:lang w:eastAsia="lt-LT"/>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5112BE63" w14:textId="4B3AB37C" w:rsidR="00360FB5" w:rsidRPr="004B1509" w:rsidRDefault="00CB04B3" w:rsidP="00553004">
            <w:pPr>
              <w:jc w:val="right"/>
              <w:rPr>
                <w:rFonts w:eastAsia="Calibri"/>
                <w:bCs/>
                <w:i/>
                <w:iCs/>
                <w:szCs w:val="22"/>
              </w:rPr>
            </w:pPr>
            <w:r>
              <w:rPr>
                <w:rFonts w:eastAsia="Calibri"/>
                <w:bCs/>
                <w:i/>
                <w:iCs/>
                <w:szCs w:val="22"/>
              </w:rPr>
              <w:t>26 697</w:t>
            </w:r>
          </w:p>
        </w:tc>
        <w:tc>
          <w:tcPr>
            <w:tcW w:w="1133" w:type="dxa"/>
            <w:tcBorders>
              <w:top w:val="single" w:sz="4" w:space="0" w:color="auto"/>
              <w:left w:val="single" w:sz="4" w:space="0" w:color="auto"/>
              <w:bottom w:val="single" w:sz="4" w:space="0" w:color="auto"/>
              <w:right w:val="single" w:sz="4" w:space="0" w:color="auto"/>
            </w:tcBorders>
            <w:vAlign w:val="center"/>
          </w:tcPr>
          <w:p w14:paraId="571EC204" w14:textId="137CB9A4" w:rsidR="00360FB5" w:rsidRPr="004B1509" w:rsidRDefault="00CB04B3" w:rsidP="00553004">
            <w:pPr>
              <w:jc w:val="right"/>
              <w:rPr>
                <w:rFonts w:eastAsia="Calibri"/>
                <w:bCs/>
                <w:i/>
                <w:iCs/>
                <w:szCs w:val="22"/>
              </w:rPr>
            </w:pPr>
            <w:r>
              <w:rPr>
                <w:rFonts w:eastAsia="Calibri"/>
                <w:bCs/>
                <w:i/>
                <w:iCs/>
                <w:szCs w:val="22"/>
              </w:rPr>
              <w:t>6 644</w:t>
            </w:r>
          </w:p>
        </w:tc>
        <w:tc>
          <w:tcPr>
            <w:tcW w:w="1133" w:type="dxa"/>
            <w:tcBorders>
              <w:top w:val="single" w:sz="4" w:space="0" w:color="auto"/>
              <w:left w:val="single" w:sz="4" w:space="0" w:color="auto"/>
              <w:bottom w:val="single" w:sz="4" w:space="0" w:color="auto"/>
              <w:right w:val="single" w:sz="4" w:space="0" w:color="auto"/>
            </w:tcBorders>
            <w:vAlign w:val="center"/>
          </w:tcPr>
          <w:p w14:paraId="5205FC6D" w14:textId="40FC5E56" w:rsidR="00360FB5" w:rsidRPr="004B1509" w:rsidRDefault="00CB04B3" w:rsidP="00553004">
            <w:pPr>
              <w:jc w:val="right"/>
              <w:rPr>
                <w:rFonts w:eastAsia="Calibri"/>
                <w:bCs/>
                <w:i/>
                <w:iCs/>
                <w:szCs w:val="22"/>
              </w:rPr>
            </w:pPr>
            <w:r>
              <w:rPr>
                <w:rFonts w:eastAsia="Calibri"/>
                <w:bCs/>
                <w:i/>
                <w:iCs/>
                <w:szCs w:val="22"/>
              </w:rPr>
              <w:t>19 127</w:t>
            </w:r>
          </w:p>
        </w:tc>
        <w:tc>
          <w:tcPr>
            <w:tcW w:w="1133" w:type="dxa"/>
            <w:tcBorders>
              <w:top w:val="single" w:sz="4" w:space="0" w:color="auto"/>
              <w:left w:val="single" w:sz="4" w:space="0" w:color="auto"/>
              <w:bottom w:val="single" w:sz="4" w:space="0" w:color="auto"/>
              <w:right w:val="single" w:sz="4" w:space="0" w:color="auto"/>
            </w:tcBorders>
            <w:vAlign w:val="center"/>
          </w:tcPr>
          <w:p w14:paraId="4AB1CDCB" w14:textId="7809C7EF" w:rsidR="00360FB5" w:rsidRPr="004B1509" w:rsidRDefault="00CB04B3" w:rsidP="00553004">
            <w:pPr>
              <w:jc w:val="right"/>
              <w:rPr>
                <w:rFonts w:eastAsia="Calibri"/>
                <w:i/>
                <w:iCs/>
                <w:szCs w:val="22"/>
              </w:rPr>
            </w:pPr>
            <w:r>
              <w:rPr>
                <w:rFonts w:eastAsia="Calibri"/>
                <w:i/>
                <w:iCs/>
                <w:szCs w:val="22"/>
              </w:rPr>
              <w:t>926</w:t>
            </w:r>
          </w:p>
        </w:tc>
        <w:tc>
          <w:tcPr>
            <w:tcW w:w="1133" w:type="dxa"/>
            <w:tcBorders>
              <w:top w:val="single" w:sz="4" w:space="0" w:color="auto"/>
              <w:left w:val="single" w:sz="4" w:space="0" w:color="auto"/>
              <w:bottom w:val="single" w:sz="4" w:space="0" w:color="auto"/>
              <w:right w:val="single" w:sz="4" w:space="0" w:color="auto"/>
            </w:tcBorders>
            <w:vAlign w:val="center"/>
          </w:tcPr>
          <w:p w14:paraId="2230C9AD" w14:textId="77777777" w:rsidR="00360FB5" w:rsidRPr="004B1509" w:rsidRDefault="00360FB5"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44B5BF06" w14:textId="77777777" w:rsidR="00360FB5" w:rsidRPr="004B1509" w:rsidRDefault="00360FB5" w:rsidP="00553004">
            <w:pPr>
              <w:jc w:val="center"/>
              <w:rPr>
                <w:rFonts w:eastAsia="Calibri"/>
                <w:i/>
                <w:iCs/>
                <w:szCs w:val="22"/>
              </w:rPr>
            </w:pPr>
          </w:p>
        </w:tc>
      </w:tr>
      <w:tr w:rsidR="00360FB5" w:rsidRPr="004B1509" w14:paraId="013F652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C6828B"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AC3C6" w14:textId="77777777" w:rsidR="00360FB5" w:rsidRPr="004B1509" w:rsidRDefault="00360FB5" w:rsidP="00553004">
            <w:pPr>
              <w:rPr>
                <w:rFonts w:eastAsia="Calibri"/>
                <w:szCs w:val="22"/>
              </w:rPr>
            </w:pPr>
            <w:r w:rsidRPr="004B1509">
              <w:rPr>
                <w:rFonts w:eastAsia="Calibri"/>
                <w:szCs w:val="22"/>
              </w:rPr>
              <w:t>2KUS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853C06" w14:textId="77777777" w:rsidR="00360FB5" w:rsidRPr="004B1509" w:rsidRDefault="00360FB5" w:rsidP="00553004">
            <w:pPr>
              <w:rPr>
                <w:rFonts w:eastAsia="Calibri"/>
                <w:szCs w:val="22"/>
              </w:rPr>
            </w:pPr>
            <w:r w:rsidRPr="004B1509">
              <w:rPr>
                <w:rFonts w:eastAsia="Calibri"/>
                <w:szCs w:val="22"/>
                <w:lang w:eastAsia="lt-LT"/>
              </w:rPr>
              <w:t>Gegužės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5C9BC1" w14:textId="77777777" w:rsidR="00360FB5" w:rsidRPr="004B1509" w:rsidRDefault="00360FB5" w:rsidP="00553004">
            <w:pPr>
              <w:jc w:val="right"/>
              <w:rPr>
                <w:rFonts w:eastAsia="Calibri"/>
                <w:szCs w:val="22"/>
              </w:rPr>
            </w:pPr>
            <w:r w:rsidRPr="004B1509">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0125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5C0AD8" w14:textId="77777777" w:rsidR="00360FB5" w:rsidRPr="004B1509" w:rsidRDefault="00360FB5" w:rsidP="00553004">
            <w:pPr>
              <w:jc w:val="right"/>
              <w:rPr>
                <w:rFonts w:eastAsia="Calibri"/>
                <w:szCs w:val="22"/>
              </w:rPr>
            </w:pPr>
            <w:r w:rsidRPr="004B1509">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18AA4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94D45"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2623FC" w14:textId="77777777" w:rsidR="00360FB5" w:rsidRPr="004B1509" w:rsidRDefault="00360FB5" w:rsidP="00553004">
            <w:pPr>
              <w:jc w:val="center"/>
              <w:rPr>
                <w:rFonts w:eastAsia="Calibri"/>
                <w:szCs w:val="22"/>
              </w:rPr>
            </w:pPr>
            <w:r w:rsidRPr="004B1509">
              <w:rPr>
                <w:rFonts w:eastAsia="Calibri"/>
                <w:szCs w:val="22"/>
              </w:rPr>
              <w:t>4400-5299-7561</w:t>
            </w:r>
          </w:p>
        </w:tc>
      </w:tr>
      <w:tr w:rsidR="00360FB5" w:rsidRPr="004B1509" w14:paraId="7D0D035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190EBD"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576CFB" w14:textId="77777777" w:rsidR="00360FB5" w:rsidRPr="004B1509" w:rsidRDefault="00360FB5" w:rsidP="00553004">
            <w:pPr>
              <w:rPr>
                <w:rFonts w:eastAsia="Calibri"/>
                <w:szCs w:val="22"/>
              </w:rPr>
            </w:pPr>
            <w:r w:rsidRPr="004B1509">
              <w:rPr>
                <w:rFonts w:eastAsia="Calibri"/>
                <w:szCs w:val="22"/>
              </w:rPr>
              <w:t>4KUS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FCDC62" w14:textId="77777777" w:rsidR="00360FB5" w:rsidRPr="004B1509" w:rsidRDefault="00360FB5" w:rsidP="00553004">
            <w:pPr>
              <w:rPr>
                <w:rFonts w:eastAsia="Calibri"/>
                <w:szCs w:val="22"/>
              </w:rPr>
            </w:pPr>
            <w:r w:rsidRPr="004B1509">
              <w:rPr>
                <w:rFonts w:eastAsia="Calibri"/>
                <w:szCs w:val="22"/>
              </w:rPr>
              <w:t>Kosmonautų g.</w:t>
            </w:r>
            <w:r w:rsidRPr="004B1509">
              <w:rPr>
                <w:rFonts w:eastAsia="Calibri"/>
                <w:szCs w:val="22"/>
                <w:lang w:eastAsia="lt-LT"/>
              </w:rPr>
              <w:t>,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9F7789" w14:textId="77777777" w:rsidR="00360FB5" w:rsidRPr="004B1509" w:rsidRDefault="00360FB5" w:rsidP="00553004">
            <w:pPr>
              <w:jc w:val="right"/>
              <w:rPr>
                <w:rFonts w:eastAsia="Calibri"/>
                <w:szCs w:val="22"/>
              </w:rPr>
            </w:pPr>
            <w:r w:rsidRPr="004B1509">
              <w:rPr>
                <w:rFonts w:eastAsia="Calibri"/>
                <w:szCs w:val="22"/>
              </w:rPr>
              <w:t>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9BE1A" w14:textId="77777777" w:rsidR="00360FB5" w:rsidRPr="004B1509" w:rsidRDefault="00360FB5" w:rsidP="00553004">
            <w:pPr>
              <w:jc w:val="right"/>
              <w:rPr>
                <w:rFonts w:eastAsia="Calibri"/>
                <w:szCs w:val="22"/>
              </w:rPr>
            </w:pPr>
            <w:r w:rsidRPr="004B1509">
              <w:rPr>
                <w:rFonts w:eastAsia="Calibri"/>
                <w:szCs w:val="22"/>
              </w:rPr>
              <w:t>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EC4A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C543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80912"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D09C68" w14:textId="77777777" w:rsidR="00360FB5" w:rsidRPr="004B1509" w:rsidRDefault="00360FB5" w:rsidP="00553004">
            <w:pPr>
              <w:jc w:val="center"/>
              <w:rPr>
                <w:rFonts w:eastAsia="Calibri"/>
                <w:szCs w:val="22"/>
              </w:rPr>
            </w:pPr>
            <w:r w:rsidRPr="004B1509">
              <w:rPr>
                <w:rFonts w:eastAsia="Calibri"/>
                <w:szCs w:val="22"/>
              </w:rPr>
              <w:t>4400-5134-4128</w:t>
            </w:r>
          </w:p>
        </w:tc>
      </w:tr>
      <w:tr w:rsidR="00360FB5" w:rsidRPr="004B1509" w14:paraId="06705E9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7461E55"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069B4A" w14:textId="77777777" w:rsidR="00360FB5" w:rsidRPr="004B1509" w:rsidRDefault="00360FB5" w:rsidP="00553004">
            <w:pPr>
              <w:rPr>
                <w:rFonts w:eastAsia="Calibri"/>
                <w:szCs w:val="22"/>
              </w:rPr>
            </w:pPr>
            <w:r w:rsidRPr="004B1509">
              <w:rPr>
                <w:rFonts w:eastAsia="Calibri"/>
                <w:szCs w:val="22"/>
              </w:rPr>
              <w:t>5KUS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803BD4" w14:textId="77777777" w:rsidR="00360FB5" w:rsidRPr="004B1509" w:rsidRDefault="00360FB5" w:rsidP="00553004">
            <w:pPr>
              <w:rPr>
                <w:rFonts w:eastAsia="Calibri"/>
                <w:szCs w:val="22"/>
              </w:rPr>
            </w:pPr>
            <w:r w:rsidRPr="004B1509">
              <w:rPr>
                <w:rFonts w:eastAsia="Calibri"/>
                <w:szCs w:val="22"/>
                <w:lang w:eastAsia="lt-LT"/>
              </w:rPr>
              <w:t>Kranto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83F49B" w14:textId="77777777" w:rsidR="00360FB5" w:rsidRPr="004B1509" w:rsidRDefault="00360FB5" w:rsidP="00553004">
            <w:pPr>
              <w:jc w:val="right"/>
              <w:rPr>
                <w:rFonts w:eastAsia="Calibri"/>
                <w:szCs w:val="22"/>
              </w:rPr>
            </w:pPr>
            <w:r w:rsidRPr="004B1509">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BA7D0" w14:textId="77777777" w:rsidR="00360FB5" w:rsidRPr="004B1509" w:rsidRDefault="00360FB5" w:rsidP="00553004">
            <w:pPr>
              <w:jc w:val="right"/>
              <w:rPr>
                <w:rFonts w:eastAsia="Calibri"/>
                <w:szCs w:val="22"/>
              </w:rPr>
            </w:pPr>
            <w:r w:rsidRPr="004B1509">
              <w:rPr>
                <w:rFonts w:eastAsia="Calibri"/>
                <w:szCs w:val="22"/>
              </w:rPr>
              <w:t>201</w:t>
            </w:r>
            <w:r w:rsidRPr="004B1509">
              <w:rPr>
                <w:rFonts w:eastAsia="Calibri"/>
                <w:szCs w:val="22"/>
                <w:vertAlign w:val="superscript"/>
              </w:rPr>
              <w:footnoteReference w:id="18"/>
            </w:r>
          </w:p>
        </w:tc>
        <w:tc>
          <w:tcPr>
            <w:tcW w:w="1133" w:type="dxa"/>
            <w:tcBorders>
              <w:top w:val="single" w:sz="4" w:space="0" w:color="auto"/>
              <w:left w:val="single" w:sz="4" w:space="0" w:color="auto"/>
              <w:bottom w:val="single" w:sz="4" w:space="0" w:color="auto"/>
              <w:right w:val="single" w:sz="4" w:space="0" w:color="auto"/>
            </w:tcBorders>
            <w:vAlign w:val="center"/>
            <w:hideMark/>
          </w:tcPr>
          <w:p w14:paraId="6071B7A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0048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B3823"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058949" w14:textId="77777777" w:rsidR="00360FB5" w:rsidRPr="004B1509" w:rsidRDefault="00360FB5" w:rsidP="00553004">
            <w:pPr>
              <w:jc w:val="center"/>
              <w:rPr>
                <w:rFonts w:eastAsia="Calibri"/>
                <w:szCs w:val="22"/>
              </w:rPr>
            </w:pPr>
            <w:r w:rsidRPr="004B1509">
              <w:rPr>
                <w:rFonts w:eastAsia="Calibri"/>
                <w:szCs w:val="22"/>
              </w:rPr>
              <w:t>4400-3038-2504</w:t>
            </w:r>
          </w:p>
        </w:tc>
      </w:tr>
      <w:tr w:rsidR="00360FB5" w:rsidRPr="004B1509" w14:paraId="6803E75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FE9424A"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A0D848" w14:textId="77777777" w:rsidR="00360FB5" w:rsidRPr="004B1509" w:rsidRDefault="00360FB5" w:rsidP="00553004">
            <w:pPr>
              <w:rPr>
                <w:rFonts w:eastAsia="Calibri"/>
                <w:szCs w:val="22"/>
              </w:rPr>
            </w:pPr>
            <w:r w:rsidRPr="004B1509">
              <w:rPr>
                <w:rFonts w:eastAsia="Calibri"/>
                <w:szCs w:val="22"/>
              </w:rPr>
              <w:t>6KUS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9610B7" w14:textId="77777777" w:rsidR="00360FB5" w:rsidRPr="004B1509" w:rsidRDefault="00360FB5" w:rsidP="00553004">
            <w:pPr>
              <w:rPr>
                <w:rFonts w:eastAsia="Calibri"/>
                <w:szCs w:val="22"/>
              </w:rPr>
            </w:pPr>
            <w:r w:rsidRPr="004B1509">
              <w:rPr>
                <w:rFonts w:eastAsia="Calibri"/>
                <w:szCs w:val="22"/>
                <w:lang w:eastAsia="lt-LT"/>
              </w:rPr>
              <w:t>Lankos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0C3ACF" w14:textId="77777777" w:rsidR="00360FB5" w:rsidRPr="004B1509" w:rsidRDefault="00360FB5" w:rsidP="00553004">
            <w:pPr>
              <w:jc w:val="right"/>
              <w:rPr>
                <w:rFonts w:eastAsia="Calibri"/>
                <w:szCs w:val="22"/>
              </w:rPr>
            </w:pPr>
            <w:r w:rsidRPr="004B1509">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8FAA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3CDC1" w14:textId="77777777" w:rsidR="00360FB5" w:rsidRPr="004B1509" w:rsidRDefault="00360FB5" w:rsidP="00553004">
            <w:pPr>
              <w:jc w:val="right"/>
              <w:rPr>
                <w:rFonts w:eastAsia="Calibri"/>
                <w:szCs w:val="22"/>
              </w:rPr>
            </w:pPr>
            <w:r w:rsidRPr="004B1509">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921B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FDABF"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77CD18" w14:textId="77777777" w:rsidR="00360FB5" w:rsidRPr="004B1509" w:rsidRDefault="00360FB5" w:rsidP="00553004">
            <w:pPr>
              <w:jc w:val="center"/>
              <w:rPr>
                <w:rFonts w:eastAsia="Calibri"/>
                <w:szCs w:val="22"/>
              </w:rPr>
            </w:pPr>
            <w:r w:rsidRPr="004B1509">
              <w:rPr>
                <w:rFonts w:eastAsia="Calibri"/>
                <w:szCs w:val="22"/>
              </w:rPr>
              <w:t>4400-5434-4182</w:t>
            </w:r>
          </w:p>
        </w:tc>
      </w:tr>
      <w:tr w:rsidR="00360FB5" w:rsidRPr="004B1509" w14:paraId="7ADA43F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CFA5DC"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1AE946" w14:textId="77777777" w:rsidR="00360FB5" w:rsidRPr="004B1509" w:rsidRDefault="00360FB5" w:rsidP="00553004">
            <w:pPr>
              <w:rPr>
                <w:rFonts w:eastAsia="Calibri"/>
                <w:szCs w:val="22"/>
              </w:rPr>
            </w:pPr>
            <w:r w:rsidRPr="004B1509">
              <w:rPr>
                <w:rFonts w:eastAsia="Calibri"/>
                <w:szCs w:val="22"/>
              </w:rPr>
              <w:t>7KUS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74021E" w14:textId="77777777" w:rsidR="00360FB5" w:rsidRPr="004B1509" w:rsidRDefault="00360FB5" w:rsidP="00553004">
            <w:pPr>
              <w:rPr>
                <w:rFonts w:eastAsia="Calibri"/>
                <w:szCs w:val="22"/>
              </w:rPr>
            </w:pPr>
            <w:r w:rsidRPr="004B1509">
              <w:rPr>
                <w:rFonts w:eastAsia="Calibri"/>
                <w:szCs w:val="22"/>
                <w:lang w:eastAsia="lt-LT"/>
              </w:rPr>
              <w:t>Liepų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81EAA6" w14:textId="77777777" w:rsidR="00360FB5" w:rsidRPr="004B1509" w:rsidRDefault="00360FB5" w:rsidP="00553004">
            <w:pPr>
              <w:jc w:val="right"/>
              <w:rPr>
                <w:rFonts w:eastAsia="Calibri"/>
                <w:szCs w:val="22"/>
              </w:rPr>
            </w:pPr>
            <w:r w:rsidRPr="004B1509">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3D38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680C3" w14:textId="77777777" w:rsidR="00360FB5" w:rsidRPr="004B1509" w:rsidRDefault="00360FB5" w:rsidP="00553004">
            <w:pPr>
              <w:jc w:val="right"/>
              <w:rPr>
                <w:rFonts w:eastAsia="Calibri"/>
                <w:szCs w:val="22"/>
              </w:rPr>
            </w:pPr>
            <w:r w:rsidRPr="004B1509">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6A4C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0D8FA9"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4D26E8" w14:textId="77777777" w:rsidR="00360FB5" w:rsidRPr="004B1509" w:rsidRDefault="00360FB5" w:rsidP="00553004">
            <w:pPr>
              <w:jc w:val="center"/>
              <w:rPr>
                <w:rFonts w:eastAsia="Calibri"/>
                <w:szCs w:val="22"/>
              </w:rPr>
            </w:pPr>
            <w:r w:rsidRPr="004B1509">
              <w:rPr>
                <w:rFonts w:eastAsia="Calibri"/>
                <w:szCs w:val="22"/>
              </w:rPr>
              <w:t>4400-5434-4354</w:t>
            </w:r>
          </w:p>
        </w:tc>
      </w:tr>
      <w:tr w:rsidR="00360FB5" w:rsidRPr="004B1509" w14:paraId="03A4012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26DF841"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D99EF7" w14:textId="77777777" w:rsidR="00360FB5" w:rsidRPr="004B1509" w:rsidRDefault="00360FB5" w:rsidP="00553004">
            <w:pPr>
              <w:rPr>
                <w:rFonts w:eastAsia="Calibri"/>
                <w:szCs w:val="22"/>
              </w:rPr>
            </w:pPr>
            <w:r w:rsidRPr="004B1509">
              <w:rPr>
                <w:rFonts w:eastAsia="Calibri"/>
                <w:szCs w:val="22"/>
              </w:rPr>
              <w:t>8KUS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B46345" w14:textId="77777777" w:rsidR="00360FB5" w:rsidRPr="004B1509" w:rsidRDefault="00360FB5" w:rsidP="00553004">
            <w:pPr>
              <w:rPr>
                <w:rFonts w:eastAsia="Calibri"/>
                <w:szCs w:val="22"/>
              </w:rPr>
            </w:pPr>
            <w:r w:rsidRPr="004B1509">
              <w:rPr>
                <w:rFonts w:eastAsia="Calibri"/>
                <w:szCs w:val="22"/>
                <w:lang w:eastAsia="lt-LT"/>
              </w:rPr>
              <w:t>Mechanizatorių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50F328" w14:textId="77777777" w:rsidR="00360FB5" w:rsidRPr="004B1509" w:rsidRDefault="00360FB5" w:rsidP="00553004">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D1BFF" w14:textId="77777777" w:rsidR="00360FB5" w:rsidRPr="004B1509" w:rsidRDefault="00360FB5" w:rsidP="00553004">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7F70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BB46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3F755"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4448A8" w14:textId="77777777" w:rsidR="00360FB5" w:rsidRPr="004B1509" w:rsidRDefault="00360FB5" w:rsidP="00553004">
            <w:pPr>
              <w:jc w:val="center"/>
              <w:rPr>
                <w:rFonts w:eastAsia="Calibri"/>
                <w:szCs w:val="22"/>
              </w:rPr>
            </w:pPr>
            <w:r w:rsidRPr="004B1509">
              <w:rPr>
                <w:rFonts w:eastAsia="Calibri"/>
                <w:szCs w:val="22"/>
              </w:rPr>
              <w:t>4400-1987-7917</w:t>
            </w:r>
          </w:p>
        </w:tc>
      </w:tr>
      <w:tr w:rsidR="00231DC6" w:rsidRPr="00231DC6" w14:paraId="7EAF9BD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CD8193"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F0ABA8" w14:textId="77777777" w:rsidR="00360FB5" w:rsidRPr="006A1F1F" w:rsidRDefault="00360FB5" w:rsidP="00553004">
            <w:pPr>
              <w:rPr>
                <w:rFonts w:eastAsia="Calibri"/>
                <w:szCs w:val="22"/>
              </w:rPr>
            </w:pPr>
            <w:r w:rsidRPr="006A1F1F">
              <w:rPr>
                <w:rFonts w:eastAsia="Calibri"/>
                <w:szCs w:val="22"/>
              </w:rPr>
              <w:t>9KUS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F64244" w14:textId="77777777" w:rsidR="00360FB5" w:rsidRPr="006A1F1F" w:rsidRDefault="00360FB5" w:rsidP="00553004">
            <w:pPr>
              <w:rPr>
                <w:rFonts w:eastAsia="Calibri"/>
                <w:szCs w:val="22"/>
              </w:rPr>
            </w:pPr>
            <w:r w:rsidRPr="006A1F1F">
              <w:rPr>
                <w:rFonts w:eastAsia="Calibri"/>
                <w:szCs w:val="22"/>
                <w:lang w:eastAsia="lt-LT"/>
              </w:rPr>
              <w:t>Ramybės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591CD2" w14:textId="63997978" w:rsidR="00360FB5" w:rsidRPr="006A1F1F" w:rsidRDefault="00231DC6" w:rsidP="00553004">
            <w:pPr>
              <w:jc w:val="right"/>
              <w:rPr>
                <w:rFonts w:eastAsia="Calibri"/>
                <w:szCs w:val="22"/>
              </w:rPr>
            </w:pPr>
            <w:r w:rsidRPr="006A1F1F">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B37044" w14:textId="3086A77E" w:rsidR="00360FB5" w:rsidRPr="006A1F1F" w:rsidRDefault="00231DC6" w:rsidP="00553004">
            <w:pPr>
              <w:jc w:val="right"/>
              <w:rPr>
                <w:rFonts w:eastAsia="Calibri"/>
                <w:szCs w:val="22"/>
              </w:rPr>
            </w:pPr>
            <w:r w:rsidRPr="006A1F1F">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6C197" w14:textId="11D5E0C4" w:rsidR="00360FB5" w:rsidRPr="006A1F1F" w:rsidRDefault="00231DC6" w:rsidP="00553004">
            <w:pPr>
              <w:jc w:val="right"/>
              <w:rPr>
                <w:rFonts w:eastAsia="Calibri"/>
                <w:szCs w:val="22"/>
              </w:rPr>
            </w:pPr>
            <w:r w:rsidRPr="006A1F1F">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9D6C03"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584BD"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01EB60" w14:textId="3105B4FB" w:rsidR="00360FB5" w:rsidRPr="006A1F1F" w:rsidRDefault="00231DC6" w:rsidP="00553004">
            <w:pPr>
              <w:jc w:val="center"/>
              <w:rPr>
                <w:rFonts w:eastAsia="Calibri"/>
                <w:szCs w:val="22"/>
              </w:rPr>
            </w:pPr>
            <w:r w:rsidRPr="006A1F1F">
              <w:rPr>
                <w:rFonts w:eastAsia="Calibri"/>
                <w:szCs w:val="22"/>
              </w:rPr>
              <w:t>4400-5299-7572</w:t>
            </w:r>
          </w:p>
        </w:tc>
      </w:tr>
      <w:tr w:rsidR="00360FB5" w:rsidRPr="004B1509" w14:paraId="5FEDD2D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1FB4CE5"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C1BE58" w14:textId="77777777" w:rsidR="00360FB5" w:rsidRPr="006A1F1F" w:rsidRDefault="00360FB5" w:rsidP="00553004">
            <w:pPr>
              <w:rPr>
                <w:rFonts w:eastAsia="Calibri"/>
                <w:szCs w:val="22"/>
              </w:rPr>
            </w:pPr>
            <w:r w:rsidRPr="006A1F1F">
              <w:rPr>
                <w:rFonts w:eastAsia="Calibri"/>
                <w:szCs w:val="22"/>
              </w:rPr>
              <w:t>10KUS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AFDE94" w14:textId="77777777" w:rsidR="00360FB5" w:rsidRPr="006A1F1F" w:rsidRDefault="00360FB5" w:rsidP="00553004">
            <w:pPr>
              <w:rPr>
                <w:rFonts w:eastAsia="Calibri"/>
                <w:szCs w:val="22"/>
              </w:rPr>
            </w:pPr>
            <w:r w:rsidRPr="006A1F1F">
              <w:rPr>
                <w:rFonts w:eastAsia="Calibri"/>
                <w:szCs w:val="22"/>
                <w:lang w:eastAsia="lt-LT"/>
              </w:rPr>
              <w:t>Salomėjos Nėries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FABED7" w14:textId="77777777" w:rsidR="00360FB5" w:rsidRPr="006A1F1F" w:rsidRDefault="00360FB5" w:rsidP="00553004">
            <w:pPr>
              <w:jc w:val="right"/>
              <w:rPr>
                <w:rFonts w:eastAsia="Calibri"/>
                <w:szCs w:val="22"/>
              </w:rPr>
            </w:pPr>
            <w:r w:rsidRPr="006A1F1F">
              <w:rPr>
                <w:rFonts w:eastAsia="Calibri"/>
                <w:szCs w:val="22"/>
              </w:rPr>
              <w:t xml:space="preserve"> 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8074F" w14:textId="77777777" w:rsidR="00360FB5" w:rsidRPr="006A1F1F" w:rsidRDefault="00360FB5" w:rsidP="00553004">
            <w:pPr>
              <w:jc w:val="right"/>
              <w:rPr>
                <w:rFonts w:eastAsia="Calibri"/>
                <w:szCs w:val="22"/>
              </w:rPr>
            </w:pPr>
            <w:r w:rsidRPr="006A1F1F">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D4D4B" w14:textId="77777777" w:rsidR="00360FB5" w:rsidRPr="006A1F1F" w:rsidRDefault="00360FB5" w:rsidP="00553004">
            <w:pPr>
              <w:jc w:val="right"/>
              <w:rPr>
                <w:rFonts w:eastAsia="Calibri"/>
                <w:szCs w:val="22"/>
              </w:rPr>
            </w:pPr>
            <w:r w:rsidRPr="006A1F1F">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B3028"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33650"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C7755A" w14:textId="77777777" w:rsidR="00360FB5" w:rsidRPr="006A1F1F" w:rsidRDefault="00360FB5" w:rsidP="00553004">
            <w:pPr>
              <w:jc w:val="center"/>
              <w:rPr>
                <w:rFonts w:eastAsia="Calibri"/>
                <w:szCs w:val="22"/>
              </w:rPr>
            </w:pPr>
            <w:r w:rsidRPr="006A1F1F">
              <w:rPr>
                <w:rFonts w:eastAsia="Calibri"/>
                <w:szCs w:val="22"/>
              </w:rPr>
              <w:t>4400-5299-7583</w:t>
            </w:r>
          </w:p>
        </w:tc>
      </w:tr>
      <w:tr w:rsidR="00360FB5" w:rsidRPr="004B1509" w14:paraId="3B7CD5B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1BD5C97"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95DD55" w14:textId="77777777" w:rsidR="00360FB5" w:rsidRPr="006A1F1F" w:rsidRDefault="00360FB5" w:rsidP="00553004">
            <w:pPr>
              <w:rPr>
                <w:rFonts w:eastAsia="Calibri"/>
                <w:szCs w:val="22"/>
              </w:rPr>
            </w:pPr>
            <w:r w:rsidRPr="006A1F1F">
              <w:rPr>
                <w:rFonts w:eastAsia="Calibri"/>
                <w:szCs w:val="22"/>
              </w:rPr>
              <w:t>11KUS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58BC80" w14:textId="77777777" w:rsidR="00360FB5" w:rsidRPr="006A1F1F" w:rsidRDefault="00360FB5" w:rsidP="00553004">
            <w:pPr>
              <w:rPr>
                <w:rFonts w:eastAsia="Calibri"/>
                <w:szCs w:val="22"/>
              </w:rPr>
            </w:pPr>
            <w:r w:rsidRPr="006A1F1F">
              <w:rPr>
                <w:rFonts w:eastAsia="Calibri"/>
                <w:szCs w:val="22"/>
                <w:lang w:eastAsia="lt-LT"/>
              </w:rPr>
              <w:t>Saulėtekio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44644D" w14:textId="77777777" w:rsidR="00360FB5" w:rsidRPr="006A1F1F" w:rsidRDefault="00360FB5" w:rsidP="00553004">
            <w:pPr>
              <w:jc w:val="right"/>
              <w:rPr>
                <w:rFonts w:eastAsia="Calibri"/>
                <w:szCs w:val="22"/>
              </w:rPr>
            </w:pPr>
            <w:r w:rsidRPr="006A1F1F">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C8A3BB" w14:textId="77777777" w:rsidR="00360FB5" w:rsidRPr="006A1F1F" w:rsidRDefault="00360FB5" w:rsidP="00553004">
            <w:pPr>
              <w:jc w:val="right"/>
              <w:rPr>
                <w:rFonts w:eastAsia="Calibri"/>
                <w:szCs w:val="22"/>
              </w:rPr>
            </w:pPr>
            <w:r w:rsidRPr="006A1F1F">
              <w:rPr>
                <w:rFonts w:eastAsia="Calibri"/>
                <w:szCs w:val="22"/>
              </w:rPr>
              <w:t>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E1AE5" w14:textId="77777777" w:rsidR="00360FB5" w:rsidRPr="006A1F1F" w:rsidRDefault="00360FB5" w:rsidP="00553004">
            <w:pPr>
              <w:jc w:val="right"/>
              <w:rPr>
                <w:rFonts w:eastAsia="Calibri"/>
                <w:szCs w:val="22"/>
              </w:rPr>
            </w:pPr>
            <w:r w:rsidRPr="006A1F1F">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A947D"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F5C51"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C5989E" w14:textId="77777777" w:rsidR="00360FB5" w:rsidRPr="006A1F1F" w:rsidRDefault="00360FB5" w:rsidP="00553004">
            <w:pPr>
              <w:jc w:val="center"/>
              <w:rPr>
                <w:rFonts w:eastAsia="Calibri"/>
                <w:szCs w:val="22"/>
              </w:rPr>
            </w:pPr>
            <w:r w:rsidRPr="006A1F1F">
              <w:rPr>
                <w:rFonts w:eastAsia="Calibri"/>
                <w:szCs w:val="22"/>
              </w:rPr>
              <w:t>4400-5434-4371</w:t>
            </w:r>
          </w:p>
        </w:tc>
      </w:tr>
      <w:tr w:rsidR="00360FB5" w:rsidRPr="004B1509" w14:paraId="43B8EFB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F1FB209"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FDD3F8" w14:textId="77777777" w:rsidR="00360FB5" w:rsidRPr="006A1F1F" w:rsidRDefault="00360FB5" w:rsidP="00553004">
            <w:pPr>
              <w:rPr>
                <w:rFonts w:eastAsia="Calibri"/>
                <w:szCs w:val="22"/>
              </w:rPr>
            </w:pPr>
            <w:r w:rsidRPr="006A1F1F">
              <w:rPr>
                <w:rFonts w:eastAsia="Calibri"/>
                <w:szCs w:val="22"/>
              </w:rPr>
              <w:t>12KUS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B99C9F" w14:textId="77777777" w:rsidR="00360FB5" w:rsidRPr="006A1F1F" w:rsidRDefault="00360FB5" w:rsidP="00553004">
            <w:pPr>
              <w:rPr>
                <w:rFonts w:eastAsia="Calibri"/>
                <w:szCs w:val="22"/>
              </w:rPr>
            </w:pPr>
            <w:r w:rsidRPr="006A1F1F">
              <w:rPr>
                <w:rFonts w:eastAsia="Calibri"/>
                <w:szCs w:val="22"/>
                <w:lang w:eastAsia="lt-LT"/>
              </w:rPr>
              <w:t>Stadiono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BA5D32" w14:textId="77777777" w:rsidR="00360FB5" w:rsidRPr="006A1F1F" w:rsidRDefault="00360FB5" w:rsidP="00553004">
            <w:pPr>
              <w:jc w:val="right"/>
              <w:rPr>
                <w:rFonts w:eastAsia="Calibri"/>
                <w:szCs w:val="22"/>
              </w:rPr>
            </w:pPr>
            <w:r w:rsidRPr="006A1F1F">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963468" w14:textId="77777777" w:rsidR="00360FB5" w:rsidRPr="006A1F1F" w:rsidRDefault="00360FB5" w:rsidP="00553004">
            <w:pPr>
              <w:jc w:val="right"/>
              <w:rPr>
                <w:rFonts w:eastAsia="Calibri"/>
                <w:szCs w:val="22"/>
              </w:rPr>
            </w:pPr>
            <w:r w:rsidRPr="006A1F1F">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65738B" w14:textId="77777777" w:rsidR="00360FB5" w:rsidRPr="006A1F1F" w:rsidRDefault="00360FB5" w:rsidP="00553004">
            <w:pPr>
              <w:jc w:val="right"/>
              <w:rPr>
                <w:rFonts w:eastAsia="Calibri"/>
                <w:szCs w:val="22"/>
              </w:rPr>
            </w:pPr>
            <w:r w:rsidRPr="006A1F1F">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E5558"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CCD24"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868C16" w14:textId="77777777" w:rsidR="00360FB5" w:rsidRPr="006A1F1F" w:rsidRDefault="00360FB5" w:rsidP="00553004">
            <w:pPr>
              <w:jc w:val="center"/>
              <w:rPr>
                <w:rFonts w:eastAsia="Calibri"/>
                <w:szCs w:val="22"/>
              </w:rPr>
            </w:pPr>
            <w:r w:rsidRPr="006A1F1F">
              <w:rPr>
                <w:rFonts w:eastAsia="Calibri"/>
                <w:szCs w:val="22"/>
              </w:rPr>
              <w:t>4400-5434-6444</w:t>
            </w:r>
          </w:p>
        </w:tc>
      </w:tr>
      <w:tr w:rsidR="00360FB5" w:rsidRPr="004B1509" w14:paraId="67BCEA7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D07959"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CC2492" w14:textId="77777777" w:rsidR="00360FB5" w:rsidRPr="006A1F1F" w:rsidRDefault="00360FB5" w:rsidP="00553004">
            <w:pPr>
              <w:rPr>
                <w:rFonts w:eastAsia="Calibri"/>
                <w:szCs w:val="22"/>
              </w:rPr>
            </w:pPr>
            <w:r w:rsidRPr="006A1F1F">
              <w:rPr>
                <w:rFonts w:eastAsia="Calibri"/>
                <w:szCs w:val="22"/>
              </w:rPr>
              <w:t>13KUS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A3DBB2" w14:textId="77777777" w:rsidR="00360FB5" w:rsidRPr="006A1F1F" w:rsidRDefault="00360FB5" w:rsidP="00553004">
            <w:pPr>
              <w:rPr>
                <w:rFonts w:eastAsia="Calibri"/>
                <w:szCs w:val="22"/>
              </w:rPr>
            </w:pPr>
            <w:r w:rsidRPr="006A1F1F">
              <w:rPr>
                <w:rFonts w:eastAsia="Calibri"/>
                <w:szCs w:val="22"/>
                <w:lang w:eastAsia="lt-LT"/>
              </w:rPr>
              <w:t>Šviesos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2FE94C" w14:textId="77777777" w:rsidR="00360FB5" w:rsidRPr="006A1F1F" w:rsidRDefault="00360FB5" w:rsidP="00553004">
            <w:pPr>
              <w:jc w:val="right"/>
              <w:rPr>
                <w:rFonts w:eastAsia="Calibri"/>
                <w:szCs w:val="22"/>
              </w:rPr>
            </w:pPr>
            <w:r w:rsidRPr="006A1F1F">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15D3D6" w14:textId="77777777" w:rsidR="00360FB5" w:rsidRPr="006A1F1F" w:rsidRDefault="00360FB5" w:rsidP="00553004">
            <w:pPr>
              <w:jc w:val="right"/>
              <w:rPr>
                <w:rFonts w:eastAsia="Calibri"/>
                <w:szCs w:val="22"/>
              </w:rPr>
            </w:pPr>
            <w:r w:rsidRPr="006A1F1F">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6CA0AA"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5C977E"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C6876"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B02660" w14:textId="77777777" w:rsidR="00360FB5" w:rsidRPr="006A1F1F" w:rsidRDefault="00360FB5" w:rsidP="00553004">
            <w:pPr>
              <w:jc w:val="center"/>
              <w:rPr>
                <w:rFonts w:eastAsia="Calibri"/>
                <w:szCs w:val="22"/>
              </w:rPr>
            </w:pPr>
            <w:r w:rsidRPr="006A1F1F">
              <w:rPr>
                <w:rFonts w:eastAsia="Calibri"/>
                <w:szCs w:val="22"/>
              </w:rPr>
              <w:t>4400-5434-6455</w:t>
            </w:r>
          </w:p>
        </w:tc>
      </w:tr>
      <w:tr w:rsidR="00360FB5" w:rsidRPr="004B1509" w14:paraId="7827272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7CD7C3"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E3493" w14:textId="77777777" w:rsidR="00360FB5" w:rsidRPr="006A1F1F" w:rsidRDefault="00360FB5" w:rsidP="00553004">
            <w:pPr>
              <w:rPr>
                <w:rFonts w:eastAsia="Calibri"/>
                <w:szCs w:val="22"/>
              </w:rPr>
            </w:pPr>
            <w:r w:rsidRPr="006A1F1F">
              <w:rPr>
                <w:rFonts w:eastAsia="Calibri"/>
                <w:szCs w:val="22"/>
              </w:rPr>
              <w:t>14KUS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E3B1FC" w14:textId="77777777" w:rsidR="00360FB5" w:rsidRPr="006A1F1F" w:rsidRDefault="00360FB5" w:rsidP="00553004">
            <w:pPr>
              <w:rPr>
                <w:rFonts w:eastAsia="Calibri"/>
                <w:szCs w:val="22"/>
              </w:rPr>
            </w:pPr>
            <w:r w:rsidRPr="006A1F1F">
              <w:rPr>
                <w:rFonts w:eastAsia="Calibri"/>
                <w:szCs w:val="22"/>
                <w:lang w:eastAsia="lt-LT"/>
              </w:rPr>
              <w:t>Taikos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2FEE6F" w14:textId="77777777" w:rsidR="00360FB5" w:rsidRPr="006A1F1F" w:rsidRDefault="00360FB5" w:rsidP="00553004">
            <w:pPr>
              <w:jc w:val="right"/>
              <w:rPr>
                <w:rFonts w:eastAsia="Calibri"/>
                <w:szCs w:val="22"/>
              </w:rPr>
            </w:pPr>
            <w:r w:rsidRPr="006A1F1F">
              <w:rPr>
                <w:rFonts w:eastAsia="Calibri"/>
                <w:szCs w:val="22"/>
              </w:rPr>
              <w:t>413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AE2BA" w14:textId="77777777" w:rsidR="00360FB5" w:rsidRPr="006A1F1F" w:rsidRDefault="00360FB5" w:rsidP="00553004">
            <w:pPr>
              <w:jc w:val="right"/>
              <w:rPr>
                <w:rFonts w:eastAsia="Calibri"/>
                <w:szCs w:val="22"/>
              </w:rPr>
            </w:pPr>
            <w:r w:rsidRPr="006A1F1F">
              <w:rPr>
                <w:rFonts w:eastAsia="Calibri"/>
                <w:szCs w:val="22"/>
              </w:rPr>
              <w:t>181</w:t>
            </w:r>
            <w:r w:rsidRPr="006A1F1F">
              <w:rPr>
                <w:rFonts w:eastAsia="Calibri"/>
                <w:szCs w:val="22"/>
                <w:vertAlign w:val="superscript"/>
              </w:rPr>
              <w:footnoteReference w:id="19"/>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8E193" w14:textId="77777777" w:rsidR="00360FB5" w:rsidRPr="006A1F1F" w:rsidRDefault="00360FB5" w:rsidP="00553004">
            <w:pPr>
              <w:jc w:val="right"/>
              <w:rPr>
                <w:rFonts w:eastAsia="Calibri"/>
                <w:szCs w:val="22"/>
              </w:rPr>
            </w:pPr>
            <w:r w:rsidRPr="006A1F1F">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27C60"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A3CA7"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559AFA" w14:textId="77777777" w:rsidR="00360FB5" w:rsidRPr="006A1F1F" w:rsidRDefault="00360FB5" w:rsidP="00553004">
            <w:pPr>
              <w:jc w:val="center"/>
              <w:rPr>
                <w:rFonts w:eastAsia="Calibri"/>
                <w:szCs w:val="22"/>
              </w:rPr>
            </w:pPr>
            <w:r w:rsidRPr="006A1F1F">
              <w:rPr>
                <w:rFonts w:eastAsia="Calibri"/>
                <w:szCs w:val="22"/>
              </w:rPr>
              <w:t>4400-5299-7618</w:t>
            </w:r>
          </w:p>
        </w:tc>
      </w:tr>
      <w:tr w:rsidR="00360FB5" w:rsidRPr="004B1509" w14:paraId="012373F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1162E88"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03DAC5" w14:textId="77777777" w:rsidR="00360FB5" w:rsidRPr="006A1F1F" w:rsidRDefault="00360FB5" w:rsidP="00553004">
            <w:pPr>
              <w:rPr>
                <w:rFonts w:eastAsia="Calibri"/>
                <w:szCs w:val="22"/>
              </w:rPr>
            </w:pPr>
            <w:r w:rsidRPr="006A1F1F">
              <w:rPr>
                <w:rFonts w:eastAsia="Calibri"/>
                <w:szCs w:val="22"/>
              </w:rPr>
              <w:t>16KUS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EC765A" w14:textId="77777777" w:rsidR="00360FB5" w:rsidRPr="006A1F1F" w:rsidRDefault="00360FB5" w:rsidP="00553004">
            <w:pPr>
              <w:rPr>
                <w:rFonts w:eastAsia="Calibri"/>
                <w:szCs w:val="22"/>
              </w:rPr>
            </w:pPr>
            <w:r w:rsidRPr="006A1F1F">
              <w:rPr>
                <w:rFonts w:eastAsia="Calibri"/>
                <w:szCs w:val="22"/>
                <w:lang w:eastAsia="lt-LT"/>
              </w:rPr>
              <w:t>Utenos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856323" w14:textId="77777777" w:rsidR="00360FB5" w:rsidRPr="006A1F1F" w:rsidRDefault="00360FB5" w:rsidP="00553004">
            <w:pPr>
              <w:jc w:val="right"/>
              <w:rPr>
                <w:rFonts w:eastAsia="Calibri"/>
                <w:szCs w:val="22"/>
              </w:rPr>
            </w:pPr>
            <w:r w:rsidRPr="006A1F1F">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92D13" w14:textId="77777777" w:rsidR="00360FB5" w:rsidRPr="006A1F1F" w:rsidRDefault="00360FB5" w:rsidP="00553004">
            <w:pPr>
              <w:jc w:val="right"/>
              <w:rPr>
                <w:rFonts w:eastAsia="Calibri"/>
                <w:szCs w:val="22"/>
              </w:rPr>
            </w:pPr>
            <w:r w:rsidRPr="006A1F1F">
              <w:rPr>
                <w:rFonts w:eastAsia="Calibri"/>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31961" w14:textId="77777777" w:rsidR="00360FB5" w:rsidRPr="006A1F1F" w:rsidRDefault="00360FB5" w:rsidP="00553004">
            <w:pPr>
              <w:jc w:val="right"/>
              <w:rPr>
                <w:rFonts w:eastAsia="Calibri"/>
                <w:szCs w:val="22"/>
              </w:rPr>
            </w:pPr>
            <w:r w:rsidRPr="006A1F1F">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17228"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55328"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C3EB38" w14:textId="77777777" w:rsidR="00360FB5" w:rsidRPr="006A1F1F" w:rsidRDefault="00360FB5" w:rsidP="00553004">
            <w:pPr>
              <w:jc w:val="center"/>
              <w:rPr>
                <w:rFonts w:eastAsia="Calibri"/>
                <w:szCs w:val="22"/>
              </w:rPr>
            </w:pPr>
            <w:r w:rsidRPr="006A1F1F">
              <w:rPr>
                <w:rFonts w:eastAsia="Calibri"/>
                <w:szCs w:val="22"/>
              </w:rPr>
              <w:t>4400-5434-6488</w:t>
            </w:r>
          </w:p>
        </w:tc>
      </w:tr>
      <w:tr w:rsidR="00360FB5" w:rsidRPr="004B1509" w14:paraId="3367800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24ECE0"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A029EA" w14:textId="77777777" w:rsidR="00360FB5" w:rsidRPr="006A1F1F" w:rsidRDefault="00360FB5" w:rsidP="00553004">
            <w:pPr>
              <w:rPr>
                <w:rFonts w:eastAsia="Calibri"/>
                <w:szCs w:val="22"/>
              </w:rPr>
            </w:pPr>
            <w:r w:rsidRPr="006A1F1F">
              <w:rPr>
                <w:rFonts w:eastAsia="Calibri"/>
                <w:szCs w:val="22"/>
              </w:rPr>
              <w:t>17KUS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74C176" w14:textId="77777777" w:rsidR="00360FB5" w:rsidRPr="006A1F1F" w:rsidRDefault="00360FB5" w:rsidP="00553004">
            <w:pPr>
              <w:rPr>
                <w:rFonts w:eastAsia="Calibri"/>
                <w:szCs w:val="22"/>
              </w:rPr>
            </w:pPr>
            <w:r w:rsidRPr="006A1F1F">
              <w:rPr>
                <w:rFonts w:eastAsia="Calibri"/>
                <w:szCs w:val="22"/>
                <w:lang w:eastAsia="lt-LT"/>
              </w:rPr>
              <w:t>Virintos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2EA256" w14:textId="77777777" w:rsidR="00360FB5" w:rsidRPr="006A1F1F" w:rsidRDefault="00360FB5" w:rsidP="00553004">
            <w:pPr>
              <w:jc w:val="right"/>
              <w:rPr>
                <w:rFonts w:eastAsia="Calibri"/>
                <w:szCs w:val="22"/>
              </w:rPr>
            </w:pPr>
            <w:r w:rsidRPr="006A1F1F">
              <w:rPr>
                <w:rFonts w:eastAsia="Calibri"/>
                <w:szCs w:val="22"/>
              </w:rPr>
              <w:t xml:space="preserve"> 1609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6883F"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75ABE8" w14:textId="77777777" w:rsidR="00360FB5" w:rsidRPr="006A1F1F" w:rsidRDefault="00360FB5" w:rsidP="00553004">
            <w:pPr>
              <w:jc w:val="right"/>
              <w:rPr>
                <w:rFonts w:eastAsia="Calibri"/>
                <w:szCs w:val="22"/>
              </w:rPr>
            </w:pPr>
            <w:r w:rsidRPr="006A1F1F">
              <w:rPr>
                <w:rFonts w:eastAsia="Calibri"/>
                <w:szCs w:val="22"/>
              </w:rPr>
              <w:t>1609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0C703"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EF8EDC"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4886C9" w14:textId="77777777" w:rsidR="00360FB5" w:rsidRPr="006A1F1F" w:rsidRDefault="00360FB5" w:rsidP="00553004">
            <w:pPr>
              <w:jc w:val="center"/>
              <w:rPr>
                <w:rFonts w:eastAsia="Calibri"/>
                <w:szCs w:val="22"/>
              </w:rPr>
            </w:pPr>
            <w:r w:rsidRPr="006A1F1F">
              <w:rPr>
                <w:rFonts w:eastAsia="Calibri"/>
                <w:szCs w:val="22"/>
              </w:rPr>
              <w:t>4400-5299-7629</w:t>
            </w:r>
          </w:p>
        </w:tc>
      </w:tr>
      <w:tr w:rsidR="00360FB5" w:rsidRPr="004B1509" w14:paraId="11AB09D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A81A97"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10CF3F" w14:textId="77777777" w:rsidR="00360FB5" w:rsidRPr="006A1F1F" w:rsidRDefault="00360FB5" w:rsidP="00553004">
            <w:pPr>
              <w:rPr>
                <w:rFonts w:eastAsia="Calibri"/>
                <w:szCs w:val="22"/>
              </w:rPr>
            </w:pPr>
            <w:r w:rsidRPr="006A1F1F">
              <w:rPr>
                <w:rFonts w:eastAsia="Calibri"/>
                <w:szCs w:val="22"/>
              </w:rPr>
              <w:t>18KUS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EB8D28" w14:textId="77777777" w:rsidR="00360FB5" w:rsidRPr="006A1F1F" w:rsidRDefault="00360FB5" w:rsidP="00553004">
            <w:pPr>
              <w:rPr>
                <w:rFonts w:eastAsia="Calibri"/>
                <w:szCs w:val="22"/>
              </w:rPr>
            </w:pPr>
            <w:r w:rsidRPr="006A1F1F">
              <w:rPr>
                <w:rFonts w:eastAsia="Calibri"/>
                <w:szCs w:val="22"/>
                <w:lang w:eastAsia="lt-LT"/>
              </w:rPr>
              <w:t>Vyturių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933F9B" w14:textId="77777777" w:rsidR="00360FB5" w:rsidRPr="006A1F1F" w:rsidRDefault="00360FB5" w:rsidP="00553004">
            <w:pPr>
              <w:jc w:val="right"/>
              <w:rPr>
                <w:rFonts w:eastAsia="Calibri"/>
                <w:szCs w:val="22"/>
              </w:rPr>
            </w:pPr>
            <w:r w:rsidRPr="006A1F1F">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BCB64"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68A01" w14:textId="77777777" w:rsidR="00360FB5" w:rsidRPr="006A1F1F" w:rsidRDefault="00360FB5" w:rsidP="00553004">
            <w:pPr>
              <w:jc w:val="right"/>
              <w:rPr>
                <w:rFonts w:eastAsia="Calibri"/>
                <w:szCs w:val="22"/>
              </w:rPr>
            </w:pPr>
            <w:r w:rsidRPr="006A1F1F">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91790"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69C8EE"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4E0F3B" w14:textId="77777777" w:rsidR="00360FB5" w:rsidRPr="006A1F1F" w:rsidRDefault="00360FB5" w:rsidP="00553004">
            <w:pPr>
              <w:jc w:val="center"/>
              <w:rPr>
                <w:rFonts w:eastAsia="Calibri"/>
                <w:szCs w:val="22"/>
              </w:rPr>
            </w:pPr>
            <w:r w:rsidRPr="006A1F1F">
              <w:rPr>
                <w:rFonts w:eastAsia="Calibri"/>
                <w:szCs w:val="22"/>
              </w:rPr>
              <w:t>4400-5299-7638</w:t>
            </w:r>
          </w:p>
        </w:tc>
      </w:tr>
      <w:tr w:rsidR="00360FB5" w:rsidRPr="00B742FC" w14:paraId="6E35473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5FAAC44"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AF70F6" w14:textId="77777777" w:rsidR="00360FB5" w:rsidRPr="006A1F1F" w:rsidRDefault="00360FB5" w:rsidP="00553004">
            <w:pPr>
              <w:rPr>
                <w:rFonts w:eastAsia="Calibri"/>
                <w:szCs w:val="22"/>
              </w:rPr>
            </w:pPr>
            <w:r w:rsidRPr="006A1F1F">
              <w:rPr>
                <w:rFonts w:eastAsia="Calibri"/>
                <w:szCs w:val="22"/>
              </w:rPr>
              <w:t>48KUS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8D796B" w14:textId="77777777" w:rsidR="00360FB5" w:rsidRPr="006A1F1F" w:rsidRDefault="00360FB5" w:rsidP="00553004">
            <w:pPr>
              <w:rPr>
                <w:rFonts w:eastAsia="Calibri"/>
                <w:szCs w:val="22"/>
              </w:rPr>
            </w:pPr>
            <w:r w:rsidRPr="006A1F1F">
              <w:rPr>
                <w:rFonts w:eastAsia="Calibri"/>
                <w:szCs w:val="22"/>
              </w:rPr>
              <w:t>Trakinių g., Didžiakaimio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77AE80" w14:textId="551C6F75" w:rsidR="00360FB5" w:rsidRPr="006A1F1F" w:rsidRDefault="00360FB5" w:rsidP="00553004">
            <w:pPr>
              <w:jc w:val="right"/>
              <w:rPr>
                <w:rFonts w:eastAsia="Calibri"/>
                <w:szCs w:val="22"/>
              </w:rPr>
            </w:pPr>
            <w:r w:rsidRPr="006A1F1F">
              <w:rPr>
                <w:rFonts w:eastAsia="Calibri"/>
                <w:szCs w:val="22"/>
              </w:rPr>
              <w:t>819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E39EC" w14:textId="69608D4E" w:rsidR="00360FB5" w:rsidRPr="006A1F1F" w:rsidRDefault="00360FB5" w:rsidP="00553004">
            <w:pPr>
              <w:jc w:val="right"/>
              <w:rPr>
                <w:rFonts w:eastAsia="Calibri"/>
                <w:szCs w:val="22"/>
              </w:rPr>
            </w:pPr>
            <w:r w:rsidRPr="006A1F1F">
              <w:rPr>
                <w:rFonts w:eastAsia="Calibri"/>
                <w:szCs w:val="22"/>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0D46A" w14:textId="3EECB472" w:rsidR="00360FB5" w:rsidRPr="006A1F1F" w:rsidRDefault="00360FB5" w:rsidP="00553004">
            <w:pPr>
              <w:jc w:val="right"/>
              <w:rPr>
                <w:rFonts w:eastAsia="Calibri"/>
                <w:szCs w:val="22"/>
              </w:rPr>
            </w:pPr>
            <w:r w:rsidRPr="006A1F1F">
              <w:rPr>
                <w:rFonts w:eastAsia="Calibri"/>
                <w:szCs w:val="22"/>
              </w:rPr>
              <w:t>807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D18EC9"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5F6D8E"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FAA915" w14:textId="6CEB17BF" w:rsidR="00360FB5" w:rsidRPr="006A1F1F" w:rsidRDefault="00360FB5" w:rsidP="00553004">
            <w:pPr>
              <w:jc w:val="center"/>
              <w:rPr>
                <w:rFonts w:eastAsia="Calibri"/>
                <w:szCs w:val="22"/>
              </w:rPr>
            </w:pPr>
            <w:r w:rsidRPr="006A1F1F">
              <w:rPr>
                <w:rFonts w:eastAsia="Calibri"/>
                <w:szCs w:val="22"/>
              </w:rPr>
              <w:t>4400-6321-2468</w:t>
            </w:r>
          </w:p>
        </w:tc>
      </w:tr>
      <w:tr w:rsidR="00360FB5" w:rsidRPr="00771B7D" w14:paraId="0888E3A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7537C8E"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DE1E5C" w14:textId="77777777" w:rsidR="00360FB5" w:rsidRPr="006A1F1F" w:rsidRDefault="00360FB5" w:rsidP="00553004">
            <w:pPr>
              <w:rPr>
                <w:rFonts w:eastAsia="Calibri"/>
                <w:szCs w:val="22"/>
              </w:rPr>
            </w:pPr>
            <w:r w:rsidRPr="006A1F1F">
              <w:rPr>
                <w:rFonts w:eastAsia="Calibri"/>
                <w:szCs w:val="22"/>
              </w:rPr>
              <w:t>41KUS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3FBA43" w14:textId="77777777" w:rsidR="00360FB5" w:rsidRPr="006A1F1F" w:rsidRDefault="00360FB5" w:rsidP="00553004">
            <w:pPr>
              <w:rPr>
                <w:rFonts w:eastAsia="Calibri"/>
                <w:szCs w:val="22"/>
              </w:rPr>
            </w:pPr>
            <w:r w:rsidRPr="006A1F1F">
              <w:rPr>
                <w:rFonts w:eastAsia="Calibri"/>
                <w:szCs w:val="22"/>
              </w:rPr>
              <w:t>Kėkšto g., Kurklių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D98C82" w14:textId="19D34432" w:rsidR="00360FB5" w:rsidRPr="006A1F1F" w:rsidRDefault="00360FB5" w:rsidP="00553004">
            <w:pPr>
              <w:jc w:val="right"/>
              <w:rPr>
                <w:rFonts w:eastAsia="Calibri"/>
                <w:szCs w:val="22"/>
              </w:rPr>
            </w:pPr>
            <w:r w:rsidRPr="006A1F1F">
              <w:rPr>
                <w:rFonts w:eastAsia="Calibri"/>
                <w:szCs w:val="22"/>
              </w:rPr>
              <w:t>696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02DEB" w14:textId="42362498" w:rsidR="00360FB5" w:rsidRPr="006A1F1F" w:rsidRDefault="00360FB5" w:rsidP="00553004">
            <w:pPr>
              <w:jc w:val="right"/>
              <w:rPr>
                <w:rFonts w:eastAsia="Calibri"/>
                <w:szCs w:val="22"/>
              </w:rPr>
            </w:pPr>
            <w:r w:rsidRPr="006A1F1F">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1E7048" w14:textId="58EBF047" w:rsidR="00360FB5" w:rsidRPr="006A1F1F" w:rsidRDefault="00360FB5" w:rsidP="00553004">
            <w:pPr>
              <w:jc w:val="right"/>
              <w:rPr>
                <w:rFonts w:eastAsia="Calibri"/>
                <w:szCs w:val="22"/>
              </w:rPr>
            </w:pPr>
            <w:r w:rsidRPr="006A1F1F">
              <w:rPr>
                <w:rFonts w:eastAsia="Calibri"/>
                <w:szCs w:val="22"/>
              </w:rPr>
              <w:t>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640D1"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1506A"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46CA63" w14:textId="77777777" w:rsidR="00360FB5" w:rsidRPr="006A1F1F" w:rsidRDefault="00360FB5" w:rsidP="00553004">
            <w:pPr>
              <w:jc w:val="center"/>
              <w:rPr>
                <w:rFonts w:eastAsia="Calibri"/>
                <w:szCs w:val="22"/>
              </w:rPr>
            </w:pPr>
            <w:r w:rsidRPr="006A1F1F">
              <w:rPr>
                <w:rFonts w:eastAsia="Calibri"/>
                <w:szCs w:val="22"/>
              </w:rPr>
              <w:t>4400-6331-4870</w:t>
            </w:r>
          </w:p>
          <w:p w14:paraId="5F66DF14" w14:textId="17B24DA3" w:rsidR="00360FB5" w:rsidRPr="006A1F1F" w:rsidRDefault="00360FB5" w:rsidP="00553004">
            <w:pPr>
              <w:jc w:val="center"/>
              <w:rPr>
                <w:rFonts w:eastAsia="Calibri"/>
                <w:szCs w:val="22"/>
              </w:rPr>
            </w:pPr>
            <w:r w:rsidRPr="006A1F1F">
              <w:rPr>
                <w:rFonts w:eastAsia="Calibri"/>
                <w:szCs w:val="22"/>
              </w:rPr>
              <w:t>4400-6331-6154</w:t>
            </w:r>
          </w:p>
        </w:tc>
      </w:tr>
      <w:tr w:rsidR="001970BF" w:rsidRPr="001970BF" w14:paraId="39FD508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6931C6C"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61407" w14:textId="77777777" w:rsidR="00360FB5" w:rsidRPr="006A1F1F" w:rsidRDefault="00360FB5" w:rsidP="00553004">
            <w:pPr>
              <w:rPr>
                <w:rFonts w:eastAsia="Calibri"/>
                <w:szCs w:val="22"/>
              </w:rPr>
            </w:pPr>
            <w:r w:rsidRPr="006A1F1F">
              <w:rPr>
                <w:rFonts w:eastAsia="Calibri"/>
                <w:szCs w:val="22"/>
              </w:rPr>
              <w:t>42KUS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2B449B" w14:textId="77777777" w:rsidR="00360FB5" w:rsidRPr="006A1F1F" w:rsidRDefault="00360FB5" w:rsidP="00553004">
            <w:pPr>
              <w:rPr>
                <w:rFonts w:eastAsia="Calibri"/>
                <w:szCs w:val="22"/>
              </w:rPr>
            </w:pPr>
            <w:r w:rsidRPr="006A1F1F">
              <w:rPr>
                <w:rFonts w:eastAsia="Calibri"/>
                <w:szCs w:val="22"/>
              </w:rPr>
              <w:t>Stirnų Tako g., Kurklių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F3D602" w14:textId="28B154AC" w:rsidR="00360FB5" w:rsidRPr="006A1F1F" w:rsidRDefault="001970BF" w:rsidP="00553004">
            <w:pPr>
              <w:jc w:val="right"/>
              <w:rPr>
                <w:rFonts w:eastAsia="Calibri"/>
                <w:szCs w:val="22"/>
              </w:rPr>
            </w:pPr>
            <w:r w:rsidRPr="006A1F1F">
              <w:rPr>
                <w:rFonts w:eastAsia="Calibri"/>
                <w:szCs w:val="22"/>
              </w:rPr>
              <w:t>895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5F38D"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D467C" w14:textId="3DD27D8E" w:rsidR="00360FB5" w:rsidRPr="006A1F1F" w:rsidRDefault="001970BF" w:rsidP="00553004">
            <w:pPr>
              <w:jc w:val="right"/>
              <w:rPr>
                <w:rFonts w:eastAsia="Calibri"/>
                <w:szCs w:val="22"/>
              </w:rPr>
            </w:pPr>
            <w:r w:rsidRPr="006A1F1F">
              <w:rPr>
                <w:rFonts w:eastAsia="Calibri"/>
                <w:szCs w:val="22"/>
              </w:rPr>
              <w:t>895</w:t>
            </w:r>
          </w:p>
        </w:tc>
        <w:tc>
          <w:tcPr>
            <w:tcW w:w="1133" w:type="dxa"/>
            <w:tcBorders>
              <w:top w:val="single" w:sz="4" w:space="0" w:color="auto"/>
              <w:left w:val="single" w:sz="4" w:space="0" w:color="auto"/>
              <w:bottom w:val="single" w:sz="4" w:space="0" w:color="auto"/>
              <w:right w:val="single" w:sz="4" w:space="0" w:color="auto"/>
            </w:tcBorders>
            <w:vAlign w:val="center"/>
          </w:tcPr>
          <w:p w14:paraId="46C5C9DB" w14:textId="3CDB8470" w:rsidR="00360FB5" w:rsidRPr="006A1F1F" w:rsidRDefault="006A1F1F" w:rsidP="00553004">
            <w:pPr>
              <w:jc w:val="right"/>
              <w:rPr>
                <w:rFonts w:eastAsia="Calibri"/>
                <w:strike/>
                <w:szCs w:val="22"/>
              </w:rPr>
            </w:pPr>
            <w:r w:rsidRPr="006A1F1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DDA2FD"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C281E0" w14:textId="157FF7E0" w:rsidR="00360FB5" w:rsidRPr="006A1F1F" w:rsidRDefault="001970BF" w:rsidP="00553004">
            <w:pPr>
              <w:jc w:val="center"/>
              <w:rPr>
                <w:rFonts w:eastAsia="Calibri"/>
                <w:szCs w:val="22"/>
              </w:rPr>
            </w:pPr>
            <w:r w:rsidRPr="006A1F1F">
              <w:rPr>
                <w:rFonts w:eastAsia="Calibri"/>
                <w:szCs w:val="22"/>
              </w:rPr>
              <w:t>4400-6260-5116</w:t>
            </w:r>
          </w:p>
        </w:tc>
      </w:tr>
      <w:tr w:rsidR="0054593A" w:rsidRPr="0054593A" w14:paraId="41FDB62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07494C"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93C4EC" w14:textId="77777777" w:rsidR="00360FB5" w:rsidRPr="006A1F1F" w:rsidRDefault="00360FB5" w:rsidP="00553004">
            <w:pPr>
              <w:rPr>
                <w:rFonts w:eastAsia="Calibri"/>
                <w:szCs w:val="22"/>
              </w:rPr>
            </w:pPr>
            <w:r w:rsidRPr="006A1F1F">
              <w:rPr>
                <w:rFonts w:eastAsia="Calibri"/>
                <w:szCs w:val="22"/>
              </w:rPr>
              <w:t>43KUS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F6632E" w14:textId="77777777" w:rsidR="00360FB5" w:rsidRPr="006A1F1F" w:rsidRDefault="00360FB5" w:rsidP="00553004">
            <w:pPr>
              <w:rPr>
                <w:rFonts w:eastAsia="Calibri"/>
                <w:szCs w:val="22"/>
              </w:rPr>
            </w:pPr>
            <w:r w:rsidRPr="006A1F1F">
              <w:rPr>
                <w:rFonts w:eastAsia="Calibri"/>
                <w:szCs w:val="22"/>
              </w:rPr>
              <w:t>Upės g., Kurklių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47C690" w14:textId="360A1BDC" w:rsidR="00360FB5" w:rsidRPr="006A1F1F" w:rsidRDefault="0054593A" w:rsidP="00553004">
            <w:pPr>
              <w:jc w:val="right"/>
              <w:rPr>
                <w:rFonts w:eastAsia="Calibri"/>
                <w:szCs w:val="22"/>
              </w:rPr>
            </w:pPr>
            <w:r w:rsidRPr="006A1F1F">
              <w:rPr>
                <w:rFonts w:eastAsia="Calibri"/>
                <w:szCs w:val="22"/>
              </w:rPr>
              <w:t>527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93689"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CE16C3" w14:textId="0357D5C0" w:rsidR="00360FB5" w:rsidRPr="006A1F1F" w:rsidRDefault="0054593A" w:rsidP="00553004">
            <w:pPr>
              <w:jc w:val="right"/>
              <w:rPr>
                <w:rFonts w:eastAsia="Calibri"/>
                <w:szCs w:val="22"/>
              </w:rPr>
            </w:pPr>
            <w:r w:rsidRPr="006A1F1F">
              <w:rPr>
                <w:rFonts w:eastAsia="Calibri"/>
                <w:szCs w:val="22"/>
              </w:rPr>
              <w:t>527</w:t>
            </w:r>
          </w:p>
        </w:tc>
        <w:tc>
          <w:tcPr>
            <w:tcW w:w="1133" w:type="dxa"/>
            <w:tcBorders>
              <w:top w:val="single" w:sz="4" w:space="0" w:color="auto"/>
              <w:left w:val="single" w:sz="4" w:space="0" w:color="auto"/>
              <w:bottom w:val="single" w:sz="4" w:space="0" w:color="auto"/>
              <w:right w:val="single" w:sz="4" w:space="0" w:color="auto"/>
            </w:tcBorders>
            <w:vAlign w:val="center"/>
          </w:tcPr>
          <w:p w14:paraId="3B4C0D62" w14:textId="4C749B65" w:rsidR="00360FB5" w:rsidRPr="006A1F1F" w:rsidRDefault="006A1F1F" w:rsidP="00553004">
            <w:pPr>
              <w:jc w:val="right"/>
              <w:rPr>
                <w:rFonts w:eastAsia="Calibri"/>
                <w:strike/>
                <w:szCs w:val="22"/>
              </w:rPr>
            </w:pPr>
            <w:r w:rsidRPr="006A1F1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A3A92"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95E84D" w14:textId="7F586131" w:rsidR="00360FB5" w:rsidRPr="006A1F1F" w:rsidRDefault="0054593A" w:rsidP="00553004">
            <w:pPr>
              <w:jc w:val="center"/>
              <w:rPr>
                <w:rFonts w:eastAsia="Calibri"/>
                <w:szCs w:val="22"/>
              </w:rPr>
            </w:pPr>
            <w:r w:rsidRPr="006A1F1F">
              <w:rPr>
                <w:rFonts w:eastAsia="Calibri"/>
                <w:szCs w:val="22"/>
              </w:rPr>
              <w:t>4400-6267-0719</w:t>
            </w:r>
          </w:p>
        </w:tc>
      </w:tr>
      <w:tr w:rsidR="00360FB5" w:rsidRPr="004B1509" w14:paraId="1D09359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37DF35E"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EE3F3C" w14:textId="77777777" w:rsidR="00360FB5" w:rsidRPr="004B1509" w:rsidRDefault="00360FB5" w:rsidP="00553004">
            <w:pPr>
              <w:rPr>
                <w:rFonts w:eastAsia="Calibri"/>
                <w:szCs w:val="22"/>
              </w:rPr>
            </w:pPr>
            <w:r w:rsidRPr="004B1509">
              <w:rPr>
                <w:rFonts w:eastAsia="Calibri"/>
                <w:szCs w:val="22"/>
              </w:rPr>
              <w:t>27KUS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FC8B5C" w14:textId="77777777" w:rsidR="00360FB5" w:rsidRPr="004B1509" w:rsidRDefault="00360FB5" w:rsidP="00553004">
            <w:pPr>
              <w:rPr>
                <w:rFonts w:eastAsia="Calibri"/>
                <w:szCs w:val="22"/>
              </w:rPr>
            </w:pPr>
            <w:r w:rsidRPr="004B1509">
              <w:rPr>
                <w:rFonts w:eastAsia="Calibri"/>
                <w:szCs w:val="22"/>
              </w:rPr>
              <w:t>Antakalnio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7B027F" w14:textId="77777777" w:rsidR="00360FB5" w:rsidRPr="004B1509" w:rsidRDefault="00360FB5" w:rsidP="00553004">
            <w:pPr>
              <w:jc w:val="right"/>
              <w:rPr>
                <w:rFonts w:eastAsia="Calibri"/>
                <w:bCs/>
                <w:szCs w:val="22"/>
              </w:rPr>
            </w:pPr>
            <w:r w:rsidRPr="004B1509">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1B83D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E0122" w14:textId="77777777" w:rsidR="00360FB5" w:rsidRPr="004B1509" w:rsidRDefault="00360FB5" w:rsidP="00553004">
            <w:pPr>
              <w:jc w:val="right"/>
              <w:rPr>
                <w:rFonts w:eastAsia="Calibri"/>
                <w:bCs/>
                <w:szCs w:val="22"/>
              </w:rPr>
            </w:pPr>
            <w:r w:rsidRPr="004B1509">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E655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A3B644"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9436DB" w14:textId="77777777" w:rsidR="00360FB5" w:rsidRPr="004B1509" w:rsidRDefault="00360FB5" w:rsidP="00553004">
            <w:pPr>
              <w:jc w:val="center"/>
              <w:rPr>
                <w:rFonts w:eastAsia="Calibri"/>
                <w:bCs/>
                <w:szCs w:val="22"/>
              </w:rPr>
            </w:pPr>
            <w:r w:rsidRPr="004B1509">
              <w:rPr>
                <w:rFonts w:eastAsia="Calibri"/>
                <w:bCs/>
                <w:szCs w:val="22"/>
              </w:rPr>
              <w:t>4400-5679-1254</w:t>
            </w:r>
          </w:p>
        </w:tc>
      </w:tr>
      <w:tr w:rsidR="00360FB5" w:rsidRPr="004B1509" w14:paraId="08CB3B3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5AC1DF"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CC48D4" w14:textId="77777777" w:rsidR="00360FB5" w:rsidRPr="004B1509" w:rsidRDefault="00360FB5" w:rsidP="00553004">
            <w:pPr>
              <w:rPr>
                <w:rFonts w:eastAsia="Calibri"/>
                <w:szCs w:val="22"/>
              </w:rPr>
            </w:pPr>
            <w:r w:rsidRPr="004B1509">
              <w:rPr>
                <w:rFonts w:eastAsia="Calibri"/>
                <w:szCs w:val="22"/>
              </w:rPr>
              <w:t>28KUS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12A511" w14:textId="77777777" w:rsidR="00360FB5" w:rsidRPr="004B1509" w:rsidRDefault="00360FB5" w:rsidP="00553004">
            <w:pPr>
              <w:rPr>
                <w:rFonts w:eastAsia="Calibri"/>
                <w:szCs w:val="22"/>
              </w:rPr>
            </w:pPr>
            <w:r w:rsidRPr="004B1509">
              <w:rPr>
                <w:rFonts w:eastAsia="Calibri"/>
                <w:szCs w:val="22"/>
              </w:rPr>
              <w:t>Dvaro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532B8F" w14:textId="77777777" w:rsidR="00360FB5" w:rsidRPr="004B1509" w:rsidRDefault="00360FB5" w:rsidP="00553004">
            <w:pPr>
              <w:jc w:val="right"/>
              <w:rPr>
                <w:rFonts w:eastAsia="Calibri"/>
                <w:bCs/>
                <w:szCs w:val="22"/>
              </w:rPr>
            </w:pPr>
            <w:r w:rsidRPr="004B1509">
              <w:rPr>
                <w:rFonts w:eastAsia="Calibri"/>
                <w:bCs/>
                <w:szCs w:val="22"/>
              </w:rPr>
              <w:t>1599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AD123" w14:textId="77777777" w:rsidR="00360FB5" w:rsidRPr="004B1509" w:rsidRDefault="00360FB5" w:rsidP="00553004">
            <w:pPr>
              <w:jc w:val="right"/>
              <w:rPr>
                <w:rFonts w:eastAsia="Calibri"/>
                <w:bCs/>
                <w:szCs w:val="22"/>
              </w:rPr>
            </w:pPr>
            <w:r w:rsidRPr="004B1509">
              <w:rPr>
                <w:rFonts w:eastAsia="Calibri"/>
                <w:bCs/>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5EA6F" w14:textId="77777777" w:rsidR="00360FB5" w:rsidRPr="004B1509" w:rsidRDefault="00360FB5" w:rsidP="00553004">
            <w:pPr>
              <w:jc w:val="right"/>
              <w:rPr>
                <w:rFonts w:eastAsia="Calibri"/>
                <w:bCs/>
                <w:szCs w:val="22"/>
              </w:rPr>
            </w:pPr>
            <w:r w:rsidRPr="004B1509">
              <w:rPr>
                <w:rFonts w:eastAsia="Calibri"/>
                <w:bCs/>
                <w:szCs w:val="22"/>
              </w:rPr>
              <w:t>929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2F591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902F2" w14:textId="77777777" w:rsidR="00360FB5" w:rsidRPr="004B1509" w:rsidRDefault="00360FB5" w:rsidP="00553004">
            <w:pPr>
              <w:jc w:val="center"/>
              <w:rPr>
                <w:rFonts w:eastAsia="Calibri"/>
                <w:bCs/>
                <w:szCs w:val="22"/>
              </w:rPr>
            </w:pPr>
            <w:r w:rsidRPr="004B1509">
              <w:rPr>
                <w:rFonts w:eastAsia="Calibri"/>
                <w:bCs/>
                <w:szCs w:val="22"/>
              </w:rPr>
              <w:t>D</w:t>
            </w:r>
          </w:p>
          <w:p w14:paraId="4E72DDF9"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BA6E0E" w14:textId="77777777" w:rsidR="00360FB5" w:rsidRPr="004B1509" w:rsidRDefault="00360FB5" w:rsidP="00553004">
            <w:pPr>
              <w:jc w:val="center"/>
              <w:rPr>
                <w:rFonts w:eastAsia="Calibri"/>
                <w:szCs w:val="22"/>
              </w:rPr>
            </w:pPr>
            <w:r w:rsidRPr="004B1509">
              <w:rPr>
                <w:rFonts w:eastAsia="Calibri"/>
                <w:szCs w:val="22"/>
              </w:rPr>
              <w:t>4400-5009-0323</w:t>
            </w:r>
          </w:p>
          <w:p w14:paraId="361CC556" w14:textId="77777777" w:rsidR="00360FB5" w:rsidRPr="004B1509" w:rsidRDefault="00360FB5" w:rsidP="00553004">
            <w:pPr>
              <w:jc w:val="center"/>
              <w:rPr>
                <w:rFonts w:eastAsia="Calibri"/>
                <w:bCs/>
                <w:szCs w:val="22"/>
              </w:rPr>
            </w:pPr>
            <w:r w:rsidRPr="004B1509">
              <w:rPr>
                <w:rFonts w:eastAsia="Calibri"/>
                <w:bCs/>
                <w:szCs w:val="22"/>
              </w:rPr>
              <w:t>4400-5678-8271</w:t>
            </w:r>
          </w:p>
        </w:tc>
      </w:tr>
      <w:tr w:rsidR="00360FB5" w:rsidRPr="004B1509" w14:paraId="4A9B52E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7AAEDE3"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751FEA" w14:textId="77777777" w:rsidR="00360FB5" w:rsidRPr="004B1509" w:rsidRDefault="00360FB5" w:rsidP="00553004">
            <w:pPr>
              <w:rPr>
                <w:rFonts w:eastAsia="Calibri"/>
                <w:szCs w:val="22"/>
              </w:rPr>
            </w:pPr>
            <w:r w:rsidRPr="004B1509">
              <w:rPr>
                <w:rFonts w:eastAsia="Calibri"/>
                <w:szCs w:val="22"/>
              </w:rPr>
              <w:t>29KUS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5636FC" w14:textId="77777777" w:rsidR="00360FB5" w:rsidRPr="004B1509" w:rsidRDefault="00360FB5" w:rsidP="00553004">
            <w:pPr>
              <w:rPr>
                <w:rFonts w:eastAsia="Calibri"/>
                <w:szCs w:val="22"/>
              </w:rPr>
            </w:pPr>
            <w:r w:rsidRPr="004B1509">
              <w:rPr>
                <w:rFonts w:eastAsia="Calibri"/>
                <w:szCs w:val="22"/>
              </w:rPr>
              <w:t>Lenktoji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885FCD" w14:textId="77777777" w:rsidR="00360FB5" w:rsidRPr="004B1509" w:rsidRDefault="00360FB5" w:rsidP="00553004">
            <w:pPr>
              <w:jc w:val="right"/>
              <w:rPr>
                <w:rFonts w:eastAsia="Calibri"/>
                <w:bCs/>
                <w:szCs w:val="22"/>
              </w:rPr>
            </w:pPr>
            <w:r w:rsidRPr="004B1509">
              <w:rPr>
                <w:rFonts w:eastAsia="Calibri"/>
                <w:bCs/>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017DC" w14:textId="77777777" w:rsidR="00360FB5" w:rsidRPr="004B1509" w:rsidRDefault="00360FB5" w:rsidP="00553004">
            <w:pPr>
              <w:jc w:val="right"/>
              <w:rPr>
                <w:rFonts w:eastAsia="Calibri"/>
                <w:bCs/>
                <w:szCs w:val="22"/>
              </w:rPr>
            </w:pPr>
            <w:r w:rsidRPr="004B1509">
              <w:rPr>
                <w:rFonts w:eastAsia="Calibri"/>
                <w:bCs/>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02B5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B68F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F6CD0F"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257F8E" w14:textId="77777777" w:rsidR="00360FB5" w:rsidRPr="004B1509" w:rsidRDefault="00360FB5" w:rsidP="00553004">
            <w:pPr>
              <w:jc w:val="center"/>
              <w:rPr>
                <w:rFonts w:eastAsia="Calibri"/>
                <w:bCs/>
                <w:szCs w:val="22"/>
              </w:rPr>
            </w:pPr>
            <w:r w:rsidRPr="004B1509">
              <w:rPr>
                <w:rFonts w:eastAsia="Calibri"/>
                <w:bCs/>
                <w:szCs w:val="22"/>
              </w:rPr>
              <w:t>4400-5678-8282</w:t>
            </w:r>
          </w:p>
        </w:tc>
      </w:tr>
      <w:tr w:rsidR="00360FB5" w:rsidRPr="004B1509" w14:paraId="7854C41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3C7A24F"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AA945A" w14:textId="77777777" w:rsidR="00360FB5" w:rsidRPr="004B1509" w:rsidRDefault="00360FB5" w:rsidP="00553004">
            <w:pPr>
              <w:rPr>
                <w:rFonts w:eastAsia="Calibri"/>
                <w:szCs w:val="22"/>
              </w:rPr>
            </w:pPr>
            <w:r w:rsidRPr="004B1509">
              <w:rPr>
                <w:rFonts w:eastAsia="Calibri"/>
                <w:szCs w:val="22"/>
              </w:rPr>
              <w:t>31KUS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0A30DE" w14:textId="77777777" w:rsidR="00360FB5" w:rsidRPr="004B1509" w:rsidRDefault="00360FB5" w:rsidP="00553004">
            <w:pPr>
              <w:rPr>
                <w:rFonts w:eastAsia="Calibri"/>
                <w:szCs w:val="22"/>
              </w:rPr>
            </w:pPr>
            <w:r w:rsidRPr="004B1509">
              <w:rPr>
                <w:rFonts w:eastAsia="Calibri"/>
                <w:szCs w:val="22"/>
              </w:rPr>
              <w:t>Miško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0164E6" w14:textId="77777777" w:rsidR="00360FB5" w:rsidRPr="004B1509" w:rsidRDefault="00360FB5" w:rsidP="00553004">
            <w:pPr>
              <w:jc w:val="right"/>
              <w:rPr>
                <w:rFonts w:eastAsia="Calibri"/>
                <w:bCs/>
                <w:szCs w:val="22"/>
              </w:rPr>
            </w:pPr>
            <w:r w:rsidRPr="004B1509">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8CADC" w14:textId="77777777" w:rsidR="00360FB5" w:rsidRPr="004B1509" w:rsidRDefault="00360FB5" w:rsidP="00553004">
            <w:pPr>
              <w:jc w:val="right"/>
              <w:rPr>
                <w:rFonts w:eastAsia="Calibri"/>
                <w:bCs/>
                <w:szCs w:val="22"/>
              </w:rPr>
            </w:pPr>
            <w:r w:rsidRPr="004B1509">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B24C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EAB6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16DD9"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FFEDDB" w14:textId="77777777" w:rsidR="00360FB5" w:rsidRPr="004B1509" w:rsidRDefault="00360FB5" w:rsidP="00553004">
            <w:pPr>
              <w:jc w:val="center"/>
              <w:rPr>
                <w:rFonts w:eastAsia="Calibri"/>
                <w:bCs/>
                <w:szCs w:val="22"/>
              </w:rPr>
            </w:pPr>
            <w:r w:rsidRPr="004B1509">
              <w:rPr>
                <w:rFonts w:eastAsia="Calibri"/>
                <w:bCs/>
                <w:szCs w:val="22"/>
              </w:rPr>
              <w:t>4400-5678-8293</w:t>
            </w:r>
          </w:p>
        </w:tc>
      </w:tr>
      <w:tr w:rsidR="00360FB5" w:rsidRPr="004B1509" w14:paraId="4851123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6F3CF3E"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62678C" w14:textId="77777777" w:rsidR="00360FB5" w:rsidRPr="004B1509" w:rsidRDefault="00360FB5" w:rsidP="00553004">
            <w:pPr>
              <w:rPr>
                <w:rFonts w:eastAsia="Calibri"/>
                <w:szCs w:val="22"/>
              </w:rPr>
            </w:pPr>
            <w:r w:rsidRPr="004B1509">
              <w:rPr>
                <w:rFonts w:eastAsia="Calibri"/>
                <w:szCs w:val="22"/>
              </w:rPr>
              <w:t>32KUS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2B4087" w14:textId="77777777" w:rsidR="00360FB5" w:rsidRPr="004B1509" w:rsidRDefault="00360FB5" w:rsidP="00553004">
            <w:pPr>
              <w:rPr>
                <w:rFonts w:eastAsia="Calibri"/>
                <w:szCs w:val="22"/>
              </w:rPr>
            </w:pPr>
            <w:r w:rsidRPr="004B1509">
              <w:rPr>
                <w:rFonts w:eastAsia="Calibri"/>
                <w:szCs w:val="22"/>
              </w:rPr>
              <w:t>Obelynės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572648" w14:textId="77777777" w:rsidR="00360FB5" w:rsidRPr="004B1509" w:rsidRDefault="00360FB5" w:rsidP="00553004">
            <w:pPr>
              <w:jc w:val="right"/>
              <w:rPr>
                <w:rFonts w:eastAsia="Calibri"/>
                <w:bCs/>
                <w:szCs w:val="22"/>
              </w:rPr>
            </w:pPr>
            <w:r w:rsidRPr="004B1509">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644437" w14:textId="77777777" w:rsidR="00360FB5" w:rsidRPr="004B1509" w:rsidRDefault="00360FB5" w:rsidP="00553004">
            <w:pPr>
              <w:jc w:val="right"/>
              <w:rPr>
                <w:rFonts w:eastAsia="Calibri"/>
                <w:bCs/>
                <w:szCs w:val="22"/>
              </w:rPr>
            </w:pPr>
            <w:r w:rsidRPr="004B1509">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9C45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0D95E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3C41B0"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B0F26D" w14:textId="77777777" w:rsidR="00360FB5" w:rsidRPr="004B1509" w:rsidRDefault="00360FB5" w:rsidP="00553004">
            <w:pPr>
              <w:jc w:val="center"/>
              <w:rPr>
                <w:rFonts w:eastAsia="Calibri"/>
                <w:bCs/>
                <w:szCs w:val="22"/>
              </w:rPr>
            </w:pPr>
            <w:r w:rsidRPr="004B1509">
              <w:rPr>
                <w:rFonts w:eastAsia="Calibri"/>
                <w:bCs/>
                <w:szCs w:val="22"/>
              </w:rPr>
              <w:t>4400-5678-8339</w:t>
            </w:r>
          </w:p>
        </w:tc>
      </w:tr>
      <w:tr w:rsidR="00360FB5" w:rsidRPr="004B1509" w14:paraId="69DD634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935BBC6"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71804F" w14:textId="77777777" w:rsidR="00360FB5" w:rsidRPr="004B1509" w:rsidRDefault="00360FB5" w:rsidP="00553004">
            <w:pPr>
              <w:rPr>
                <w:rFonts w:eastAsia="Calibri"/>
                <w:szCs w:val="22"/>
              </w:rPr>
            </w:pPr>
            <w:r w:rsidRPr="004B1509">
              <w:rPr>
                <w:rFonts w:eastAsia="Calibri"/>
                <w:szCs w:val="22"/>
              </w:rPr>
              <w:t>33KUS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542753" w14:textId="77777777" w:rsidR="00360FB5" w:rsidRPr="004B1509" w:rsidRDefault="00360FB5" w:rsidP="00553004">
            <w:pPr>
              <w:rPr>
                <w:rFonts w:eastAsia="Calibri"/>
                <w:szCs w:val="22"/>
              </w:rPr>
            </w:pPr>
            <w:r w:rsidRPr="004B1509">
              <w:rPr>
                <w:rFonts w:eastAsia="Calibri"/>
                <w:szCs w:val="22"/>
              </w:rPr>
              <w:t>S. Kairio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755FB6" w14:textId="77777777" w:rsidR="00360FB5" w:rsidRPr="004B1509" w:rsidRDefault="00360FB5" w:rsidP="00553004">
            <w:pPr>
              <w:jc w:val="right"/>
              <w:rPr>
                <w:rFonts w:eastAsia="Calibri"/>
                <w:bCs/>
                <w:szCs w:val="22"/>
              </w:rPr>
            </w:pPr>
            <w:r w:rsidRPr="004B1509">
              <w:rPr>
                <w:rFonts w:eastAsia="Calibri"/>
                <w:bCs/>
                <w:szCs w:val="22"/>
              </w:rPr>
              <w:t>1520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5AAA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1755A" w14:textId="77777777" w:rsidR="00360FB5" w:rsidRPr="004B1509" w:rsidRDefault="00360FB5" w:rsidP="00553004">
            <w:pPr>
              <w:jc w:val="right"/>
              <w:rPr>
                <w:rFonts w:eastAsia="Calibri"/>
                <w:bCs/>
                <w:szCs w:val="22"/>
              </w:rPr>
            </w:pPr>
            <w:r w:rsidRPr="004B1509">
              <w:rPr>
                <w:rFonts w:eastAsia="Calibri"/>
                <w:bCs/>
                <w:szCs w:val="22"/>
              </w:rPr>
              <w:t>1520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FFB0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EF738"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7EDC7C" w14:textId="77777777" w:rsidR="00360FB5" w:rsidRPr="004B1509" w:rsidRDefault="00360FB5" w:rsidP="00553004">
            <w:pPr>
              <w:jc w:val="center"/>
              <w:rPr>
                <w:rFonts w:eastAsia="Calibri"/>
                <w:bCs/>
                <w:szCs w:val="22"/>
              </w:rPr>
            </w:pPr>
            <w:r w:rsidRPr="004B1509">
              <w:rPr>
                <w:rFonts w:eastAsia="Calibri"/>
                <w:bCs/>
                <w:szCs w:val="22"/>
              </w:rPr>
              <w:t>4400-5555-3967</w:t>
            </w:r>
          </w:p>
        </w:tc>
      </w:tr>
      <w:tr w:rsidR="00360FB5" w:rsidRPr="004B1509" w14:paraId="199A5FF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3679A6"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E5D3DB" w14:textId="77777777" w:rsidR="00360FB5" w:rsidRPr="004B1509" w:rsidRDefault="00360FB5" w:rsidP="00553004">
            <w:pPr>
              <w:rPr>
                <w:rFonts w:eastAsia="Calibri"/>
                <w:szCs w:val="22"/>
              </w:rPr>
            </w:pPr>
            <w:r w:rsidRPr="004B1509">
              <w:rPr>
                <w:rFonts w:eastAsia="Calibri"/>
                <w:szCs w:val="22"/>
              </w:rPr>
              <w:t>34KUS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FD70D1" w14:textId="77777777" w:rsidR="00360FB5" w:rsidRPr="004B1509" w:rsidRDefault="00360FB5" w:rsidP="00553004">
            <w:pPr>
              <w:rPr>
                <w:rFonts w:eastAsia="Calibri"/>
                <w:szCs w:val="22"/>
              </w:rPr>
            </w:pPr>
            <w:r w:rsidRPr="004B1509">
              <w:rPr>
                <w:rFonts w:eastAsia="Calibri"/>
                <w:szCs w:val="22"/>
              </w:rPr>
              <w:t>Šaltinio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DDF039" w14:textId="77777777" w:rsidR="00360FB5" w:rsidRPr="004B1509" w:rsidRDefault="00360FB5" w:rsidP="00553004">
            <w:pPr>
              <w:jc w:val="right"/>
              <w:rPr>
                <w:rFonts w:eastAsia="Calibri"/>
                <w:bCs/>
                <w:szCs w:val="22"/>
              </w:rPr>
            </w:pPr>
            <w:r w:rsidRPr="004B1509">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57C9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98B9EA" w14:textId="77777777" w:rsidR="00360FB5" w:rsidRPr="004B1509" w:rsidRDefault="00360FB5" w:rsidP="00553004">
            <w:pPr>
              <w:jc w:val="right"/>
              <w:rPr>
                <w:rFonts w:eastAsia="Calibri"/>
                <w:bCs/>
                <w:szCs w:val="22"/>
              </w:rPr>
            </w:pPr>
            <w:r w:rsidRPr="004B1509">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212DF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C0131"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F686B2" w14:textId="77777777" w:rsidR="00360FB5" w:rsidRPr="004B1509" w:rsidRDefault="00360FB5" w:rsidP="00553004">
            <w:pPr>
              <w:jc w:val="center"/>
              <w:rPr>
                <w:rFonts w:eastAsia="Calibri"/>
                <w:bCs/>
                <w:szCs w:val="22"/>
              </w:rPr>
            </w:pPr>
            <w:r w:rsidRPr="004B1509">
              <w:rPr>
                <w:rFonts w:eastAsia="Calibri"/>
                <w:bCs/>
                <w:szCs w:val="22"/>
              </w:rPr>
              <w:t>4400-5678-8348</w:t>
            </w:r>
          </w:p>
        </w:tc>
      </w:tr>
      <w:tr w:rsidR="00360FB5" w:rsidRPr="004B1509" w14:paraId="0909C8E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2603F9A"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74CB9D" w14:textId="77777777" w:rsidR="00360FB5" w:rsidRPr="004B1509" w:rsidRDefault="00360FB5" w:rsidP="00553004">
            <w:pPr>
              <w:rPr>
                <w:rFonts w:eastAsia="Calibri"/>
                <w:szCs w:val="22"/>
              </w:rPr>
            </w:pPr>
            <w:r w:rsidRPr="004B1509">
              <w:rPr>
                <w:rFonts w:eastAsia="Calibri"/>
                <w:szCs w:val="22"/>
              </w:rPr>
              <w:t>35KUS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8B4299E" w14:textId="77777777" w:rsidR="00360FB5" w:rsidRPr="004B1509" w:rsidRDefault="00360FB5" w:rsidP="00553004">
            <w:pPr>
              <w:rPr>
                <w:rFonts w:eastAsia="Calibri"/>
                <w:szCs w:val="22"/>
              </w:rPr>
            </w:pPr>
            <w:r w:rsidRPr="004B1509">
              <w:rPr>
                <w:rFonts w:eastAsia="Calibri"/>
                <w:szCs w:val="22"/>
              </w:rPr>
              <w:t>Šermukšnių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AD553D" w14:textId="77777777" w:rsidR="00360FB5" w:rsidRPr="004B1509" w:rsidRDefault="00360FB5" w:rsidP="00553004">
            <w:pPr>
              <w:jc w:val="right"/>
              <w:rPr>
                <w:rFonts w:eastAsia="Calibri"/>
                <w:bCs/>
                <w:szCs w:val="22"/>
              </w:rPr>
            </w:pPr>
            <w:r w:rsidRPr="004B1509">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BB989" w14:textId="77777777" w:rsidR="00360FB5" w:rsidRPr="004B1509" w:rsidRDefault="00360FB5" w:rsidP="00553004">
            <w:pPr>
              <w:jc w:val="right"/>
              <w:rPr>
                <w:rFonts w:eastAsia="Calibri"/>
                <w:bCs/>
                <w:szCs w:val="22"/>
              </w:rPr>
            </w:pPr>
            <w:r w:rsidRPr="004B1509">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9955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2E98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66985"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AAB5B6" w14:textId="77777777" w:rsidR="00360FB5" w:rsidRPr="004B1509" w:rsidRDefault="00360FB5" w:rsidP="00553004">
            <w:pPr>
              <w:jc w:val="center"/>
              <w:rPr>
                <w:rFonts w:eastAsia="Calibri"/>
                <w:bCs/>
                <w:szCs w:val="22"/>
              </w:rPr>
            </w:pPr>
            <w:r w:rsidRPr="004B1509">
              <w:rPr>
                <w:rFonts w:eastAsia="Calibri"/>
                <w:bCs/>
                <w:szCs w:val="22"/>
              </w:rPr>
              <w:t>4400-5678-8350</w:t>
            </w:r>
          </w:p>
        </w:tc>
      </w:tr>
      <w:tr w:rsidR="00360FB5" w:rsidRPr="004B1509" w14:paraId="101B092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6D3230"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2B4756" w14:textId="77777777" w:rsidR="00360FB5" w:rsidRPr="004B1509" w:rsidRDefault="00360FB5" w:rsidP="00553004">
            <w:pPr>
              <w:rPr>
                <w:rFonts w:eastAsia="Calibri"/>
                <w:szCs w:val="22"/>
              </w:rPr>
            </w:pPr>
            <w:r w:rsidRPr="004B1509">
              <w:rPr>
                <w:rFonts w:eastAsia="Calibri"/>
                <w:szCs w:val="22"/>
              </w:rPr>
              <w:t>36KUS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5C774B" w14:textId="77777777" w:rsidR="00360FB5" w:rsidRPr="004B1509" w:rsidRDefault="00360FB5" w:rsidP="00553004">
            <w:pPr>
              <w:rPr>
                <w:rFonts w:eastAsia="Calibri"/>
                <w:szCs w:val="22"/>
              </w:rPr>
            </w:pPr>
            <w:r w:rsidRPr="004B1509">
              <w:rPr>
                <w:rFonts w:eastAsia="Calibri"/>
                <w:szCs w:val="22"/>
              </w:rPr>
              <w:t>Tujų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597C45" w14:textId="77777777" w:rsidR="00360FB5" w:rsidRPr="004B1509" w:rsidRDefault="00360FB5" w:rsidP="00553004">
            <w:pPr>
              <w:jc w:val="right"/>
              <w:rPr>
                <w:rFonts w:eastAsia="Calibri"/>
                <w:bCs/>
                <w:szCs w:val="22"/>
              </w:rPr>
            </w:pPr>
            <w:r w:rsidRPr="004B1509">
              <w:rPr>
                <w:rFonts w:eastAsia="Calibri"/>
                <w:bCs/>
                <w:szCs w:val="22"/>
              </w:rPr>
              <w:t>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13F01" w14:textId="77777777" w:rsidR="00360FB5" w:rsidRPr="004B1509" w:rsidRDefault="00360FB5" w:rsidP="00553004">
            <w:pPr>
              <w:jc w:val="right"/>
              <w:rPr>
                <w:rFonts w:eastAsia="Calibri"/>
                <w:bCs/>
                <w:szCs w:val="22"/>
              </w:rPr>
            </w:pPr>
            <w:r w:rsidRPr="004B1509">
              <w:rPr>
                <w:rFonts w:eastAsia="Calibri"/>
                <w:bCs/>
                <w:szCs w:val="22"/>
              </w:rPr>
              <w:t>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DADE5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903BF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5971CF"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6FEE6F" w14:textId="77777777" w:rsidR="00360FB5" w:rsidRPr="004B1509" w:rsidRDefault="00360FB5" w:rsidP="00553004">
            <w:pPr>
              <w:jc w:val="center"/>
              <w:rPr>
                <w:rFonts w:eastAsia="Calibri"/>
                <w:bCs/>
                <w:szCs w:val="22"/>
              </w:rPr>
            </w:pPr>
            <w:r w:rsidRPr="004B1509">
              <w:rPr>
                <w:rFonts w:eastAsia="Calibri"/>
                <w:bCs/>
                <w:szCs w:val="22"/>
              </w:rPr>
              <w:t>4400-5678-8371</w:t>
            </w:r>
          </w:p>
        </w:tc>
      </w:tr>
      <w:tr w:rsidR="00360FB5" w:rsidRPr="004B1509" w14:paraId="7575EC1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C59737"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46D78C" w14:textId="77777777" w:rsidR="00360FB5" w:rsidRPr="004B1509" w:rsidRDefault="00360FB5" w:rsidP="00553004">
            <w:pPr>
              <w:rPr>
                <w:rFonts w:eastAsia="Calibri"/>
                <w:szCs w:val="22"/>
              </w:rPr>
            </w:pPr>
            <w:r w:rsidRPr="004B1509">
              <w:rPr>
                <w:rFonts w:eastAsia="Calibri"/>
                <w:szCs w:val="22"/>
              </w:rPr>
              <w:t>39KUS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C7E30A" w14:textId="77777777" w:rsidR="00360FB5" w:rsidRPr="004B1509" w:rsidRDefault="00360FB5" w:rsidP="00553004">
            <w:pPr>
              <w:rPr>
                <w:rFonts w:eastAsia="Calibri"/>
                <w:szCs w:val="22"/>
              </w:rPr>
            </w:pPr>
            <w:r w:rsidRPr="004B1509">
              <w:rPr>
                <w:rFonts w:eastAsia="Calibri"/>
                <w:szCs w:val="22"/>
              </w:rPr>
              <w:t>Judinio g., Luciūnų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5DAD8F" w14:textId="77777777" w:rsidR="00360FB5" w:rsidRPr="004B1509" w:rsidRDefault="00360FB5" w:rsidP="00553004">
            <w:pPr>
              <w:jc w:val="right"/>
              <w:rPr>
                <w:rFonts w:eastAsia="Calibri"/>
                <w:szCs w:val="22"/>
              </w:rPr>
            </w:pPr>
            <w:r w:rsidRPr="004B1509">
              <w:rPr>
                <w:rFonts w:eastAsia="Calibri"/>
                <w:szCs w:val="22"/>
              </w:rPr>
              <w:t>926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7FFE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0CFD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B1D77A" w14:textId="77777777" w:rsidR="00360FB5" w:rsidRPr="004B1509" w:rsidRDefault="00360FB5" w:rsidP="00553004">
            <w:pPr>
              <w:jc w:val="right"/>
              <w:rPr>
                <w:rFonts w:eastAsia="Calibri"/>
                <w:szCs w:val="22"/>
              </w:rPr>
            </w:pPr>
            <w:r w:rsidRPr="004B1509">
              <w:rPr>
                <w:rFonts w:eastAsia="Calibri"/>
                <w:szCs w:val="22"/>
              </w:rPr>
              <w:t>926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42688"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67069F" w14:textId="77777777" w:rsidR="00360FB5" w:rsidRPr="004B1509" w:rsidRDefault="00360FB5" w:rsidP="00553004">
            <w:pPr>
              <w:jc w:val="center"/>
              <w:rPr>
                <w:rFonts w:eastAsia="Calibri"/>
                <w:szCs w:val="22"/>
              </w:rPr>
            </w:pPr>
            <w:r w:rsidRPr="004B1509">
              <w:rPr>
                <w:rFonts w:eastAsia="Calibri"/>
                <w:szCs w:val="22"/>
              </w:rPr>
              <w:t>-</w:t>
            </w:r>
          </w:p>
        </w:tc>
      </w:tr>
      <w:tr w:rsidR="006A1F1F" w:rsidRPr="006A1F1F" w14:paraId="4EFCC95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E105C34"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AE2FD4" w14:textId="77777777" w:rsidR="00360FB5" w:rsidRPr="006A1F1F" w:rsidRDefault="00360FB5" w:rsidP="00553004">
            <w:pPr>
              <w:rPr>
                <w:rFonts w:eastAsia="Calibri"/>
                <w:szCs w:val="22"/>
              </w:rPr>
            </w:pPr>
            <w:r w:rsidRPr="006A1F1F">
              <w:rPr>
                <w:rFonts w:eastAsia="Calibri"/>
                <w:szCs w:val="22"/>
              </w:rPr>
              <w:t>40KUS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6D9216" w14:textId="77777777" w:rsidR="00360FB5" w:rsidRPr="006A1F1F" w:rsidRDefault="00360FB5" w:rsidP="00553004">
            <w:pPr>
              <w:rPr>
                <w:rFonts w:eastAsia="Calibri"/>
                <w:szCs w:val="22"/>
              </w:rPr>
            </w:pPr>
            <w:r w:rsidRPr="006A1F1F">
              <w:rPr>
                <w:rFonts w:eastAsia="Calibri"/>
                <w:szCs w:val="22"/>
              </w:rPr>
              <w:t>Kalno g., Pavirinčių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8A2710" w14:textId="307A624F" w:rsidR="00360FB5" w:rsidRPr="006A1F1F" w:rsidRDefault="00555832" w:rsidP="00553004">
            <w:pPr>
              <w:jc w:val="right"/>
              <w:rPr>
                <w:rFonts w:eastAsia="Calibri"/>
                <w:szCs w:val="22"/>
              </w:rPr>
            </w:pPr>
            <w:r w:rsidRPr="006A1F1F">
              <w:rPr>
                <w:rFonts w:eastAsia="Calibri"/>
                <w:szCs w:val="22"/>
              </w:rPr>
              <w:t>815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97F2F"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60F6FB" w14:textId="621A4AC3" w:rsidR="00360FB5" w:rsidRPr="006A1F1F" w:rsidRDefault="00AC441E" w:rsidP="00553004">
            <w:pPr>
              <w:jc w:val="right"/>
              <w:rPr>
                <w:rFonts w:eastAsia="Calibri"/>
                <w:szCs w:val="22"/>
              </w:rPr>
            </w:pPr>
            <w:r w:rsidRPr="006A1F1F">
              <w:rPr>
                <w:rFonts w:eastAsia="Calibri"/>
                <w:szCs w:val="22"/>
              </w:rPr>
              <w:t> 815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FCAE8"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80A4F"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C06558" w14:textId="73057CBB" w:rsidR="00360FB5" w:rsidRPr="006A1F1F" w:rsidRDefault="00AC441E" w:rsidP="00553004">
            <w:pPr>
              <w:jc w:val="center"/>
              <w:rPr>
                <w:rFonts w:eastAsia="Calibri"/>
                <w:szCs w:val="22"/>
              </w:rPr>
            </w:pPr>
            <w:r w:rsidRPr="006A1F1F">
              <w:rPr>
                <w:rFonts w:eastAsia="Calibri"/>
                <w:szCs w:val="22"/>
              </w:rPr>
              <w:t>4400-6260-9641</w:t>
            </w:r>
          </w:p>
        </w:tc>
      </w:tr>
      <w:tr w:rsidR="006A1F1F" w:rsidRPr="006A1F1F" w14:paraId="1F889E0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90E398"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77F5D2" w14:textId="77777777" w:rsidR="00360FB5" w:rsidRPr="006A1F1F" w:rsidRDefault="00360FB5" w:rsidP="00553004">
            <w:pPr>
              <w:rPr>
                <w:rFonts w:eastAsia="Calibri"/>
                <w:szCs w:val="22"/>
              </w:rPr>
            </w:pPr>
            <w:r w:rsidRPr="006A1F1F">
              <w:rPr>
                <w:rFonts w:eastAsia="Calibri"/>
                <w:szCs w:val="22"/>
              </w:rPr>
              <w:t>44KUS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1E2438" w14:textId="77777777" w:rsidR="00360FB5" w:rsidRPr="006A1F1F" w:rsidRDefault="00360FB5" w:rsidP="00553004">
            <w:pPr>
              <w:rPr>
                <w:rFonts w:eastAsia="Calibri"/>
                <w:szCs w:val="22"/>
              </w:rPr>
            </w:pPr>
            <w:r w:rsidRPr="006A1F1F">
              <w:rPr>
                <w:rFonts w:eastAsia="Calibri"/>
                <w:szCs w:val="22"/>
              </w:rPr>
              <w:t>Kliepšių g., Rundžių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607B9F" w14:textId="25B3016B" w:rsidR="00360FB5" w:rsidRPr="006A1F1F" w:rsidRDefault="00586184" w:rsidP="00553004">
            <w:pPr>
              <w:jc w:val="right"/>
              <w:rPr>
                <w:rFonts w:eastAsia="Calibri"/>
                <w:szCs w:val="22"/>
              </w:rPr>
            </w:pPr>
            <w:r w:rsidRPr="006A1F1F">
              <w:rPr>
                <w:rFonts w:eastAsia="Calibri"/>
                <w:szCs w:val="22"/>
              </w:rPr>
              <w:t> 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33F3B"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4D844F" w14:textId="5F4A32E5" w:rsidR="00360FB5" w:rsidRPr="006A1F1F" w:rsidRDefault="00586184" w:rsidP="00553004">
            <w:pPr>
              <w:jc w:val="right"/>
              <w:rPr>
                <w:rFonts w:eastAsia="Calibri"/>
                <w:szCs w:val="22"/>
              </w:rPr>
            </w:pPr>
            <w:r w:rsidRPr="006A1F1F">
              <w:rPr>
                <w:rFonts w:eastAsia="Calibri"/>
                <w:szCs w:val="22"/>
              </w:rPr>
              <w:t> 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9CEA5"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98B32"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BDF5B9" w14:textId="2251108F" w:rsidR="00360FB5" w:rsidRPr="006A1F1F" w:rsidRDefault="00586184" w:rsidP="00553004">
            <w:pPr>
              <w:jc w:val="center"/>
              <w:rPr>
                <w:rFonts w:eastAsia="Calibri"/>
                <w:szCs w:val="22"/>
              </w:rPr>
            </w:pPr>
            <w:r w:rsidRPr="006A1F1F">
              <w:rPr>
                <w:rFonts w:eastAsia="Calibri"/>
                <w:szCs w:val="22"/>
              </w:rPr>
              <w:t>4400-6258-5340</w:t>
            </w:r>
          </w:p>
        </w:tc>
      </w:tr>
      <w:tr w:rsidR="006A1F1F" w:rsidRPr="006A1F1F" w14:paraId="4F9D7CF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22B0D4"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E6A9C0" w14:textId="77777777" w:rsidR="00360FB5" w:rsidRPr="006A1F1F" w:rsidRDefault="00360FB5" w:rsidP="00553004">
            <w:pPr>
              <w:rPr>
                <w:rFonts w:eastAsia="Calibri"/>
                <w:szCs w:val="22"/>
              </w:rPr>
            </w:pPr>
            <w:r w:rsidRPr="006A1F1F">
              <w:rPr>
                <w:rFonts w:eastAsia="Calibri"/>
                <w:szCs w:val="22"/>
              </w:rPr>
              <w:t>45KUS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0B2ACD" w14:textId="77777777" w:rsidR="00360FB5" w:rsidRPr="006A1F1F" w:rsidRDefault="00360FB5" w:rsidP="00553004">
            <w:pPr>
              <w:rPr>
                <w:rFonts w:eastAsia="Calibri"/>
                <w:szCs w:val="22"/>
              </w:rPr>
            </w:pPr>
            <w:r w:rsidRPr="006A1F1F">
              <w:rPr>
                <w:rFonts w:eastAsia="Calibri"/>
                <w:szCs w:val="22"/>
              </w:rPr>
              <w:t>Rundžių g., Rundžių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75E492" w14:textId="3C8F70E7" w:rsidR="00360FB5" w:rsidRPr="006A1F1F" w:rsidRDefault="00360FB5" w:rsidP="00553004">
            <w:pPr>
              <w:jc w:val="right"/>
              <w:rPr>
                <w:rFonts w:eastAsia="Calibri"/>
                <w:szCs w:val="22"/>
              </w:rPr>
            </w:pPr>
            <w:r w:rsidRPr="006A1F1F">
              <w:rPr>
                <w:rFonts w:eastAsia="Calibri"/>
                <w:szCs w:val="22"/>
              </w:rPr>
              <w:t xml:space="preserve"> 2009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E96AC"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77120A" w14:textId="65EB3578" w:rsidR="00360FB5" w:rsidRPr="006A1F1F" w:rsidRDefault="00360FB5" w:rsidP="00553004">
            <w:pPr>
              <w:jc w:val="right"/>
              <w:rPr>
                <w:rFonts w:eastAsia="Calibri"/>
                <w:szCs w:val="22"/>
              </w:rPr>
            </w:pPr>
            <w:r w:rsidRPr="006A1F1F">
              <w:rPr>
                <w:rFonts w:eastAsia="Calibri"/>
                <w:szCs w:val="22"/>
              </w:rPr>
              <w:t xml:space="preserve"> 2009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FBBD0A" w14:textId="7023FB16"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EAF62" w14:textId="77777777" w:rsidR="00360FB5" w:rsidRPr="006A1F1F" w:rsidRDefault="00360FB5" w:rsidP="00553004">
            <w:pPr>
              <w:jc w:val="center"/>
              <w:rPr>
                <w:rFonts w:eastAsia="Calibri"/>
                <w:szCs w:val="22"/>
              </w:rPr>
            </w:pPr>
            <w:r w:rsidRPr="006A1F1F">
              <w:rPr>
                <w:rFonts w:eastAsia="Calibri"/>
                <w:szCs w:val="22"/>
              </w:rPr>
              <w:t>D</w:t>
            </w:r>
          </w:p>
          <w:p w14:paraId="028FCCFA" w14:textId="2E0B035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B749F7" w14:textId="40FAE6AA" w:rsidR="00360FB5" w:rsidRPr="006A1F1F" w:rsidRDefault="00360FB5" w:rsidP="00553004">
            <w:pPr>
              <w:jc w:val="center"/>
              <w:rPr>
                <w:rFonts w:eastAsia="Calibri"/>
                <w:szCs w:val="22"/>
              </w:rPr>
            </w:pPr>
            <w:r w:rsidRPr="006A1F1F">
              <w:rPr>
                <w:rFonts w:eastAsia="Calibri"/>
                <w:szCs w:val="22"/>
              </w:rPr>
              <w:t>4400-6262-7594 4400-6256-7151</w:t>
            </w:r>
          </w:p>
        </w:tc>
      </w:tr>
      <w:tr w:rsidR="006A1F1F" w:rsidRPr="006A1F1F" w14:paraId="22EB309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CF3630"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ECD52" w14:textId="77777777" w:rsidR="00360FB5" w:rsidRPr="006A1F1F" w:rsidRDefault="00360FB5" w:rsidP="00553004">
            <w:pPr>
              <w:rPr>
                <w:rFonts w:eastAsia="Calibri"/>
                <w:szCs w:val="22"/>
              </w:rPr>
            </w:pPr>
            <w:r w:rsidRPr="006A1F1F">
              <w:rPr>
                <w:rFonts w:eastAsia="Calibri"/>
                <w:szCs w:val="22"/>
              </w:rPr>
              <w:t>46KUS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F77C43" w14:textId="77777777" w:rsidR="00360FB5" w:rsidRPr="006A1F1F" w:rsidRDefault="00360FB5" w:rsidP="00553004">
            <w:pPr>
              <w:rPr>
                <w:rFonts w:eastAsia="Calibri"/>
                <w:szCs w:val="22"/>
              </w:rPr>
            </w:pPr>
            <w:r w:rsidRPr="006A1F1F">
              <w:rPr>
                <w:rFonts w:eastAsia="Calibri"/>
                <w:szCs w:val="22"/>
              </w:rPr>
              <w:t>Slėnio g., Rundžių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66D607" w14:textId="0B6F177C" w:rsidR="00360FB5" w:rsidRPr="006A1F1F" w:rsidRDefault="006B0350" w:rsidP="00553004">
            <w:pPr>
              <w:jc w:val="right"/>
              <w:rPr>
                <w:rFonts w:eastAsia="Calibri"/>
                <w:szCs w:val="22"/>
              </w:rPr>
            </w:pPr>
            <w:r w:rsidRPr="006A1F1F">
              <w:rPr>
                <w:rFonts w:eastAsia="Calibri"/>
                <w:szCs w:val="22"/>
              </w:rPr>
              <w:t> 417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DB385"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4CBB26" w14:textId="6AF678F5" w:rsidR="00360FB5" w:rsidRPr="006A1F1F" w:rsidRDefault="006B0350" w:rsidP="00553004">
            <w:pPr>
              <w:jc w:val="right"/>
              <w:rPr>
                <w:rFonts w:eastAsia="Calibri"/>
                <w:szCs w:val="22"/>
              </w:rPr>
            </w:pPr>
            <w:r w:rsidRPr="006A1F1F">
              <w:rPr>
                <w:rFonts w:eastAsia="Calibri"/>
                <w:szCs w:val="22"/>
              </w:rPr>
              <w:t>417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485BB" w14:textId="4309ACC2" w:rsidR="00360FB5" w:rsidRPr="006A1F1F" w:rsidRDefault="006A1F1F"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B4A8C"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E7C131" w14:textId="45E412AD" w:rsidR="00360FB5" w:rsidRPr="006A1F1F" w:rsidRDefault="006B0350" w:rsidP="00553004">
            <w:pPr>
              <w:jc w:val="center"/>
              <w:rPr>
                <w:rFonts w:eastAsia="Calibri"/>
                <w:szCs w:val="22"/>
              </w:rPr>
            </w:pPr>
            <w:r w:rsidRPr="006A1F1F">
              <w:rPr>
                <w:rFonts w:eastAsia="Calibri"/>
                <w:szCs w:val="22"/>
              </w:rPr>
              <w:t>4400-6257-4978</w:t>
            </w:r>
          </w:p>
        </w:tc>
      </w:tr>
      <w:tr w:rsidR="006A1F1F" w:rsidRPr="006A1F1F" w14:paraId="11D19A4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B22E2F4"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697CFC" w14:textId="77777777" w:rsidR="00360FB5" w:rsidRPr="006A1F1F" w:rsidRDefault="00360FB5" w:rsidP="00553004">
            <w:pPr>
              <w:rPr>
                <w:rFonts w:eastAsia="Calibri"/>
                <w:szCs w:val="22"/>
              </w:rPr>
            </w:pPr>
            <w:r w:rsidRPr="006A1F1F">
              <w:rPr>
                <w:rFonts w:eastAsia="Calibri"/>
                <w:szCs w:val="22"/>
              </w:rPr>
              <w:t>47KUS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ECC14B" w14:textId="77777777" w:rsidR="00360FB5" w:rsidRPr="006A1F1F" w:rsidRDefault="00360FB5" w:rsidP="00553004">
            <w:pPr>
              <w:rPr>
                <w:rFonts w:eastAsia="Calibri"/>
                <w:szCs w:val="22"/>
              </w:rPr>
            </w:pPr>
            <w:r w:rsidRPr="006A1F1F">
              <w:rPr>
                <w:rFonts w:eastAsia="Calibri"/>
                <w:szCs w:val="22"/>
              </w:rPr>
              <w:t>Žemaitkiemio g., Rundžių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EC00388" w14:textId="241F1FA9" w:rsidR="00360FB5" w:rsidRPr="006A1F1F" w:rsidRDefault="00360FB5" w:rsidP="00553004">
            <w:pPr>
              <w:jc w:val="right"/>
              <w:rPr>
                <w:rFonts w:eastAsia="Calibri"/>
                <w:szCs w:val="22"/>
              </w:rPr>
            </w:pPr>
            <w:r w:rsidRPr="006A1F1F">
              <w:rPr>
                <w:rFonts w:eastAsia="Calibri"/>
                <w:szCs w:val="22"/>
              </w:rPr>
              <w:t>1472</w:t>
            </w:r>
            <w:r w:rsidR="00893CF1" w:rsidRPr="006A1F1F">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45578"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FA700" w14:textId="77777777" w:rsidR="00360FB5" w:rsidRPr="006A1F1F" w:rsidRDefault="00360FB5" w:rsidP="00553004">
            <w:pPr>
              <w:jc w:val="right"/>
              <w:rPr>
                <w:rFonts w:eastAsia="Calibri"/>
                <w:szCs w:val="22"/>
              </w:rPr>
            </w:pPr>
            <w:r w:rsidRPr="006A1F1F">
              <w:rPr>
                <w:rFonts w:eastAsia="Calibri"/>
                <w:szCs w:val="22"/>
              </w:rPr>
              <w:t>1472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966CA4"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2878D"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A6FA00" w14:textId="1FA5DE84" w:rsidR="00360FB5" w:rsidRPr="006A1F1F" w:rsidRDefault="00893CF1" w:rsidP="00553004">
            <w:pPr>
              <w:jc w:val="center"/>
              <w:rPr>
                <w:rFonts w:eastAsia="Calibri"/>
                <w:szCs w:val="22"/>
              </w:rPr>
            </w:pPr>
            <w:r w:rsidRPr="006A1F1F">
              <w:rPr>
                <w:rFonts w:eastAsia="Calibri"/>
                <w:szCs w:val="22"/>
              </w:rPr>
              <w:t>4400-6257-5931</w:t>
            </w:r>
          </w:p>
        </w:tc>
      </w:tr>
      <w:tr w:rsidR="006A1F1F" w:rsidRPr="006A1F1F" w14:paraId="250A4B7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0A8AF4"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815867" w14:textId="77777777" w:rsidR="00360FB5" w:rsidRPr="006A1F1F" w:rsidRDefault="00360FB5" w:rsidP="00553004">
            <w:pPr>
              <w:rPr>
                <w:rFonts w:eastAsia="Calibri"/>
                <w:szCs w:val="22"/>
              </w:rPr>
            </w:pPr>
            <w:r w:rsidRPr="006A1F1F">
              <w:rPr>
                <w:rFonts w:eastAsia="Calibri"/>
                <w:szCs w:val="22"/>
              </w:rPr>
              <w:t>19KUS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29563E" w14:textId="77777777" w:rsidR="00360FB5" w:rsidRPr="006A1F1F" w:rsidRDefault="00360FB5" w:rsidP="00553004">
            <w:pPr>
              <w:rPr>
                <w:rFonts w:eastAsia="Calibri"/>
                <w:szCs w:val="22"/>
              </w:rPr>
            </w:pPr>
            <w:r w:rsidRPr="006A1F1F">
              <w:rPr>
                <w:rFonts w:eastAsia="Calibri"/>
                <w:szCs w:val="22"/>
              </w:rPr>
              <w:t>Beržų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DE4571" w14:textId="4347E77F" w:rsidR="00360FB5" w:rsidRPr="006A1F1F" w:rsidRDefault="0082725D" w:rsidP="00553004">
            <w:pPr>
              <w:jc w:val="right"/>
              <w:rPr>
                <w:rFonts w:eastAsia="Calibri"/>
                <w:szCs w:val="22"/>
              </w:rPr>
            </w:pPr>
            <w:r w:rsidRPr="006A1F1F">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ACD61" w14:textId="112D58D1" w:rsidR="00360FB5" w:rsidRPr="006A1F1F" w:rsidRDefault="0082725D" w:rsidP="00553004">
            <w:pPr>
              <w:jc w:val="right"/>
              <w:rPr>
                <w:rFonts w:eastAsia="Calibri"/>
                <w:szCs w:val="22"/>
              </w:rPr>
            </w:pPr>
            <w:r w:rsidRPr="006A1F1F">
              <w:rPr>
                <w:rFonts w:eastAsia="Calibri"/>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5C718" w14:textId="3888C69C" w:rsidR="00360FB5" w:rsidRPr="006A1F1F" w:rsidRDefault="0082725D" w:rsidP="00553004">
            <w:pPr>
              <w:jc w:val="right"/>
              <w:rPr>
                <w:rFonts w:eastAsia="Calibri"/>
                <w:szCs w:val="22"/>
              </w:rPr>
            </w:pPr>
            <w:r w:rsidRPr="006A1F1F">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3E126"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14B58"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842EF4" w14:textId="025B5D2E" w:rsidR="00360FB5" w:rsidRPr="006A1F1F" w:rsidRDefault="0082725D" w:rsidP="00553004">
            <w:pPr>
              <w:jc w:val="center"/>
              <w:rPr>
                <w:rFonts w:eastAsia="Calibri"/>
                <w:szCs w:val="22"/>
              </w:rPr>
            </w:pPr>
            <w:r w:rsidRPr="006A1F1F">
              <w:rPr>
                <w:rFonts w:eastAsia="Calibri"/>
                <w:szCs w:val="22"/>
              </w:rPr>
              <w:t>4400-6312-7435</w:t>
            </w:r>
          </w:p>
        </w:tc>
      </w:tr>
      <w:tr w:rsidR="006A1F1F" w:rsidRPr="006A1F1F" w14:paraId="69A4BC4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FED633"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6C298F" w14:textId="77777777" w:rsidR="00360FB5" w:rsidRPr="006A1F1F" w:rsidRDefault="00360FB5" w:rsidP="00553004">
            <w:pPr>
              <w:rPr>
                <w:rFonts w:eastAsia="Calibri"/>
                <w:szCs w:val="22"/>
              </w:rPr>
            </w:pPr>
            <w:r w:rsidRPr="006A1F1F">
              <w:rPr>
                <w:rFonts w:eastAsia="Calibri"/>
                <w:szCs w:val="22"/>
              </w:rPr>
              <w:t>20KUS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833448" w14:textId="77777777" w:rsidR="00360FB5" w:rsidRPr="006A1F1F" w:rsidRDefault="00360FB5" w:rsidP="00553004">
            <w:pPr>
              <w:rPr>
                <w:rFonts w:eastAsia="Calibri"/>
                <w:szCs w:val="22"/>
              </w:rPr>
            </w:pPr>
            <w:r w:rsidRPr="006A1F1F">
              <w:rPr>
                <w:rFonts w:eastAsia="Calibri"/>
                <w:szCs w:val="22"/>
              </w:rPr>
              <w:t>Daržų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798620" w14:textId="72380F7B" w:rsidR="00360FB5" w:rsidRPr="006A1F1F" w:rsidRDefault="00231DC6" w:rsidP="00553004">
            <w:pPr>
              <w:jc w:val="right"/>
              <w:rPr>
                <w:rFonts w:eastAsia="Calibri"/>
                <w:szCs w:val="22"/>
              </w:rPr>
            </w:pPr>
            <w:r w:rsidRPr="006A1F1F">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B368B"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83FD3" w14:textId="6BB6E674" w:rsidR="00360FB5" w:rsidRPr="006A1F1F" w:rsidRDefault="00231DC6" w:rsidP="00553004">
            <w:pPr>
              <w:jc w:val="right"/>
              <w:rPr>
                <w:rFonts w:eastAsia="Calibri"/>
                <w:szCs w:val="22"/>
              </w:rPr>
            </w:pPr>
            <w:r w:rsidRPr="006A1F1F">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54683"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EE836" w14:textId="77777777" w:rsidR="00360FB5" w:rsidRPr="006A1F1F" w:rsidRDefault="00360FB5" w:rsidP="00553004">
            <w:pPr>
              <w:jc w:val="center"/>
              <w:rPr>
                <w:rFonts w:eastAsia="Calibri"/>
                <w:szCs w:val="22"/>
              </w:rPr>
            </w:pPr>
            <w:r w:rsidRPr="006A1F1F">
              <w:rPr>
                <w:rFonts w:eastAsia="Calibri"/>
                <w:szCs w:val="22"/>
              </w:rPr>
              <w:t>D</w:t>
            </w:r>
          </w:p>
          <w:p w14:paraId="5FEEE6A8" w14:textId="062F56C2" w:rsidR="00231DC6" w:rsidRPr="006A1F1F" w:rsidRDefault="00231DC6"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9D2DCA" w14:textId="77777777" w:rsidR="00360FB5" w:rsidRPr="006A1F1F" w:rsidRDefault="00231DC6" w:rsidP="00553004">
            <w:pPr>
              <w:jc w:val="center"/>
              <w:rPr>
                <w:rFonts w:eastAsia="Calibri"/>
                <w:szCs w:val="22"/>
              </w:rPr>
            </w:pPr>
            <w:r w:rsidRPr="006A1F1F">
              <w:rPr>
                <w:rFonts w:eastAsia="Calibri"/>
                <w:szCs w:val="22"/>
              </w:rPr>
              <w:t>4400-6484-3789</w:t>
            </w:r>
          </w:p>
          <w:p w14:paraId="6B13976A" w14:textId="76C447F4" w:rsidR="00231DC6" w:rsidRPr="006A1F1F" w:rsidRDefault="00231DC6" w:rsidP="00553004">
            <w:pPr>
              <w:jc w:val="center"/>
              <w:rPr>
                <w:rFonts w:eastAsia="Calibri"/>
                <w:szCs w:val="22"/>
              </w:rPr>
            </w:pPr>
            <w:r w:rsidRPr="006A1F1F">
              <w:rPr>
                <w:rFonts w:eastAsia="Calibri"/>
                <w:szCs w:val="22"/>
              </w:rPr>
              <w:t>4400-6483-5804</w:t>
            </w:r>
          </w:p>
        </w:tc>
      </w:tr>
      <w:tr w:rsidR="006A1F1F" w:rsidRPr="006A1F1F" w14:paraId="7CA89B3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FD8233E"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CD02D9" w14:textId="77777777" w:rsidR="00360FB5" w:rsidRPr="006A1F1F" w:rsidRDefault="00360FB5" w:rsidP="00553004">
            <w:pPr>
              <w:rPr>
                <w:rFonts w:eastAsia="Calibri"/>
                <w:szCs w:val="22"/>
              </w:rPr>
            </w:pPr>
            <w:r w:rsidRPr="006A1F1F">
              <w:rPr>
                <w:rFonts w:eastAsia="Calibri"/>
                <w:szCs w:val="22"/>
              </w:rPr>
              <w:t>21KUS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F32C74" w14:textId="77777777" w:rsidR="00360FB5" w:rsidRPr="006A1F1F" w:rsidRDefault="00360FB5" w:rsidP="00553004">
            <w:pPr>
              <w:rPr>
                <w:rFonts w:eastAsia="Calibri"/>
                <w:szCs w:val="22"/>
              </w:rPr>
            </w:pPr>
            <w:r w:rsidRPr="006A1F1F">
              <w:rPr>
                <w:rFonts w:eastAsia="Calibri"/>
                <w:szCs w:val="22"/>
              </w:rPr>
              <w:t>Luciūnų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BFD2E04" w14:textId="62B3EB3F" w:rsidR="00360FB5" w:rsidRPr="006A1F1F" w:rsidRDefault="009E5046" w:rsidP="00553004">
            <w:pPr>
              <w:jc w:val="right"/>
              <w:rPr>
                <w:rFonts w:eastAsia="Calibri"/>
                <w:szCs w:val="22"/>
              </w:rPr>
            </w:pPr>
            <w:r w:rsidRPr="006A1F1F">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B1B0E"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9CC7D" w14:textId="2B54BA83" w:rsidR="00360FB5" w:rsidRPr="006A1F1F" w:rsidRDefault="009E5046" w:rsidP="00553004">
            <w:pPr>
              <w:jc w:val="right"/>
              <w:rPr>
                <w:rFonts w:eastAsia="Calibri"/>
                <w:szCs w:val="22"/>
              </w:rPr>
            </w:pPr>
            <w:r w:rsidRPr="006A1F1F">
              <w:rPr>
                <w:rFonts w:eastAsia="Calibri"/>
                <w:szCs w:val="22"/>
              </w:rPr>
              <w:t> 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16C089"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51B8B"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5E59D1" w14:textId="2CF1658C" w:rsidR="00360FB5" w:rsidRPr="006A1F1F" w:rsidRDefault="009E5046" w:rsidP="00553004">
            <w:pPr>
              <w:jc w:val="center"/>
              <w:rPr>
                <w:rFonts w:eastAsia="Calibri"/>
                <w:szCs w:val="22"/>
              </w:rPr>
            </w:pPr>
            <w:r w:rsidRPr="006A1F1F">
              <w:rPr>
                <w:rFonts w:eastAsia="Calibri"/>
                <w:szCs w:val="22"/>
              </w:rPr>
              <w:t>4400-6315-3279</w:t>
            </w:r>
          </w:p>
        </w:tc>
      </w:tr>
      <w:tr w:rsidR="006A1F1F" w:rsidRPr="006A1F1F" w14:paraId="7194751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B576338"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865E3F" w14:textId="77777777" w:rsidR="00360FB5" w:rsidRPr="006A1F1F" w:rsidRDefault="00360FB5" w:rsidP="00553004">
            <w:pPr>
              <w:rPr>
                <w:rFonts w:eastAsia="Calibri"/>
                <w:szCs w:val="22"/>
              </w:rPr>
            </w:pPr>
            <w:r w:rsidRPr="006A1F1F">
              <w:rPr>
                <w:rFonts w:eastAsia="Calibri"/>
                <w:szCs w:val="22"/>
              </w:rPr>
              <w:t>22KUS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DA56F3" w14:textId="77777777" w:rsidR="00360FB5" w:rsidRPr="006A1F1F" w:rsidRDefault="00360FB5" w:rsidP="00553004">
            <w:pPr>
              <w:rPr>
                <w:rFonts w:eastAsia="Calibri"/>
                <w:szCs w:val="22"/>
              </w:rPr>
            </w:pPr>
            <w:r w:rsidRPr="006A1F1F">
              <w:rPr>
                <w:rFonts w:eastAsia="Calibri"/>
                <w:szCs w:val="22"/>
              </w:rPr>
              <w:t>Malūno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468DBC" w14:textId="23422A29" w:rsidR="00360FB5" w:rsidRPr="006A1F1F" w:rsidRDefault="003E03F2" w:rsidP="00553004">
            <w:pPr>
              <w:jc w:val="right"/>
              <w:rPr>
                <w:rFonts w:eastAsia="Calibri"/>
                <w:szCs w:val="22"/>
              </w:rPr>
            </w:pPr>
            <w:r w:rsidRPr="006A1F1F">
              <w:rPr>
                <w:rFonts w:eastAsia="Calibri"/>
                <w:szCs w:val="22"/>
              </w:rPr>
              <w:t>544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B81687" w14:textId="1DFEC96D" w:rsidR="00360FB5" w:rsidRPr="006A1F1F" w:rsidRDefault="003E03F2" w:rsidP="00553004">
            <w:pPr>
              <w:jc w:val="right"/>
              <w:rPr>
                <w:rFonts w:eastAsia="Calibri"/>
                <w:szCs w:val="22"/>
              </w:rPr>
            </w:pPr>
            <w:r w:rsidRPr="006A1F1F">
              <w:rPr>
                <w:rFonts w:eastAsia="Calibri"/>
                <w:szCs w:val="22"/>
              </w:rPr>
              <w:t xml:space="preserve"> 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44F97C" w14:textId="4E39453C" w:rsidR="00360FB5" w:rsidRPr="006A1F1F" w:rsidRDefault="003E03F2" w:rsidP="00553004">
            <w:pPr>
              <w:jc w:val="right"/>
              <w:rPr>
                <w:rFonts w:eastAsia="Calibri"/>
                <w:szCs w:val="22"/>
              </w:rPr>
            </w:pPr>
            <w:r w:rsidRPr="006A1F1F">
              <w:rPr>
                <w:rFonts w:eastAsia="Calibri"/>
                <w:szCs w:val="22"/>
              </w:rPr>
              <w:t>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3C59E"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10162"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7EF548" w14:textId="32C96A2E" w:rsidR="00360FB5" w:rsidRPr="006A1F1F" w:rsidRDefault="003E03F2" w:rsidP="00553004">
            <w:pPr>
              <w:jc w:val="center"/>
              <w:rPr>
                <w:rFonts w:eastAsia="Calibri"/>
                <w:szCs w:val="22"/>
              </w:rPr>
            </w:pPr>
            <w:r w:rsidRPr="006A1F1F">
              <w:rPr>
                <w:rFonts w:eastAsia="Calibri"/>
                <w:szCs w:val="22"/>
              </w:rPr>
              <w:t>4400-6310-7831</w:t>
            </w:r>
          </w:p>
        </w:tc>
      </w:tr>
      <w:tr w:rsidR="006A1F1F" w:rsidRPr="006A1F1F" w14:paraId="0AD2BF4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5DCEF2"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D90C08" w14:textId="77777777" w:rsidR="00360FB5" w:rsidRPr="006A1F1F" w:rsidRDefault="00360FB5" w:rsidP="00553004">
            <w:pPr>
              <w:rPr>
                <w:rFonts w:eastAsia="Calibri"/>
                <w:szCs w:val="22"/>
              </w:rPr>
            </w:pPr>
            <w:r w:rsidRPr="006A1F1F">
              <w:rPr>
                <w:rFonts w:eastAsia="Calibri"/>
                <w:szCs w:val="22"/>
              </w:rPr>
              <w:t>24KUS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AF5AE2" w14:textId="77777777" w:rsidR="00360FB5" w:rsidRPr="006A1F1F" w:rsidRDefault="00360FB5" w:rsidP="00553004">
            <w:pPr>
              <w:rPr>
                <w:rFonts w:eastAsia="Calibri"/>
                <w:szCs w:val="22"/>
              </w:rPr>
            </w:pPr>
            <w:r w:rsidRPr="006A1F1F">
              <w:rPr>
                <w:rFonts w:eastAsia="Calibri"/>
                <w:szCs w:val="22"/>
              </w:rPr>
              <w:t>Parko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3E70FD" w14:textId="77777777" w:rsidR="00360FB5" w:rsidRPr="006A1F1F" w:rsidRDefault="00360FB5" w:rsidP="00553004">
            <w:pPr>
              <w:jc w:val="right"/>
              <w:rPr>
                <w:rFonts w:eastAsia="Calibri"/>
                <w:szCs w:val="22"/>
              </w:rPr>
            </w:pPr>
            <w:r w:rsidRPr="006A1F1F">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14811" w14:textId="77777777" w:rsidR="00360FB5" w:rsidRPr="006A1F1F" w:rsidRDefault="00360FB5" w:rsidP="00553004">
            <w:pPr>
              <w:jc w:val="right"/>
              <w:rPr>
                <w:rFonts w:eastAsia="Calibri"/>
                <w:strike/>
                <w:szCs w:val="22"/>
              </w:rPr>
            </w:pPr>
            <w:r w:rsidRPr="006A1F1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B689D2" w14:textId="77777777" w:rsidR="00360FB5" w:rsidRPr="006A1F1F" w:rsidRDefault="00360FB5" w:rsidP="00553004">
            <w:pPr>
              <w:jc w:val="right"/>
              <w:rPr>
                <w:rFonts w:eastAsia="Calibri"/>
                <w:szCs w:val="22"/>
              </w:rPr>
            </w:pPr>
            <w:r w:rsidRPr="006A1F1F">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2085E"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7D823"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4B9653" w14:textId="77777777" w:rsidR="00360FB5" w:rsidRPr="006A1F1F" w:rsidRDefault="00360FB5" w:rsidP="00553004">
            <w:pPr>
              <w:jc w:val="center"/>
              <w:rPr>
                <w:rFonts w:eastAsia="Calibri"/>
                <w:szCs w:val="22"/>
              </w:rPr>
            </w:pPr>
            <w:r w:rsidRPr="006A1F1F">
              <w:rPr>
                <w:rFonts w:eastAsia="Calibri"/>
                <w:szCs w:val="22"/>
              </w:rPr>
              <w:t>4400-5116-2519</w:t>
            </w:r>
          </w:p>
        </w:tc>
      </w:tr>
      <w:tr w:rsidR="006A1F1F" w:rsidRPr="006A1F1F" w14:paraId="36DF5A3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201BBF2"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941DFD" w14:textId="77777777" w:rsidR="00360FB5" w:rsidRPr="006A1F1F" w:rsidRDefault="00360FB5" w:rsidP="00553004">
            <w:pPr>
              <w:rPr>
                <w:rFonts w:eastAsia="Calibri"/>
                <w:szCs w:val="22"/>
              </w:rPr>
            </w:pPr>
            <w:r w:rsidRPr="006A1F1F">
              <w:rPr>
                <w:rFonts w:eastAsia="Calibri"/>
                <w:szCs w:val="22"/>
              </w:rPr>
              <w:t>25KUS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4F3C09" w14:textId="77777777" w:rsidR="00360FB5" w:rsidRPr="006A1F1F" w:rsidRDefault="00360FB5" w:rsidP="00553004">
            <w:pPr>
              <w:rPr>
                <w:rFonts w:eastAsia="Calibri"/>
                <w:szCs w:val="22"/>
              </w:rPr>
            </w:pPr>
            <w:r w:rsidRPr="006A1F1F">
              <w:rPr>
                <w:rFonts w:eastAsia="Calibri"/>
                <w:szCs w:val="22"/>
              </w:rPr>
              <w:t>Pievų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BF3044" w14:textId="77777777" w:rsidR="00360FB5" w:rsidRPr="006A1F1F" w:rsidRDefault="00360FB5" w:rsidP="00553004">
            <w:pPr>
              <w:jc w:val="right"/>
              <w:rPr>
                <w:rFonts w:eastAsia="Calibri"/>
                <w:szCs w:val="22"/>
              </w:rPr>
            </w:pPr>
            <w:r w:rsidRPr="006A1F1F">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B5215"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78BE02" w14:textId="77777777" w:rsidR="00360FB5" w:rsidRPr="006A1F1F" w:rsidRDefault="00360FB5" w:rsidP="00553004">
            <w:pPr>
              <w:jc w:val="right"/>
              <w:rPr>
                <w:rFonts w:eastAsia="Calibri"/>
                <w:szCs w:val="22"/>
              </w:rPr>
            </w:pPr>
            <w:r w:rsidRPr="006A1F1F">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E060D"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B0AD2"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3AFBED" w14:textId="77777777" w:rsidR="00360FB5" w:rsidRPr="006A1F1F" w:rsidRDefault="00360FB5" w:rsidP="00553004">
            <w:pPr>
              <w:jc w:val="center"/>
              <w:rPr>
                <w:rFonts w:eastAsia="Calibri"/>
                <w:szCs w:val="22"/>
              </w:rPr>
            </w:pPr>
            <w:r w:rsidRPr="006A1F1F">
              <w:rPr>
                <w:rFonts w:eastAsia="Calibri"/>
                <w:szCs w:val="22"/>
              </w:rPr>
              <w:t>-</w:t>
            </w:r>
          </w:p>
        </w:tc>
      </w:tr>
      <w:tr w:rsidR="006A1F1F" w:rsidRPr="006A1F1F" w14:paraId="2B725F7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1949C6A"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415D55" w14:textId="77777777" w:rsidR="00360FB5" w:rsidRPr="006A1F1F" w:rsidRDefault="00360FB5" w:rsidP="00553004">
            <w:pPr>
              <w:rPr>
                <w:rFonts w:eastAsia="Calibri"/>
                <w:szCs w:val="22"/>
              </w:rPr>
            </w:pPr>
            <w:r w:rsidRPr="006A1F1F">
              <w:rPr>
                <w:rFonts w:eastAsia="Calibri"/>
                <w:szCs w:val="22"/>
              </w:rPr>
              <w:t>26KUS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A66304" w14:textId="77777777" w:rsidR="00360FB5" w:rsidRPr="006A1F1F" w:rsidRDefault="00360FB5" w:rsidP="00553004">
            <w:pPr>
              <w:rPr>
                <w:rFonts w:eastAsia="Calibri"/>
                <w:szCs w:val="22"/>
              </w:rPr>
            </w:pPr>
            <w:r w:rsidRPr="006A1F1F">
              <w:rPr>
                <w:rFonts w:eastAsia="Calibri"/>
                <w:szCs w:val="22"/>
              </w:rPr>
              <w:t>Želvelės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3161D3" w14:textId="528209BA" w:rsidR="00360FB5" w:rsidRPr="006A1F1F" w:rsidRDefault="00042376" w:rsidP="00553004">
            <w:pPr>
              <w:jc w:val="right"/>
              <w:rPr>
                <w:rFonts w:eastAsia="Calibri"/>
                <w:szCs w:val="22"/>
              </w:rPr>
            </w:pPr>
            <w:r w:rsidRPr="006A1F1F">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2BF89" w14:textId="61BC0813" w:rsidR="00360FB5" w:rsidRPr="006A1F1F" w:rsidRDefault="00042376" w:rsidP="00553004">
            <w:pPr>
              <w:jc w:val="right"/>
              <w:rPr>
                <w:rFonts w:eastAsia="Calibri"/>
                <w:szCs w:val="22"/>
              </w:rPr>
            </w:pPr>
            <w:r w:rsidRPr="006A1F1F">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AA331"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36006"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979C20"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4D3837" w14:textId="2287AA08" w:rsidR="00360FB5" w:rsidRPr="006A1F1F" w:rsidRDefault="00042376" w:rsidP="00553004">
            <w:pPr>
              <w:jc w:val="center"/>
              <w:rPr>
                <w:rFonts w:eastAsia="Calibri"/>
                <w:szCs w:val="22"/>
              </w:rPr>
            </w:pPr>
            <w:r w:rsidRPr="006A1F1F">
              <w:rPr>
                <w:rFonts w:eastAsia="Calibri"/>
                <w:szCs w:val="22"/>
              </w:rPr>
              <w:t>4400-6312-7913</w:t>
            </w:r>
          </w:p>
        </w:tc>
      </w:tr>
      <w:tr w:rsidR="006A1F1F" w:rsidRPr="006A1F1F" w14:paraId="627B6D2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329FC45"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BFCFDC" w14:textId="77777777" w:rsidR="00360FB5" w:rsidRPr="006A1F1F" w:rsidRDefault="00360FB5" w:rsidP="00553004">
            <w:pPr>
              <w:rPr>
                <w:rFonts w:eastAsia="Calibri"/>
                <w:szCs w:val="22"/>
              </w:rPr>
            </w:pPr>
            <w:r w:rsidRPr="006A1F1F">
              <w:rPr>
                <w:rFonts w:eastAsia="Calibri"/>
                <w:szCs w:val="22"/>
              </w:rPr>
              <w:t>37KUS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96213C" w14:textId="77777777" w:rsidR="00360FB5" w:rsidRPr="006A1F1F" w:rsidRDefault="00360FB5" w:rsidP="00553004">
            <w:pPr>
              <w:rPr>
                <w:rFonts w:eastAsia="Calibri"/>
                <w:szCs w:val="22"/>
              </w:rPr>
            </w:pPr>
            <w:r w:rsidRPr="006A1F1F">
              <w:rPr>
                <w:rFonts w:eastAsia="Calibri"/>
                <w:szCs w:val="22"/>
              </w:rPr>
              <w:t>Bažnyčios g., Užunvėžių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85CD5F" w14:textId="77777777" w:rsidR="00360FB5" w:rsidRPr="006A1F1F" w:rsidRDefault="00360FB5" w:rsidP="00553004">
            <w:pPr>
              <w:jc w:val="right"/>
              <w:rPr>
                <w:rFonts w:eastAsia="Calibri"/>
                <w:szCs w:val="22"/>
              </w:rPr>
            </w:pPr>
            <w:r w:rsidRPr="006A1F1F">
              <w:rPr>
                <w:rFonts w:eastAsia="Calibri"/>
                <w:szCs w:val="22"/>
              </w:rPr>
              <w:t>1529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46F6E"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D3B875" w14:textId="77777777" w:rsidR="00360FB5" w:rsidRPr="006A1F1F" w:rsidRDefault="00360FB5" w:rsidP="00553004">
            <w:pPr>
              <w:jc w:val="right"/>
              <w:rPr>
                <w:rFonts w:eastAsia="Calibri"/>
                <w:szCs w:val="22"/>
              </w:rPr>
            </w:pPr>
            <w:r w:rsidRPr="006A1F1F">
              <w:rPr>
                <w:rFonts w:eastAsia="Calibri"/>
                <w:szCs w:val="22"/>
              </w:rPr>
              <w:t>1529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58571D"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2E1FB"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7429FB" w14:textId="77777777" w:rsidR="00360FB5" w:rsidRPr="006A1F1F" w:rsidRDefault="00360FB5" w:rsidP="00553004">
            <w:pPr>
              <w:jc w:val="center"/>
              <w:rPr>
                <w:rFonts w:eastAsia="Calibri"/>
                <w:szCs w:val="22"/>
              </w:rPr>
            </w:pPr>
            <w:r w:rsidRPr="006A1F1F">
              <w:rPr>
                <w:rFonts w:eastAsia="Calibri"/>
                <w:szCs w:val="22"/>
              </w:rPr>
              <w:t>4400-5435-5898</w:t>
            </w:r>
          </w:p>
        </w:tc>
      </w:tr>
      <w:tr w:rsidR="006A1F1F" w:rsidRPr="006A1F1F" w14:paraId="5EACFA2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18663D" w14:textId="77777777" w:rsidR="00360FB5" w:rsidRPr="006A1F1F"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16F48C" w14:textId="77777777" w:rsidR="00360FB5" w:rsidRPr="006A1F1F" w:rsidRDefault="00360FB5" w:rsidP="00553004">
            <w:pPr>
              <w:rPr>
                <w:rFonts w:eastAsia="Calibri"/>
                <w:szCs w:val="22"/>
              </w:rPr>
            </w:pPr>
            <w:r w:rsidRPr="006A1F1F">
              <w:rPr>
                <w:rFonts w:eastAsia="Calibri"/>
                <w:szCs w:val="22"/>
              </w:rPr>
              <w:t>38KUS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B07627" w14:textId="77777777" w:rsidR="00360FB5" w:rsidRPr="006A1F1F" w:rsidRDefault="00360FB5" w:rsidP="00553004">
            <w:pPr>
              <w:rPr>
                <w:rFonts w:eastAsia="Calibri"/>
                <w:szCs w:val="22"/>
              </w:rPr>
            </w:pPr>
            <w:r w:rsidRPr="006A1F1F">
              <w:rPr>
                <w:rFonts w:eastAsia="Calibri"/>
                <w:szCs w:val="22"/>
              </w:rPr>
              <w:t>Užunvėžių g., Užunvėžių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B18119" w14:textId="77777777" w:rsidR="00360FB5" w:rsidRPr="006A1F1F" w:rsidRDefault="00360FB5" w:rsidP="00553004">
            <w:pPr>
              <w:jc w:val="right"/>
              <w:rPr>
                <w:rFonts w:eastAsia="Calibri"/>
                <w:szCs w:val="22"/>
              </w:rPr>
            </w:pPr>
            <w:r w:rsidRPr="006A1F1F">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B26822"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1C834" w14:textId="77777777" w:rsidR="00360FB5" w:rsidRPr="006A1F1F" w:rsidRDefault="00360FB5" w:rsidP="00553004">
            <w:pPr>
              <w:jc w:val="right"/>
              <w:rPr>
                <w:rFonts w:eastAsia="Calibri"/>
                <w:szCs w:val="22"/>
              </w:rPr>
            </w:pPr>
            <w:r w:rsidRPr="006A1F1F">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7A4371"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7A03A4" w14:textId="77777777" w:rsidR="00360FB5" w:rsidRPr="006A1F1F" w:rsidRDefault="00360FB5" w:rsidP="00553004">
            <w:pPr>
              <w:jc w:val="center"/>
              <w:rPr>
                <w:rFonts w:eastAsia="Calibri"/>
                <w:szCs w:val="22"/>
              </w:rPr>
            </w:pPr>
            <w:r w:rsidRPr="006A1F1F">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EA9042" w14:textId="77777777" w:rsidR="00360FB5" w:rsidRPr="006A1F1F" w:rsidRDefault="00360FB5" w:rsidP="00553004">
            <w:pPr>
              <w:jc w:val="center"/>
              <w:rPr>
                <w:rFonts w:eastAsia="Calibri"/>
                <w:szCs w:val="22"/>
              </w:rPr>
            </w:pPr>
            <w:r w:rsidRPr="006A1F1F">
              <w:rPr>
                <w:rFonts w:eastAsia="Calibri"/>
                <w:szCs w:val="22"/>
              </w:rPr>
              <w:t>4400-5435-5902</w:t>
            </w:r>
          </w:p>
        </w:tc>
      </w:tr>
      <w:tr w:rsidR="006A1F1F" w:rsidRPr="006A1F1F" w14:paraId="66ED7C75" w14:textId="77777777" w:rsidTr="009765B0">
        <w:tc>
          <w:tcPr>
            <w:tcW w:w="960" w:type="dxa"/>
            <w:tcBorders>
              <w:top w:val="single" w:sz="4" w:space="0" w:color="auto"/>
              <w:left w:val="single" w:sz="12" w:space="0" w:color="auto"/>
              <w:bottom w:val="single" w:sz="4" w:space="0" w:color="auto"/>
              <w:right w:val="single" w:sz="4" w:space="0" w:color="auto"/>
            </w:tcBorders>
            <w:vAlign w:val="center"/>
            <w:hideMark/>
          </w:tcPr>
          <w:p w14:paraId="29518A52" w14:textId="77777777" w:rsidR="00360FB5" w:rsidRPr="006A1F1F" w:rsidRDefault="00360FB5" w:rsidP="00553004">
            <w:pPr>
              <w:tabs>
                <w:tab w:val="center" w:pos="4819"/>
                <w:tab w:val="right" w:pos="9638"/>
              </w:tabs>
              <w:rPr>
                <w:rFonts w:eastAsia="Calibri"/>
                <w:i/>
                <w:iCs/>
                <w:szCs w:val="22"/>
              </w:rPr>
            </w:pPr>
            <w:r w:rsidRPr="006A1F1F">
              <w:rPr>
                <w:rFonts w:eastAsia="Calibri"/>
                <w:i/>
                <w:iCs/>
                <w:szCs w:val="22"/>
              </w:rPr>
              <w:t>6.2.</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383447BA" w14:textId="77777777" w:rsidR="00360FB5" w:rsidRPr="006A1F1F" w:rsidRDefault="00360FB5" w:rsidP="00553004">
            <w:pPr>
              <w:rPr>
                <w:rFonts w:eastAsia="Calibri"/>
                <w:i/>
                <w:iCs/>
                <w:szCs w:val="22"/>
              </w:rPr>
            </w:pPr>
            <w:r w:rsidRPr="006A1F1F">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48B07F8A" w14:textId="0001162B" w:rsidR="00360FB5" w:rsidRPr="006A1F1F" w:rsidRDefault="00CB04B3" w:rsidP="00553004">
            <w:pPr>
              <w:jc w:val="right"/>
              <w:rPr>
                <w:rFonts w:eastAsia="Calibri"/>
                <w:i/>
                <w:iCs/>
                <w:szCs w:val="22"/>
              </w:rPr>
            </w:pPr>
            <w:r>
              <w:rPr>
                <w:rFonts w:eastAsia="Calibri"/>
                <w:i/>
                <w:iCs/>
                <w:szCs w:val="22"/>
              </w:rPr>
              <w:t>153 930</w:t>
            </w:r>
          </w:p>
        </w:tc>
        <w:tc>
          <w:tcPr>
            <w:tcW w:w="1133" w:type="dxa"/>
            <w:tcBorders>
              <w:top w:val="single" w:sz="4" w:space="0" w:color="auto"/>
              <w:left w:val="single" w:sz="4" w:space="0" w:color="auto"/>
              <w:bottom w:val="single" w:sz="4" w:space="0" w:color="auto"/>
              <w:right w:val="single" w:sz="4" w:space="0" w:color="auto"/>
            </w:tcBorders>
            <w:vAlign w:val="center"/>
          </w:tcPr>
          <w:p w14:paraId="3619AA39" w14:textId="7E812096" w:rsidR="00360FB5" w:rsidRPr="006A1F1F" w:rsidRDefault="00CB04B3" w:rsidP="00553004">
            <w:pPr>
              <w:jc w:val="right"/>
              <w:rPr>
                <w:rFonts w:eastAsia="Calibri"/>
                <w:i/>
                <w:iCs/>
                <w:szCs w:val="22"/>
              </w:rPr>
            </w:pPr>
            <w:r>
              <w:rPr>
                <w:rFonts w:eastAsia="Calibri"/>
                <w:i/>
                <w:iCs/>
                <w:szCs w:val="22"/>
              </w:rPr>
              <w:t>1 070</w:t>
            </w:r>
          </w:p>
        </w:tc>
        <w:tc>
          <w:tcPr>
            <w:tcW w:w="1133" w:type="dxa"/>
            <w:tcBorders>
              <w:top w:val="single" w:sz="4" w:space="0" w:color="auto"/>
              <w:left w:val="single" w:sz="4" w:space="0" w:color="auto"/>
              <w:bottom w:val="single" w:sz="4" w:space="0" w:color="auto"/>
              <w:right w:val="single" w:sz="4" w:space="0" w:color="auto"/>
            </w:tcBorders>
            <w:vAlign w:val="center"/>
          </w:tcPr>
          <w:p w14:paraId="11A4256D" w14:textId="1FBF18BC" w:rsidR="00360FB5" w:rsidRPr="006A1F1F" w:rsidRDefault="00CB04B3" w:rsidP="00553004">
            <w:pPr>
              <w:jc w:val="right"/>
              <w:rPr>
                <w:rFonts w:eastAsia="Calibri"/>
                <w:i/>
                <w:iCs/>
                <w:szCs w:val="22"/>
              </w:rPr>
            </w:pPr>
            <w:r>
              <w:rPr>
                <w:rFonts w:eastAsia="Calibri"/>
                <w:i/>
                <w:iCs/>
                <w:szCs w:val="22"/>
              </w:rPr>
              <w:t>104 426</w:t>
            </w:r>
          </w:p>
        </w:tc>
        <w:tc>
          <w:tcPr>
            <w:tcW w:w="1133" w:type="dxa"/>
            <w:tcBorders>
              <w:top w:val="single" w:sz="4" w:space="0" w:color="auto"/>
              <w:left w:val="single" w:sz="4" w:space="0" w:color="auto"/>
              <w:bottom w:val="single" w:sz="4" w:space="0" w:color="auto"/>
              <w:right w:val="single" w:sz="4" w:space="0" w:color="auto"/>
            </w:tcBorders>
            <w:vAlign w:val="center"/>
          </w:tcPr>
          <w:p w14:paraId="613C7C78" w14:textId="392C6159" w:rsidR="00360FB5" w:rsidRPr="006A1F1F" w:rsidRDefault="00CB04B3" w:rsidP="00553004">
            <w:pPr>
              <w:jc w:val="right"/>
              <w:rPr>
                <w:rFonts w:eastAsia="Calibri"/>
                <w:i/>
                <w:iCs/>
                <w:szCs w:val="22"/>
              </w:rPr>
            </w:pPr>
            <w:r>
              <w:rPr>
                <w:rFonts w:eastAsia="Calibri"/>
                <w:i/>
                <w:iCs/>
                <w:szCs w:val="22"/>
              </w:rPr>
              <w:t>48 434</w:t>
            </w:r>
          </w:p>
        </w:tc>
        <w:tc>
          <w:tcPr>
            <w:tcW w:w="1133" w:type="dxa"/>
            <w:tcBorders>
              <w:top w:val="single" w:sz="4" w:space="0" w:color="auto"/>
              <w:left w:val="single" w:sz="4" w:space="0" w:color="auto"/>
              <w:bottom w:val="single" w:sz="4" w:space="0" w:color="auto"/>
              <w:right w:val="single" w:sz="4" w:space="0" w:color="auto"/>
            </w:tcBorders>
            <w:vAlign w:val="center"/>
          </w:tcPr>
          <w:p w14:paraId="687FF86F" w14:textId="77777777" w:rsidR="00360FB5" w:rsidRPr="006A1F1F" w:rsidRDefault="00360FB5" w:rsidP="00553004">
            <w:pPr>
              <w:jc w:val="center"/>
              <w:rPr>
                <w:rFonts w:eastAsia="Calibri"/>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06AA94C" w14:textId="77777777" w:rsidR="00360FB5" w:rsidRPr="006A1F1F" w:rsidRDefault="00360FB5" w:rsidP="00553004">
            <w:pPr>
              <w:jc w:val="center"/>
              <w:rPr>
                <w:rFonts w:eastAsia="Calibri"/>
                <w:i/>
                <w:iCs/>
                <w:szCs w:val="22"/>
              </w:rPr>
            </w:pPr>
          </w:p>
        </w:tc>
      </w:tr>
      <w:tr w:rsidR="006A1F1F" w:rsidRPr="006A1F1F" w14:paraId="3285A64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FCC8905" w14:textId="77777777" w:rsidR="00360FB5" w:rsidRPr="006A1F1F"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B1499A" w14:textId="77777777" w:rsidR="00360FB5" w:rsidRPr="006A1F1F" w:rsidRDefault="00360FB5" w:rsidP="00553004">
            <w:pPr>
              <w:rPr>
                <w:rFonts w:eastAsia="Calibri"/>
                <w:szCs w:val="22"/>
              </w:rPr>
            </w:pPr>
            <w:r w:rsidRPr="006A1F1F">
              <w:rPr>
                <w:rFonts w:eastAsia="Calibri"/>
                <w:szCs w:val="22"/>
              </w:rPr>
              <w:t>ku1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61690B" w14:textId="77777777" w:rsidR="00360FB5" w:rsidRPr="006A1F1F" w:rsidRDefault="00360FB5" w:rsidP="00553004">
            <w:pPr>
              <w:rPr>
                <w:rFonts w:eastAsia="Calibri"/>
                <w:szCs w:val="22"/>
              </w:rPr>
            </w:pPr>
            <w:r w:rsidRPr="006A1F1F">
              <w:rPr>
                <w:rFonts w:eastAsia="Calibri"/>
                <w:szCs w:val="22"/>
              </w:rPr>
              <w:t>Kurkliai–Gražiavietė</w:t>
            </w:r>
          </w:p>
        </w:tc>
        <w:tc>
          <w:tcPr>
            <w:tcW w:w="1147" w:type="dxa"/>
            <w:tcBorders>
              <w:top w:val="single" w:sz="4" w:space="0" w:color="auto"/>
              <w:left w:val="single" w:sz="4" w:space="0" w:color="auto"/>
              <w:bottom w:val="single" w:sz="4" w:space="0" w:color="auto"/>
              <w:right w:val="single" w:sz="4" w:space="0" w:color="auto"/>
            </w:tcBorders>
            <w:vAlign w:val="center"/>
          </w:tcPr>
          <w:p w14:paraId="7407AB80" w14:textId="646B1A0D" w:rsidR="00360FB5" w:rsidRPr="006A1F1F"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54B4BE7" w14:textId="44D2C20C" w:rsidR="00360FB5" w:rsidRPr="006A1F1F"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4ABC73F" w14:textId="4EDE64ED" w:rsidR="00360FB5" w:rsidRPr="006A1F1F"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D0765B3" w14:textId="5E070883" w:rsidR="00360FB5" w:rsidRPr="006A1F1F"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FD54524" w14:textId="77777777" w:rsidR="00360FB5" w:rsidRPr="006A1F1F" w:rsidRDefault="00360FB5" w:rsidP="00553004">
            <w:pPr>
              <w:jc w:val="center"/>
              <w:rPr>
                <w:rFonts w:eastAsia="Calibri"/>
                <w:szCs w:val="22"/>
              </w:rPr>
            </w:pPr>
            <w:r w:rsidRPr="006A1F1F">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CA49FF" w14:textId="77777777" w:rsidR="00360FB5" w:rsidRPr="006A1F1F" w:rsidRDefault="00360FB5" w:rsidP="00553004">
            <w:pPr>
              <w:jc w:val="center"/>
              <w:rPr>
                <w:rFonts w:eastAsia="Calibri"/>
                <w:szCs w:val="22"/>
              </w:rPr>
            </w:pPr>
            <w:r w:rsidRPr="006A1F1F">
              <w:rPr>
                <w:rFonts w:eastAsia="Calibri"/>
                <w:szCs w:val="22"/>
              </w:rPr>
              <w:t>4400-5555-2326</w:t>
            </w:r>
          </w:p>
        </w:tc>
      </w:tr>
      <w:tr w:rsidR="00360FB5" w:rsidRPr="00BE6E5C" w14:paraId="37D07F9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C481E19" w14:textId="77777777" w:rsidR="00360FB5" w:rsidRPr="00BE6E5C"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B7830C" w14:textId="77777777" w:rsidR="00360FB5" w:rsidRPr="00BE6E5C" w:rsidRDefault="00360FB5" w:rsidP="00553004">
            <w:pPr>
              <w:rPr>
                <w:rFonts w:eastAsia="Calibri"/>
                <w:szCs w:val="22"/>
              </w:rPr>
            </w:pPr>
            <w:r w:rsidRPr="00BE6E5C">
              <w:rPr>
                <w:rFonts w:eastAsia="Calibri"/>
                <w:szCs w:val="22"/>
              </w:rPr>
              <w:t>ku1-1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C2B0E4A" w14:textId="77777777" w:rsidR="00360FB5" w:rsidRPr="00BE6E5C" w:rsidRDefault="00360FB5" w:rsidP="00553004">
            <w:pPr>
              <w:rPr>
                <w:rFonts w:eastAsia="Calibri"/>
                <w:szCs w:val="22"/>
              </w:rPr>
            </w:pPr>
            <w:r w:rsidRPr="00BE6E5C">
              <w:rPr>
                <w:rFonts w:eastAsia="Calibri"/>
                <w:szCs w:val="22"/>
              </w:rPr>
              <w:t>Kelias Nr. 1201–Vyliaudiškis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D03028" w14:textId="77777777" w:rsidR="00360FB5" w:rsidRPr="00BE6E5C" w:rsidRDefault="00360FB5" w:rsidP="00553004">
            <w:pPr>
              <w:jc w:val="right"/>
              <w:rPr>
                <w:rFonts w:eastAsia="Calibri"/>
                <w:szCs w:val="22"/>
              </w:rPr>
            </w:pPr>
            <w:r w:rsidRPr="00BE6E5C">
              <w:rPr>
                <w:rFonts w:eastAsia="Calibri"/>
                <w:szCs w:val="22"/>
              </w:rPr>
              <w:t>1151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4515D" w14:textId="3E5888CD" w:rsidR="00360FB5" w:rsidRPr="00BE6E5C" w:rsidRDefault="00360FB5" w:rsidP="00553004">
            <w:pPr>
              <w:jc w:val="right"/>
              <w:rPr>
                <w:rFonts w:eastAsia="Calibri"/>
                <w:szCs w:val="22"/>
              </w:rPr>
            </w:pPr>
            <w:r w:rsidRPr="00BE6E5C">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226A9" w14:textId="5DE552BE" w:rsidR="00360FB5" w:rsidRPr="00BE6E5C" w:rsidRDefault="00360FB5" w:rsidP="00553004">
            <w:pPr>
              <w:jc w:val="right"/>
              <w:rPr>
                <w:rFonts w:eastAsia="Calibri"/>
                <w:szCs w:val="22"/>
              </w:rPr>
            </w:pPr>
            <w:r w:rsidRPr="00BE6E5C">
              <w:rPr>
                <w:rFonts w:eastAsia="Calibri"/>
                <w:szCs w:val="22"/>
              </w:rPr>
              <w:t>941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22558" w14:textId="77777777" w:rsidR="00360FB5" w:rsidRPr="00BE6E5C" w:rsidRDefault="00360FB5" w:rsidP="00553004">
            <w:pPr>
              <w:jc w:val="right"/>
              <w:rPr>
                <w:rFonts w:eastAsia="Calibri"/>
                <w:szCs w:val="22"/>
              </w:rPr>
            </w:pPr>
            <w:r w:rsidRPr="00BE6E5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EF75DD" w14:textId="1BEF1AD3" w:rsidR="00360FB5" w:rsidRPr="00BE6E5C" w:rsidRDefault="00360FB5" w:rsidP="00553004">
            <w:pPr>
              <w:jc w:val="center"/>
              <w:rPr>
                <w:rFonts w:eastAsia="Calibri"/>
                <w:szCs w:val="22"/>
              </w:rPr>
            </w:pPr>
            <w:r w:rsidRPr="00BE6E5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897168" w14:textId="77777777" w:rsidR="00360FB5" w:rsidRPr="00BE6E5C" w:rsidRDefault="00360FB5" w:rsidP="00553004">
            <w:pPr>
              <w:jc w:val="center"/>
              <w:rPr>
                <w:rFonts w:eastAsia="Calibri"/>
                <w:szCs w:val="22"/>
              </w:rPr>
            </w:pPr>
            <w:r w:rsidRPr="00BE6E5C">
              <w:rPr>
                <w:rFonts w:eastAsia="Calibri"/>
                <w:szCs w:val="22"/>
              </w:rPr>
              <w:t>4400-5555-3923</w:t>
            </w:r>
          </w:p>
        </w:tc>
      </w:tr>
      <w:tr w:rsidR="00360FB5" w:rsidRPr="004B1509" w14:paraId="3745803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4BCAC42"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295457" w14:textId="77777777" w:rsidR="00360FB5" w:rsidRPr="004B1509" w:rsidRDefault="00360FB5" w:rsidP="00553004">
            <w:pPr>
              <w:rPr>
                <w:rFonts w:eastAsia="Calibri"/>
                <w:szCs w:val="22"/>
              </w:rPr>
            </w:pPr>
            <w:r w:rsidRPr="004B1509">
              <w:rPr>
                <w:rFonts w:eastAsia="Calibri"/>
                <w:szCs w:val="22"/>
              </w:rPr>
              <w:t>ku2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956AD0" w14:textId="77777777" w:rsidR="00360FB5" w:rsidRPr="004B1509" w:rsidRDefault="00360FB5" w:rsidP="00553004">
            <w:pPr>
              <w:rPr>
                <w:rFonts w:eastAsia="Calibri"/>
                <w:szCs w:val="22"/>
              </w:rPr>
            </w:pPr>
            <w:r w:rsidRPr="004B1509">
              <w:rPr>
                <w:rFonts w:eastAsia="Calibri"/>
                <w:szCs w:val="22"/>
              </w:rPr>
              <w:t>Kurkliai II–Vaiveriškės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2FAC44" w14:textId="77777777" w:rsidR="00360FB5" w:rsidRPr="004B1509" w:rsidRDefault="00360FB5" w:rsidP="00553004">
            <w:pPr>
              <w:jc w:val="right"/>
              <w:rPr>
                <w:rFonts w:eastAsia="Calibri"/>
                <w:szCs w:val="22"/>
              </w:rPr>
            </w:pPr>
            <w:r w:rsidRPr="004B1509">
              <w:rPr>
                <w:rFonts w:eastAsia="Calibri"/>
                <w:szCs w:val="22"/>
              </w:rPr>
              <w:t>3163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08C8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C49D3" w14:textId="77777777" w:rsidR="00360FB5" w:rsidRPr="004B1509" w:rsidRDefault="00360FB5" w:rsidP="00553004">
            <w:pPr>
              <w:jc w:val="right"/>
              <w:rPr>
                <w:rFonts w:eastAsia="Calibri"/>
                <w:szCs w:val="22"/>
              </w:rPr>
            </w:pPr>
            <w:r w:rsidRPr="004B1509">
              <w:rPr>
                <w:rFonts w:eastAsia="Calibri"/>
                <w:szCs w:val="22"/>
              </w:rPr>
              <w:t>3163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8E644"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68489"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F760B3" w14:textId="77777777" w:rsidR="00360FB5" w:rsidRPr="004B1509" w:rsidRDefault="00360FB5" w:rsidP="00553004">
            <w:pPr>
              <w:jc w:val="center"/>
              <w:rPr>
                <w:rFonts w:eastAsia="Calibri"/>
                <w:szCs w:val="22"/>
              </w:rPr>
            </w:pPr>
            <w:r w:rsidRPr="004B1509">
              <w:rPr>
                <w:rFonts w:eastAsia="Calibri"/>
                <w:szCs w:val="22"/>
              </w:rPr>
              <w:t>4400-5555-3956</w:t>
            </w:r>
          </w:p>
        </w:tc>
      </w:tr>
      <w:tr w:rsidR="00360FB5" w:rsidRPr="004B1509" w14:paraId="560C527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B84487"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29E163" w14:textId="77777777" w:rsidR="00360FB5" w:rsidRPr="004B1509" w:rsidRDefault="00360FB5" w:rsidP="00553004">
            <w:pPr>
              <w:rPr>
                <w:rFonts w:eastAsia="Calibri"/>
                <w:szCs w:val="22"/>
              </w:rPr>
            </w:pPr>
            <w:r w:rsidRPr="004B1509">
              <w:rPr>
                <w:rFonts w:eastAsia="Calibri"/>
                <w:szCs w:val="22"/>
              </w:rPr>
              <w:t>ku5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B84D7B" w14:textId="77777777" w:rsidR="00360FB5" w:rsidRPr="004B1509" w:rsidRDefault="00360FB5" w:rsidP="00553004">
            <w:pPr>
              <w:rPr>
                <w:rFonts w:eastAsia="Calibri"/>
                <w:szCs w:val="22"/>
              </w:rPr>
            </w:pPr>
            <w:r w:rsidRPr="004B1509">
              <w:rPr>
                <w:rFonts w:eastAsia="Calibri"/>
                <w:szCs w:val="22"/>
              </w:rPr>
              <w:t>Kelias Nr. A6–Dalinka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816292" w14:textId="77777777" w:rsidR="00360FB5" w:rsidRPr="004B1509" w:rsidRDefault="00360FB5" w:rsidP="00553004">
            <w:pPr>
              <w:jc w:val="right"/>
              <w:rPr>
                <w:rFonts w:eastAsia="Calibri"/>
                <w:szCs w:val="22"/>
              </w:rPr>
            </w:pPr>
            <w:r w:rsidRPr="004B1509">
              <w:rPr>
                <w:rFonts w:eastAsia="Calibri"/>
                <w:szCs w:val="22"/>
              </w:rPr>
              <w:t>1037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F2A5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756DE" w14:textId="77777777" w:rsidR="00360FB5" w:rsidRPr="004B1509" w:rsidRDefault="00360FB5" w:rsidP="00553004">
            <w:pPr>
              <w:jc w:val="right"/>
              <w:rPr>
                <w:rFonts w:eastAsia="Calibri"/>
                <w:szCs w:val="22"/>
              </w:rPr>
            </w:pPr>
            <w:r w:rsidRPr="004B1509">
              <w:rPr>
                <w:rFonts w:eastAsia="Calibri"/>
                <w:szCs w:val="22"/>
              </w:rPr>
              <w:t>1037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CC5CA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AB8D3"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6147CC" w14:textId="77777777" w:rsidR="00360FB5" w:rsidRPr="004B1509" w:rsidRDefault="00360FB5" w:rsidP="00553004">
            <w:pPr>
              <w:jc w:val="center"/>
              <w:rPr>
                <w:rFonts w:eastAsia="Calibri"/>
                <w:szCs w:val="22"/>
              </w:rPr>
            </w:pPr>
            <w:r w:rsidRPr="004B1509">
              <w:rPr>
                <w:rFonts w:eastAsia="Calibri"/>
                <w:szCs w:val="22"/>
              </w:rPr>
              <w:t>-</w:t>
            </w:r>
          </w:p>
        </w:tc>
      </w:tr>
      <w:tr w:rsidR="006A1F1F" w:rsidRPr="006A1F1F" w14:paraId="5F2073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1C3CA7D" w14:textId="77777777" w:rsidR="00360FB5" w:rsidRPr="006A1F1F"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3BE68A" w14:textId="77777777" w:rsidR="00360FB5" w:rsidRPr="006A1F1F" w:rsidRDefault="00360FB5" w:rsidP="00553004">
            <w:pPr>
              <w:rPr>
                <w:rFonts w:eastAsia="Calibri"/>
                <w:szCs w:val="22"/>
              </w:rPr>
            </w:pPr>
            <w:r w:rsidRPr="006A1F1F">
              <w:rPr>
                <w:rFonts w:eastAsia="Calibri"/>
                <w:szCs w:val="22"/>
              </w:rPr>
              <w:t>ku6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0820C2" w14:textId="77777777" w:rsidR="00360FB5" w:rsidRPr="006A1F1F" w:rsidRDefault="00360FB5" w:rsidP="00553004">
            <w:pPr>
              <w:rPr>
                <w:rFonts w:eastAsia="Calibri"/>
                <w:szCs w:val="22"/>
              </w:rPr>
            </w:pPr>
            <w:r w:rsidRPr="006A1F1F">
              <w:rPr>
                <w:rFonts w:eastAsia="Calibri"/>
                <w:szCs w:val="22"/>
              </w:rPr>
              <w:t>Pravažiuojamasis kelias nuo pilkapyno Užušilių k. iki Užunvėžių k. kapinių</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DDB081" w14:textId="77777777" w:rsidR="00360FB5" w:rsidRPr="006A1F1F" w:rsidRDefault="00360FB5" w:rsidP="00553004">
            <w:pPr>
              <w:jc w:val="right"/>
              <w:rPr>
                <w:rFonts w:eastAsia="Calibri"/>
                <w:szCs w:val="22"/>
              </w:rPr>
            </w:pPr>
            <w:r w:rsidRPr="006A1F1F">
              <w:rPr>
                <w:rFonts w:eastAsia="Calibri"/>
                <w:szCs w:val="22"/>
              </w:rPr>
              <w:t>2680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932C8"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E0E7B" w14:textId="77777777" w:rsidR="00360FB5" w:rsidRPr="006A1F1F" w:rsidRDefault="00360FB5" w:rsidP="00553004">
            <w:pPr>
              <w:jc w:val="right"/>
              <w:rPr>
                <w:rFonts w:eastAsia="Calibri"/>
                <w:szCs w:val="22"/>
              </w:rPr>
            </w:pPr>
            <w:r w:rsidRPr="006A1F1F">
              <w:rPr>
                <w:rFonts w:eastAsia="Calibri"/>
                <w:szCs w:val="22"/>
              </w:rPr>
              <w:t>2680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E46C6"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9DD559" w14:textId="77777777" w:rsidR="00360FB5" w:rsidRPr="006A1F1F" w:rsidRDefault="00360FB5" w:rsidP="00553004">
            <w:pPr>
              <w:jc w:val="center"/>
              <w:rPr>
                <w:rFonts w:eastAsia="Calibri"/>
                <w:szCs w:val="22"/>
              </w:rPr>
            </w:pPr>
            <w:r w:rsidRPr="006A1F1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0E92BF" w14:textId="77777777" w:rsidR="00360FB5" w:rsidRPr="006A1F1F" w:rsidRDefault="00360FB5" w:rsidP="00553004">
            <w:pPr>
              <w:jc w:val="center"/>
              <w:rPr>
                <w:rFonts w:eastAsia="Calibri"/>
                <w:szCs w:val="22"/>
              </w:rPr>
            </w:pPr>
            <w:r w:rsidRPr="006A1F1F">
              <w:rPr>
                <w:rFonts w:eastAsia="Calibri"/>
                <w:szCs w:val="22"/>
              </w:rPr>
              <w:t>-</w:t>
            </w:r>
          </w:p>
        </w:tc>
      </w:tr>
      <w:tr w:rsidR="006A1F1F" w:rsidRPr="006A1F1F" w14:paraId="44F4035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01A408D" w14:textId="77777777" w:rsidR="00360FB5" w:rsidRPr="006A1F1F"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2B11A1" w14:textId="77777777" w:rsidR="00360FB5" w:rsidRPr="006A1F1F" w:rsidRDefault="00360FB5" w:rsidP="00553004">
            <w:pPr>
              <w:rPr>
                <w:rFonts w:eastAsia="Calibri"/>
                <w:szCs w:val="22"/>
              </w:rPr>
            </w:pPr>
            <w:r w:rsidRPr="006A1F1F">
              <w:rPr>
                <w:rFonts w:eastAsia="Calibri"/>
                <w:szCs w:val="22"/>
              </w:rPr>
              <w:t>ku7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500E00" w14:textId="77777777" w:rsidR="00360FB5" w:rsidRPr="006A1F1F" w:rsidRDefault="00360FB5" w:rsidP="00553004">
            <w:pPr>
              <w:rPr>
                <w:rFonts w:eastAsia="Calibri"/>
                <w:szCs w:val="22"/>
              </w:rPr>
            </w:pPr>
            <w:r w:rsidRPr="006A1F1F">
              <w:rPr>
                <w:rFonts w:eastAsia="Calibri"/>
                <w:szCs w:val="22"/>
              </w:rPr>
              <w:t>Pravažiuojamasis kelias nuo kelio Nr. ku2 iki kelio Nr. ku6-1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35FEE7" w14:textId="7BD360CD" w:rsidR="00360FB5" w:rsidRPr="006A1F1F" w:rsidRDefault="00360FB5" w:rsidP="00553004">
            <w:pPr>
              <w:jc w:val="right"/>
              <w:rPr>
                <w:rFonts w:eastAsia="Calibri"/>
                <w:szCs w:val="22"/>
              </w:rPr>
            </w:pPr>
            <w:r w:rsidRPr="006A1F1F">
              <w:rPr>
                <w:rFonts w:eastAsia="Calibri"/>
                <w:szCs w:val="22"/>
              </w:rPr>
              <w:t>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0A2C9"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1BBB6" w14:textId="773590E1" w:rsidR="00360FB5" w:rsidRPr="006A1F1F" w:rsidRDefault="00360FB5" w:rsidP="00553004">
            <w:pPr>
              <w:jc w:val="right"/>
              <w:rPr>
                <w:rFonts w:eastAsia="Calibri"/>
                <w:szCs w:val="22"/>
              </w:rPr>
            </w:pPr>
            <w:r w:rsidRPr="006A1F1F">
              <w:rPr>
                <w:rFonts w:eastAsia="Calibri"/>
                <w:szCs w:val="22"/>
              </w:rPr>
              <w:t>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BADB8D"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5B764" w14:textId="77777777" w:rsidR="00360FB5" w:rsidRPr="006A1F1F" w:rsidRDefault="00360FB5" w:rsidP="00553004">
            <w:pPr>
              <w:jc w:val="center"/>
              <w:rPr>
                <w:rFonts w:eastAsia="Calibri"/>
                <w:szCs w:val="22"/>
              </w:rPr>
            </w:pPr>
            <w:r w:rsidRPr="006A1F1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D96B3F" w14:textId="54AA0F2A" w:rsidR="00360FB5" w:rsidRPr="006A1F1F" w:rsidRDefault="00360FB5" w:rsidP="00553004">
            <w:pPr>
              <w:jc w:val="center"/>
              <w:rPr>
                <w:rFonts w:eastAsia="Calibri"/>
                <w:szCs w:val="22"/>
              </w:rPr>
            </w:pPr>
            <w:r w:rsidRPr="006A1F1F">
              <w:rPr>
                <w:rFonts w:eastAsia="Calibri"/>
                <w:szCs w:val="22"/>
              </w:rPr>
              <w:t>4400-6332-8923</w:t>
            </w:r>
          </w:p>
        </w:tc>
      </w:tr>
      <w:tr w:rsidR="006A1F1F" w:rsidRPr="006A1F1F" w14:paraId="0D290D4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031D875" w14:textId="77777777" w:rsidR="00360FB5" w:rsidRPr="006A1F1F"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49D9E4" w14:textId="77777777" w:rsidR="00360FB5" w:rsidRPr="006A1F1F" w:rsidRDefault="00360FB5" w:rsidP="00553004">
            <w:pPr>
              <w:rPr>
                <w:rFonts w:eastAsia="Calibri"/>
                <w:szCs w:val="22"/>
              </w:rPr>
            </w:pPr>
            <w:r w:rsidRPr="006A1F1F">
              <w:rPr>
                <w:rFonts w:eastAsia="Calibri"/>
                <w:szCs w:val="22"/>
              </w:rPr>
              <w:t>ku7-1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38F46A" w14:textId="77777777" w:rsidR="00360FB5" w:rsidRPr="006A1F1F" w:rsidRDefault="00360FB5" w:rsidP="00553004">
            <w:pPr>
              <w:rPr>
                <w:rFonts w:eastAsia="Calibri"/>
                <w:szCs w:val="22"/>
              </w:rPr>
            </w:pPr>
            <w:r w:rsidRPr="006A1F1F">
              <w:rPr>
                <w:rFonts w:eastAsia="Calibri"/>
                <w:szCs w:val="22"/>
              </w:rPr>
              <w:t>Pravažiuojamasis kelias nuo kelio Nr. ku83 iki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05789F" w14:textId="5D04040B" w:rsidR="00360FB5" w:rsidRPr="006A1F1F" w:rsidRDefault="00360FB5" w:rsidP="00553004">
            <w:pPr>
              <w:jc w:val="right"/>
              <w:rPr>
                <w:rFonts w:eastAsia="Calibri"/>
                <w:szCs w:val="22"/>
              </w:rPr>
            </w:pPr>
            <w:r w:rsidRPr="006A1F1F">
              <w:rPr>
                <w:rFonts w:eastAsia="Calibri"/>
                <w:szCs w:val="22"/>
              </w:rPr>
              <w:t xml:space="preserve"> </w:t>
            </w:r>
            <w:r w:rsidR="00972ED0" w:rsidRPr="006A1F1F">
              <w:rPr>
                <w:rFonts w:eastAsia="Calibri"/>
                <w:szCs w:val="22"/>
              </w:rPr>
              <w:t>1999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15E2D"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B6CC47" w14:textId="588544AC" w:rsidR="00360FB5" w:rsidRPr="006A1F1F" w:rsidRDefault="00360FB5" w:rsidP="00553004">
            <w:pPr>
              <w:jc w:val="right"/>
              <w:rPr>
                <w:rFonts w:eastAsia="Calibri"/>
                <w:szCs w:val="22"/>
              </w:rPr>
            </w:pPr>
            <w:r w:rsidRPr="006A1F1F">
              <w:rPr>
                <w:rFonts w:eastAsia="Calibri"/>
                <w:szCs w:val="22"/>
              </w:rPr>
              <w:t>1</w:t>
            </w:r>
            <w:r w:rsidR="00972ED0" w:rsidRPr="006A1F1F">
              <w:rPr>
                <w:rFonts w:eastAsia="Calibri"/>
                <w:szCs w:val="22"/>
              </w:rPr>
              <w:t>999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770CC" w14:textId="69171235" w:rsidR="00360FB5" w:rsidRPr="006A1F1F" w:rsidRDefault="006A1F1F" w:rsidP="00553004">
            <w:pPr>
              <w:jc w:val="right"/>
              <w:rPr>
                <w:rFonts w:eastAsia="Calibri"/>
                <w:strike/>
                <w:szCs w:val="22"/>
              </w:rPr>
            </w:pPr>
            <w:r w:rsidRPr="006A1F1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A87A11" w14:textId="77777777" w:rsidR="00360FB5" w:rsidRPr="006A1F1F" w:rsidRDefault="00360FB5" w:rsidP="00553004">
            <w:pPr>
              <w:jc w:val="center"/>
              <w:rPr>
                <w:rFonts w:eastAsia="Calibri"/>
                <w:szCs w:val="22"/>
              </w:rPr>
            </w:pPr>
            <w:r w:rsidRPr="006A1F1F">
              <w:rPr>
                <w:rFonts w:eastAsia="Calibri"/>
                <w:szCs w:val="22"/>
              </w:rPr>
              <w:t>IIIv</w:t>
            </w:r>
          </w:p>
          <w:p w14:paraId="0E3F1402" w14:textId="1BEBD9FC" w:rsidR="006A1F1F" w:rsidRPr="006A1F1F" w:rsidRDefault="006A1F1F" w:rsidP="00553004">
            <w:pPr>
              <w:jc w:val="center"/>
              <w:rPr>
                <w:rFonts w:eastAsia="Calibri"/>
                <w:szCs w:val="22"/>
              </w:rPr>
            </w:pPr>
            <w:r w:rsidRPr="006A1F1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5E7E53" w14:textId="77777777" w:rsidR="00360FB5" w:rsidRPr="006A1F1F" w:rsidRDefault="00360FB5" w:rsidP="00553004">
            <w:pPr>
              <w:jc w:val="center"/>
              <w:rPr>
                <w:rFonts w:eastAsia="Calibri"/>
                <w:szCs w:val="22"/>
              </w:rPr>
            </w:pPr>
            <w:r w:rsidRPr="006A1F1F">
              <w:rPr>
                <w:rFonts w:eastAsia="Calibri"/>
                <w:szCs w:val="22"/>
              </w:rPr>
              <w:t>4400-6360-3596</w:t>
            </w:r>
          </w:p>
          <w:p w14:paraId="24EF58A9" w14:textId="032D6D5A" w:rsidR="00972ED0" w:rsidRPr="006A1F1F" w:rsidRDefault="00972ED0" w:rsidP="00553004">
            <w:pPr>
              <w:jc w:val="center"/>
              <w:rPr>
                <w:rFonts w:eastAsia="Calibri"/>
                <w:szCs w:val="22"/>
              </w:rPr>
            </w:pPr>
            <w:r w:rsidRPr="006A1F1F">
              <w:rPr>
                <w:rFonts w:eastAsia="Calibri"/>
                <w:szCs w:val="22"/>
              </w:rPr>
              <w:t>4400-6264-0473</w:t>
            </w:r>
          </w:p>
        </w:tc>
      </w:tr>
      <w:tr w:rsidR="006A1F1F" w:rsidRPr="006A1F1F" w14:paraId="1B5BEF7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AEE69DA" w14:textId="77777777" w:rsidR="00360FB5" w:rsidRPr="006A1F1F"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5FB7F9" w14:textId="77777777" w:rsidR="00360FB5" w:rsidRPr="006A1F1F" w:rsidRDefault="00360FB5" w:rsidP="00553004">
            <w:pPr>
              <w:rPr>
                <w:rFonts w:eastAsia="Calibri"/>
                <w:szCs w:val="22"/>
              </w:rPr>
            </w:pPr>
            <w:r w:rsidRPr="006A1F1F">
              <w:rPr>
                <w:rFonts w:eastAsia="Calibri"/>
                <w:szCs w:val="22"/>
              </w:rPr>
              <w:t>ku8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2194F7" w14:textId="77777777" w:rsidR="00360FB5" w:rsidRPr="006A1F1F" w:rsidRDefault="00360FB5" w:rsidP="00553004">
            <w:pPr>
              <w:rPr>
                <w:rFonts w:eastAsia="Calibri"/>
                <w:szCs w:val="22"/>
              </w:rPr>
            </w:pPr>
            <w:r w:rsidRPr="006A1F1F">
              <w:rPr>
                <w:rFonts w:eastAsia="Calibri"/>
                <w:szCs w:val="22"/>
              </w:rPr>
              <w:t>Kurkleliai–Klenuvka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5C827A" w14:textId="136013A8" w:rsidR="00360FB5" w:rsidRPr="006A1F1F" w:rsidRDefault="00360FB5" w:rsidP="00553004">
            <w:pPr>
              <w:jc w:val="right"/>
              <w:rPr>
                <w:rFonts w:eastAsia="Calibri"/>
                <w:szCs w:val="22"/>
              </w:rPr>
            </w:pPr>
            <w:r w:rsidRPr="006A1F1F">
              <w:rPr>
                <w:rFonts w:eastAsia="Calibri"/>
                <w:szCs w:val="22"/>
              </w:rPr>
              <w:t>3010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064562"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A089E2" w14:textId="67DECACD" w:rsidR="00360FB5" w:rsidRPr="006A1F1F" w:rsidRDefault="00360FB5" w:rsidP="00553004">
            <w:pPr>
              <w:jc w:val="right"/>
              <w:rPr>
                <w:rFonts w:eastAsia="Calibri"/>
                <w:szCs w:val="22"/>
              </w:rPr>
            </w:pPr>
            <w:r w:rsidRPr="006A1F1F">
              <w:rPr>
                <w:rFonts w:eastAsia="Calibri"/>
                <w:szCs w:val="22"/>
              </w:rPr>
              <w:t>3010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66F4F"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78D2C2" w14:textId="77777777" w:rsidR="00360FB5" w:rsidRPr="006A1F1F" w:rsidRDefault="00360FB5" w:rsidP="00553004">
            <w:pPr>
              <w:jc w:val="center"/>
              <w:rPr>
                <w:rFonts w:eastAsia="Calibri"/>
                <w:szCs w:val="22"/>
              </w:rPr>
            </w:pPr>
            <w:r w:rsidRPr="006A1F1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3A4B00" w14:textId="7F0ED814" w:rsidR="00360FB5" w:rsidRPr="006A1F1F" w:rsidRDefault="00360FB5" w:rsidP="00553004">
            <w:pPr>
              <w:jc w:val="center"/>
              <w:rPr>
                <w:rFonts w:eastAsia="Calibri"/>
                <w:szCs w:val="22"/>
              </w:rPr>
            </w:pPr>
            <w:r w:rsidRPr="006A1F1F">
              <w:rPr>
                <w:rFonts w:eastAsia="Calibri"/>
                <w:szCs w:val="22"/>
              </w:rPr>
              <w:t>4400-6257-8601</w:t>
            </w:r>
          </w:p>
        </w:tc>
      </w:tr>
      <w:tr w:rsidR="006A1F1F" w:rsidRPr="006A1F1F" w14:paraId="6E5FC0F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0FF092B" w14:textId="77777777" w:rsidR="00360FB5" w:rsidRPr="006A1F1F"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0F7509" w14:textId="77777777" w:rsidR="00360FB5" w:rsidRPr="006A1F1F" w:rsidRDefault="00360FB5" w:rsidP="00553004">
            <w:pPr>
              <w:rPr>
                <w:rFonts w:eastAsia="Calibri"/>
                <w:szCs w:val="22"/>
              </w:rPr>
            </w:pPr>
            <w:r w:rsidRPr="006A1F1F">
              <w:rPr>
                <w:rFonts w:eastAsia="Calibri"/>
                <w:szCs w:val="22"/>
              </w:rPr>
              <w:t>ku9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09BFDF" w14:textId="77777777" w:rsidR="00360FB5" w:rsidRPr="006A1F1F" w:rsidRDefault="00360FB5" w:rsidP="00553004">
            <w:pPr>
              <w:rPr>
                <w:rFonts w:eastAsia="Calibri"/>
                <w:szCs w:val="22"/>
              </w:rPr>
            </w:pPr>
            <w:r w:rsidRPr="006A1F1F">
              <w:rPr>
                <w:rFonts w:eastAsia="Calibri"/>
                <w:szCs w:val="22"/>
              </w:rPr>
              <w:t>Pravažiuojamasis kelias nuo kelio Nr. ku2 iki kelio Nr. ku8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12B38A" w14:textId="6EE6E343" w:rsidR="00360FB5" w:rsidRPr="006A1F1F" w:rsidRDefault="00360FB5" w:rsidP="00553004">
            <w:pPr>
              <w:jc w:val="right"/>
              <w:rPr>
                <w:rFonts w:eastAsia="Calibri"/>
                <w:szCs w:val="22"/>
              </w:rPr>
            </w:pPr>
            <w:r w:rsidRPr="006A1F1F">
              <w:rPr>
                <w:rFonts w:eastAsia="Calibri"/>
                <w:szCs w:val="22"/>
              </w:rPr>
              <w:t>1335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E93B2" w14:textId="77777777" w:rsidR="00360FB5" w:rsidRPr="006A1F1F" w:rsidRDefault="00360FB5" w:rsidP="00553004">
            <w:pPr>
              <w:jc w:val="right"/>
              <w:rPr>
                <w:rFonts w:eastAsia="Calibri"/>
                <w:szCs w:val="22"/>
              </w:rPr>
            </w:pPr>
            <w:r w:rsidRPr="006A1F1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F4CFFC" w14:textId="7669E94E" w:rsidR="00360FB5" w:rsidRPr="006A1F1F" w:rsidRDefault="00360FB5" w:rsidP="00553004">
            <w:pPr>
              <w:jc w:val="right"/>
              <w:rPr>
                <w:rFonts w:eastAsia="Calibri"/>
                <w:szCs w:val="22"/>
              </w:rPr>
            </w:pPr>
            <w:r w:rsidRPr="006A1F1F">
              <w:rPr>
                <w:rFonts w:eastAsia="Calibri"/>
                <w:szCs w:val="22"/>
              </w:rPr>
              <w:t>1335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BB27E" w14:textId="2AA97C13" w:rsidR="00360FB5" w:rsidRPr="006A1F1F" w:rsidRDefault="006A1F1F" w:rsidP="00553004">
            <w:pPr>
              <w:jc w:val="right"/>
              <w:rPr>
                <w:rFonts w:eastAsia="Calibri"/>
                <w:strike/>
                <w:szCs w:val="22"/>
              </w:rPr>
            </w:pPr>
            <w:r w:rsidRPr="006A1F1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5B4B3D" w14:textId="77777777" w:rsidR="00360FB5" w:rsidRPr="006A1F1F" w:rsidRDefault="00360FB5" w:rsidP="00553004">
            <w:pPr>
              <w:jc w:val="center"/>
              <w:rPr>
                <w:rFonts w:eastAsia="Calibri"/>
                <w:szCs w:val="22"/>
              </w:rPr>
            </w:pPr>
            <w:r w:rsidRPr="006A1F1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624E38" w14:textId="44DEB256" w:rsidR="00360FB5" w:rsidRPr="006A1F1F" w:rsidRDefault="00360FB5" w:rsidP="00553004">
            <w:pPr>
              <w:jc w:val="center"/>
              <w:rPr>
                <w:rFonts w:eastAsia="Calibri"/>
                <w:szCs w:val="22"/>
              </w:rPr>
            </w:pPr>
            <w:r w:rsidRPr="006A1F1F">
              <w:rPr>
                <w:rFonts w:eastAsia="Calibri"/>
                <w:szCs w:val="22"/>
              </w:rPr>
              <w:t>4400-6331-7219</w:t>
            </w:r>
          </w:p>
        </w:tc>
      </w:tr>
      <w:tr w:rsidR="00755194" w:rsidRPr="00755194" w14:paraId="3E924B0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A7B937B" w14:textId="77777777" w:rsidR="00360FB5" w:rsidRPr="00755194"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D5D357" w14:textId="77777777" w:rsidR="00360FB5" w:rsidRPr="00755194" w:rsidRDefault="00360FB5" w:rsidP="00553004">
            <w:pPr>
              <w:rPr>
                <w:rFonts w:eastAsia="Calibri"/>
                <w:szCs w:val="22"/>
              </w:rPr>
            </w:pPr>
            <w:r w:rsidRPr="00755194">
              <w:rPr>
                <w:rFonts w:eastAsia="Calibri"/>
                <w:szCs w:val="22"/>
              </w:rPr>
              <w:t>ku10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197B89" w14:textId="77777777" w:rsidR="00360FB5" w:rsidRPr="00755194" w:rsidRDefault="00360FB5" w:rsidP="00553004">
            <w:pPr>
              <w:rPr>
                <w:rFonts w:eastAsia="Calibri"/>
                <w:szCs w:val="22"/>
              </w:rPr>
            </w:pPr>
            <w:r w:rsidRPr="00755194">
              <w:rPr>
                <w:rFonts w:eastAsia="Calibri"/>
                <w:szCs w:val="22"/>
              </w:rPr>
              <w:t>Pravažiuojamasis kelias nuo kelio Nr. ku13 iki kelio Nr. KUSV91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A502D3" w14:textId="5A1CF1C9" w:rsidR="00360FB5" w:rsidRPr="00755194" w:rsidRDefault="00576FF6" w:rsidP="00553004">
            <w:pPr>
              <w:jc w:val="right"/>
              <w:rPr>
                <w:rFonts w:eastAsia="Calibri"/>
                <w:szCs w:val="22"/>
              </w:rPr>
            </w:pPr>
            <w:r w:rsidRPr="00755194">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A1A25"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79A77A" w14:textId="2CB35ADD" w:rsidR="00360FB5" w:rsidRPr="00755194" w:rsidRDefault="00576FF6" w:rsidP="00553004">
            <w:pPr>
              <w:jc w:val="right"/>
              <w:rPr>
                <w:rFonts w:eastAsia="Calibri"/>
                <w:szCs w:val="22"/>
              </w:rPr>
            </w:pPr>
            <w:r w:rsidRPr="00755194">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AC957" w14:textId="2E50333F" w:rsidR="00360FB5" w:rsidRPr="00755194" w:rsidRDefault="00755194" w:rsidP="00553004">
            <w:pPr>
              <w:jc w:val="right"/>
              <w:rPr>
                <w:rFonts w:eastAsia="Calibri"/>
                <w:strike/>
                <w:szCs w:val="22"/>
              </w:rPr>
            </w:pPr>
            <w:r w:rsidRPr="0075519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AD629" w14:textId="77777777" w:rsidR="00360FB5" w:rsidRPr="00755194" w:rsidRDefault="00360FB5" w:rsidP="00553004">
            <w:pPr>
              <w:jc w:val="center"/>
              <w:rPr>
                <w:rFonts w:eastAsia="Calibri"/>
                <w:szCs w:val="22"/>
              </w:rPr>
            </w:pPr>
            <w:r w:rsidRPr="0075519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E6CEA4" w14:textId="3CDD08CE" w:rsidR="00360FB5" w:rsidRPr="00755194" w:rsidRDefault="00576FF6" w:rsidP="00553004">
            <w:pPr>
              <w:jc w:val="center"/>
              <w:rPr>
                <w:rFonts w:eastAsia="Calibri"/>
                <w:szCs w:val="22"/>
              </w:rPr>
            </w:pPr>
            <w:r w:rsidRPr="00755194">
              <w:rPr>
                <w:rFonts w:eastAsia="Calibri"/>
                <w:szCs w:val="22"/>
              </w:rPr>
              <w:t>4400-6264-0484</w:t>
            </w:r>
          </w:p>
        </w:tc>
      </w:tr>
      <w:tr w:rsidR="00755194" w:rsidRPr="00755194" w14:paraId="2378C5D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56646E" w14:textId="77777777" w:rsidR="00360FB5" w:rsidRPr="00755194"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578B9B" w14:textId="77777777" w:rsidR="00360FB5" w:rsidRPr="00755194" w:rsidRDefault="00360FB5" w:rsidP="00553004">
            <w:pPr>
              <w:rPr>
                <w:rFonts w:eastAsia="Calibri"/>
                <w:szCs w:val="22"/>
              </w:rPr>
            </w:pPr>
            <w:r w:rsidRPr="00755194">
              <w:rPr>
                <w:rFonts w:eastAsia="Calibri"/>
                <w:szCs w:val="22"/>
              </w:rPr>
              <w:t>ku11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938344" w14:textId="77777777" w:rsidR="00360FB5" w:rsidRPr="00755194" w:rsidRDefault="00360FB5" w:rsidP="00553004">
            <w:pPr>
              <w:rPr>
                <w:rFonts w:eastAsia="Calibri"/>
                <w:szCs w:val="22"/>
              </w:rPr>
            </w:pPr>
            <w:r w:rsidRPr="00755194">
              <w:rPr>
                <w:rFonts w:eastAsia="Calibri"/>
                <w:szCs w:val="22"/>
              </w:rPr>
              <w:t>Kurkliai II–Buteikiai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1F85E4" w14:textId="47C48028" w:rsidR="00360FB5" w:rsidRPr="00755194" w:rsidRDefault="00360FB5" w:rsidP="00553004">
            <w:pPr>
              <w:jc w:val="right"/>
              <w:rPr>
                <w:rFonts w:eastAsia="Calibri"/>
                <w:szCs w:val="22"/>
              </w:rPr>
            </w:pPr>
            <w:r w:rsidRPr="00755194">
              <w:rPr>
                <w:rFonts w:eastAsia="Calibri"/>
                <w:szCs w:val="22"/>
              </w:rPr>
              <w:t>4317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072E4"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C24605B" w14:textId="6456B4EC" w:rsidR="00360FB5" w:rsidRPr="00755194" w:rsidRDefault="00755194"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1607E" w14:textId="5875494F" w:rsidR="00360FB5" w:rsidRPr="00755194" w:rsidRDefault="00360FB5" w:rsidP="00553004">
            <w:pPr>
              <w:jc w:val="right"/>
              <w:rPr>
                <w:rFonts w:eastAsia="Calibri"/>
                <w:szCs w:val="22"/>
              </w:rPr>
            </w:pPr>
            <w:r w:rsidRPr="00755194">
              <w:rPr>
                <w:rFonts w:eastAsia="Calibri"/>
                <w:szCs w:val="22"/>
              </w:rPr>
              <w:t xml:space="preserve"> 4317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2FAF06" w14:textId="77777777" w:rsidR="00360FB5" w:rsidRPr="00755194" w:rsidRDefault="00360FB5" w:rsidP="00553004">
            <w:pPr>
              <w:jc w:val="center"/>
              <w:rPr>
                <w:rFonts w:eastAsia="Calibri"/>
                <w:szCs w:val="22"/>
              </w:rPr>
            </w:pPr>
            <w:r w:rsidRPr="0075519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5A2636" w14:textId="768EC8BB" w:rsidR="00360FB5" w:rsidRPr="00755194" w:rsidRDefault="00360FB5" w:rsidP="00553004">
            <w:pPr>
              <w:jc w:val="center"/>
              <w:rPr>
                <w:rFonts w:eastAsia="Calibri"/>
                <w:szCs w:val="22"/>
              </w:rPr>
            </w:pPr>
            <w:r w:rsidRPr="00755194">
              <w:rPr>
                <w:rFonts w:eastAsia="Calibri"/>
                <w:szCs w:val="22"/>
              </w:rPr>
              <w:t>4400-6257-8598</w:t>
            </w:r>
          </w:p>
        </w:tc>
      </w:tr>
      <w:tr w:rsidR="00755194" w:rsidRPr="00755194" w14:paraId="782D7F8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B4A122E" w14:textId="77777777" w:rsidR="00360FB5" w:rsidRPr="00755194"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A86972" w14:textId="77777777" w:rsidR="00360FB5" w:rsidRPr="00755194" w:rsidRDefault="00360FB5" w:rsidP="00553004">
            <w:pPr>
              <w:rPr>
                <w:rFonts w:eastAsia="Calibri"/>
                <w:szCs w:val="22"/>
              </w:rPr>
            </w:pPr>
            <w:r w:rsidRPr="00755194">
              <w:rPr>
                <w:rFonts w:eastAsia="Calibri"/>
                <w:szCs w:val="22"/>
              </w:rPr>
              <w:t>ku11-1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E20245" w14:textId="77777777" w:rsidR="00360FB5" w:rsidRPr="00755194" w:rsidRDefault="00360FB5" w:rsidP="00553004">
            <w:pPr>
              <w:rPr>
                <w:rFonts w:eastAsia="Calibri"/>
                <w:szCs w:val="22"/>
              </w:rPr>
            </w:pPr>
            <w:r w:rsidRPr="00755194">
              <w:rPr>
                <w:rFonts w:eastAsia="Calibri"/>
                <w:szCs w:val="22"/>
              </w:rPr>
              <w:t>Pravažiuojamasis kelias nuo kelio Nr. ku11 iki kelio Nr. ku12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7DF252" w14:textId="268A402E" w:rsidR="00360FB5" w:rsidRPr="00755194" w:rsidRDefault="00360FB5" w:rsidP="00553004">
            <w:pPr>
              <w:jc w:val="right"/>
              <w:rPr>
                <w:rFonts w:eastAsia="Calibri"/>
                <w:szCs w:val="22"/>
              </w:rPr>
            </w:pPr>
            <w:r w:rsidRPr="00755194">
              <w:rPr>
                <w:rFonts w:eastAsia="Calibri"/>
                <w:szCs w:val="22"/>
              </w:rPr>
              <w:t>451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62B27"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723848" w14:textId="20CCEE71" w:rsidR="00360FB5" w:rsidRPr="00755194" w:rsidRDefault="00360FB5" w:rsidP="00553004">
            <w:pPr>
              <w:jc w:val="right"/>
              <w:rPr>
                <w:rFonts w:eastAsia="Calibri"/>
                <w:szCs w:val="22"/>
              </w:rPr>
            </w:pPr>
            <w:r w:rsidRPr="00755194">
              <w:rPr>
                <w:rFonts w:eastAsia="Calibri"/>
                <w:szCs w:val="22"/>
              </w:rPr>
              <w:t>451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5F613"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E2186" w14:textId="77777777" w:rsidR="00360FB5" w:rsidRPr="00755194" w:rsidRDefault="00360FB5" w:rsidP="00553004">
            <w:pPr>
              <w:jc w:val="center"/>
              <w:rPr>
                <w:rFonts w:eastAsia="Calibri"/>
                <w:szCs w:val="22"/>
              </w:rPr>
            </w:pPr>
            <w:r w:rsidRPr="0075519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F8FDCC" w14:textId="197F03FC" w:rsidR="00360FB5" w:rsidRPr="00755194" w:rsidRDefault="00360FB5" w:rsidP="00553004">
            <w:pPr>
              <w:jc w:val="center"/>
              <w:rPr>
                <w:rFonts w:eastAsia="Calibri"/>
                <w:szCs w:val="22"/>
              </w:rPr>
            </w:pPr>
            <w:r w:rsidRPr="00755194">
              <w:rPr>
                <w:rFonts w:eastAsia="Calibri"/>
                <w:szCs w:val="22"/>
              </w:rPr>
              <w:t>4400-6257-8589</w:t>
            </w:r>
          </w:p>
        </w:tc>
      </w:tr>
      <w:tr w:rsidR="00755194" w:rsidRPr="00755194" w14:paraId="039A1B8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817692" w14:textId="77777777" w:rsidR="00360FB5" w:rsidRPr="00755194"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AE7882" w14:textId="77777777" w:rsidR="00360FB5" w:rsidRPr="00755194" w:rsidRDefault="00360FB5" w:rsidP="00553004">
            <w:pPr>
              <w:rPr>
                <w:rFonts w:eastAsia="Calibri"/>
                <w:szCs w:val="22"/>
              </w:rPr>
            </w:pPr>
            <w:r w:rsidRPr="00755194">
              <w:rPr>
                <w:rFonts w:eastAsia="Calibri"/>
                <w:szCs w:val="22"/>
              </w:rPr>
              <w:t>ku12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51F947" w14:textId="77777777" w:rsidR="00360FB5" w:rsidRPr="00755194" w:rsidRDefault="00360FB5" w:rsidP="00553004">
            <w:pPr>
              <w:rPr>
                <w:rFonts w:eastAsia="Calibri"/>
                <w:szCs w:val="22"/>
              </w:rPr>
            </w:pPr>
            <w:r w:rsidRPr="00755194">
              <w:rPr>
                <w:rFonts w:eastAsia="Calibri"/>
                <w:szCs w:val="22"/>
              </w:rPr>
              <w:t>Pravažiuojamasis kelias nuo kelio Nr. 1225 iki Dirvonų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D501EC" w14:textId="70E434B2" w:rsidR="00360FB5" w:rsidRPr="00755194" w:rsidRDefault="00360FB5" w:rsidP="00553004">
            <w:pPr>
              <w:jc w:val="right"/>
              <w:rPr>
                <w:rFonts w:eastAsia="Calibri"/>
                <w:szCs w:val="22"/>
              </w:rPr>
            </w:pPr>
            <w:r w:rsidRPr="00755194">
              <w:rPr>
                <w:rFonts w:eastAsia="Calibri"/>
                <w:szCs w:val="22"/>
              </w:rPr>
              <w:t xml:space="preserve"> 1738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76825"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309C4" w14:textId="7DC69416" w:rsidR="00360FB5" w:rsidRPr="00755194" w:rsidRDefault="00360FB5" w:rsidP="00553004">
            <w:pPr>
              <w:jc w:val="right"/>
              <w:rPr>
                <w:rFonts w:eastAsia="Calibri"/>
                <w:szCs w:val="22"/>
              </w:rPr>
            </w:pPr>
            <w:r w:rsidRPr="00755194">
              <w:rPr>
                <w:rFonts w:eastAsia="Calibri"/>
                <w:szCs w:val="22"/>
              </w:rPr>
              <w:t xml:space="preserve"> 1738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A7DA1"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26E58" w14:textId="77777777" w:rsidR="00360FB5" w:rsidRPr="00755194" w:rsidRDefault="00360FB5" w:rsidP="00553004">
            <w:pPr>
              <w:jc w:val="center"/>
              <w:rPr>
                <w:rFonts w:eastAsia="Calibri"/>
                <w:szCs w:val="22"/>
              </w:rPr>
            </w:pPr>
            <w:r w:rsidRPr="0075519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7FEC53" w14:textId="743A4048" w:rsidR="00360FB5" w:rsidRPr="00755194" w:rsidRDefault="00360FB5" w:rsidP="00553004">
            <w:pPr>
              <w:jc w:val="center"/>
              <w:rPr>
                <w:rFonts w:eastAsia="Calibri"/>
                <w:szCs w:val="22"/>
              </w:rPr>
            </w:pPr>
            <w:r w:rsidRPr="00755194">
              <w:rPr>
                <w:rFonts w:eastAsia="Calibri"/>
                <w:szCs w:val="22"/>
              </w:rPr>
              <w:t>4400-6257-8612</w:t>
            </w:r>
          </w:p>
        </w:tc>
      </w:tr>
      <w:tr w:rsidR="00755194" w:rsidRPr="00755194" w14:paraId="18F562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1DADD4" w14:textId="77777777" w:rsidR="00360FB5" w:rsidRPr="00755194"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A27DEC" w14:textId="77777777" w:rsidR="00360FB5" w:rsidRPr="00755194" w:rsidRDefault="00360FB5" w:rsidP="00553004">
            <w:pPr>
              <w:rPr>
                <w:rFonts w:eastAsia="Calibri"/>
                <w:szCs w:val="22"/>
              </w:rPr>
            </w:pPr>
            <w:r w:rsidRPr="00755194">
              <w:rPr>
                <w:rFonts w:eastAsia="Calibri"/>
                <w:szCs w:val="22"/>
              </w:rPr>
              <w:t>ku13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C5B3C1" w14:textId="77777777" w:rsidR="00360FB5" w:rsidRPr="00755194" w:rsidRDefault="00360FB5" w:rsidP="00553004">
            <w:pPr>
              <w:rPr>
                <w:rFonts w:eastAsia="Calibri"/>
                <w:szCs w:val="22"/>
              </w:rPr>
            </w:pPr>
            <w:r w:rsidRPr="00755194">
              <w:rPr>
                <w:rFonts w:eastAsia="Calibri"/>
                <w:szCs w:val="22"/>
              </w:rPr>
              <w:t>Pravažiuojamasis kelias nuo kelio Nr. ku14 iki kelio Nr. ku10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68DD80C" w14:textId="462C00E9" w:rsidR="00360FB5" w:rsidRPr="00755194" w:rsidRDefault="00111251" w:rsidP="00553004">
            <w:pPr>
              <w:jc w:val="right"/>
              <w:rPr>
                <w:rFonts w:eastAsia="Calibri"/>
                <w:szCs w:val="22"/>
              </w:rPr>
            </w:pPr>
            <w:r w:rsidRPr="00755194">
              <w:rPr>
                <w:rFonts w:eastAsia="Calibri"/>
                <w:szCs w:val="22"/>
              </w:rPr>
              <w:t xml:space="preserve"> 634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A5EB2D"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BD446" w14:textId="487AD7A5" w:rsidR="00360FB5" w:rsidRPr="00755194" w:rsidRDefault="00111251" w:rsidP="00553004">
            <w:pPr>
              <w:jc w:val="right"/>
              <w:rPr>
                <w:rFonts w:eastAsia="Calibri"/>
                <w:szCs w:val="22"/>
              </w:rPr>
            </w:pPr>
            <w:r w:rsidRPr="00755194">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B3A61" w14:textId="212BBA4C" w:rsidR="00360FB5" w:rsidRPr="00755194" w:rsidRDefault="00111251" w:rsidP="00553004">
            <w:pPr>
              <w:jc w:val="right"/>
              <w:rPr>
                <w:rFonts w:eastAsia="Calibri"/>
                <w:szCs w:val="22"/>
              </w:rPr>
            </w:pPr>
            <w:r w:rsidRPr="00755194">
              <w:rPr>
                <w:rFonts w:eastAsia="Calibri"/>
                <w:szCs w:val="22"/>
              </w:rPr>
              <w:t xml:space="preserve"> 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0B5083" w14:textId="77777777" w:rsidR="00360FB5" w:rsidRPr="00755194" w:rsidRDefault="00360FB5" w:rsidP="00553004">
            <w:pPr>
              <w:jc w:val="center"/>
              <w:rPr>
                <w:rFonts w:eastAsia="Calibri"/>
                <w:szCs w:val="22"/>
              </w:rPr>
            </w:pPr>
            <w:r w:rsidRPr="0075519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1C910D" w14:textId="3B2818DE" w:rsidR="00360FB5" w:rsidRPr="00755194" w:rsidRDefault="00111251" w:rsidP="00553004">
            <w:pPr>
              <w:jc w:val="center"/>
              <w:rPr>
                <w:rFonts w:eastAsia="Calibri"/>
                <w:szCs w:val="22"/>
              </w:rPr>
            </w:pPr>
            <w:r w:rsidRPr="00755194">
              <w:rPr>
                <w:rFonts w:eastAsia="Calibri"/>
                <w:szCs w:val="22"/>
              </w:rPr>
              <w:t>4400-6264-0508</w:t>
            </w:r>
          </w:p>
        </w:tc>
      </w:tr>
      <w:tr w:rsidR="00755194" w:rsidRPr="00755194" w14:paraId="7AA5B6E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8E1420B" w14:textId="77777777" w:rsidR="00360FB5" w:rsidRPr="00755194"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AF63F6" w14:textId="77777777" w:rsidR="00360FB5" w:rsidRPr="00755194" w:rsidRDefault="00360FB5" w:rsidP="00553004">
            <w:pPr>
              <w:rPr>
                <w:rFonts w:eastAsia="Calibri"/>
                <w:szCs w:val="22"/>
              </w:rPr>
            </w:pPr>
            <w:r w:rsidRPr="00755194">
              <w:rPr>
                <w:rFonts w:eastAsia="Calibri"/>
                <w:szCs w:val="22"/>
              </w:rPr>
              <w:t>ku14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9A7E2E" w14:textId="77777777" w:rsidR="00360FB5" w:rsidRPr="00755194" w:rsidRDefault="00360FB5" w:rsidP="00553004">
            <w:pPr>
              <w:rPr>
                <w:rFonts w:eastAsia="Calibri"/>
                <w:szCs w:val="22"/>
              </w:rPr>
            </w:pPr>
            <w:r w:rsidRPr="00755194">
              <w:rPr>
                <w:rFonts w:eastAsia="Calibri"/>
                <w:szCs w:val="22"/>
              </w:rPr>
              <w:t>Kurkliai–Moliakalnis–kelias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CE76BD2" w14:textId="77777777" w:rsidR="00360FB5" w:rsidRPr="00755194" w:rsidRDefault="00360FB5" w:rsidP="00553004">
            <w:pPr>
              <w:jc w:val="right"/>
              <w:rPr>
                <w:rFonts w:eastAsia="Calibri"/>
                <w:szCs w:val="22"/>
              </w:rPr>
            </w:pPr>
            <w:r w:rsidRPr="00755194">
              <w:rPr>
                <w:rFonts w:eastAsia="Calibri"/>
                <w:szCs w:val="22"/>
              </w:rPr>
              <w:t>2375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05193"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E638A9" w14:textId="77777777" w:rsidR="00360FB5" w:rsidRPr="00755194" w:rsidRDefault="00360FB5" w:rsidP="00553004">
            <w:pPr>
              <w:jc w:val="right"/>
              <w:rPr>
                <w:rFonts w:eastAsia="Calibri"/>
                <w:szCs w:val="22"/>
              </w:rPr>
            </w:pPr>
            <w:r w:rsidRPr="00755194">
              <w:rPr>
                <w:rFonts w:eastAsia="Calibri"/>
                <w:szCs w:val="22"/>
              </w:rPr>
              <w:t>2375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189770"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76A10B" w14:textId="77777777" w:rsidR="00360FB5" w:rsidRPr="00755194" w:rsidRDefault="00360FB5" w:rsidP="00553004">
            <w:pPr>
              <w:jc w:val="center"/>
              <w:rPr>
                <w:rFonts w:eastAsia="Calibri"/>
                <w:szCs w:val="22"/>
              </w:rPr>
            </w:pPr>
            <w:r w:rsidRPr="0075519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0CF87D" w14:textId="77777777" w:rsidR="00360FB5" w:rsidRPr="00755194" w:rsidRDefault="00360FB5" w:rsidP="00553004">
            <w:pPr>
              <w:jc w:val="center"/>
              <w:rPr>
                <w:rFonts w:eastAsia="Calibri"/>
                <w:szCs w:val="22"/>
              </w:rPr>
            </w:pPr>
            <w:r w:rsidRPr="00755194">
              <w:rPr>
                <w:rFonts w:eastAsia="Calibri"/>
                <w:szCs w:val="22"/>
              </w:rPr>
              <w:t>4400-5435-6095</w:t>
            </w:r>
          </w:p>
        </w:tc>
      </w:tr>
      <w:tr w:rsidR="00755194" w:rsidRPr="00755194" w14:paraId="6547D9A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267113D" w14:textId="77777777" w:rsidR="00360FB5" w:rsidRPr="00755194"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0D3019" w14:textId="77777777" w:rsidR="00360FB5" w:rsidRPr="00755194" w:rsidRDefault="00360FB5" w:rsidP="00553004">
            <w:pPr>
              <w:rPr>
                <w:rFonts w:eastAsia="Calibri"/>
                <w:szCs w:val="22"/>
              </w:rPr>
            </w:pPr>
            <w:r w:rsidRPr="00755194">
              <w:rPr>
                <w:rFonts w:eastAsia="Calibri"/>
                <w:szCs w:val="22"/>
              </w:rPr>
              <w:t>ku15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FAE7E1" w14:textId="77777777" w:rsidR="00360FB5" w:rsidRPr="00755194" w:rsidRDefault="00360FB5" w:rsidP="00553004">
            <w:pPr>
              <w:rPr>
                <w:rFonts w:eastAsia="Calibri"/>
                <w:szCs w:val="22"/>
              </w:rPr>
            </w:pPr>
            <w:r w:rsidRPr="00755194">
              <w:rPr>
                <w:rFonts w:eastAsia="Calibri"/>
                <w:szCs w:val="22"/>
              </w:rPr>
              <w:t>Pravažiuojamasis kelias nuo Kališkų k. iki Buteikių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9E7070" w14:textId="2596AC4F" w:rsidR="00360FB5" w:rsidRPr="00755194" w:rsidRDefault="00001F26" w:rsidP="00553004">
            <w:pPr>
              <w:jc w:val="right"/>
              <w:rPr>
                <w:rFonts w:eastAsia="Calibri"/>
                <w:szCs w:val="22"/>
              </w:rPr>
            </w:pPr>
            <w:r w:rsidRPr="00755194">
              <w:rPr>
                <w:rFonts w:eastAsia="Calibri"/>
                <w:szCs w:val="22"/>
              </w:rPr>
              <w:t xml:space="preserve"> 396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4C6064"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1A9ECA"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A89A6" w14:textId="205D1D1B" w:rsidR="00360FB5" w:rsidRPr="00755194" w:rsidRDefault="00001F26" w:rsidP="00553004">
            <w:pPr>
              <w:jc w:val="right"/>
              <w:rPr>
                <w:rFonts w:eastAsia="Calibri"/>
                <w:szCs w:val="22"/>
              </w:rPr>
            </w:pPr>
            <w:r w:rsidRPr="00755194">
              <w:rPr>
                <w:rFonts w:eastAsia="Calibri"/>
                <w:szCs w:val="22"/>
              </w:rPr>
              <w:t>396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F45C0" w14:textId="77777777" w:rsidR="00360FB5" w:rsidRPr="00755194" w:rsidRDefault="00360FB5" w:rsidP="00553004">
            <w:pPr>
              <w:jc w:val="center"/>
              <w:rPr>
                <w:rFonts w:eastAsia="Calibri"/>
                <w:szCs w:val="22"/>
              </w:rPr>
            </w:pPr>
            <w:r w:rsidRPr="0075519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73A32D" w14:textId="3F439E7F" w:rsidR="00360FB5" w:rsidRPr="00755194" w:rsidRDefault="00001F26" w:rsidP="00553004">
            <w:pPr>
              <w:jc w:val="center"/>
              <w:rPr>
                <w:rFonts w:eastAsia="Calibri"/>
                <w:szCs w:val="22"/>
              </w:rPr>
            </w:pPr>
            <w:r w:rsidRPr="00755194">
              <w:rPr>
                <w:rFonts w:eastAsia="Calibri"/>
                <w:szCs w:val="22"/>
              </w:rPr>
              <w:t>4400-6390-5277</w:t>
            </w:r>
          </w:p>
        </w:tc>
      </w:tr>
      <w:tr w:rsidR="00755194" w:rsidRPr="00755194" w14:paraId="5095AC0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749D574" w14:textId="77777777" w:rsidR="00360FB5" w:rsidRPr="00755194"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8E7D36" w14:textId="77777777" w:rsidR="00360FB5" w:rsidRPr="00755194" w:rsidRDefault="00360FB5" w:rsidP="00553004">
            <w:pPr>
              <w:rPr>
                <w:rFonts w:eastAsia="Calibri"/>
                <w:szCs w:val="22"/>
              </w:rPr>
            </w:pPr>
            <w:r w:rsidRPr="00755194">
              <w:rPr>
                <w:rFonts w:eastAsia="Calibri"/>
                <w:szCs w:val="22"/>
              </w:rPr>
              <w:t>ku17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6651B1" w14:textId="77777777" w:rsidR="00360FB5" w:rsidRPr="00755194" w:rsidRDefault="00360FB5" w:rsidP="00553004">
            <w:pPr>
              <w:rPr>
                <w:rFonts w:eastAsia="Calibri"/>
                <w:szCs w:val="22"/>
              </w:rPr>
            </w:pPr>
            <w:r w:rsidRPr="00755194">
              <w:rPr>
                <w:rFonts w:eastAsia="Calibri"/>
                <w:szCs w:val="22"/>
              </w:rPr>
              <w:t>Pravažiuojamasis kelias nuo kelio Nr. 1201 iki kelio Nr. A6 (Moliakalnio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58BB4E" w14:textId="0CAFCB6A" w:rsidR="00360FB5" w:rsidRPr="00755194" w:rsidRDefault="00360FB5" w:rsidP="00553004">
            <w:pPr>
              <w:jc w:val="right"/>
              <w:rPr>
                <w:rFonts w:eastAsia="Calibri"/>
                <w:szCs w:val="22"/>
              </w:rPr>
            </w:pPr>
            <w:r w:rsidRPr="00755194">
              <w:rPr>
                <w:rFonts w:eastAsia="Calibri"/>
                <w:szCs w:val="22"/>
              </w:rPr>
              <w:t xml:space="preserve"> 2026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68E88"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6C029" w14:textId="4F1B51C3" w:rsidR="00360FB5" w:rsidRPr="00755194" w:rsidRDefault="00360FB5" w:rsidP="00553004">
            <w:pPr>
              <w:jc w:val="right"/>
              <w:rPr>
                <w:rFonts w:eastAsia="Calibri"/>
                <w:szCs w:val="22"/>
              </w:rPr>
            </w:pPr>
            <w:r w:rsidRPr="00755194">
              <w:rPr>
                <w:rFonts w:eastAsia="Calibri"/>
                <w:szCs w:val="22"/>
              </w:rPr>
              <w:t xml:space="preserve"> 2026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6CD0C"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50B45" w14:textId="77777777" w:rsidR="00360FB5" w:rsidRPr="00755194" w:rsidRDefault="00360FB5" w:rsidP="00553004">
            <w:pPr>
              <w:jc w:val="center"/>
              <w:rPr>
                <w:rFonts w:eastAsia="Calibri"/>
                <w:szCs w:val="22"/>
              </w:rPr>
            </w:pPr>
            <w:r w:rsidRPr="0075519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9E1B99" w14:textId="77777777" w:rsidR="00360FB5" w:rsidRPr="00755194" w:rsidRDefault="00360FB5" w:rsidP="00553004">
            <w:pPr>
              <w:jc w:val="center"/>
              <w:rPr>
                <w:rFonts w:eastAsia="Calibri"/>
                <w:szCs w:val="22"/>
              </w:rPr>
            </w:pPr>
            <w:r w:rsidRPr="00755194">
              <w:rPr>
                <w:rFonts w:eastAsia="Calibri"/>
                <w:szCs w:val="22"/>
              </w:rPr>
              <w:t>4400-5435-6119</w:t>
            </w:r>
          </w:p>
        </w:tc>
      </w:tr>
      <w:tr w:rsidR="00755194" w:rsidRPr="00755194" w14:paraId="08F6F31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8F459AA" w14:textId="77777777" w:rsidR="00360FB5" w:rsidRPr="00755194"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20842E" w14:textId="77777777" w:rsidR="00360FB5" w:rsidRPr="00755194" w:rsidRDefault="00360FB5" w:rsidP="00553004">
            <w:pPr>
              <w:rPr>
                <w:rFonts w:eastAsia="Calibri"/>
                <w:szCs w:val="22"/>
              </w:rPr>
            </w:pPr>
            <w:r w:rsidRPr="00755194">
              <w:rPr>
                <w:rFonts w:eastAsia="Calibri"/>
                <w:szCs w:val="22"/>
              </w:rPr>
              <w:t>ku18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7BC61C" w14:textId="77777777" w:rsidR="00360FB5" w:rsidRPr="00755194" w:rsidRDefault="00360FB5" w:rsidP="00553004">
            <w:pPr>
              <w:rPr>
                <w:rFonts w:eastAsia="Calibri"/>
                <w:szCs w:val="22"/>
              </w:rPr>
            </w:pPr>
            <w:r w:rsidRPr="00755194">
              <w:rPr>
                <w:rFonts w:eastAsia="Calibri"/>
                <w:szCs w:val="22"/>
              </w:rPr>
              <w:t>Privažiuojamasis kelias prie gyvenamųjų namų Moliakalnio k. nuo kelio Nr. ku17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6BDB24" w14:textId="77777777" w:rsidR="00360FB5" w:rsidRPr="00755194" w:rsidRDefault="00360FB5" w:rsidP="00553004">
            <w:pPr>
              <w:jc w:val="right"/>
              <w:rPr>
                <w:rFonts w:eastAsia="Calibri"/>
                <w:szCs w:val="22"/>
              </w:rPr>
            </w:pPr>
            <w:r w:rsidRPr="00755194">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2CC0B"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21AA547" w14:textId="6D67B306" w:rsidR="00360FB5" w:rsidRPr="00755194" w:rsidRDefault="00755194"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36232" w14:textId="77777777" w:rsidR="00360FB5" w:rsidRPr="00755194" w:rsidRDefault="00360FB5" w:rsidP="00553004">
            <w:pPr>
              <w:jc w:val="right"/>
              <w:rPr>
                <w:rFonts w:eastAsia="Calibri"/>
                <w:szCs w:val="22"/>
              </w:rPr>
            </w:pPr>
            <w:r w:rsidRPr="00755194">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1AE3FE" w14:textId="77777777" w:rsidR="00360FB5" w:rsidRPr="00755194" w:rsidRDefault="00360FB5" w:rsidP="00553004">
            <w:pPr>
              <w:jc w:val="center"/>
              <w:rPr>
                <w:rFonts w:eastAsia="Calibri"/>
                <w:szCs w:val="22"/>
              </w:rPr>
            </w:pPr>
            <w:r w:rsidRPr="00755194">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A95A37" w14:textId="77777777" w:rsidR="00360FB5" w:rsidRPr="00755194" w:rsidRDefault="00360FB5" w:rsidP="00553004">
            <w:pPr>
              <w:jc w:val="center"/>
              <w:rPr>
                <w:rFonts w:eastAsia="Calibri"/>
                <w:szCs w:val="22"/>
              </w:rPr>
            </w:pPr>
            <w:r w:rsidRPr="00755194">
              <w:rPr>
                <w:rFonts w:eastAsia="Calibri"/>
                <w:szCs w:val="22"/>
              </w:rPr>
              <w:t>-</w:t>
            </w:r>
          </w:p>
        </w:tc>
      </w:tr>
      <w:tr w:rsidR="00755194" w:rsidRPr="00755194" w14:paraId="655A934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D927DB" w14:textId="77777777" w:rsidR="00360FB5" w:rsidRPr="00755194"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DAB642" w14:textId="77777777" w:rsidR="00360FB5" w:rsidRPr="00755194" w:rsidRDefault="00360FB5" w:rsidP="00553004">
            <w:pPr>
              <w:rPr>
                <w:rFonts w:eastAsia="Calibri"/>
                <w:szCs w:val="22"/>
              </w:rPr>
            </w:pPr>
            <w:r w:rsidRPr="00755194">
              <w:rPr>
                <w:rFonts w:eastAsia="Calibri"/>
                <w:szCs w:val="22"/>
              </w:rPr>
              <w:t>ku19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8EB034" w14:textId="77777777" w:rsidR="00360FB5" w:rsidRPr="00755194" w:rsidRDefault="00360FB5" w:rsidP="00553004">
            <w:pPr>
              <w:rPr>
                <w:rFonts w:eastAsia="Calibri"/>
                <w:szCs w:val="22"/>
              </w:rPr>
            </w:pPr>
            <w:r w:rsidRPr="00755194">
              <w:rPr>
                <w:rFonts w:eastAsia="Calibri"/>
                <w:szCs w:val="22"/>
              </w:rPr>
              <w:t>Privažiuojamasis kelias prie gyvenamųjų namų nuo Kurklių I k., Stirnų Tako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0ABDDD" w14:textId="392B31C0" w:rsidR="00360FB5" w:rsidRPr="00755194" w:rsidRDefault="006D763A" w:rsidP="00553004">
            <w:pPr>
              <w:jc w:val="right"/>
              <w:rPr>
                <w:rFonts w:eastAsia="Calibri"/>
                <w:szCs w:val="22"/>
              </w:rPr>
            </w:pPr>
            <w:r w:rsidRPr="00755194">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2B49B"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C7778AC" w14:textId="3E4BDF98" w:rsidR="00360FB5" w:rsidRPr="00755194" w:rsidRDefault="00755194"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D3A92" w14:textId="49206086" w:rsidR="00360FB5" w:rsidRPr="00755194" w:rsidRDefault="006D763A" w:rsidP="00553004">
            <w:pPr>
              <w:jc w:val="right"/>
              <w:rPr>
                <w:rFonts w:eastAsia="Calibri"/>
                <w:szCs w:val="22"/>
              </w:rPr>
            </w:pPr>
            <w:r w:rsidRPr="00755194">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CD5F1" w14:textId="77777777" w:rsidR="00360FB5" w:rsidRPr="00755194" w:rsidRDefault="00360FB5" w:rsidP="00553004">
            <w:pPr>
              <w:jc w:val="center"/>
              <w:rPr>
                <w:rFonts w:eastAsia="Calibri"/>
                <w:szCs w:val="22"/>
              </w:rPr>
            </w:pPr>
            <w:r w:rsidRPr="0075519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C875C3" w14:textId="1B5150CF" w:rsidR="00360FB5" w:rsidRPr="00755194" w:rsidRDefault="006D763A" w:rsidP="00553004">
            <w:pPr>
              <w:jc w:val="center"/>
              <w:rPr>
                <w:rFonts w:eastAsia="Calibri"/>
                <w:szCs w:val="22"/>
              </w:rPr>
            </w:pPr>
            <w:r w:rsidRPr="00755194">
              <w:rPr>
                <w:rFonts w:eastAsia="Calibri"/>
                <w:szCs w:val="22"/>
              </w:rPr>
              <w:t>4400-6260-5120</w:t>
            </w:r>
          </w:p>
        </w:tc>
      </w:tr>
      <w:tr w:rsidR="00755194" w:rsidRPr="00755194" w14:paraId="36474A2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ED1EC87" w14:textId="77777777" w:rsidR="00360FB5" w:rsidRPr="00755194"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6BE50A" w14:textId="77777777" w:rsidR="00360FB5" w:rsidRPr="00755194" w:rsidRDefault="00360FB5" w:rsidP="00553004">
            <w:pPr>
              <w:rPr>
                <w:rFonts w:eastAsia="Calibri"/>
                <w:szCs w:val="22"/>
              </w:rPr>
            </w:pPr>
            <w:r w:rsidRPr="00755194">
              <w:rPr>
                <w:rFonts w:eastAsia="Calibri"/>
                <w:szCs w:val="22"/>
              </w:rPr>
              <w:t>ku20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3E7CFC" w14:textId="77777777" w:rsidR="00360FB5" w:rsidRPr="00755194" w:rsidRDefault="00360FB5" w:rsidP="00553004">
            <w:pPr>
              <w:rPr>
                <w:rFonts w:eastAsia="Calibri"/>
                <w:szCs w:val="22"/>
              </w:rPr>
            </w:pPr>
            <w:r w:rsidRPr="00755194">
              <w:rPr>
                <w:rFonts w:eastAsia="Calibri"/>
                <w:szCs w:val="22"/>
              </w:rPr>
              <w:t>Pravažiuojamasis kelias nuo kelio Nr. 1201 iki kelio Nr. ku54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4DACE8" w14:textId="7A23E358" w:rsidR="00360FB5" w:rsidRPr="00755194" w:rsidRDefault="00AD4492" w:rsidP="00553004">
            <w:pPr>
              <w:jc w:val="right"/>
              <w:rPr>
                <w:rFonts w:eastAsia="Calibri"/>
                <w:szCs w:val="22"/>
              </w:rPr>
            </w:pPr>
            <w:r w:rsidRPr="00755194">
              <w:rPr>
                <w:rFonts w:eastAsia="Calibri"/>
                <w:szCs w:val="22"/>
              </w:rPr>
              <w:t>1148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F268F"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3A71378" w14:textId="7FCDB224" w:rsidR="00360FB5" w:rsidRPr="00755194" w:rsidRDefault="00755194"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29C10" w14:textId="4DD5B209" w:rsidR="00360FB5" w:rsidRPr="00755194" w:rsidRDefault="00AD4492" w:rsidP="00553004">
            <w:pPr>
              <w:jc w:val="right"/>
              <w:rPr>
                <w:rFonts w:eastAsia="Calibri"/>
                <w:szCs w:val="22"/>
              </w:rPr>
            </w:pPr>
            <w:r w:rsidRPr="00755194">
              <w:rPr>
                <w:rFonts w:eastAsia="Calibri"/>
                <w:szCs w:val="22"/>
              </w:rPr>
              <w:t>1148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49F7DE" w14:textId="77777777" w:rsidR="00360FB5" w:rsidRPr="00755194" w:rsidRDefault="00360FB5" w:rsidP="00553004">
            <w:pPr>
              <w:jc w:val="center"/>
              <w:rPr>
                <w:rFonts w:eastAsia="Calibri"/>
                <w:szCs w:val="22"/>
              </w:rPr>
            </w:pPr>
            <w:r w:rsidRPr="0075519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B6C243" w14:textId="33185C8B" w:rsidR="00360FB5" w:rsidRPr="00755194" w:rsidRDefault="00AD4492" w:rsidP="00553004">
            <w:pPr>
              <w:jc w:val="center"/>
              <w:rPr>
                <w:rFonts w:eastAsia="Calibri"/>
                <w:szCs w:val="22"/>
              </w:rPr>
            </w:pPr>
            <w:r w:rsidRPr="00755194">
              <w:rPr>
                <w:rFonts w:eastAsia="Calibri"/>
                <w:szCs w:val="22"/>
              </w:rPr>
              <w:t>4400-6260-5074</w:t>
            </w:r>
          </w:p>
        </w:tc>
      </w:tr>
      <w:tr w:rsidR="00755194" w:rsidRPr="00755194" w14:paraId="4910C11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F55EE9" w14:textId="77777777" w:rsidR="00360FB5" w:rsidRPr="00755194"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47042F" w14:textId="77777777" w:rsidR="00360FB5" w:rsidRPr="00755194" w:rsidRDefault="00360FB5" w:rsidP="00553004">
            <w:pPr>
              <w:rPr>
                <w:rFonts w:eastAsia="Calibri"/>
                <w:szCs w:val="22"/>
              </w:rPr>
            </w:pPr>
            <w:r w:rsidRPr="00755194">
              <w:rPr>
                <w:rFonts w:eastAsia="Calibri"/>
                <w:szCs w:val="22"/>
              </w:rPr>
              <w:t>ku21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785C5B" w14:textId="77777777" w:rsidR="00360FB5" w:rsidRPr="00755194" w:rsidRDefault="00360FB5" w:rsidP="00553004">
            <w:pPr>
              <w:rPr>
                <w:rFonts w:eastAsia="Calibri"/>
                <w:szCs w:val="22"/>
              </w:rPr>
            </w:pPr>
            <w:r w:rsidRPr="00755194">
              <w:rPr>
                <w:rFonts w:eastAsia="Calibri"/>
                <w:szCs w:val="22"/>
              </w:rPr>
              <w:t>Privažiuojamasis kelias nuo kelio Nr. ku25 iki kelio Nr. ku28 (Vildžiūnų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7C14BA" w14:textId="77777777" w:rsidR="00360FB5" w:rsidRPr="00755194" w:rsidRDefault="00360FB5" w:rsidP="00553004">
            <w:pPr>
              <w:jc w:val="right"/>
              <w:rPr>
                <w:rFonts w:eastAsia="Calibri"/>
                <w:szCs w:val="22"/>
              </w:rPr>
            </w:pPr>
            <w:r w:rsidRPr="00755194">
              <w:rPr>
                <w:rFonts w:eastAsia="Calibri"/>
                <w:szCs w:val="22"/>
              </w:rPr>
              <w:t> 664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42592"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C923180" w14:textId="11380CD0" w:rsidR="00360FB5" w:rsidRPr="00755194" w:rsidRDefault="00755194"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1BEB5" w14:textId="77777777" w:rsidR="00360FB5" w:rsidRPr="00755194" w:rsidRDefault="00360FB5" w:rsidP="00553004">
            <w:pPr>
              <w:jc w:val="right"/>
              <w:rPr>
                <w:rFonts w:eastAsia="Calibri"/>
                <w:szCs w:val="22"/>
              </w:rPr>
            </w:pPr>
            <w:r w:rsidRPr="00755194">
              <w:rPr>
                <w:rFonts w:eastAsia="Calibri"/>
                <w:szCs w:val="22"/>
              </w:rPr>
              <w:t> 664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E2356" w14:textId="77777777" w:rsidR="00360FB5" w:rsidRPr="00755194" w:rsidRDefault="00360FB5" w:rsidP="00553004">
            <w:pPr>
              <w:jc w:val="center"/>
              <w:rPr>
                <w:rFonts w:eastAsia="Calibri"/>
                <w:szCs w:val="22"/>
              </w:rPr>
            </w:pPr>
            <w:r w:rsidRPr="0075519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1E5E35" w14:textId="77777777" w:rsidR="00360FB5" w:rsidRPr="00755194" w:rsidRDefault="00360FB5" w:rsidP="00553004">
            <w:pPr>
              <w:jc w:val="center"/>
              <w:rPr>
                <w:rFonts w:eastAsia="Calibri"/>
                <w:szCs w:val="22"/>
              </w:rPr>
            </w:pPr>
            <w:r w:rsidRPr="00755194">
              <w:rPr>
                <w:rFonts w:eastAsia="Calibri"/>
                <w:szCs w:val="22"/>
              </w:rPr>
              <w:t>-</w:t>
            </w:r>
          </w:p>
        </w:tc>
      </w:tr>
      <w:tr w:rsidR="00755194" w:rsidRPr="00755194" w14:paraId="187487A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2CB6A4A" w14:textId="77777777" w:rsidR="00360FB5" w:rsidRPr="00755194"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B96CCD" w14:textId="77777777" w:rsidR="00360FB5" w:rsidRPr="00755194" w:rsidRDefault="00360FB5" w:rsidP="00553004">
            <w:pPr>
              <w:rPr>
                <w:rFonts w:eastAsia="Calibri"/>
                <w:szCs w:val="22"/>
              </w:rPr>
            </w:pPr>
            <w:r w:rsidRPr="00755194">
              <w:rPr>
                <w:rFonts w:eastAsia="Calibri"/>
                <w:szCs w:val="22"/>
              </w:rPr>
              <w:t>ku22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8FDF19" w14:textId="77777777" w:rsidR="00360FB5" w:rsidRPr="00755194" w:rsidRDefault="00360FB5" w:rsidP="00553004">
            <w:pPr>
              <w:rPr>
                <w:rFonts w:eastAsia="Calibri"/>
                <w:szCs w:val="22"/>
              </w:rPr>
            </w:pPr>
            <w:r w:rsidRPr="00755194">
              <w:rPr>
                <w:rFonts w:eastAsia="Calibri"/>
                <w:szCs w:val="22"/>
              </w:rPr>
              <w:t>Privažiuojamasis kelias nuo kelio Nr. ku25 iki Šilinės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6E87D6" w14:textId="1A1BE1E8" w:rsidR="00360FB5" w:rsidRPr="00755194" w:rsidRDefault="00360FB5" w:rsidP="00553004">
            <w:pPr>
              <w:jc w:val="right"/>
              <w:rPr>
                <w:rFonts w:eastAsia="Calibri"/>
                <w:szCs w:val="22"/>
              </w:rPr>
            </w:pPr>
            <w:r w:rsidRPr="00755194">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E2111"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75AA0" w14:textId="3AB64491" w:rsidR="00360FB5" w:rsidRPr="00755194" w:rsidRDefault="00360FB5" w:rsidP="00553004">
            <w:pPr>
              <w:jc w:val="right"/>
              <w:rPr>
                <w:rFonts w:eastAsia="Calibri"/>
                <w:szCs w:val="22"/>
              </w:rPr>
            </w:pPr>
            <w:r w:rsidRPr="00755194">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C709D"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8EB43" w14:textId="77777777" w:rsidR="00360FB5" w:rsidRPr="00755194" w:rsidRDefault="00360FB5" w:rsidP="00553004">
            <w:pPr>
              <w:jc w:val="center"/>
              <w:rPr>
                <w:rFonts w:eastAsia="Calibri"/>
                <w:szCs w:val="22"/>
              </w:rPr>
            </w:pPr>
            <w:r w:rsidRPr="00755194">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3633F7" w14:textId="2849B2CD" w:rsidR="00360FB5" w:rsidRPr="00755194" w:rsidRDefault="00360FB5" w:rsidP="00553004">
            <w:pPr>
              <w:jc w:val="center"/>
              <w:rPr>
                <w:rFonts w:eastAsia="Calibri"/>
                <w:szCs w:val="22"/>
              </w:rPr>
            </w:pPr>
            <w:r w:rsidRPr="00755194">
              <w:rPr>
                <w:rFonts w:eastAsia="Calibri"/>
                <w:szCs w:val="22"/>
              </w:rPr>
              <w:t>4400-6309-7525</w:t>
            </w:r>
          </w:p>
        </w:tc>
      </w:tr>
      <w:tr w:rsidR="00755194" w:rsidRPr="00755194" w14:paraId="7403110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9844A43" w14:textId="77777777" w:rsidR="00360FB5" w:rsidRPr="00755194"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21C234" w14:textId="77777777" w:rsidR="00360FB5" w:rsidRPr="00755194" w:rsidRDefault="00360FB5" w:rsidP="00553004">
            <w:pPr>
              <w:rPr>
                <w:rFonts w:eastAsia="Calibri"/>
                <w:szCs w:val="22"/>
              </w:rPr>
            </w:pPr>
            <w:r w:rsidRPr="00755194">
              <w:rPr>
                <w:rFonts w:eastAsia="Calibri"/>
                <w:szCs w:val="22"/>
              </w:rPr>
              <w:t>ku23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244B3C" w14:textId="77777777" w:rsidR="00360FB5" w:rsidRPr="00755194" w:rsidRDefault="00360FB5" w:rsidP="00553004">
            <w:pPr>
              <w:rPr>
                <w:rFonts w:eastAsia="Calibri"/>
                <w:szCs w:val="22"/>
              </w:rPr>
            </w:pPr>
            <w:r w:rsidRPr="00755194">
              <w:rPr>
                <w:rFonts w:eastAsia="Calibri"/>
                <w:szCs w:val="22"/>
              </w:rPr>
              <w:t>Pravažiuojamasis kelias nuo Mechanizatorių g. iki Virintos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6730DD" w14:textId="7D714CDB" w:rsidR="00360FB5" w:rsidRPr="00755194" w:rsidRDefault="00AE56C5" w:rsidP="00553004">
            <w:pPr>
              <w:jc w:val="right"/>
              <w:rPr>
                <w:rFonts w:eastAsia="Calibri"/>
                <w:szCs w:val="22"/>
              </w:rPr>
            </w:pPr>
            <w:r w:rsidRPr="00755194">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A4FB3" w14:textId="20BFEE2D" w:rsidR="00360FB5" w:rsidRPr="00755194" w:rsidRDefault="00AE56C5" w:rsidP="00553004">
            <w:pPr>
              <w:jc w:val="right"/>
              <w:rPr>
                <w:rFonts w:eastAsia="Calibri"/>
                <w:szCs w:val="22"/>
              </w:rPr>
            </w:pPr>
            <w:r w:rsidRPr="00755194">
              <w:rPr>
                <w:rFonts w:eastAsia="Calibri"/>
                <w:szCs w:val="22"/>
              </w:rPr>
              <w:t> 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04F74"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515A5"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C2234" w14:textId="77777777" w:rsidR="00360FB5" w:rsidRPr="00755194" w:rsidRDefault="00360FB5" w:rsidP="00553004">
            <w:pPr>
              <w:jc w:val="center"/>
              <w:rPr>
                <w:rFonts w:eastAsia="Calibri"/>
                <w:szCs w:val="22"/>
              </w:rPr>
            </w:pPr>
            <w:r w:rsidRPr="0075519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A8CE66" w14:textId="1B8E61B1" w:rsidR="00360FB5" w:rsidRPr="00755194" w:rsidRDefault="00AE56C5" w:rsidP="00553004">
            <w:pPr>
              <w:jc w:val="center"/>
              <w:rPr>
                <w:rFonts w:eastAsia="Calibri"/>
                <w:szCs w:val="22"/>
              </w:rPr>
            </w:pPr>
            <w:r w:rsidRPr="00755194">
              <w:rPr>
                <w:rFonts w:eastAsia="Calibri"/>
                <w:szCs w:val="22"/>
              </w:rPr>
              <w:t>4400-6308-9345</w:t>
            </w:r>
          </w:p>
        </w:tc>
      </w:tr>
      <w:tr w:rsidR="00755194" w:rsidRPr="00755194" w14:paraId="49E3660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B0D14C" w14:textId="77777777" w:rsidR="00360FB5" w:rsidRPr="00755194"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5A1A69" w14:textId="77777777" w:rsidR="00360FB5" w:rsidRPr="00755194" w:rsidRDefault="00360FB5" w:rsidP="00553004">
            <w:pPr>
              <w:rPr>
                <w:rFonts w:eastAsia="Calibri"/>
                <w:szCs w:val="22"/>
              </w:rPr>
            </w:pPr>
            <w:r w:rsidRPr="00755194">
              <w:rPr>
                <w:rFonts w:eastAsia="Calibri"/>
                <w:szCs w:val="22"/>
              </w:rPr>
              <w:t>ku24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B42B20" w14:textId="77777777" w:rsidR="00360FB5" w:rsidRPr="00755194" w:rsidRDefault="00360FB5" w:rsidP="00553004">
            <w:pPr>
              <w:rPr>
                <w:rFonts w:eastAsia="Calibri"/>
                <w:szCs w:val="22"/>
              </w:rPr>
            </w:pPr>
            <w:r w:rsidRPr="00755194">
              <w:rPr>
                <w:rFonts w:eastAsia="Calibri"/>
                <w:szCs w:val="22"/>
              </w:rPr>
              <w:t>Privažiuojamasis kelias nuo kelio Nr. ku81 iki kelio Nr. ku25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E74390" w14:textId="7E9E7A1F" w:rsidR="00360FB5" w:rsidRPr="00755194" w:rsidRDefault="00574947" w:rsidP="00553004">
            <w:pPr>
              <w:jc w:val="right"/>
              <w:rPr>
                <w:rFonts w:eastAsia="Calibri"/>
                <w:szCs w:val="22"/>
              </w:rPr>
            </w:pPr>
            <w:r w:rsidRPr="00755194">
              <w:rPr>
                <w:rFonts w:eastAsia="Calibri"/>
                <w:szCs w:val="22"/>
              </w:rPr>
              <w:t xml:space="preserve"> 1415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17DC74"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1329E" w14:textId="50F149BC" w:rsidR="00360FB5" w:rsidRPr="00755194" w:rsidRDefault="00755194" w:rsidP="00553004">
            <w:pPr>
              <w:jc w:val="right"/>
              <w:rPr>
                <w:rFonts w:eastAsia="Calibri"/>
                <w:strike/>
                <w:szCs w:val="22"/>
              </w:rPr>
            </w:pPr>
            <w:r w:rsidRPr="0075519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FC77E" w14:textId="6223A55C" w:rsidR="00360FB5" w:rsidRPr="00755194" w:rsidRDefault="00574947" w:rsidP="00553004">
            <w:pPr>
              <w:jc w:val="right"/>
              <w:rPr>
                <w:rFonts w:eastAsia="Calibri"/>
                <w:szCs w:val="22"/>
              </w:rPr>
            </w:pPr>
            <w:r w:rsidRPr="00755194">
              <w:rPr>
                <w:rFonts w:eastAsia="Calibri"/>
                <w:szCs w:val="22"/>
              </w:rPr>
              <w:t>1415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84FC6D" w14:textId="77777777" w:rsidR="00360FB5" w:rsidRPr="00755194" w:rsidRDefault="00360FB5" w:rsidP="00553004">
            <w:pPr>
              <w:jc w:val="center"/>
              <w:rPr>
                <w:rFonts w:eastAsia="Calibri"/>
                <w:szCs w:val="22"/>
              </w:rPr>
            </w:pPr>
            <w:r w:rsidRPr="0075519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D4984B" w14:textId="774CAEBA" w:rsidR="00360FB5" w:rsidRPr="00755194" w:rsidRDefault="00574947" w:rsidP="00553004">
            <w:pPr>
              <w:jc w:val="center"/>
              <w:rPr>
                <w:rFonts w:eastAsia="Calibri"/>
                <w:szCs w:val="22"/>
              </w:rPr>
            </w:pPr>
            <w:r w:rsidRPr="00755194">
              <w:rPr>
                <w:rFonts w:eastAsia="Calibri"/>
                <w:szCs w:val="22"/>
              </w:rPr>
              <w:t>4400-6309-0799</w:t>
            </w:r>
          </w:p>
        </w:tc>
      </w:tr>
      <w:tr w:rsidR="00755194" w:rsidRPr="00755194" w14:paraId="2E09530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3CD692B" w14:textId="77777777" w:rsidR="00360FB5" w:rsidRPr="00755194"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48558F" w14:textId="77777777" w:rsidR="00360FB5" w:rsidRPr="00755194" w:rsidRDefault="00360FB5" w:rsidP="00553004">
            <w:pPr>
              <w:rPr>
                <w:rFonts w:eastAsia="Calibri"/>
                <w:szCs w:val="22"/>
              </w:rPr>
            </w:pPr>
            <w:r w:rsidRPr="00755194">
              <w:rPr>
                <w:rFonts w:eastAsia="Calibri"/>
                <w:szCs w:val="22"/>
              </w:rPr>
              <w:t>ku25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073EF7" w14:textId="77777777" w:rsidR="00360FB5" w:rsidRPr="00755194" w:rsidRDefault="00360FB5" w:rsidP="00553004">
            <w:pPr>
              <w:rPr>
                <w:rFonts w:eastAsia="Calibri"/>
                <w:szCs w:val="22"/>
              </w:rPr>
            </w:pPr>
            <w:r w:rsidRPr="00755194">
              <w:rPr>
                <w:rFonts w:eastAsia="Calibri"/>
                <w:szCs w:val="22"/>
              </w:rPr>
              <w:t>Pravažiuojamasis kelias nuo kelio Nr. ku22 iki Šližių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0778C6" w14:textId="54338B69" w:rsidR="00360FB5" w:rsidRPr="00755194" w:rsidRDefault="00716172" w:rsidP="00553004">
            <w:pPr>
              <w:jc w:val="right"/>
              <w:rPr>
                <w:rFonts w:eastAsia="Calibri"/>
                <w:szCs w:val="22"/>
              </w:rPr>
            </w:pPr>
            <w:r w:rsidRPr="00755194">
              <w:rPr>
                <w:rFonts w:eastAsia="Calibri"/>
                <w:szCs w:val="22"/>
              </w:rPr>
              <w:t>4326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12544" w14:textId="77777777" w:rsidR="00360FB5" w:rsidRPr="00755194" w:rsidRDefault="00360FB5" w:rsidP="00553004">
            <w:pPr>
              <w:jc w:val="right"/>
              <w:rPr>
                <w:rFonts w:eastAsia="Calibri"/>
                <w:szCs w:val="22"/>
              </w:rPr>
            </w:pPr>
            <w:r w:rsidRPr="0075519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EF534F" w14:textId="58782D56" w:rsidR="00360FB5" w:rsidRPr="00755194" w:rsidRDefault="00716172" w:rsidP="00553004">
            <w:pPr>
              <w:jc w:val="right"/>
              <w:rPr>
                <w:rFonts w:eastAsia="Calibri"/>
                <w:szCs w:val="22"/>
              </w:rPr>
            </w:pPr>
            <w:r w:rsidRPr="00755194">
              <w:rPr>
                <w:rFonts w:eastAsia="Calibri"/>
                <w:szCs w:val="22"/>
              </w:rPr>
              <w:t xml:space="preserve"> 3385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5BBA9E" w14:textId="2C8B52D8" w:rsidR="00360FB5" w:rsidRPr="00755194" w:rsidRDefault="00716172" w:rsidP="00553004">
            <w:pPr>
              <w:jc w:val="right"/>
              <w:rPr>
                <w:rFonts w:eastAsia="Calibri"/>
                <w:szCs w:val="22"/>
              </w:rPr>
            </w:pPr>
            <w:r w:rsidRPr="00755194">
              <w:rPr>
                <w:rFonts w:eastAsia="Calibri"/>
                <w:szCs w:val="22"/>
              </w:rPr>
              <w:t>941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38134" w14:textId="77777777" w:rsidR="00360FB5" w:rsidRDefault="00360FB5" w:rsidP="00553004">
            <w:pPr>
              <w:jc w:val="center"/>
              <w:rPr>
                <w:rFonts w:eastAsia="Calibri"/>
                <w:szCs w:val="22"/>
              </w:rPr>
            </w:pPr>
            <w:r w:rsidRPr="00755194">
              <w:rPr>
                <w:rFonts w:eastAsia="Calibri"/>
                <w:szCs w:val="22"/>
              </w:rPr>
              <w:t>Iv</w:t>
            </w:r>
          </w:p>
          <w:p w14:paraId="58DDC70D" w14:textId="77777777" w:rsidR="00755194" w:rsidRDefault="00755194" w:rsidP="00553004">
            <w:pPr>
              <w:jc w:val="center"/>
              <w:rPr>
                <w:rFonts w:eastAsia="Calibri"/>
                <w:szCs w:val="22"/>
              </w:rPr>
            </w:pPr>
            <w:r>
              <w:rPr>
                <w:rFonts w:eastAsia="Calibri"/>
                <w:szCs w:val="22"/>
              </w:rPr>
              <w:t>Iv</w:t>
            </w:r>
          </w:p>
          <w:p w14:paraId="4A130CB9" w14:textId="20D05335" w:rsidR="00755194" w:rsidRPr="00755194" w:rsidRDefault="00755194" w:rsidP="00553004">
            <w:pPr>
              <w:jc w:val="center"/>
              <w:rPr>
                <w:rFonts w:eastAsia="Calibri"/>
                <w:szCs w:val="22"/>
              </w:rPr>
            </w:pPr>
            <w:r>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DC006E" w14:textId="44BD5372" w:rsidR="00360FB5" w:rsidRPr="00755194" w:rsidRDefault="00716172" w:rsidP="00553004">
            <w:pPr>
              <w:jc w:val="center"/>
              <w:rPr>
                <w:rFonts w:eastAsia="Calibri"/>
                <w:szCs w:val="22"/>
              </w:rPr>
            </w:pPr>
            <w:r w:rsidRPr="00755194">
              <w:rPr>
                <w:rFonts w:eastAsia="Calibri"/>
                <w:szCs w:val="22"/>
              </w:rPr>
              <w:t>4400-6308-8259 4400-6308-8264 4400-6309-4422</w:t>
            </w:r>
          </w:p>
        </w:tc>
      </w:tr>
      <w:tr w:rsidR="00360FB5" w:rsidRPr="004B1509" w14:paraId="5751CEC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C30FEE"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46F5E0" w14:textId="77777777" w:rsidR="00360FB5" w:rsidRPr="004B1509" w:rsidRDefault="00360FB5" w:rsidP="00553004">
            <w:pPr>
              <w:rPr>
                <w:rFonts w:eastAsia="Calibri"/>
                <w:szCs w:val="22"/>
              </w:rPr>
            </w:pPr>
            <w:r w:rsidRPr="004B1509">
              <w:rPr>
                <w:rFonts w:eastAsia="Calibri"/>
                <w:szCs w:val="22"/>
              </w:rPr>
              <w:t>ku26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53791A" w14:textId="77777777" w:rsidR="00360FB5" w:rsidRPr="004B1509" w:rsidRDefault="00360FB5" w:rsidP="00553004">
            <w:pPr>
              <w:rPr>
                <w:rFonts w:eastAsia="Calibri"/>
                <w:szCs w:val="22"/>
              </w:rPr>
            </w:pPr>
            <w:r w:rsidRPr="004B1509">
              <w:rPr>
                <w:rFonts w:eastAsia="Calibri"/>
                <w:szCs w:val="22"/>
              </w:rPr>
              <w:t>Privažiuojamasis kelias prie Šventosios upės Dūdų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59B57B" w14:textId="77777777" w:rsidR="00360FB5" w:rsidRPr="004B1509" w:rsidRDefault="00360FB5" w:rsidP="00553004">
            <w:pPr>
              <w:jc w:val="right"/>
              <w:rPr>
                <w:rFonts w:eastAsia="Calibri"/>
                <w:szCs w:val="22"/>
              </w:rPr>
            </w:pPr>
            <w:r w:rsidRPr="004B1509">
              <w:rPr>
                <w:rFonts w:eastAsia="Calibri"/>
                <w:szCs w:val="22"/>
              </w:rPr>
              <w:t>4820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4241F"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A9D71" w14:textId="77777777" w:rsidR="00360FB5" w:rsidRPr="004B1509" w:rsidRDefault="00360FB5" w:rsidP="00553004">
            <w:pPr>
              <w:jc w:val="right"/>
              <w:rPr>
                <w:rFonts w:eastAsia="Calibri"/>
                <w:szCs w:val="22"/>
              </w:rPr>
            </w:pPr>
            <w:r w:rsidRPr="004B1509">
              <w:rPr>
                <w:rFonts w:eastAsia="Calibri"/>
                <w:szCs w:val="22"/>
              </w:rPr>
              <w:t>4820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B6CC45"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75332" w14:textId="77777777" w:rsidR="00360FB5" w:rsidRPr="004B1509" w:rsidRDefault="00360FB5" w:rsidP="00553004">
            <w:pPr>
              <w:jc w:val="center"/>
              <w:rPr>
                <w:rFonts w:eastAsia="Calibri"/>
                <w:bCs/>
                <w:szCs w:val="22"/>
              </w:rPr>
            </w:pPr>
            <w:r w:rsidRPr="004B1509">
              <w:rPr>
                <w:rFonts w:eastAsia="Calibri"/>
                <w:bCs/>
                <w:szCs w:val="22"/>
              </w:rPr>
              <w:t>IIv</w:t>
            </w:r>
          </w:p>
          <w:p w14:paraId="7BCFA71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49F5FE" w14:textId="77777777" w:rsidR="00360FB5" w:rsidRPr="004B1509" w:rsidRDefault="00360FB5" w:rsidP="00553004">
            <w:pPr>
              <w:jc w:val="center"/>
              <w:rPr>
                <w:rFonts w:eastAsia="Calibri"/>
                <w:szCs w:val="22"/>
              </w:rPr>
            </w:pPr>
            <w:r w:rsidRPr="004B1509">
              <w:rPr>
                <w:rFonts w:eastAsia="Calibri"/>
                <w:szCs w:val="22"/>
              </w:rPr>
              <w:t>4400-5556-4706</w:t>
            </w:r>
          </w:p>
          <w:p w14:paraId="786F0CFA" w14:textId="77777777" w:rsidR="00360FB5" w:rsidRPr="004B1509" w:rsidRDefault="00360FB5" w:rsidP="00553004">
            <w:pPr>
              <w:jc w:val="center"/>
              <w:rPr>
                <w:rFonts w:eastAsia="Calibri"/>
                <w:szCs w:val="22"/>
              </w:rPr>
            </w:pPr>
            <w:r w:rsidRPr="004B1509">
              <w:rPr>
                <w:rFonts w:eastAsia="Calibri"/>
                <w:szCs w:val="22"/>
              </w:rPr>
              <w:t>4400-5555-3978</w:t>
            </w:r>
          </w:p>
        </w:tc>
      </w:tr>
      <w:tr w:rsidR="00D976B2" w:rsidRPr="00D976B2" w14:paraId="23E1DF8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9E4B45"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BAA002" w14:textId="77777777" w:rsidR="00360FB5" w:rsidRPr="00D976B2" w:rsidRDefault="00360FB5" w:rsidP="00553004">
            <w:pPr>
              <w:rPr>
                <w:rFonts w:eastAsia="Calibri"/>
                <w:szCs w:val="22"/>
              </w:rPr>
            </w:pPr>
            <w:r w:rsidRPr="00D976B2">
              <w:rPr>
                <w:rFonts w:eastAsia="Calibri"/>
                <w:szCs w:val="22"/>
              </w:rPr>
              <w:t>ku27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995600" w14:textId="5EE0E23A" w:rsidR="00360FB5" w:rsidRPr="00D976B2" w:rsidRDefault="00F64FA5" w:rsidP="00553004">
            <w:pPr>
              <w:rPr>
                <w:rFonts w:eastAsia="Calibri"/>
                <w:szCs w:val="22"/>
              </w:rPr>
            </w:pPr>
            <w:r w:rsidRPr="00D976B2">
              <w:rPr>
                <w:rFonts w:eastAsia="Calibri"/>
                <w:szCs w:val="22"/>
              </w:rPr>
              <w:t xml:space="preserve">Privažiuojamasis kelias iki gyvenamųjų namų nuo </w:t>
            </w:r>
            <w:r w:rsidR="00360FB5" w:rsidRPr="00D976B2">
              <w:rPr>
                <w:rFonts w:eastAsia="Calibri"/>
                <w:szCs w:val="22"/>
              </w:rPr>
              <w:t>keli</w:t>
            </w:r>
            <w:r w:rsidRPr="00D976B2">
              <w:rPr>
                <w:rFonts w:eastAsia="Calibri"/>
                <w:szCs w:val="22"/>
              </w:rPr>
              <w:t>o</w:t>
            </w:r>
            <w:r w:rsidR="00360FB5" w:rsidRPr="00D976B2">
              <w:rPr>
                <w:rFonts w:eastAsia="Calibri"/>
                <w:szCs w:val="22"/>
              </w:rPr>
              <w:t xml:space="preserve"> Nr. 121</w:t>
            </w:r>
            <w:r w:rsidRPr="00D976B2">
              <w:rPr>
                <w:rFonts w:eastAsia="Calibri"/>
                <w:szCs w:val="22"/>
              </w:rPr>
              <w:t>8 (Gudelių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851FC9" w14:textId="3D29E231" w:rsidR="00360FB5" w:rsidRPr="00D976B2" w:rsidRDefault="00F828CB" w:rsidP="00553004">
            <w:pPr>
              <w:jc w:val="right"/>
              <w:rPr>
                <w:rFonts w:eastAsia="Calibri"/>
                <w:szCs w:val="22"/>
              </w:rPr>
            </w:pPr>
            <w:r w:rsidRPr="00D976B2">
              <w:rPr>
                <w:rFonts w:eastAsia="Calibri"/>
                <w:szCs w:val="22"/>
              </w:rPr>
              <w:t>382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11724"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1B7F6" w14:textId="13D45D18" w:rsidR="00360FB5" w:rsidRPr="00D976B2" w:rsidRDefault="00F828CB" w:rsidP="00553004">
            <w:pPr>
              <w:jc w:val="right"/>
              <w:rPr>
                <w:rFonts w:eastAsia="Calibri"/>
                <w:szCs w:val="22"/>
              </w:rPr>
            </w:pPr>
            <w:r w:rsidRPr="00D976B2">
              <w:rPr>
                <w:rFonts w:eastAsia="Calibri"/>
                <w:szCs w:val="22"/>
              </w:rPr>
              <w:t>382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B4A30" w14:textId="0AD742BA" w:rsidR="00360FB5" w:rsidRPr="00D976B2" w:rsidRDefault="00D976B2" w:rsidP="00553004">
            <w:pPr>
              <w:jc w:val="right"/>
              <w:rPr>
                <w:rFonts w:eastAsia="Calibri"/>
                <w:strike/>
                <w:szCs w:val="22"/>
              </w:rPr>
            </w:pPr>
            <w:r w:rsidRPr="00D976B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9C38B" w14:textId="77777777" w:rsidR="00360FB5" w:rsidRPr="00D976B2" w:rsidRDefault="00360FB5" w:rsidP="00553004">
            <w:pPr>
              <w:jc w:val="center"/>
              <w:rPr>
                <w:rFonts w:eastAsia="Calibri"/>
                <w:szCs w:val="22"/>
              </w:rPr>
            </w:pPr>
            <w:r w:rsidRPr="00D976B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2F767F" w14:textId="7531A004" w:rsidR="00360FB5" w:rsidRPr="00D976B2" w:rsidRDefault="00F828CB" w:rsidP="00553004">
            <w:pPr>
              <w:jc w:val="center"/>
              <w:rPr>
                <w:rFonts w:eastAsia="Calibri"/>
                <w:szCs w:val="22"/>
              </w:rPr>
            </w:pPr>
            <w:r w:rsidRPr="00D976B2">
              <w:rPr>
                <w:rFonts w:eastAsia="Calibri"/>
                <w:szCs w:val="22"/>
              </w:rPr>
              <w:t>4400-6382-0533</w:t>
            </w:r>
          </w:p>
        </w:tc>
      </w:tr>
      <w:tr w:rsidR="00D976B2" w:rsidRPr="00D976B2" w14:paraId="759FFFB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B48D50C"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21FE22" w14:textId="77777777" w:rsidR="00360FB5" w:rsidRPr="00D976B2" w:rsidRDefault="00360FB5" w:rsidP="00553004">
            <w:pPr>
              <w:rPr>
                <w:rFonts w:eastAsia="Calibri"/>
                <w:szCs w:val="22"/>
              </w:rPr>
            </w:pPr>
            <w:r w:rsidRPr="00D976B2">
              <w:rPr>
                <w:rFonts w:eastAsia="Calibri"/>
                <w:szCs w:val="22"/>
              </w:rPr>
              <w:t>ku28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1F30D9" w14:textId="2A64BE23" w:rsidR="00360FB5" w:rsidRPr="00D976B2" w:rsidRDefault="00360FB5" w:rsidP="00553004">
            <w:pPr>
              <w:rPr>
                <w:rFonts w:eastAsia="Calibri"/>
                <w:szCs w:val="22"/>
              </w:rPr>
            </w:pPr>
            <w:r w:rsidRPr="00D976B2">
              <w:rPr>
                <w:rFonts w:eastAsia="Calibri"/>
                <w:szCs w:val="22"/>
              </w:rPr>
              <w:t>Pravažiuojamasis kelias nuo kelio Nr. ku79 iki Vilkatėnų botaninio draustinio</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A1CE26" w14:textId="6A12F4A6" w:rsidR="00360FB5" w:rsidRPr="00D976B2" w:rsidRDefault="00113261" w:rsidP="00553004">
            <w:pPr>
              <w:jc w:val="right"/>
              <w:rPr>
                <w:rFonts w:eastAsia="Calibri"/>
                <w:szCs w:val="22"/>
              </w:rPr>
            </w:pPr>
            <w:r w:rsidRPr="00D976B2">
              <w:rPr>
                <w:rFonts w:eastAsia="Calibri"/>
                <w:szCs w:val="22"/>
              </w:rPr>
              <w:t>1361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6E4F0F"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DBE8AF" w14:textId="1B9519D5" w:rsidR="00360FB5" w:rsidRPr="00D976B2" w:rsidRDefault="00113261" w:rsidP="00553004">
            <w:pPr>
              <w:jc w:val="right"/>
              <w:rPr>
                <w:rFonts w:eastAsia="Calibri"/>
                <w:szCs w:val="22"/>
              </w:rPr>
            </w:pPr>
            <w:r w:rsidRPr="00D976B2">
              <w:rPr>
                <w:rFonts w:eastAsia="Calibri"/>
                <w:szCs w:val="22"/>
              </w:rPr>
              <w:t>1361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A738A" w14:textId="7F2793A3" w:rsidR="00360FB5" w:rsidRPr="00D976B2" w:rsidRDefault="00D976B2" w:rsidP="00553004">
            <w:pPr>
              <w:jc w:val="right"/>
              <w:rPr>
                <w:rFonts w:eastAsia="Calibri"/>
                <w:strike/>
                <w:szCs w:val="22"/>
              </w:rPr>
            </w:pPr>
            <w:r w:rsidRPr="00D976B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AF599D" w14:textId="77777777" w:rsidR="00360FB5" w:rsidRPr="00D976B2" w:rsidRDefault="00360FB5" w:rsidP="00553004">
            <w:pPr>
              <w:jc w:val="center"/>
              <w:rPr>
                <w:rFonts w:eastAsia="Calibri"/>
                <w:szCs w:val="22"/>
              </w:rPr>
            </w:pPr>
            <w:r w:rsidRPr="00D976B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0DA5D8" w14:textId="5349200B" w:rsidR="00360FB5" w:rsidRPr="00D976B2" w:rsidRDefault="00113261" w:rsidP="00553004">
            <w:pPr>
              <w:jc w:val="center"/>
              <w:rPr>
                <w:rFonts w:eastAsia="Calibri"/>
                <w:szCs w:val="22"/>
              </w:rPr>
            </w:pPr>
            <w:r w:rsidRPr="00D976B2">
              <w:rPr>
                <w:rFonts w:eastAsia="Calibri"/>
                <w:szCs w:val="22"/>
              </w:rPr>
              <w:t>4400-6316-2645</w:t>
            </w:r>
          </w:p>
        </w:tc>
      </w:tr>
      <w:tr w:rsidR="00D976B2" w:rsidRPr="00D976B2" w14:paraId="3E7D28A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223526"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5DBDA9" w14:textId="77777777" w:rsidR="00360FB5" w:rsidRPr="00D976B2" w:rsidRDefault="00360FB5" w:rsidP="00553004">
            <w:pPr>
              <w:rPr>
                <w:rFonts w:eastAsia="Calibri"/>
                <w:szCs w:val="22"/>
              </w:rPr>
            </w:pPr>
            <w:r w:rsidRPr="00D976B2">
              <w:rPr>
                <w:rFonts w:eastAsia="Calibri"/>
                <w:szCs w:val="22"/>
              </w:rPr>
              <w:t>ku29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41C17A" w14:textId="77777777" w:rsidR="00360FB5" w:rsidRPr="00D976B2" w:rsidRDefault="00360FB5" w:rsidP="00553004">
            <w:pPr>
              <w:rPr>
                <w:rFonts w:eastAsia="Calibri"/>
                <w:szCs w:val="22"/>
              </w:rPr>
            </w:pPr>
            <w:r w:rsidRPr="00D976B2">
              <w:rPr>
                <w:rFonts w:eastAsia="Calibri"/>
                <w:szCs w:val="22"/>
              </w:rPr>
              <w:t>Pravažiojamasis kelias nuo kelio Nr. 1218 iki kelio Nr. ku79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A8514A" w14:textId="6898B2DF" w:rsidR="00360FB5" w:rsidRPr="00D976B2" w:rsidRDefault="00360FB5" w:rsidP="00553004">
            <w:pPr>
              <w:jc w:val="right"/>
              <w:rPr>
                <w:rFonts w:eastAsia="Calibri"/>
                <w:szCs w:val="22"/>
              </w:rPr>
            </w:pPr>
            <w:r w:rsidRPr="00D976B2">
              <w:rPr>
                <w:rFonts w:eastAsia="Calibri"/>
                <w:szCs w:val="22"/>
              </w:rPr>
              <w:t xml:space="preserve"> 1810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437A46"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6829B" w14:textId="2682BB8D" w:rsidR="00360FB5" w:rsidRPr="00D976B2" w:rsidRDefault="00360FB5" w:rsidP="00553004">
            <w:pPr>
              <w:jc w:val="right"/>
              <w:rPr>
                <w:rFonts w:eastAsia="Calibri"/>
                <w:szCs w:val="22"/>
              </w:rPr>
            </w:pPr>
            <w:r w:rsidRPr="00D976B2">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D5078" w14:textId="45131238" w:rsidR="00360FB5" w:rsidRPr="00D976B2" w:rsidRDefault="00360FB5" w:rsidP="00553004">
            <w:pPr>
              <w:jc w:val="right"/>
              <w:rPr>
                <w:rFonts w:eastAsia="Calibri"/>
                <w:szCs w:val="22"/>
              </w:rPr>
            </w:pPr>
            <w:r w:rsidRPr="00D976B2">
              <w:rPr>
                <w:rFonts w:eastAsia="Calibri"/>
                <w:szCs w:val="22"/>
              </w:rPr>
              <w:t xml:space="preserve"> 1573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20B38" w14:textId="77777777" w:rsidR="00360FB5" w:rsidRPr="00D976B2" w:rsidRDefault="00360FB5" w:rsidP="00553004">
            <w:pPr>
              <w:jc w:val="center"/>
              <w:rPr>
                <w:rFonts w:eastAsia="Calibri"/>
                <w:szCs w:val="22"/>
              </w:rPr>
            </w:pPr>
            <w:r w:rsidRPr="00D976B2">
              <w:rPr>
                <w:rFonts w:eastAsia="Calibri"/>
                <w:szCs w:val="22"/>
              </w:rPr>
              <w:t>IIIv</w:t>
            </w:r>
          </w:p>
          <w:p w14:paraId="760C7D0D" w14:textId="77777777" w:rsidR="00360FB5" w:rsidRPr="00D976B2" w:rsidRDefault="00360FB5" w:rsidP="00553004">
            <w:pPr>
              <w:jc w:val="center"/>
              <w:rPr>
                <w:rFonts w:eastAsia="Calibri"/>
                <w:szCs w:val="22"/>
              </w:rPr>
            </w:pPr>
            <w:r w:rsidRPr="00D976B2">
              <w:rPr>
                <w:rFonts w:eastAsia="Calibri"/>
                <w:szCs w:val="22"/>
              </w:rPr>
              <w:t>IIIv</w:t>
            </w:r>
          </w:p>
          <w:p w14:paraId="21C4F578" w14:textId="1E1A20F7" w:rsidR="00360FB5" w:rsidRPr="00D976B2" w:rsidRDefault="00360FB5" w:rsidP="00553004">
            <w:pPr>
              <w:jc w:val="center"/>
              <w:rPr>
                <w:rFonts w:eastAsia="Calibri"/>
                <w:szCs w:val="22"/>
              </w:rPr>
            </w:pPr>
            <w:r w:rsidRPr="00D976B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8808A1" w14:textId="77777777" w:rsidR="00360FB5" w:rsidRPr="00D976B2" w:rsidRDefault="00360FB5" w:rsidP="00553004">
            <w:pPr>
              <w:jc w:val="center"/>
              <w:rPr>
                <w:rFonts w:eastAsia="Calibri"/>
                <w:szCs w:val="22"/>
              </w:rPr>
            </w:pPr>
            <w:r w:rsidRPr="00D976B2">
              <w:rPr>
                <w:rFonts w:eastAsia="Calibri"/>
                <w:szCs w:val="22"/>
              </w:rPr>
              <w:t>4400-6318-3735</w:t>
            </w:r>
          </w:p>
          <w:p w14:paraId="291F2C5B" w14:textId="333D0C14" w:rsidR="00360FB5" w:rsidRPr="00D976B2" w:rsidRDefault="00360FB5" w:rsidP="00553004">
            <w:pPr>
              <w:jc w:val="center"/>
              <w:rPr>
                <w:rFonts w:eastAsia="Calibri"/>
                <w:szCs w:val="22"/>
              </w:rPr>
            </w:pPr>
            <w:r w:rsidRPr="00D976B2">
              <w:rPr>
                <w:rFonts w:eastAsia="Calibri"/>
                <w:szCs w:val="22"/>
              </w:rPr>
              <w:t>4400-6318-3746</w:t>
            </w:r>
          </w:p>
          <w:p w14:paraId="70054D17" w14:textId="480523DF" w:rsidR="00360FB5" w:rsidRPr="00D976B2" w:rsidRDefault="00360FB5" w:rsidP="00553004">
            <w:pPr>
              <w:jc w:val="center"/>
              <w:rPr>
                <w:rFonts w:eastAsia="Calibri"/>
                <w:szCs w:val="22"/>
              </w:rPr>
            </w:pPr>
            <w:r w:rsidRPr="00D976B2">
              <w:rPr>
                <w:rFonts w:eastAsia="Calibri"/>
                <w:szCs w:val="22"/>
              </w:rPr>
              <w:t>4400-6318-3757</w:t>
            </w:r>
          </w:p>
          <w:p w14:paraId="1C09C953" w14:textId="42A6EB36" w:rsidR="00360FB5" w:rsidRPr="00D976B2" w:rsidRDefault="00360FB5" w:rsidP="00553004">
            <w:pPr>
              <w:jc w:val="center"/>
              <w:rPr>
                <w:rFonts w:eastAsia="Calibri"/>
                <w:szCs w:val="22"/>
              </w:rPr>
            </w:pPr>
          </w:p>
        </w:tc>
      </w:tr>
      <w:tr w:rsidR="00D976B2" w:rsidRPr="00D976B2" w14:paraId="0F63769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8C7A29"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375049" w14:textId="77777777" w:rsidR="00360FB5" w:rsidRPr="00D976B2" w:rsidRDefault="00360FB5" w:rsidP="00553004">
            <w:pPr>
              <w:rPr>
                <w:rFonts w:eastAsia="Calibri"/>
                <w:szCs w:val="22"/>
              </w:rPr>
            </w:pPr>
            <w:r w:rsidRPr="00D976B2">
              <w:rPr>
                <w:rFonts w:eastAsia="Calibri"/>
                <w:szCs w:val="22"/>
              </w:rPr>
              <w:t>ku30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0FCEBE" w14:textId="77777777" w:rsidR="00360FB5" w:rsidRPr="00D976B2" w:rsidRDefault="00360FB5" w:rsidP="00553004">
            <w:pPr>
              <w:rPr>
                <w:rFonts w:eastAsia="Calibri"/>
                <w:szCs w:val="22"/>
              </w:rPr>
            </w:pPr>
            <w:r w:rsidRPr="00D976B2">
              <w:rPr>
                <w:rFonts w:eastAsia="Calibri"/>
                <w:szCs w:val="22"/>
              </w:rPr>
              <w:t>Kurkliai–Judinys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7B4123" w14:textId="07AEB5D4" w:rsidR="00360FB5" w:rsidRPr="00D976B2" w:rsidRDefault="00360FB5" w:rsidP="00553004">
            <w:pPr>
              <w:jc w:val="right"/>
              <w:rPr>
                <w:rFonts w:eastAsia="Calibri"/>
                <w:szCs w:val="22"/>
              </w:rPr>
            </w:pPr>
            <w:r w:rsidRPr="00D976B2">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ECE0F"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3D01E" w14:textId="048BCF1C" w:rsidR="00360FB5" w:rsidRPr="00D976B2" w:rsidRDefault="00360FB5" w:rsidP="00553004">
            <w:pPr>
              <w:jc w:val="right"/>
              <w:rPr>
                <w:rFonts w:eastAsia="Calibri"/>
                <w:szCs w:val="22"/>
              </w:rPr>
            </w:pPr>
            <w:r w:rsidRPr="00D976B2">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3F15B" w14:textId="2C57CBA7" w:rsidR="00360FB5" w:rsidRPr="00D976B2" w:rsidRDefault="00D976B2" w:rsidP="00553004">
            <w:pPr>
              <w:jc w:val="right"/>
              <w:rPr>
                <w:rFonts w:eastAsia="Calibri"/>
                <w:strike/>
                <w:szCs w:val="22"/>
              </w:rPr>
            </w:pPr>
            <w:r w:rsidRPr="00D976B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EFD75" w14:textId="77777777" w:rsidR="00360FB5" w:rsidRPr="00D976B2" w:rsidRDefault="00360FB5" w:rsidP="00553004">
            <w:pPr>
              <w:jc w:val="center"/>
              <w:rPr>
                <w:rFonts w:eastAsia="Calibri"/>
                <w:szCs w:val="22"/>
              </w:rPr>
            </w:pPr>
            <w:r w:rsidRPr="00D976B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9E63B3" w14:textId="185A02E5" w:rsidR="00360FB5" w:rsidRPr="00D976B2" w:rsidRDefault="00360FB5" w:rsidP="00553004">
            <w:pPr>
              <w:jc w:val="center"/>
              <w:rPr>
                <w:rFonts w:eastAsia="Calibri"/>
                <w:szCs w:val="22"/>
              </w:rPr>
            </w:pPr>
            <w:r w:rsidRPr="00D976B2">
              <w:rPr>
                <w:rFonts w:eastAsia="Calibri"/>
                <w:szCs w:val="22"/>
              </w:rPr>
              <w:t>4400-6332-0012</w:t>
            </w:r>
          </w:p>
        </w:tc>
      </w:tr>
      <w:tr w:rsidR="00D976B2" w:rsidRPr="00D976B2" w14:paraId="0CC6E81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5CA1B6E"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8B4637" w14:textId="77777777" w:rsidR="00360FB5" w:rsidRPr="00D976B2" w:rsidRDefault="00360FB5" w:rsidP="00553004">
            <w:pPr>
              <w:rPr>
                <w:rFonts w:eastAsia="Calibri"/>
                <w:szCs w:val="22"/>
              </w:rPr>
            </w:pPr>
            <w:r w:rsidRPr="00D976B2">
              <w:rPr>
                <w:rFonts w:eastAsia="Calibri"/>
                <w:szCs w:val="22"/>
              </w:rPr>
              <w:t>ku30-1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11A48B" w14:textId="77777777" w:rsidR="00360FB5" w:rsidRPr="00D976B2" w:rsidRDefault="00360FB5" w:rsidP="00553004">
            <w:pPr>
              <w:rPr>
                <w:rFonts w:eastAsia="Calibri"/>
                <w:szCs w:val="22"/>
              </w:rPr>
            </w:pPr>
            <w:r w:rsidRPr="00D976B2">
              <w:rPr>
                <w:rFonts w:eastAsia="Calibri"/>
                <w:szCs w:val="22"/>
              </w:rPr>
              <w:t>Pravažiuojamasis kelias nuo kelio Nr. ku65 iki kelio Nr. 1218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E225F0" w14:textId="24881591" w:rsidR="00360FB5" w:rsidRPr="00D976B2" w:rsidRDefault="00F822B8" w:rsidP="00553004">
            <w:pPr>
              <w:jc w:val="right"/>
              <w:rPr>
                <w:rFonts w:eastAsia="Calibri"/>
                <w:szCs w:val="22"/>
              </w:rPr>
            </w:pPr>
            <w:r w:rsidRPr="00D976B2">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63FEE"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F5BD6" w14:textId="62B8BBC2" w:rsidR="00360FB5" w:rsidRPr="00D976B2" w:rsidRDefault="00F822B8" w:rsidP="00553004">
            <w:pPr>
              <w:jc w:val="right"/>
              <w:rPr>
                <w:rFonts w:eastAsia="Calibri"/>
                <w:szCs w:val="22"/>
              </w:rPr>
            </w:pPr>
            <w:r w:rsidRPr="00D976B2">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52FA6E" w14:textId="3F2C8DD3" w:rsidR="00360FB5" w:rsidRPr="00D976B2" w:rsidRDefault="00D976B2" w:rsidP="00553004">
            <w:pPr>
              <w:jc w:val="right"/>
              <w:rPr>
                <w:rFonts w:eastAsia="Calibri"/>
                <w:strike/>
                <w:szCs w:val="22"/>
              </w:rPr>
            </w:pPr>
            <w:r w:rsidRPr="00D976B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E380F" w14:textId="77777777" w:rsidR="00360FB5" w:rsidRPr="00D976B2" w:rsidRDefault="00360FB5" w:rsidP="00553004">
            <w:pPr>
              <w:jc w:val="center"/>
              <w:rPr>
                <w:rFonts w:eastAsia="Calibri"/>
                <w:szCs w:val="22"/>
              </w:rPr>
            </w:pPr>
            <w:r w:rsidRPr="00D976B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997915" w14:textId="64D922D2" w:rsidR="00360FB5" w:rsidRPr="00D976B2" w:rsidRDefault="00F822B8" w:rsidP="00553004">
            <w:pPr>
              <w:jc w:val="center"/>
              <w:rPr>
                <w:rFonts w:eastAsia="Calibri"/>
                <w:szCs w:val="22"/>
              </w:rPr>
            </w:pPr>
            <w:r w:rsidRPr="00D976B2">
              <w:rPr>
                <w:rFonts w:eastAsia="Calibri"/>
                <w:szCs w:val="22"/>
              </w:rPr>
              <w:t>4400-6312-6249</w:t>
            </w:r>
          </w:p>
        </w:tc>
      </w:tr>
      <w:tr w:rsidR="00D976B2" w:rsidRPr="00D976B2" w14:paraId="1F731A0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C3269B"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ACD722" w14:textId="77777777" w:rsidR="00360FB5" w:rsidRPr="00D976B2" w:rsidRDefault="00360FB5" w:rsidP="00553004">
            <w:pPr>
              <w:rPr>
                <w:rFonts w:eastAsia="Calibri"/>
                <w:szCs w:val="22"/>
              </w:rPr>
            </w:pPr>
            <w:r w:rsidRPr="00D976B2">
              <w:rPr>
                <w:rFonts w:eastAsia="Calibri"/>
                <w:szCs w:val="22"/>
              </w:rPr>
              <w:t>ku31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C6107E" w14:textId="77777777" w:rsidR="00360FB5" w:rsidRPr="00D976B2" w:rsidRDefault="00360FB5" w:rsidP="00553004">
            <w:pPr>
              <w:rPr>
                <w:rFonts w:eastAsia="Calibri"/>
                <w:szCs w:val="22"/>
              </w:rPr>
            </w:pPr>
            <w:r w:rsidRPr="00D976B2">
              <w:rPr>
                <w:rFonts w:eastAsia="Calibri"/>
                <w:szCs w:val="22"/>
              </w:rPr>
              <w:t>Kolonija–Antanava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0735CC8" w14:textId="660288AA" w:rsidR="00360FB5" w:rsidRPr="00D976B2" w:rsidRDefault="00360FB5" w:rsidP="00553004">
            <w:pPr>
              <w:jc w:val="right"/>
              <w:rPr>
                <w:rFonts w:eastAsia="Calibri"/>
                <w:szCs w:val="22"/>
              </w:rPr>
            </w:pPr>
            <w:r w:rsidRPr="00D976B2">
              <w:rPr>
                <w:rFonts w:eastAsia="Calibri"/>
                <w:szCs w:val="22"/>
              </w:rPr>
              <w:t xml:space="preserve"> 1456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B4889"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A8E7A" w14:textId="25388937" w:rsidR="00360FB5" w:rsidRPr="00D976B2" w:rsidRDefault="00360FB5" w:rsidP="00553004">
            <w:pPr>
              <w:jc w:val="right"/>
              <w:rPr>
                <w:rFonts w:eastAsia="Calibri"/>
                <w:szCs w:val="22"/>
              </w:rPr>
            </w:pPr>
            <w:r w:rsidRPr="00D976B2">
              <w:rPr>
                <w:rFonts w:eastAsia="Calibri"/>
                <w:szCs w:val="22"/>
              </w:rPr>
              <w:t>1144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98CEF0" w14:textId="0A41C471" w:rsidR="00360FB5" w:rsidRPr="00D976B2" w:rsidRDefault="00360FB5" w:rsidP="00553004">
            <w:pPr>
              <w:jc w:val="right"/>
              <w:rPr>
                <w:rFonts w:eastAsia="Calibri"/>
                <w:szCs w:val="22"/>
              </w:rPr>
            </w:pPr>
            <w:r w:rsidRPr="00D976B2">
              <w:rPr>
                <w:rFonts w:eastAsia="Calibri"/>
                <w:szCs w:val="22"/>
              </w:rPr>
              <w:t xml:space="preserve"> 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D1A6FC" w14:textId="77777777" w:rsidR="00360FB5" w:rsidRPr="00D976B2" w:rsidRDefault="00360FB5" w:rsidP="00553004">
            <w:pPr>
              <w:jc w:val="center"/>
              <w:rPr>
                <w:rFonts w:eastAsia="Calibri"/>
                <w:szCs w:val="22"/>
              </w:rPr>
            </w:pPr>
            <w:r w:rsidRPr="00D976B2">
              <w:rPr>
                <w:rFonts w:eastAsia="Calibri"/>
                <w:szCs w:val="22"/>
              </w:rPr>
              <w:t>IIv</w:t>
            </w:r>
          </w:p>
          <w:p w14:paraId="2747A741" w14:textId="02697368" w:rsidR="00D976B2" w:rsidRPr="00D976B2" w:rsidRDefault="00D976B2" w:rsidP="00553004">
            <w:pPr>
              <w:jc w:val="center"/>
              <w:rPr>
                <w:rFonts w:eastAsia="Calibri"/>
                <w:szCs w:val="22"/>
              </w:rPr>
            </w:pPr>
            <w:r w:rsidRPr="00D976B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E828D5" w14:textId="6E86BE04" w:rsidR="00360FB5" w:rsidRPr="00D976B2" w:rsidRDefault="00360FB5" w:rsidP="00553004">
            <w:pPr>
              <w:jc w:val="center"/>
              <w:rPr>
                <w:rFonts w:eastAsia="Calibri"/>
                <w:szCs w:val="22"/>
              </w:rPr>
            </w:pPr>
            <w:r w:rsidRPr="00D976B2">
              <w:rPr>
                <w:rFonts w:eastAsia="Calibri"/>
                <w:szCs w:val="22"/>
              </w:rPr>
              <w:t>4400-6260-9609 4400-6265-2564</w:t>
            </w:r>
          </w:p>
        </w:tc>
      </w:tr>
      <w:tr w:rsidR="00D976B2" w:rsidRPr="00D976B2" w14:paraId="78CC8F1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7026B4"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898DC0" w14:textId="77777777" w:rsidR="00360FB5" w:rsidRPr="00D976B2" w:rsidRDefault="00360FB5" w:rsidP="00553004">
            <w:pPr>
              <w:rPr>
                <w:rFonts w:eastAsia="Calibri"/>
                <w:szCs w:val="22"/>
              </w:rPr>
            </w:pPr>
            <w:r w:rsidRPr="00D976B2">
              <w:rPr>
                <w:rFonts w:eastAsia="Calibri"/>
                <w:szCs w:val="22"/>
              </w:rPr>
              <w:t>ku32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0FC7BB" w14:textId="77777777" w:rsidR="00360FB5" w:rsidRPr="00D976B2" w:rsidRDefault="00360FB5" w:rsidP="00553004">
            <w:pPr>
              <w:rPr>
                <w:rFonts w:eastAsia="Calibri"/>
                <w:szCs w:val="22"/>
              </w:rPr>
            </w:pPr>
            <w:r w:rsidRPr="00D976B2">
              <w:rPr>
                <w:rFonts w:eastAsia="Calibri"/>
                <w:szCs w:val="22"/>
              </w:rPr>
              <w:t>Didžiakaimis–Kolonija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6E279F" w14:textId="1819DEFF" w:rsidR="00360FB5" w:rsidRPr="00D976B2" w:rsidRDefault="00503D9C" w:rsidP="00553004">
            <w:pPr>
              <w:jc w:val="right"/>
              <w:rPr>
                <w:rFonts w:eastAsia="Calibri"/>
                <w:szCs w:val="22"/>
              </w:rPr>
            </w:pPr>
            <w:r w:rsidRPr="00D976B2">
              <w:rPr>
                <w:rFonts w:eastAsia="Calibri"/>
                <w:szCs w:val="22"/>
              </w:rPr>
              <w:t>1676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30508"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4F0EE" w14:textId="15466E54" w:rsidR="00360FB5" w:rsidRPr="00D976B2" w:rsidRDefault="00503D9C" w:rsidP="00553004">
            <w:pPr>
              <w:jc w:val="right"/>
              <w:rPr>
                <w:rFonts w:eastAsia="Calibri"/>
                <w:szCs w:val="22"/>
              </w:rPr>
            </w:pPr>
            <w:r w:rsidRPr="00D976B2">
              <w:rPr>
                <w:rFonts w:eastAsia="Calibri"/>
                <w:szCs w:val="22"/>
              </w:rPr>
              <w:t>803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6B98F4" w14:textId="338C9C1A" w:rsidR="00360FB5" w:rsidRPr="00D976B2" w:rsidRDefault="00503D9C" w:rsidP="00553004">
            <w:pPr>
              <w:jc w:val="right"/>
              <w:rPr>
                <w:rFonts w:eastAsia="Calibri"/>
                <w:szCs w:val="22"/>
              </w:rPr>
            </w:pPr>
            <w:r w:rsidRPr="00D976B2">
              <w:rPr>
                <w:rFonts w:eastAsia="Calibri"/>
                <w:szCs w:val="22"/>
              </w:rPr>
              <w:t>873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D78ED8" w14:textId="77777777" w:rsidR="00360FB5" w:rsidRPr="00D976B2" w:rsidRDefault="00360FB5" w:rsidP="00553004">
            <w:pPr>
              <w:jc w:val="center"/>
              <w:rPr>
                <w:rFonts w:eastAsia="Calibri"/>
                <w:szCs w:val="22"/>
              </w:rPr>
            </w:pPr>
            <w:r w:rsidRPr="00D976B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DB14AC" w14:textId="77777777" w:rsidR="00360FB5" w:rsidRPr="00D976B2" w:rsidRDefault="00503D9C" w:rsidP="00553004">
            <w:pPr>
              <w:jc w:val="center"/>
              <w:rPr>
                <w:rFonts w:eastAsia="Calibri"/>
                <w:szCs w:val="22"/>
              </w:rPr>
            </w:pPr>
            <w:r w:rsidRPr="00D976B2">
              <w:rPr>
                <w:rFonts w:eastAsia="Calibri"/>
                <w:szCs w:val="22"/>
              </w:rPr>
              <w:t>4400-6386-0519</w:t>
            </w:r>
          </w:p>
          <w:p w14:paraId="528FFC3D" w14:textId="7E239310" w:rsidR="00503D9C" w:rsidRPr="00D976B2" w:rsidRDefault="00503D9C" w:rsidP="00553004">
            <w:pPr>
              <w:jc w:val="center"/>
              <w:rPr>
                <w:rFonts w:eastAsia="Calibri"/>
                <w:szCs w:val="22"/>
              </w:rPr>
            </w:pPr>
            <w:r w:rsidRPr="00D976B2">
              <w:rPr>
                <w:rFonts w:eastAsia="Calibri"/>
                <w:szCs w:val="22"/>
              </w:rPr>
              <w:t>4400-6385-1130</w:t>
            </w:r>
          </w:p>
        </w:tc>
      </w:tr>
      <w:tr w:rsidR="00D976B2" w:rsidRPr="00D976B2" w14:paraId="019F8F4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A9A6AE0"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030796" w14:textId="77777777" w:rsidR="00360FB5" w:rsidRPr="00D976B2" w:rsidRDefault="00360FB5" w:rsidP="00553004">
            <w:pPr>
              <w:rPr>
                <w:rFonts w:eastAsia="Calibri"/>
                <w:szCs w:val="22"/>
              </w:rPr>
            </w:pPr>
            <w:r w:rsidRPr="00D976B2">
              <w:rPr>
                <w:rFonts w:eastAsia="Calibri"/>
                <w:szCs w:val="22"/>
              </w:rPr>
              <w:t>ku33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46FB22" w14:textId="77777777" w:rsidR="00360FB5" w:rsidRPr="00D976B2" w:rsidRDefault="00360FB5" w:rsidP="00553004">
            <w:pPr>
              <w:rPr>
                <w:rFonts w:eastAsia="Calibri"/>
                <w:szCs w:val="22"/>
              </w:rPr>
            </w:pPr>
            <w:r w:rsidRPr="00D976B2">
              <w:rPr>
                <w:rFonts w:eastAsia="Calibri"/>
                <w:szCs w:val="22"/>
              </w:rPr>
              <w:t>Didžiakaimis–Maskoliškis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1D01B8" w14:textId="344D6584" w:rsidR="00360FB5" w:rsidRPr="00D976B2" w:rsidRDefault="00360FB5" w:rsidP="00553004">
            <w:pPr>
              <w:jc w:val="right"/>
              <w:rPr>
                <w:rFonts w:eastAsia="Calibri"/>
                <w:szCs w:val="22"/>
              </w:rPr>
            </w:pPr>
            <w:r w:rsidRPr="00D976B2">
              <w:rPr>
                <w:rFonts w:eastAsia="Calibri"/>
                <w:szCs w:val="22"/>
              </w:rPr>
              <w:t xml:space="preserve"> 4809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7DCC9"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E0F44" w14:textId="183C4B27" w:rsidR="00360FB5" w:rsidRPr="00D976B2" w:rsidRDefault="00360FB5" w:rsidP="00553004">
            <w:pPr>
              <w:jc w:val="right"/>
              <w:rPr>
                <w:rFonts w:eastAsia="Calibri"/>
                <w:szCs w:val="22"/>
              </w:rPr>
            </w:pPr>
            <w:r w:rsidRPr="00D976B2">
              <w:rPr>
                <w:rFonts w:eastAsia="Calibri"/>
                <w:szCs w:val="22"/>
              </w:rPr>
              <w:t xml:space="preserve"> 4477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C9478" w14:textId="3EFF85F8" w:rsidR="00360FB5" w:rsidRPr="00D976B2" w:rsidRDefault="00360FB5" w:rsidP="00553004">
            <w:pPr>
              <w:jc w:val="right"/>
              <w:rPr>
                <w:rFonts w:eastAsia="Calibri"/>
                <w:szCs w:val="22"/>
              </w:rPr>
            </w:pPr>
            <w:r w:rsidRPr="00D976B2">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370CE" w14:textId="77777777" w:rsidR="00360FB5" w:rsidRPr="00D976B2" w:rsidRDefault="00360FB5" w:rsidP="00553004">
            <w:pPr>
              <w:jc w:val="center"/>
              <w:rPr>
                <w:rFonts w:eastAsia="Calibri"/>
                <w:szCs w:val="22"/>
              </w:rPr>
            </w:pPr>
            <w:r w:rsidRPr="00D976B2">
              <w:rPr>
                <w:rFonts w:eastAsia="Calibri"/>
                <w:szCs w:val="22"/>
              </w:rPr>
              <w:t>Iv</w:t>
            </w:r>
          </w:p>
          <w:p w14:paraId="7138A7AB" w14:textId="7B427F55" w:rsidR="00360FB5" w:rsidRPr="00D976B2" w:rsidRDefault="00360FB5" w:rsidP="00553004">
            <w:pPr>
              <w:jc w:val="center"/>
              <w:rPr>
                <w:rFonts w:eastAsia="Calibri"/>
                <w:szCs w:val="22"/>
              </w:rPr>
            </w:pPr>
            <w:r w:rsidRPr="00D976B2">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3CCA1A" w14:textId="77777777" w:rsidR="00360FB5" w:rsidRPr="00D976B2" w:rsidRDefault="00360FB5" w:rsidP="00553004">
            <w:pPr>
              <w:jc w:val="center"/>
              <w:rPr>
                <w:rFonts w:eastAsia="Calibri"/>
                <w:szCs w:val="22"/>
              </w:rPr>
            </w:pPr>
            <w:r w:rsidRPr="00D976B2">
              <w:rPr>
                <w:rFonts w:eastAsia="Calibri"/>
                <w:szCs w:val="22"/>
              </w:rPr>
              <w:t>4400-6321-1646</w:t>
            </w:r>
          </w:p>
          <w:p w14:paraId="2585306D" w14:textId="785C5727" w:rsidR="00360FB5" w:rsidRPr="00D976B2" w:rsidRDefault="00360FB5" w:rsidP="00553004">
            <w:pPr>
              <w:jc w:val="center"/>
              <w:rPr>
                <w:rFonts w:eastAsia="Calibri"/>
                <w:szCs w:val="22"/>
              </w:rPr>
            </w:pPr>
            <w:r w:rsidRPr="00D976B2">
              <w:rPr>
                <w:rFonts w:eastAsia="Calibri"/>
                <w:szCs w:val="22"/>
              </w:rPr>
              <w:t>4400-6325-7830</w:t>
            </w:r>
          </w:p>
        </w:tc>
      </w:tr>
      <w:tr w:rsidR="00D976B2" w:rsidRPr="00D976B2" w14:paraId="0EFE3FB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47794B"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05136F" w14:textId="77777777" w:rsidR="00360FB5" w:rsidRPr="00D976B2" w:rsidRDefault="00360FB5" w:rsidP="00553004">
            <w:pPr>
              <w:rPr>
                <w:rFonts w:eastAsia="Calibri"/>
                <w:szCs w:val="22"/>
              </w:rPr>
            </w:pPr>
            <w:r w:rsidRPr="00D976B2">
              <w:rPr>
                <w:rFonts w:eastAsia="Calibri"/>
                <w:szCs w:val="22"/>
              </w:rPr>
              <w:t>ku34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C73874" w14:textId="77777777" w:rsidR="00360FB5" w:rsidRPr="00D976B2" w:rsidRDefault="00360FB5" w:rsidP="00553004">
            <w:pPr>
              <w:rPr>
                <w:rFonts w:eastAsia="Calibri"/>
                <w:szCs w:val="22"/>
              </w:rPr>
            </w:pPr>
            <w:r w:rsidRPr="00D976B2">
              <w:rPr>
                <w:rFonts w:eastAsia="Calibri"/>
                <w:szCs w:val="22"/>
              </w:rPr>
              <w:t>Privažiuojamasis kelias prie gyvenamųjų namų Trakinių k. nuo kelio Nr. ku35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CD9DA5" w14:textId="5C1BD49C" w:rsidR="00360FB5" w:rsidRPr="00D976B2" w:rsidRDefault="00360FB5" w:rsidP="00553004">
            <w:pPr>
              <w:jc w:val="right"/>
              <w:rPr>
                <w:rFonts w:eastAsia="Calibri"/>
                <w:szCs w:val="22"/>
              </w:rPr>
            </w:pPr>
            <w:r w:rsidRPr="00D976B2">
              <w:rPr>
                <w:rFonts w:eastAsia="Calibri"/>
                <w:szCs w:val="22"/>
              </w:rPr>
              <w:t> 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5A52C"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3E67D8"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2A1AA" w14:textId="32B83C6A" w:rsidR="00360FB5" w:rsidRPr="00D976B2" w:rsidRDefault="00360FB5" w:rsidP="00553004">
            <w:pPr>
              <w:jc w:val="right"/>
              <w:rPr>
                <w:rFonts w:eastAsia="Calibri"/>
                <w:szCs w:val="22"/>
              </w:rPr>
            </w:pPr>
            <w:r w:rsidRPr="00D976B2">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0A237" w14:textId="00E4B4DE" w:rsidR="00360FB5" w:rsidRPr="00D976B2" w:rsidRDefault="00360FB5" w:rsidP="00553004">
            <w:pPr>
              <w:jc w:val="center"/>
              <w:rPr>
                <w:rFonts w:eastAsia="Calibri"/>
                <w:szCs w:val="22"/>
              </w:rPr>
            </w:pPr>
            <w:r w:rsidRPr="00D976B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7BFF4E" w14:textId="398E2AF8" w:rsidR="00360FB5" w:rsidRPr="00D976B2" w:rsidRDefault="00360FB5" w:rsidP="00553004">
            <w:pPr>
              <w:jc w:val="center"/>
              <w:rPr>
                <w:rFonts w:eastAsia="Calibri"/>
                <w:szCs w:val="22"/>
              </w:rPr>
            </w:pPr>
            <w:r w:rsidRPr="00D976B2">
              <w:rPr>
                <w:rFonts w:eastAsia="Calibri"/>
                <w:szCs w:val="22"/>
              </w:rPr>
              <w:t>4400-6319-9072</w:t>
            </w:r>
          </w:p>
        </w:tc>
      </w:tr>
      <w:tr w:rsidR="00D976B2" w:rsidRPr="00D976B2" w14:paraId="5790813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DDE93A"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4928F1" w14:textId="77777777" w:rsidR="00360FB5" w:rsidRPr="00D976B2" w:rsidRDefault="00360FB5" w:rsidP="00553004">
            <w:pPr>
              <w:rPr>
                <w:rFonts w:eastAsia="Calibri"/>
                <w:szCs w:val="22"/>
              </w:rPr>
            </w:pPr>
            <w:r w:rsidRPr="00D976B2">
              <w:rPr>
                <w:rFonts w:eastAsia="Calibri"/>
                <w:szCs w:val="22"/>
              </w:rPr>
              <w:t>ku35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B47B59" w14:textId="77777777" w:rsidR="00360FB5" w:rsidRPr="00D976B2" w:rsidRDefault="00360FB5" w:rsidP="00553004">
            <w:pPr>
              <w:rPr>
                <w:rFonts w:eastAsia="Calibri"/>
                <w:szCs w:val="22"/>
              </w:rPr>
            </w:pPr>
            <w:r w:rsidRPr="00D976B2">
              <w:rPr>
                <w:rFonts w:eastAsia="Calibri"/>
                <w:szCs w:val="22"/>
              </w:rPr>
              <w:t>Trakiniai–Balninkėliai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ECB7FD" w14:textId="60F27CE2" w:rsidR="00360FB5" w:rsidRPr="00D976B2" w:rsidRDefault="00360FB5" w:rsidP="00553004">
            <w:pPr>
              <w:jc w:val="right"/>
              <w:rPr>
                <w:rFonts w:eastAsia="Calibri"/>
                <w:szCs w:val="22"/>
              </w:rPr>
            </w:pPr>
            <w:r w:rsidRPr="00D976B2">
              <w:rPr>
                <w:rFonts w:eastAsia="Calibri"/>
                <w:szCs w:val="22"/>
              </w:rPr>
              <w:t xml:space="preserve"> 1038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5B104A"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CED9B" w14:textId="135FF263" w:rsidR="00360FB5" w:rsidRPr="00D976B2" w:rsidRDefault="00360FB5" w:rsidP="00553004">
            <w:pPr>
              <w:jc w:val="right"/>
              <w:rPr>
                <w:rFonts w:eastAsia="Calibri"/>
                <w:szCs w:val="22"/>
              </w:rPr>
            </w:pPr>
            <w:r w:rsidRPr="00D976B2">
              <w:rPr>
                <w:rFonts w:eastAsia="Calibri"/>
                <w:szCs w:val="22"/>
              </w:rPr>
              <w:t>1038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4347E" w14:textId="2B49AE6C" w:rsidR="00360FB5" w:rsidRPr="00D976B2" w:rsidRDefault="00D976B2" w:rsidP="00553004">
            <w:pPr>
              <w:jc w:val="right"/>
              <w:rPr>
                <w:rFonts w:eastAsia="Calibri"/>
                <w:strike/>
                <w:szCs w:val="22"/>
              </w:rPr>
            </w:pPr>
            <w:r w:rsidRPr="00D976B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E8FCE" w14:textId="77777777" w:rsidR="00360FB5" w:rsidRPr="00D976B2" w:rsidRDefault="00360FB5" w:rsidP="00553004">
            <w:pPr>
              <w:jc w:val="center"/>
              <w:rPr>
                <w:rFonts w:eastAsia="Calibri"/>
                <w:szCs w:val="22"/>
              </w:rPr>
            </w:pPr>
            <w:r w:rsidRPr="00D976B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3F96FF" w14:textId="5DFDFD60" w:rsidR="00360FB5" w:rsidRPr="00D976B2" w:rsidRDefault="00360FB5" w:rsidP="00553004">
            <w:pPr>
              <w:jc w:val="center"/>
              <w:rPr>
                <w:rFonts w:eastAsia="Calibri"/>
                <w:szCs w:val="22"/>
              </w:rPr>
            </w:pPr>
            <w:r w:rsidRPr="00D976B2">
              <w:rPr>
                <w:rFonts w:eastAsia="Calibri"/>
                <w:szCs w:val="22"/>
              </w:rPr>
              <w:t>4400-6319-8794</w:t>
            </w:r>
          </w:p>
        </w:tc>
      </w:tr>
      <w:tr w:rsidR="00231831" w:rsidRPr="00D976B2" w14:paraId="6BA11F0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C5E5D68" w14:textId="77777777" w:rsidR="00231831" w:rsidRPr="00D976B2" w:rsidRDefault="00231831"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B3255B0" w14:textId="617E0441" w:rsidR="00231831" w:rsidRPr="00D976B2" w:rsidRDefault="00231831" w:rsidP="00553004">
            <w:pPr>
              <w:rPr>
                <w:rFonts w:eastAsia="Calibri"/>
                <w:szCs w:val="22"/>
              </w:rPr>
            </w:pPr>
            <w:r w:rsidRPr="00231831">
              <w:rPr>
                <w:rFonts w:eastAsia="Calibri"/>
                <w:szCs w:val="22"/>
              </w:rPr>
              <w:t>ku37</w:t>
            </w:r>
          </w:p>
        </w:tc>
        <w:tc>
          <w:tcPr>
            <w:tcW w:w="4412" w:type="dxa"/>
            <w:tcBorders>
              <w:top w:val="single" w:sz="4" w:space="0" w:color="auto"/>
              <w:left w:val="single" w:sz="4" w:space="0" w:color="auto"/>
              <w:bottom w:val="single" w:sz="4" w:space="0" w:color="auto"/>
              <w:right w:val="single" w:sz="4" w:space="0" w:color="auto"/>
            </w:tcBorders>
            <w:vAlign w:val="center"/>
          </w:tcPr>
          <w:p w14:paraId="550E4B54" w14:textId="3CAE261C" w:rsidR="00231831" w:rsidRPr="00D976B2" w:rsidRDefault="00231831" w:rsidP="00553004">
            <w:pPr>
              <w:rPr>
                <w:rFonts w:eastAsia="Calibri"/>
                <w:szCs w:val="22"/>
              </w:rPr>
            </w:pPr>
            <w:r w:rsidRPr="00231831">
              <w:rPr>
                <w:rFonts w:eastAsia="Calibri"/>
                <w:szCs w:val="22"/>
              </w:rPr>
              <w:t>Privažiuojamasis kelias prie gamybinių pastatų nuo Trakinių g., Didžiakaimio k.</w:t>
            </w:r>
          </w:p>
        </w:tc>
        <w:tc>
          <w:tcPr>
            <w:tcW w:w="1147" w:type="dxa"/>
            <w:tcBorders>
              <w:top w:val="single" w:sz="4" w:space="0" w:color="auto"/>
              <w:left w:val="single" w:sz="4" w:space="0" w:color="auto"/>
              <w:bottom w:val="single" w:sz="4" w:space="0" w:color="auto"/>
              <w:right w:val="single" w:sz="4" w:space="0" w:color="auto"/>
            </w:tcBorders>
            <w:vAlign w:val="center"/>
          </w:tcPr>
          <w:p w14:paraId="206CC23D" w14:textId="4DF766E4" w:rsidR="00231831" w:rsidRPr="00D976B2" w:rsidRDefault="00231831" w:rsidP="00553004">
            <w:pPr>
              <w:jc w:val="right"/>
              <w:rPr>
                <w:rFonts w:eastAsia="Calibri"/>
                <w:szCs w:val="22"/>
              </w:rPr>
            </w:pPr>
            <w:r>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vAlign w:val="center"/>
          </w:tcPr>
          <w:p w14:paraId="07646725" w14:textId="27330E66" w:rsidR="00231831" w:rsidRPr="00D976B2" w:rsidRDefault="00231831" w:rsidP="00553004">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1D5A6C5" w14:textId="2BB55562" w:rsidR="00231831" w:rsidRPr="00D976B2" w:rsidRDefault="00231831" w:rsidP="00553004">
            <w:pPr>
              <w:jc w:val="right"/>
              <w:rPr>
                <w:rFonts w:eastAsia="Calibri"/>
                <w:szCs w:val="22"/>
              </w:rPr>
            </w:pPr>
            <w:r>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vAlign w:val="center"/>
          </w:tcPr>
          <w:p w14:paraId="47E39940" w14:textId="77777777" w:rsidR="00231831" w:rsidRDefault="00231831" w:rsidP="00553004">
            <w:pPr>
              <w:jc w:val="right"/>
              <w:rPr>
                <w:rFonts w:eastAsia="Calibri"/>
                <w:strike/>
                <w:szCs w:val="22"/>
              </w:rPr>
            </w:pPr>
            <w:r>
              <w:rPr>
                <w:rFonts w:eastAsia="Calibri"/>
                <w:strike/>
                <w:szCs w:val="22"/>
              </w:rPr>
              <w:t>-</w:t>
            </w:r>
          </w:p>
          <w:p w14:paraId="6C6BB379" w14:textId="32A80BDA" w:rsidR="00231831" w:rsidRPr="00D976B2" w:rsidRDefault="00231831" w:rsidP="00553004">
            <w:pPr>
              <w:jc w:val="right"/>
              <w:rPr>
                <w:rFonts w:eastAsia="Calibri"/>
                <w:strike/>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D115F9" w14:textId="72AD9F7D" w:rsidR="00231831" w:rsidRPr="00D976B2" w:rsidRDefault="00231831" w:rsidP="00553004">
            <w:pPr>
              <w:jc w:val="center"/>
              <w:rPr>
                <w:rFonts w:eastAsia="Calibri"/>
                <w:szCs w:val="22"/>
              </w:rPr>
            </w:pPr>
            <w:r>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4244FCC0" w14:textId="09CC7314" w:rsidR="00231831" w:rsidRPr="00D976B2" w:rsidRDefault="00231831" w:rsidP="00553004">
            <w:pPr>
              <w:jc w:val="center"/>
              <w:rPr>
                <w:rFonts w:eastAsia="Calibri"/>
                <w:szCs w:val="22"/>
              </w:rPr>
            </w:pPr>
            <w:r>
              <w:rPr>
                <w:rFonts w:eastAsia="Calibri"/>
                <w:szCs w:val="22"/>
              </w:rPr>
              <w:t>-</w:t>
            </w:r>
          </w:p>
        </w:tc>
      </w:tr>
      <w:tr w:rsidR="00D976B2" w:rsidRPr="00D976B2" w14:paraId="321AFED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DB9E6E2"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DB4604" w14:textId="77777777" w:rsidR="00360FB5" w:rsidRPr="00D976B2" w:rsidRDefault="00360FB5" w:rsidP="00553004">
            <w:pPr>
              <w:rPr>
                <w:rFonts w:eastAsia="Calibri"/>
                <w:szCs w:val="22"/>
              </w:rPr>
            </w:pPr>
            <w:r w:rsidRPr="00D976B2">
              <w:rPr>
                <w:rFonts w:eastAsia="Calibri"/>
                <w:szCs w:val="22"/>
              </w:rPr>
              <w:t>ku38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19E018" w14:textId="77777777" w:rsidR="00360FB5" w:rsidRPr="00D976B2" w:rsidRDefault="00360FB5" w:rsidP="00553004">
            <w:pPr>
              <w:rPr>
                <w:rFonts w:eastAsia="Calibri"/>
                <w:szCs w:val="22"/>
              </w:rPr>
            </w:pPr>
            <w:r w:rsidRPr="00D976B2">
              <w:rPr>
                <w:rFonts w:eastAsia="Calibri"/>
                <w:szCs w:val="22"/>
              </w:rPr>
              <w:t>Šiaudinė–Kalinuvka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B6CDFD" w14:textId="4A2E7E51" w:rsidR="00360FB5" w:rsidRPr="00D976B2" w:rsidRDefault="00360FB5" w:rsidP="00553004">
            <w:pPr>
              <w:jc w:val="right"/>
              <w:rPr>
                <w:rFonts w:eastAsia="Calibri"/>
                <w:szCs w:val="22"/>
              </w:rPr>
            </w:pPr>
            <w:r w:rsidRPr="00D976B2">
              <w:rPr>
                <w:rFonts w:eastAsia="Calibri"/>
                <w:szCs w:val="22"/>
              </w:rPr>
              <w:t xml:space="preserve"> 1340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093182"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BD36D2" w14:textId="4BAA5106" w:rsidR="00360FB5" w:rsidRPr="00D976B2" w:rsidRDefault="00360FB5" w:rsidP="00553004">
            <w:pPr>
              <w:jc w:val="right"/>
              <w:rPr>
                <w:rFonts w:eastAsia="Calibri"/>
                <w:szCs w:val="22"/>
              </w:rPr>
            </w:pPr>
            <w:r w:rsidRPr="00D976B2">
              <w:rPr>
                <w:rFonts w:eastAsia="Calibri"/>
                <w:szCs w:val="22"/>
              </w:rPr>
              <w:t>1340</w:t>
            </w:r>
          </w:p>
        </w:tc>
        <w:tc>
          <w:tcPr>
            <w:tcW w:w="1133" w:type="dxa"/>
            <w:tcBorders>
              <w:top w:val="single" w:sz="4" w:space="0" w:color="auto"/>
              <w:left w:val="single" w:sz="4" w:space="0" w:color="auto"/>
              <w:bottom w:val="single" w:sz="4" w:space="0" w:color="auto"/>
              <w:right w:val="single" w:sz="4" w:space="0" w:color="auto"/>
            </w:tcBorders>
            <w:vAlign w:val="center"/>
          </w:tcPr>
          <w:p w14:paraId="05ECF407" w14:textId="44B525BF" w:rsidR="00360FB5" w:rsidRPr="00D976B2" w:rsidRDefault="00D976B2" w:rsidP="00553004">
            <w:pPr>
              <w:jc w:val="right"/>
              <w:rPr>
                <w:rFonts w:eastAsia="Calibri"/>
                <w:strike/>
                <w:szCs w:val="22"/>
              </w:rPr>
            </w:pPr>
            <w:r w:rsidRPr="00D976B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A6CEF" w14:textId="77777777" w:rsidR="00360FB5" w:rsidRPr="00D976B2" w:rsidRDefault="00360FB5" w:rsidP="00553004">
            <w:pPr>
              <w:jc w:val="center"/>
              <w:rPr>
                <w:rFonts w:eastAsia="Calibri"/>
                <w:szCs w:val="22"/>
              </w:rPr>
            </w:pPr>
            <w:r w:rsidRPr="00D976B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11F61A" w14:textId="3194DE91" w:rsidR="00360FB5" w:rsidRPr="00D976B2" w:rsidRDefault="00360FB5" w:rsidP="00553004">
            <w:pPr>
              <w:jc w:val="center"/>
              <w:rPr>
                <w:rFonts w:eastAsia="Calibri"/>
                <w:szCs w:val="22"/>
              </w:rPr>
            </w:pPr>
            <w:r w:rsidRPr="00D976B2">
              <w:rPr>
                <w:rFonts w:eastAsia="Calibri"/>
                <w:szCs w:val="22"/>
              </w:rPr>
              <w:t>4400-6256-7184</w:t>
            </w:r>
          </w:p>
        </w:tc>
      </w:tr>
      <w:tr w:rsidR="00D976B2" w:rsidRPr="00D976B2" w14:paraId="0D77704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B03FB2"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888095" w14:textId="77777777" w:rsidR="00360FB5" w:rsidRPr="00D976B2" w:rsidRDefault="00360FB5" w:rsidP="00553004">
            <w:pPr>
              <w:rPr>
                <w:rFonts w:eastAsia="Calibri"/>
                <w:szCs w:val="22"/>
              </w:rPr>
            </w:pPr>
            <w:r w:rsidRPr="00D976B2">
              <w:rPr>
                <w:rFonts w:eastAsia="Calibri"/>
                <w:szCs w:val="22"/>
              </w:rPr>
              <w:t>ku39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B9A3B4" w14:textId="77777777" w:rsidR="00360FB5" w:rsidRPr="00D976B2" w:rsidRDefault="00360FB5" w:rsidP="00553004">
            <w:pPr>
              <w:rPr>
                <w:rFonts w:eastAsia="Calibri"/>
                <w:szCs w:val="22"/>
              </w:rPr>
            </w:pPr>
            <w:r w:rsidRPr="00D976B2">
              <w:rPr>
                <w:rFonts w:eastAsia="Calibri"/>
                <w:szCs w:val="22"/>
              </w:rPr>
              <w:t>Pravažiuojamasis kelias nuo kelio Nr. A6 iki Sargūnų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CA067C" w14:textId="74B0B6E6" w:rsidR="00360FB5" w:rsidRPr="00D976B2" w:rsidRDefault="004D7876" w:rsidP="00553004">
            <w:pPr>
              <w:jc w:val="right"/>
              <w:rPr>
                <w:rFonts w:eastAsia="Calibri"/>
                <w:szCs w:val="22"/>
              </w:rPr>
            </w:pPr>
            <w:r w:rsidRPr="00D976B2">
              <w:rPr>
                <w:rFonts w:eastAsia="Calibri"/>
                <w:szCs w:val="22"/>
              </w:rPr>
              <w:t xml:space="preserve"> 2224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79192"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4875AA" w14:textId="3A658EB7" w:rsidR="00360FB5" w:rsidRPr="00D976B2" w:rsidRDefault="004D7876" w:rsidP="00553004">
            <w:pPr>
              <w:jc w:val="right"/>
              <w:rPr>
                <w:rFonts w:eastAsia="Calibri"/>
                <w:szCs w:val="22"/>
              </w:rPr>
            </w:pPr>
            <w:r w:rsidRPr="00D976B2">
              <w:rPr>
                <w:rFonts w:eastAsia="Calibri"/>
                <w:szCs w:val="22"/>
              </w:rPr>
              <w:t xml:space="preserve"> 2224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D6DC9E"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A556B" w14:textId="77777777" w:rsidR="00360FB5" w:rsidRPr="00D976B2" w:rsidRDefault="00360FB5" w:rsidP="00553004">
            <w:pPr>
              <w:jc w:val="center"/>
              <w:rPr>
                <w:rFonts w:eastAsia="Calibri"/>
                <w:szCs w:val="22"/>
              </w:rPr>
            </w:pPr>
            <w:r w:rsidRPr="00D976B2">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0BB04D" w14:textId="25A4D760" w:rsidR="00360FB5" w:rsidRPr="00D976B2" w:rsidRDefault="004D7876" w:rsidP="00553004">
            <w:pPr>
              <w:jc w:val="center"/>
              <w:rPr>
                <w:rFonts w:eastAsia="Calibri"/>
                <w:szCs w:val="22"/>
              </w:rPr>
            </w:pPr>
            <w:r w:rsidRPr="00D976B2">
              <w:rPr>
                <w:rFonts w:eastAsia="Calibri"/>
                <w:szCs w:val="22"/>
              </w:rPr>
              <w:t>4400-6311-7628</w:t>
            </w:r>
          </w:p>
        </w:tc>
      </w:tr>
      <w:tr w:rsidR="00D976B2" w:rsidRPr="00D976B2" w14:paraId="4ADE195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A1B7317"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1B19A3" w14:textId="77777777" w:rsidR="00360FB5" w:rsidRPr="00D976B2" w:rsidRDefault="00360FB5" w:rsidP="00553004">
            <w:pPr>
              <w:rPr>
                <w:rFonts w:eastAsia="Calibri"/>
                <w:szCs w:val="22"/>
              </w:rPr>
            </w:pPr>
            <w:r w:rsidRPr="00D976B2">
              <w:rPr>
                <w:rFonts w:eastAsia="Calibri"/>
                <w:szCs w:val="22"/>
              </w:rPr>
              <w:t>ku40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B36BB8" w14:textId="77777777" w:rsidR="00360FB5" w:rsidRPr="00D976B2" w:rsidRDefault="00360FB5" w:rsidP="00553004">
            <w:pPr>
              <w:rPr>
                <w:rFonts w:eastAsia="Calibri"/>
                <w:szCs w:val="22"/>
              </w:rPr>
            </w:pPr>
            <w:r w:rsidRPr="00D976B2">
              <w:rPr>
                <w:rFonts w:eastAsia="Calibri"/>
                <w:szCs w:val="22"/>
              </w:rPr>
              <w:t>Pravažiuojamasis kelias nuo Staškūniškio k., Luciūnų g. iki Luciūnų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381BBA" w14:textId="6520D161" w:rsidR="00360FB5" w:rsidRPr="00D976B2" w:rsidRDefault="00E81123" w:rsidP="00553004">
            <w:pPr>
              <w:jc w:val="right"/>
              <w:rPr>
                <w:rFonts w:eastAsia="Calibri"/>
                <w:szCs w:val="22"/>
              </w:rPr>
            </w:pPr>
            <w:r w:rsidRPr="00D976B2">
              <w:rPr>
                <w:rFonts w:eastAsia="Calibri"/>
                <w:szCs w:val="22"/>
              </w:rPr>
              <w:t>940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C9D04"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07240" w14:textId="370D5A58" w:rsidR="00360FB5" w:rsidRPr="00D976B2" w:rsidRDefault="00E81123" w:rsidP="00553004">
            <w:pPr>
              <w:jc w:val="right"/>
              <w:rPr>
                <w:rFonts w:eastAsia="Calibri"/>
                <w:szCs w:val="22"/>
              </w:rPr>
            </w:pPr>
            <w:r w:rsidRPr="00D976B2">
              <w:rPr>
                <w:rFonts w:eastAsia="Calibri"/>
                <w:szCs w:val="22"/>
              </w:rPr>
              <w:t>940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BEC3F"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3156A" w14:textId="77777777" w:rsidR="00360FB5" w:rsidRPr="00D976B2" w:rsidRDefault="00360FB5" w:rsidP="00553004">
            <w:pPr>
              <w:jc w:val="center"/>
              <w:rPr>
                <w:rFonts w:eastAsia="Calibri"/>
                <w:szCs w:val="22"/>
              </w:rPr>
            </w:pPr>
            <w:r w:rsidRPr="00D976B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5945F9" w14:textId="260504CC" w:rsidR="00360FB5" w:rsidRPr="00D976B2" w:rsidRDefault="00E81123" w:rsidP="00553004">
            <w:pPr>
              <w:jc w:val="center"/>
              <w:rPr>
                <w:rFonts w:eastAsia="Calibri"/>
                <w:szCs w:val="22"/>
              </w:rPr>
            </w:pPr>
            <w:r w:rsidRPr="00D976B2">
              <w:rPr>
                <w:rFonts w:eastAsia="Calibri"/>
                <w:szCs w:val="22"/>
              </w:rPr>
              <w:t>4400-5313-7220</w:t>
            </w:r>
          </w:p>
        </w:tc>
      </w:tr>
      <w:tr w:rsidR="00D976B2" w:rsidRPr="00D976B2" w14:paraId="2F56413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7F7EDE"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32D713" w14:textId="77777777" w:rsidR="00360FB5" w:rsidRPr="00D976B2" w:rsidRDefault="00360FB5" w:rsidP="00553004">
            <w:pPr>
              <w:rPr>
                <w:rFonts w:eastAsia="Calibri"/>
                <w:szCs w:val="22"/>
              </w:rPr>
            </w:pPr>
            <w:r w:rsidRPr="00D976B2">
              <w:rPr>
                <w:rFonts w:eastAsia="Calibri"/>
                <w:szCs w:val="22"/>
              </w:rPr>
              <w:t>ku41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71D83C" w14:textId="77777777" w:rsidR="00360FB5" w:rsidRPr="00D976B2" w:rsidRDefault="00360FB5" w:rsidP="00553004">
            <w:pPr>
              <w:rPr>
                <w:rFonts w:eastAsia="Calibri"/>
                <w:szCs w:val="22"/>
              </w:rPr>
            </w:pPr>
            <w:r w:rsidRPr="00D976B2">
              <w:rPr>
                <w:rFonts w:eastAsia="Calibri"/>
                <w:szCs w:val="22"/>
              </w:rPr>
              <w:t>Sargūnai–Šiaudinė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813198" w14:textId="164FAF39" w:rsidR="00360FB5" w:rsidRPr="00D976B2" w:rsidRDefault="00985B6A" w:rsidP="00553004">
            <w:pPr>
              <w:jc w:val="right"/>
              <w:rPr>
                <w:rFonts w:eastAsia="Calibri"/>
                <w:szCs w:val="22"/>
              </w:rPr>
            </w:pPr>
            <w:r w:rsidRPr="00D976B2">
              <w:rPr>
                <w:rFonts w:eastAsia="Calibri"/>
                <w:szCs w:val="22"/>
              </w:rPr>
              <w:t>404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5845BF"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788CB3" w14:textId="0A01DB9A" w:rsidR="00360FB5" w:rsidRPr="00D976B2" w:rsidRDefault="00985B6A" w:rsidP="00553004">
            <w:pPr>
              <w:jc w:val="right"/>
              <w:rPr>
                <w:rFonts w:eastAsia="Calibri"/>
                <w:szCs w:val="22"/>
              </w:rPr>
            </w:pPr>
            <w:r w:rsidRPr="00D976B2">
              <w:rPr>
                <w:rFonts w:eastAsia="Calibri"/>
                <w:szCs w:val="22"/>
              </w:rPr>
              <w:t>404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A807A"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F8CCE" w14:textId="77777777" w:rsidR="00360FB5" w:rsidRPr="00D976B2" w:rsidRDefault="00360FB5" w:rsidP="00553004">
            <w:pPr>
              <w:jc w:val="center"/>
              <w:rPr>
                <w:rFonts w:eastAsia="Calibri"/>
                <w:szCs w:val="22"/>
              </w:rPr>
            </w:pPr>
            <w:r w:rsidRPr="00D976B2">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29956D" w14:textId="39312A70" w:rsidR="00360FB5" w:rsidRPr="00D976B2" w:rsidRDefault="00985B6A" w:rsidP="00553004">
            <w:pPr>
              <w:jc w:val="center"/>
              <w:rPr>
                <w:rFonts w:eastAsia="Calibri"/>
                <w:szCs w:val="22"/>
              </w:rPr>
            </w:pPr>
            <w:r w:rsidRPr="00D976B2">
              <w:rPr>
                <w:rFonts w:eastAsia="Calibri"/>
                <w:szCs w:val="22"/>
              </w:rPr>
              <w:t>4400-6312-9440</w:t>
            </w:r>
          </w:p>
        </w:tc>
      </w:tr>
      <w:tr w:rsidR="00D976B2" w:rsidRPr="00D976B2" w14:paraId="6D41C4A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11249D"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B66D01" w14:textId="77777777" w:rsidR="00360FB5" w:rsidRPr="00D976B2" w:rsidRDefault="00360FB5" w:rsidP="00553004">
            <w:pPr>
              <w:rPr>
                <w:rFonts w:eastAsia="Calibri"/>
                <w:szCs w:val="22"/>
              </w:rPr>
            </w:pPr>
            <w:r w:rsidRPr="00D976B2">
              <w:rPr>
                <w:rFonts w:eastAsia="Calibri"/>
                <w:szCs w:val="22"/>
              </w:rPr>
              <w:t>ku42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80B4A1" w14:textId="77777777" w:rsidR="00360FB5" w:rsidRPr="00D976B2" w:rsidRDefault="00360FB5" w:rsidP="00553004">
            <w:pPr>
              <w:rPr>
                <w:rFonts w:eastAsia="Calibri"/>
                <w:szCs w:val="22"/>
              </w:rPr>
            </w:pPr>
            <w:r w:rsidRPr="00D976B2">
              <w:rPr>
                <w:rFonts w:eastAsia="Calibri"/>
                <w:szCs w:val="22"/>
              </w:rPr>
              <w:t>Dejūnai–Medinos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9E424F" w14:textId="6E0BF2FA" w:rsidR="00360FB5" w:rsidRPr="00D976B2" w:rsidRDefault="00BB3282" w:rsidP="00553004">
            <w:pPr>
              <w:jc w:val="right"/>
              <w:rPr>
                <w:rFonts w:eastAsia="Calibri"/>
                <w:szCs w:val="22"/>
              </w:rPr>
            </w:pPr>
            <w:r w:rsidRPr="00D976B2">
              <w:rPr>
                <w:rFonts w:eastAsia="Calibri"/>
                <w:szCs w:val="22"/>
              </w:rPr>
              <w:t xml:space="preserve"> 3317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27E8E"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DEDB8" w14:textId="5B7546CC" w:rsidR="00360FB5" w:rsidRPr="00D976B2" w:rsidRDefault="00BB3282" w:rsidP="00553004">
            <w:pPr>
              <w:jc w:val="right"/>
              <w:rPr>
                <w:rFonts w:eastAsia="Calibri"/>
                <w:szCs w:val="22"/>
              </w:rPr>
            </w:pPr>
            <w:r w:rsidRPr="00D976B2">
              <w:rPr>
                <w:rFonts w:eastAsia="Calibri"/>
                <w:szCs w:val="22"/>
              </w:rPr>
              <w:t>3317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58769"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187946" w14:textId="77777777" w:rsidR="00360FB5" w:rsidRPr="00D976B2" w:rsidRDefault="00360FB5" w:rsidP="00553004">
            <w:pPr>
              <w:jc w:val="center"/>
              <w:rPr>
                <w:rFonts w:eastAsia="Calibri"/>
                <w:szCs w:val="22"/>
              </w:rPr>
            </w:pPr>
            <w:r w:rsidRPr="00D976B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F139C4" w14:textId="73D26EF3" w:rsidR="00360FB5" w:rsidRPr="00D976B2" w:rsidRDefault="00BB3282" w:rsidP="00553004">
            <w:pPr>
              <w:jc w:val="center"/>
              <w:rPr>
                <w:rFonts w:eastAsia="Calibri"/>
                <w:szCs w:val="22"/>
              </w:rPr>
            </w:pPr>
            <w:r w:rsidRPr="00D976B2">
              <w:rPr>
                <w:rFonts w:eastAsia="Calibri"/>
                <w:szCs w:val="22"/>
              </w:rPr>
              <w:t>4400-6310-8218</w:t>
            </w:r>
          </w:p>
        </w:tc>
      </w:tr>
      <w:tr w:rsidR="00D976B2" w:rsidRPr="00D976B2" w14:paraId="2431CAF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F23350F"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73F03" w14:textId="77777777" w:rsidR="00360FB5" w:rsidRPr="00D976B2" w:rsidRDefault="00360FB5" w:rsidP="00553004">
            <w:pPr>
              <w:rPr>
                <w:rFonts w:eastAsia="Calibri"/>
                <w:szCs w:val="22"/>
              </w:rPr>
            </w:pPr>
            <w:r w:rsidRPr="00D976B2">
              <w:rPr>
                <w:rFonts w:eastAsia="Calibri"/>
                <w:szCs w:val="22"/>
              </w:rPr>
              <w:t>ku44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F949A2" w14:textId="77777777" w:rsidR="00360FB5" w:rsidRPr="00D976B2" w:rsidRDefault="00360FB5" w:rsidP="00553004">
            <w:pPr>
              <w:rPr>
                <w:rFonts w:eastAsia="Calibri"/>
                <w:szCs w:val="22"/>
              </w:rPr>
            </w:pPr>
            <w:r w:rsidRPr="00D976B2">
              <w:rPr>
                <w:rFonts w:eastAsia="Calibri"/>
                <w:szCs w:val="22"/>
              </w:rPr>
              <w:t>Merečiškiai–Rundžiai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8A82C6" w14:textId="5CAF4D68" w:rsidR="00360FB5" w:rsidRPr="00D976B2" w:rsidRDefault="00491C3D" w:rsidP="00553004">
            <w:pPr>
              <w:jc w:val="right"/>
              <w:rPr>
                <w:rFonts w:eastAsia="Calibri"/>
                <w:szCs w:val="22"/>
              </w:rPr>
            </w:pPr>
            <w:r w:rsidRPr="00D976B2">
              <w:rPr>
                <w:rFonts w:eastAsia="Calibri"/>
                <w:szCs w:val="22"/>
              </w:rPr>
              <w:t xml:space="preserve"> 2252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7C53C"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690CD" w14:textId="4C3965B3" w:rsidR="00360FB5" w:rsidRPr="00D976B2" w:rsidRDefault="00491C3D" w:rsidP="00553004">
            <w:pPr>
              <w:jc w:val="right"/>
              <w:rPr>
                <w:rFonts w:eastAsia="Calibri"/>
                <w:szCs w:val="22"/>
              </w:rPr>
            </w:pPr>
            <w:r w:rsidRPr="00D976B2">
              <w:rPr>
                <w:rFonts w:eastAsia="Calibri"/>
                <w:szCs w:val="22"/>
              </w:rPr>
              <w:t xml:space="preserve"> 2252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DC1A5"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AA11F" w14:textId="77777777" w:rsidR="00360FB5" w:rsidRPr="00D976B2" w:rsidRDefault="00360FB5" w:rsidP="00553004">
            <w:pPr>
              <w:jc w:val="center"/>
              <w:rPr>
                <w:rFonts w:eastAsia="Calibri"/>
                <w:szCs w:val="22"/>
              </w:rPr>
            </w:pPr>
            <w:r w:rsidRPr="00D976B2">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D400DD" w14:textId="1660872A" w:rsidR="00360FB5" w:rsidRPr="00D976B2" w:rsidRDefault="00491C3D" w:rsidP="00553004">
            <w:pPr>
              <w:jc w:val="center"/>
              <w:rPr>
                <w:rFonts w:eastAsia="Calibri"/>
                <w:szCs w:val="22"/>
              </w:rPr>
            </w:pPr>
            <w:r w:rsidRPr="00D976B2">
              <w:rPr>
                <w:rFonts w:eastAsia="Calibri"/>
                <w:szCs w:val="22"/>
              </w:rPr>
              <w:t>4400-6258-0320</w:t>
            </w:r>
          </w:p>
        </w:tc>
      </w:tr>
      <w:tr w:rsidR="00D976B2" w:rsidRPr="00D976B2" w14:paraId="00B5C94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436348"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4491EE" w14:textId="77777777" w:rsidR="00360FB5" w:rsidRPr="00D976B2" w:rsidRDefault="00360FB5" w:rsidP="00553004">
            <w:pPr>
              <w:rPr>
                <w:rFonts w:eastAsia="Calibri"/>
                <w:szCs w:val="22"/>
              </w:rPr>
            </w:pPr>
            <w:r w:rsidRPr="00D976B2">
              <w:rPr>
                <w:rFonts w:eastAsia="Calibri"/>
                <w:szCs w:val="22"/>
              </w:rPr>
              <w:t>ku44-1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9F29F5" w14:textId="77777777" w:rsidR="00360FB5" w:rsidRPr="00D976B2" w:rsidRDefault="00360FB5" w:rsidP="00553004">
            <w:pPr>
              <w:rPr>
                <w:rFonts w:eastAsia="Calibri"/>
                <w:szCs w:val="22"/>
              </w:rPr>
            </w:pPr>
            <w:r w:rsidRPr="00D976B2">
              <w:rPr>
                <w:rFonts w:eastAsia="Calibri"/>
                <w:szCs w:val="22"/>
              </w:rPr>
              <w:t>Rundžiai–Ulyčgalis, Ukmergės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197552" w14:textId="77777777" w:rsidR="00360FB5" w:rsidRPr="00D976B2" w:rsidRDefault="00360FB5" w:rsidP="00553004">
            <w:pPr>
              <w:jc w:val="right"/>
              <w:rPr>
                <w:rFonts w:eastAsia="Calibri"/>
                <w:szCs w:val="22"/>
              </w:rPr>
            </w:pPr>
            <w:r w:rsidRPr="00D976B2">
              <w:rPr>
                <w:rFonts w:eastAsia="Calibri"/>
                <w:szCs w:val="22"/>
              </w:rPr>
              <w:t>355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6920C"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DA63C" w14:textId="31EC8ED1" w:rsidR="00360FB5" w:rsidRPr="00D976B2" w:rsidRDefault="00C45EAC" w:rsidP="00553004">
            <w:pPr>
              <w:jc w:val="right"/>
              <w:rPr>
                <w:rFonts w:eastAsia="Calibri"/>
                <w:szCs w:val="22"/>
              </w:rPr>
            </w:pPr>
            <w:r w:rsidRPr="00D976B2">
              <w:rPr>
                <w:rFonts w:eastAsia="Calibri"/>
                <w:szCs w:val="22"/>
              </w:rPr>
              <w:t>355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F1767" w14:textId="6CE94ABF" w:rsidR="00360FB5" w:rsidRPr="00D976B2" w:rsidRDefault="00D976B2" w:rsidP="00553004">
            <w:pPr>
              <w:jc w:val="right"/>
              <w:rPr>
                <w:rFonts w:eastAsia="Calibri"/>
                <w:strike/>
                <w:szCs w:val="22"/>
              </w:rPr>
            </w:pPr>
            <w:r w:rsidRPr="00D976B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18876" w14:textId="77777777" w:rsidR="00360FB5" w:rsidRPr="00D976B2" w:rsidRDefault="00360FB5" w:rsidP="00553004">
            <w:pPr>
              <w:jc w:val="center"/>
              <w:rPr>
                <w:rFonts w:eastAsia="Calibri"/>
                <w:szCs w:val="22"/>
              </w:rPr>
            </w:pPr>
            <w:r w:rsidRPr="00D976B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7CD9A0" w14:textId="710E1B12" w:rsidR="00360FB5" w:rsidRPr="00D976B2" w:rsidRDefault="00C45EAC" w:rsidP="00553004">
            <w:pPr>
              <w:jc w:val="center"/>
              <w:rPr>
                <w:rFonts w:eastAsia="Calibri"/>
                <w:szCs w:val="22"/>
              </w:rPr>
            </w:pPr>
            <w:r w:rsidRPr="00D976B2">
              <w:rPr>
                <w:rFonts w:eastAsia="Calibri"/>
                <w:szCs w:val="22"/>
              </w:rPr>
              <w:t>4400-6256-7162</w:t>
            </w:r>
          </w:p>
        </w:tc>
      </w:tr>
      <w:tr w:rsidR="00D976B2" w:rsidRPr="00D976B2" w14:paraId="1DB8D8F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8F6C5D0" w14:textId="77777777" w:rsidR="00360FB5" w:rsidRPr="00D976B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0F986E" w14:textId="77777777" w:rsidR="00360FB5" w:rsidRPr="00D976B2" w:rsidRDefault="00360FB5" w:rsidP="00553004">
            <w:pPr>
              <w:rPr>
                <w:rFonts w:eastAsia="Calibri"/>
                <w:szCs w:val="22"/>
              </w:rPr>
            </w:pPr>
            <w:r w:rsidRPr="00D976B2">
              <w:rPr>
                <w:rFonts w:eastAsia="Calibri"/>
                <w:szCs w:val="22"/>
              </w:rPr>
              <w:t>ku45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576711" w14:textId="77777777" w:rsidR="00360FB5" w:rsidRPr="00D976B2" w:rsidRDefault="00360FB5" w:rsidP="00553004">
            <w:pPr>
              <w:rPr>
                <w:rFonts w:eastAsia="Calibri"/>
                <w:szCs w:val="22"/>
              </w:rPr>
            </w:pPr>
            <w:r w:rsidRPr="00D976B2">
              <w:rPr>
                <w:rFonts w:eastAsia="Calibri"/>
                <w:szCs w:val="22"/>
              </w:rPr>
              <w:t>Pravažiuojamasis kelias nuo kelio Nr. ku44 iki kelio Nr. 4805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19A602" w14:textId="4CE56A83" w:rsidR="00360FB5" w:rsidRPr="00D976B2" w:rsidRDefault="00C45EAC" w:rsidP="00553004">
            <w:pPr>
              <w:jc w:val="right"/>
              <w:rPr>
                <w:rFonts w:eastAsia="Calibri"/>
                <w:szCs w:val="22"/>
              </w:rPr>
            </w:pPr>
            <w:r w:rsidRPr="00D976B2">
              <w:rPr>
                <w:rFonts w:eastAsia="Calibri"/>
                <w:szCs w:val="22"/>
              </w:rPr>
              <w:t xml:space="preserve"> 1596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2625B"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42FC6" w14:textId="1833F770" w:rsidR="00360FB5" w:rsidRPr="00D976B2" w:rsidRDefault="00C45EAC" w:rsidP="00553004">
            <w:pPr>
              <w:jc w:val="right"/>
              <w:rPr>
                <w:rFonts w:eastAsia="Calibri"/>
                <w:szCs w:val="22"/>
              </w:rPr>
            </w:pPr>
            <w:r w:rsidRPr="00D976B2">
              <w:rPr>
                <w:rFonts w:eastAsia="Calibri"/>
                <w:szCs w:val="22"/>
              </w:rPr>
              <w:t xml:space="preserve"> 1596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99C4A" w14:textId="77777777" w:rsidR="00360FB5" w:rsidRPr="00D976B2" w:rsidRDefault="00360FB5" w:rsidP="00553004">
            <w:pPr>
              <w:jc w:val="right"/>
              <w:rPr>
                <w:rFonts w:eastAsia="Calibri"/>
                <w:szCs w:val="22"/>
              </w:rPr>
            </w:pPr>
            <w:r w:rsidRPr="00D976B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5DA929" w14:textId="77777777" w:rsidR="00360FB5" w:rsidRPr="00D976B2" w:rsidRDefault="00360FB5" w:rsidP="00553004">
            <w:pPr>
              <w:jc w:val="center"/>
              <w:rPr>
                <w:rFonts w:eastAsia="Calibri"/>
                <w:szCs w:val="22"/>
              </w:rPr>
            </w:pPr>
            <w:r w:rsidRPr="00D976B2">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2F6168" w14:textId="7365957D" w:rsidR="00360FB5" w:rsidRPr="00D976B2" w:rsidRDefault="00C45EAC" w:rsidP="00553004">
            <w:pPr>
              <w:jc w:val="center"/>
              <w:rPr>
                <w:rFonts w:eastAsia="Calibri"/>
                <w:szCs w:val="22"/>
              </w:rPr>
            </w:pPr>
            <w:r w:rsidRPr="00D976B2">
              <w:rPr>
                <w:rFonts w:eastAsia="Calibri"/>
                <w:szCs w:val="22"/>
              </w:rPr>
              <w:t>4400-6258-5382</w:t>
            </w:r>
          </w:p>
        </w:tc>
      </w:tr>
      <w:tr w:rsidR="003B04D8" w:rsidRPr="003B04D8" w14:paraId="0EB9A83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68D4F2" w14:textId="77777777" w:rsidR="00360FB5" w:rsidRPr="003B04D8"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BE37DB" w14:textId="77777777" w:rsidR="00360FB5" w:rsidRPr="003B04D8" w:rsidRDefault="00360FB5" w:rsidP="00553004">
            <w:pPr>
              <w:rPr>
                <w:rFonts w:eastAsia="Calibri"/>
                <w:szCs w:val="22"/>
              </w:rPr>
            </w:pPr>
            <w:r w:rsidRPr="003B04D8">
              <w:rPr>
                <w:rFonts w:eastAsia="Calibri"/>
                <w:szCs w:val="22"/>
              </w:rPr>
              <w:t>ku46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71B4A1" w14:textId="77777777" w:rsidR="00360FB5" w:rsidRPr="003B04D8" w:rsidRDefault="00360FB5" w:rsidP="00553004">
            <w:pPr>
              <w:rPr>
                <w:rFonts w:eastAsia="Calibri"/>
                <w:szCs w:val="22"/>
              </w:rPr>
            </w:pPr>
            <w:r w:rsidRPr="003B04D8">
              <w:rPr>
                <w:rFonts w:eastAsia="Calibri"/>
                <w:szCs w:val="22"/>
              </w:rPr>
              <w:t>Pravažiuojamasis kelias nuo kelio Nr. 1229 iki kelio Nr. 4805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2B903B" w14:textId="5D629D47" w:rsidR="00360FB5" w:rsidRPr="003B04D8" w:rsidRDefault="00F66835" w:rsidP="00553004">
            <w:pPr>
              <w:jc w:val="right"/>
              <w:rPr>
                <w:rFonts w:eastAsia="Calibri"/>
                <w:szCs w:val="22"/>
              </w:rPr>
            </w:pPr>
            <w:r w:rsidRPr="003B04D8">
              <w:rPr>
                <w:rFonts w:eastAsia="Calibri"/>
                <w:szCs w:val="22"/>
              </w:rPr>
              <w:t xml:space="preserve"> 3450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48F822"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63FBE1" w14:textId="4927649C" w:rsidR="00360FB5" w:rsidRPr="003B04D8" w:rsidRDefault="00F66835" w:rsidP="00553004">
            <w:pPr>
              <w:jc w:val="right"/>
              <w:rPr>
                <w:rFonts w:eastAsia="Calibri"/>
                <w:szCs w:val="22"/>
              </w:rPr>
            </w:pPr>
            <w:r w:rsidRPr="003B04D8">
              <w:rPr>
                <w:rFonts w:eastAsia="Calibri"/>
                <w:szCs w:val="22"/>
              </w:rPr>
              <w:t>3450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C2C42D" w14:textId="695116EF" w:rsidR="00360FB5" w:rsidRPr="003B04D8" w:rsidRDefault="003B04D8" w:rsidP="00553004">
            <w:pPr>
              <w:jc w:val="right"/>
              <w:rPr>
                <w:rFonts w:eastAsia="Calibri"/>
                <w:strike/>
                <w:szCs w:val="22"/>
              </w:rPr>
            </w:pPr>
            <w:r w:rsidRPr="003B04D8">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CB93A" w14:textId="77777777" w:rsidR="00360FB5" w:rsidRPr="003B04D8" w:rsidRDefault="00360FB5" w:rsidP="00553004">
            <w:pPr>
              <w:jc w:val="center"/>
              <w:rPr>
                <w:rFonts w:eastAsia="Calibri"/>
                <w:szCs w:val="22"/>
              </w:rPr>
            </w:pPr>
            <w:r w:rsidRPr="003B04D8">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8ADFD3" w14:textId="378A6D09" w:rsidR="00360FB5" w:rsidRPr="003B04D8" w:rsidRDefault="00F66835" w:rsidP="00553004">
            <w:pPr>
              <w:jc w:val="center"/>
              <w:rPr>
                <w:rFonts w:eastAsia="Calibri"/>
                <w:szCs w:val="22"/>
              </w:rPr>
            </w:pPr>
            <w:r w:rsidRPr="003B04D8">
              <w:rPr>
                <w:rFonts w:eastAsia="Calibri"/>
                <w:szCs w:val="22"/>
              </w:rPr>
              <w:t>4400-6256-7140</w:t>
            </w:r>
          </w:p>
        </w:tc>
      </w:tr>
      <w:tr w:rsidR="003B04D8" w:rsidRPr="003B04D8" w14:paraId="4D16BC9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377753E" w14:textId="77777777" w:rsidR="00360FB5" w:rsidRPr="003B04D8"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D97988" w14:textId="77777777" w:rsidR="00360FB5" w:rsidRPr="003B04D8" w:rsidRDefault="00360FB5" w:rsidP="00553004">
            <w:pPr>
              <w:rPr>
                <w:rFonts w:eastAsia="Calibri"/>
                <w:szCs w:val="22"/>
              </w:rPr>
            </w:pPr>
            <w:r w:rsidRPr="003B04D8">
              <w:rPr>
                <w:rFonts w:eastAsia="Calibri"/>
                <w:szCs w:val="22"/>
              </w:rPr>
              <w:t>ku47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181E1C" w14:textId="77777777" w:rsidR="00360FB5" w:rsidRPr="003B04D8" w:rsidRDefault="00360FB5" w:rsidP="00553004">
            <w:pPr>
              <w:rPr>
                <w:rFonts w:eastAsia="Calibri"/>
                <w:szCs w:val="22"/>
              </w:rPr>
            </w:pPr>
            <w:r w:rsidRPr="003B04D8">
              <w:rPr>
                <w:rFonts w:eastAsia="Calibri"/>
                <w:szCs w:val="22"/>
              </w:rPr>
              <w:t>Navasiolka–Pakeršiai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4811DB" w14:textId="3549673A" w:rsidR="00360FB5" w:rsidRPr="003B04D8" w:rsidRDefault="002020F5" w:rsidP="00553004">
            <w:pPr>
              <w:jc w:val="right"/>
              <w:rPr>
                <w:rFonts w:eastAsia="Calibri"/>
                <w:szCs w:val="22"/>
              </w:rPr>
            </w:pPr>
            <w:r w:rsidRPr="003B04D8">
              <w:rPr>
                <w:rFonts w:eastAsia="Calibri"/>
                <w:szCs w:val="22"/>
              </w:rPr>
              <w:t xml:space="preserve"> 899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E1D7CC"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093C2" w14:textId="5C09F59C" w:rsidR="00360FB5" w:rsidRPr="003B04D8" w:rsidRDefault="002020F5" w:rsidP="00553004">
            <w:pPr>
              <w:jc w:val="right"/>
              <w:rPr>
                <w:rFonts w:eastAsia="Calibri"/>
                <w:szCs w:val="22"/>
              </w:rPr>
            </w:pPr>
            <w:r w:rsidRPr="003B04D8">
              <w:rPr>
                <w:rFonts w:eastAsia="Calibri"/>
                <w:szCs w:val="22"/>
              </w:rPr>
              <w:t xml:space="preserve"> 899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173FC"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5B63B6" w14:textId="77777777" w:rsidR="00360FB5" w:rsidRPr="003B04D8" w:rsidRDefault="00360FB5" w:rsidP="00553004">
            <w:pPr>
              <w:jc w:val="center"/>
              <w:rPr>
                <w:rFonts w:eastAsia="Calibri"/>
                <w:szCs w:val="22"/>
              </w:rPr>
            </w:pPr>
            <w:r w:rsidRPr="003B04D8">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0D1CCC" w14:textId="791673F0" w:rsidR="00360FB5" w:rsidRPr="003B04D8" w:rsidRDefault="002020F5" w:rsidP="00553004">
            <w:pPr>
              <w:jc w:val="center"/>
              <w:rPr>
                <w:rFonts w:eastAsia="Calibri"/>
                <w:szCs w:val="22"/>
              </w:rPr>
            </w:pPr>
            <w:r w:rsidRPr="003B04D8">
              <w:rPr>
                <w:rFonts w:eastAsia="Calibri"/>
                <w:szCs w:val="22"/>
              </w:rPr>
              <w:t>4400-6459-0670</w:t>
            </w:r>
          </w:p>
        </w:tc>
      </w:tr>
      <w:tr w:rsidR="003B04D8" w:rsidRPr="003B04D8" w14:paraId="6904CA9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C4DB7B5" w14:textId="77777777" w:rsidR="00360FB5" w:rsidRPr="003B04D8"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8D8633" w14:textId="77777777" w:rsidR="00360FB5" w:rsidRPr="003B04D8" w:rsidRDefault="00360FB5" w:rsidP="00553004">
            <w:pPr>
              <w:rPr>
                <w:rFonts w:eastAsia="Calibri"/>
                <w:szCs w:val="22"/>
              </w:rPr>
            </w:pPr>
            <w:r w:rsidRPr="003B04D8">
              <w:rPr>
                <w:rFonts w:eastAsia="Calibri"/>
                <w:szCs w:val="22"/>
              </w:rPr>
              <w:t>ku48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C623EA5" w14:textId="77777777" w:rsidR="00360FB5" w:rsidRPr="003B04D8" w:rsidRDefault="00360FB5" w:rsidP="00553004">
            <w:pPr>
              <w:rPr>
                <w:rFonts w:eastAsia="Calibri"/>
                <w:szCs w:val="22"/>
              </w:rPr>
            </w:pPr>
            <w:r w:rsidRPr="003B04D8">
              <w:rPr>
                <w:rFonts w:eastAsia="Calibri"/>
                <w:szCs w:val="22"/>
              </w:rPr>
              <w:t>Vanagai–Antaplaštakiai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0A4445" w14:textId="77777777" w:rsidR="00360FB5" w:rsidRPr="003B04D8" w:rsidRDefault="00360FB5" w:rsidP="00553004">
            <w:pPr>
              <w:jc w:val="right"/>
              <w:rPr>
                <w:rFonts w:eastAsia="Calibri"/>
                <w:szCs w:val="22"/>
              </w:rPr>
            </w:pPr>
            <w:r w:rsidRPr="003B04D8">
              <w:rPr>
                <w:rFonts w:eastAsia="Calibri"/>
                <w:szCs w:val="22"/>
              </w:rPr>
              <w:t>2277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9B626"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DBAA7" w14:textId="77777777" w:rsidR="00360FB5" w:rsidRPr="003B04D8" w:rsidRDefault="00360FB5" w:rsidP="00553004">
            <w:pPr>
              <w:jc w:val="right"/>
              <w:rPr>
                <w:rFonts w:eastAsia="Calibri"/>
                <w:szCs w:val="22"/>
              </w:rPr>
            </w:pPr>
            <w:r w:rsidRPr="003B04D8">
              <w:rPr>
                <w:rFonts w:eastAsia="Calibri"/>
                <w:szCs w:val="22"/>
              </w:rPr>
              <w:t>2277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EE7368"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E3558" w14:textId="77777777" w:rsidR="00360FB5" w:rsidRPr="003B04D8" w:rsidRDefault="00360FB5" w:rsidP="00553004">
            <w:pPr>
              <w:jc w:val="center"/>
              <w:rPr>
                <w:rFonts w:eastAsia="Calibri"/>
                <w:szCs w:val="22"/>
              </w:rPr>
            </w:pPr>
            <w:r w:rsidRPr="003B04D8">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E165A2" w14:textId="77777777" w:rsidR="00360FB5" w:rsidRPr="003B04D8" w:rsidRDefault="00360FB5" w:rsidP="00553004">
            <w:pPr>
              <w:jc w:val="center"/>
              <w:rPr>
                <w:rFonts w:eastAsia="Calibri"/>
                <w:szCs w:val="22"/>
              </w:rPr>
            </w:pPr>
            <w:r w:rsidRPr="003B04D8">
              <w:rPr>
                <w:rFonts w:eastAsia="Calibri"/>
                <w:szCs w:val="22"/>
              </w:rPr>
              <w:t>-</w:t>
            </w:r>
          </w:p>
        </w:tc>
      </w:tr>
      <w:tr w:rsidR="003B04D8" w:rsidRPr="003B04D8" w14:paraId="1B72791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7DC3141" w14:textId="77777777" w:rsidR="00360FB5" w:rsidRPr="003B04D8"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5A923C" w14:textId="77777777" w:rsidR="00360FB5" w:rsidRPr="003B04D8" w:rsidRDefault="00360FB5" w:rsidP="00553004">
            <w:pPr>
              <w:rPr>
                <w:rFonts w:eastAsia="Calibri"/>
                <w:szCs w:val="22"/>
              </w:rPr>
            </w:pPr>
            <w:r w:rsidRPr="003B04D8">
              <w:rPr>
                <w:rFonts w:eastAsia="Calibri"/>
                <w:szCs w:val="22"/>
              </w:rPr>
              <w:t>ku49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A8D8F3" w14:textId="77777777" w:rsidR="00360FB5" w:rsidRPr="003B04D8" w:rsidRDefault="00360FB5" w:rsidP="00553004">
            <w:pPr>
              <w:rPr>
                <w:rFonts w:eastAsia="Calibri"/>
                <w:szCs w:val="22"/>
              </w:rPr>
            </w:pPr>
            <w:r w:rsidRPr="003B04D8">
              <w:rPr>
                <w:rFonts w:eastAsia="Calibri"/>
                <w:szCs w:val="22"/>
              </w:rPr>
              <w:t>Varguliai–Armoniškiai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978AE3" w14:textId="77777777" w:rsidR="00360FB5" w:rsidRPr="003B04D8" w:rsidRDefault="00360FB5" w:rsidP="00553004">
            <w:pPr>
              <w:jc w:val="right"/>
              <w:rPr>
                <w:rFonts w:eastAsia="Calibri"/>
                <w:szCs w:val="22"/>
              </w:rPr>
            </w:pPr>
            <w:r w:rsidRPr="003B04D8">
              <w:rPr>
                <w:rFonts w:eastAsia="Calibri"/>
                <w:szCs w:val="22"/>
              </w:rPr>
              <w:t>2757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8118A"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5A457" w14:textId="77777777" w:rsidR="00360FB5" w:rsidRPr="003B04D8" w:rsidRDefault="00360FB5" w:rsidP="00553004">
            <w:pPr>
              <w:jc w:val="right"/>
              <w:rPr>
                <w:rFonts w:eastAsia="Calibri"/>
                <w:szCs w:val="22"/>
              </w:rPr>
            </w:pPr>
            <w:r w:rsidRPr="003B04D8">
              <w:rPr>
                <w:rFonts w:eastAsia="Calibri"/>
                <w:szCs w:val="22"/>
              </w:rPr>
              <w:t>2757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E62D7"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22A5A6" w14:textId="77777777" w:rsidR="00360FB5" w:rsidRPr="003B04D8" w:rsidRDefault="00360FB5" w:rsidP="00553004">
            <w:pPr>
              <w:jc w:val="center"/>
              <w:rPr>
                <w:rFonts w:eastAsia="Calibri"/>
                <w:szCs w:val="22"/>
              </w:rPr>
            </w:pPr>
            <w:r w:rsidRPr="003B04D8">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39BF73" w14:textId="77777777" w:rsidR="00360FB5" w:rsidRPr="003B04D8" w:rsidRDefault="00360FB5" w:rsidP="00553004">
            <w:pPr>
              <w:jc w:val="center"/>
              <w:rPr>
                <w:rFonts w:eastAsia="Calibri"/>
                <w:szCs w:val="22"/>
              </w:rPr>
            </w:pPr>
            <w:r w:rsidRPr="003B04D8">
              <w:rPr>
                <w:rFonts w:eastAsia="Calibri"/>
                <w:szCs w:val="22"/>
              </w:rPr>
              <w:t>-</w:t>
            </w:r>
          </w:p>
        </w:tc>
      </w:tr>
      <w:tr w:rsidR="003B04D8" w:rsidRPr="003B04D8" w14:paraId="4218D3A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19B564C" w14:textId="77777777" w:rsidR="00360FB5" w:rsidRPr="003B04D8"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4A6247" w14:textId="77777777" w:rsidR="00360FB5" w:rsidRPr="003B04D8" w:rsidRDefault="00360FB5" w:rsidP="00553004">
            <w:pPr>
              <w:rPr>
                <w:rFonts w:eastAsia="Calibri"/>
                <w:szCs w:val="22"/>
              </w:rPr>
            </w:pPr>
            <w:r w:rsidRPr="003B04D8">
              <w:rPr>
                <w:rFonts w:eastAsia="Calibri"/>
                <w:szCs w:val="22"/>
              </w:rPr>
              <w:t>ku50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A8E7E7" w14:textId="77777777" w:rsidR="00360FB5" w:rsidRPr="003B04D8" w:rsidRDefault="00360FB5" w:rsidP="00553004">
            <w:pPr>
              <w:rPr>
                <w:rFonts w:eastAsia="Calibri"/>
                <w:szCs w:val="22"/>
              </w:rPr>
            </w:pPr>
            <w:r w:rsidRPr="003B04D8">
              <w:rPr>
                <w:rFonts w:eastAsia="Calibri"/>
                <w:szCs w:val="22"/>
              </w:rPr>
              <w:t>Pravažiuojamasis kelias nuo kelio Nr. ku49 iki Armoniškių k. kapines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D565E7" w14:textId="77777777" w:rsidR="00360FB5" w:rsidRPr="003B04D8" w:rsidRDefault="00360FB5" w:rsidP="00553004">
            <w:pPr>
              <w:jc w:val="right"/>
              <w:rPr>
                <w:rFonts w:eastAsia="Calibri"/>
                <w:szCs w:val="22"/>
              </w:rPr>
            </w:pPr>
            <w:r w:rsidRPr="003B04D8">
              <w:rPr>
                <w:rFonts w:eastAsia="Calibri"/>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338B8"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93B09A"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AE1E8" w14:textId="77777777" w:rsidR="00360FB5" w:rsidRPr="003B04D8" w:rsidRDefault="00360FB5" w:rsidP="00553004">
            <w:pPr>
              <w:jc w:val="right"/>
              <w:rPr>
                <w:rFonts w:eastAsia="Calibri"/>
                <w:szCs w:val="22"/>
              </w:rPr>
            </w:pPr>
            <w:r w:rsidRPr="003B04D8">
              <w:rPr>
                <w:rFonts w:eastAsia="Calibri"/>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E95294" w14:textId="77777777" w:rsidR="00360FB5" w:rsidRPr="003B04D8" w:rsidRDefault="00360FB5" w:rsidP="00553004">
            <w:pPr>
              <w:jc w:val="center"/>
              <w:rPr>
                <w:rFonts w:eastAsia="Calibri"/>
                <w:szCs w:val="22"/>
              </w:rPr>
            </w:pPr>
            <w:r w:rsidRPr="003B04D8">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11D4AD" w14:textId="77777777" w:rsidR="00360FB5" w:rsidRPr="003B04D8" w:rsidRDefault="00360FB5" w:rsidP="00553004">
            <w:pPr>
              <w:jc w:val="center"/>
              <w:rPr>
                <w:rFonts w:eastAsia="Calibri"/>
                <w:szCs w:val="22"/>
              </w:rPr>
            </w:pPr>
            <w:r w:rsidRPr="003B04D8">
              <w:rPr>
                <w:rFonts w:eastAsia="Calibri"/>
                <w:szCs w:val="22"/>
              </w:rPr>
              <w:t>-</w:t>
            </w:r>
          </w:p>
        </w:tc>
      </w:tr>
      <w:tr w:rsidR="003B04D8" w:rsidRPr="003B04D8" w14:paraId="09C535C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7D8417" w14:textId="77777777" w:rsidR="00360FB5" w:rsidRPr="003B04D8"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4143F0" w14:textId="77777777" w:rsidR="00360FB5" w:rsidRPr="003B04D8" w:rsidRDefault="00360FB5" w:rsidP="00553004">
            <w:pPr>
              <w:rPr>
                <w:rFonts w:eastAsia="Calibri"/>
                <w:szCs w:val="22"/>
              </w:rPr>
            </w:pPr>
            <w:r w:rsidRPr="003B04D8">
              <w:rPr>
                <w:rFonts w:eastAsia="Calibri"/>
                <w:szCs w:val="22"/>
              </w:rPr>
              <w:t>ku51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D8495E" w14:textId="77777777" w:rsidR="00360FB5" w:rsidRPr="003B04D8" w:rsidRDefault="00360FB5" w:rsidP="00553004">
            <w:pPr>
              <w:rPr>
                <w:rFonts w:eastAsia="Calibri"/>
                <w:szCs w:val="22"/>
              </w:rPr>
            </w:pPr>
            <w:r w:rsidRPr="003B04D8">
              <w:rPr>
                <w:rFonts w:eastAsia="Calibri"/>
                <w:szCs w:val="22"/>
              </w:rPr>
              <w:t>Privažiuojamais kelias prie Staškūniškio tvenkinio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838CAA" w14:textId="05203DD6" w:rsidR="00360FB5" w:rsidRPr="003B04D8" w:rsidRDefault="002642C4" w:rsidP="00553004">
            <w:pPr>
              <w:jc w:val="right"/>
              <w:rPr>
                <w:rFonts w:eastAsia="Calibri"/>
                <w:szCs w:val="22"/>
              </w:rPr>
            </w:pPr>
            <w:r w:rsidRPr="003B04D8">
              <w:rPr>
                <w:rFonts w:eastAsia="Calibri"/>
                <w:szCs w:val="22"/>
              </w:rPr>
              <w:t xml:space="preserve"> 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836B8"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7E5F9" w14:textId="7966C643" w:rsidR="00360FB5" w:rsidRPr="003B04D8" w:rsidRDefault="002642C4" w:rsidP="00553004">
            <w:pPr>
              <w:jc w:val="right"/>
              <w:rPr>
                <w:rFonts w:eastAsia="Calibri"/>
                <w:szCs w:val="22"/>
              </w:rPr>
            </w:pPr>
            <w:r w:rsidRPr="003B04D8">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E2C9E" w14:textId="66E9AAFC" w:rsidR="00360FB5" w:rsidRPr="003B04D8" w:rsidRDefault="003B04D8" w:rsidP="00553004">
            <w:pPr>
              <w:jc w:val="right"/>
              <w:rPr>
                <w:rFonts w:eastAsia="Calibri"/>
                <w:strike/>
                <w:szCs w:val="22"/>
              </w:rPr>
            </w:pPr>
            <w:r w:rsidRPr="003B04D8">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6274DB" w14:textId="7856D056" w:rsidR="00360FB5" w:rsidRPr="003B04D8" w:rsidRDefault="002642C4" w:rsidP="00553004">
            <w:pPr>
              <w:jc w:val="center"/>
              <w:rPr>
                <w:rFonts w:eastAsia="Calibri"/>
                <w:szCs w:val="22"/>
              </w:rPr>
            </w:pPr>
            <w:r w:rsidRPr="003B04D8">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29A5A9" w14:textId="378E85DE" w:rsidR="00360FB5" w:rsidRPr="003B04D8" w:rsidRDefault="002642C4" w:rsidP="00553004">
            <w:pPr>
              <w:jc w:val="center"/>
              <w:rPr>
                <w:rFonts w:eastAsia="Calibri"/>
                <w:szCs w:val="22"/>
              </w:rPr>
            </w:pPr>
            <w:r w:rsidRPr="003B04D8">
              <w:rPr>
                <w:rFonts w:eastAsia="Calibri"/>
                <w:szCs w:val="22"/>
              </w:rPr>
              <w:t>4400-6446-9972</w:t>
            </w:r>
          </w:p>
        </w:tc>
      </w:tr>
      <w:tr w:rsidR="003B04D8" w:rsidRPr="003B04D8" w14:paraId="31DA7E4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AC4CDC" w14:textId="77777777" w:rsidR="00360FB5" w:rsidRPr="003B04D8"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0D77A8" w14:textId="77777777" w:rsidR="00360FB5" w:rsidRPr="003B04D8" w:rsidRDefault="00360FB5" w:rsidP="00553004">
            <w:pPr>
              <w:rPr>
                <w:rFonts w:eastAsia="Calibri"/>
                <w:szCs w:val="22"/>
              </w:rPr>
            </w:pPr>
            <w:r w:rsidRPr="003B04D8">
              <w:rPr>
                <w:rFonts w:eastAsia="Calibri"/>
                <w:szCs w:val="22"/>
              </w:rPr>
              <w:t>ku52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B41284" w14:textId="77777777" w:rsidR="00360FB5" w:rsidRPr="003B04D8" w:rsidRDefault="00360FB5" w:rsidP="00553004">
            <w:pPr>
              <w:rPr>
                <w:rFonts w:eastAsia="Calibri"/>
                <w:szCs w:val="22"/>
              </w:rPr>
            </w:pPr>
            <w:r w:rsidRPr="003B04D8">
              <w:rPr>
                <w:rFonts w:eastAsia="Calibri"/>
                <w:szCs w:val="22"/>
              </w:rPr>
              <w:t>Privažiuojamasis kelias prie gyvenamųjų namų nuo Gegužės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372B6C" w14:textId="35837372" w:rsidR="00360FB5" w:rsidRPr="003B04D8" w:rsidRDefault="00B867BA" w:rsidP="00553004">
            <w:pPr>
              <w:jc w:val="right"/>
              <w:rPr>
                <w:rFonts w:eastAsia="Calibri"/>
                <w:szCs w:val="22"/>
              </w:rPr>
            </w:pPr>
            <w:r w:rsidRPr="003B04D8">
              <w:rPr>
                <w:rFonts w:eastAsia="Calibri"/>
                <w:szCs w:val="22"/>
              </w:rPr>
              <w:t> 238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97D11"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8FBCCF"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B1D8D" w14:textId="0EF0AE2A" w:rsidR="00360FB5" w:rsidRPr="003B04D8" w:rsidRDefault="00B867BA" w:rsidP="00553004">
            <w:pPr>
              <w:jc w:val="right"/>
              <w:rPr>
                <w:rFonts w:eastAsia="Calibri"/>
                <w:szCs w:val="22"/>
              </w:rPr>
            </w:pPr>
            <w:r w:rsidRPr="003B04D8">
              <w:rPr>
                <w:rFonts w:eastAsia="Calibri"/>
                <w:szCs w:val="22"/>
              </w:rPr>
              <w:t>238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98795" w14:textId="42563B41" w:rsidR="00360FB5" w:rsidRPr="003B04D8" w:rsidRDefault="00B867BA" w:rsidP="00553004">
            <w:pPr>
              <w:jc w:val="center"/>
              <w:rPr>
                <w:rFonts w:eastAsia="Calibri"/>
                <w:szCs w:val="22"/>
              </w:rPr>
            </w:pPr>
            <w:r w:rsidRPr="003B04D8">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934568" w14:textId="38298608" w:rsidR="00360FB5" w:rsidRPr="003B04D8" w:rsidRDefault="00B867BA" w:rsidP="00553004">
            <w:pPr>
              <w:jc w:val="center"/>
              <w:rPr>
                <w:rFonts w:eastAsia="Calibri"/>
                <w:szCs w:val="22"/>
              </w:rPr>
            </w:pPr>
            <w:r w:rsidRPr="003B04D8">
              <w:rPr>
                <w:rFonts w:eastAsia="Calibri"/>
                <w:szCs w:val="22"/>
              </w:rPr>
              <w:t>4400-6462-3350</w:t>
            </w:r>
          </w:p>
        </w:tc>
      </w:tr>
      <w:tr w:rsidR="003B04D8" w:rsidRPr="003B04D8" w14:paraId="109C6A9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2C0972" w14:textId="77777777" w:rsidR="00360FB5" w:rsidRPr="003B04D8"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731A1B" w14:textId="77777777" w:rsidR="00360FB5" w:rsidRPr="003B04D8" w:rsidRDefault="00360FB5" w:rsidP="00553004">
            <w:pPr>
              <w:rPr>
                <w:rFonts w:eastAsia="Calibri"/>
                <w:szCs w:val="22"/>
              </w:rPr>
            </w:pPr>
            <w:r w:rsidRPr="003B04D8">
              <w:rPr>
                <w:rFonts w:eastAsia="Calibri"/>
                <w:szCs w:val="22"/>
              </w:rPr>
              <w:t>ku53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BD406C" w14:textId="77777777" w:rsidR="00360FB5" w:rsidRPr="003B04D8" w:rsidRDefault="00360FB5" w:rsidP="00553004">
            <w:pPr>
              <w:rPr>
                <w:rFonts w:eastAsia="Calibri"/>
                <w:szCs w:val="22"/>
              </w:rPr>
            </w:pPr>
            <w:r w:rsidRPr="003B04D8">
              <w:rPr>
                <w:rFonts w:eastAsia="Calibri"/>
                <w:szCs w:val="22"/>
              </w:rPr>
              <w:t>Pravažiuojamasis kelias nuo Pievų g., Staškūniškio k. iki kelio Nr. ku131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5D3512" w14:textId="012BF6B9" w:rsidR="00360FB5" w:rsidRPr="003B04D8" w:rsidRDefault="002642C4" w:rsidP="00553004">
            <w:pPr>
              <w:jc w:val="right"/>
              <w:rPr>
                <w:rFonts w:eastAsia="Calibri"/>
                <w:szCs w:val="22"/>
              </w:rPr>
            </w:pPr>
            <w:r w:rsidRPr="003B04D8">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9C91C"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4FB48" w14:textId="0EA4BCF9" w:rsidR="00360FB5" w:rsidRPr="003B04D8" w:rsidRDefault="002642C4" w:rsidP="00553004">
            <w:pPr>
              <w:jc w:val="right"/>
              <w:rPr>
                <w:rFonts w:eastAsia="Calibri"/>
                <w:szCs w:val="22"/>
              </w:rPr>
            </w:pPr>
            <w:r w:rsidRPr="003B04D8">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8D745" w14:textId="41DE2DC8" w:rsidR="00360FB5" w:rsidRPr="003B04D8" w:rsidRDefault="002642C4" w:rsidP="00553004">
            <w:pPr>
              <w:jc w:val="right"/>
              <w:rPr>
                <w:rFonts w:eastAsia="Calibri"/>
                <w:szCs w:val="22"/>
              </w:rPr>
            </w:pPr>
            <w:r w:rsidRPr="003B04D8">
              <w:rPr>
                <w:rFonts w:eastAsia="Calibri"/>
                <w:szCs w:val="22"/>
              </w:rPr>
              <w:t>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741F1" w14:textId="60F264EA" w:rsidR="00360FB5" w:rsidRPr="003B04D8" w:rsidRDefault="002642C4" w:rsidP="00553004">
            <w:pPr>
              <w:jc w:val="center"/>
              <w:rPr>
                <w:rFonts w:eastAsia="Calibri"/>
                <w:szCs w:val="22"/>
              </w:rPr>
            </w:pPr>
            <w:r w:rsidRPr="003B04D8">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F98627" w14:textId="53B7B1D4" w:rsidR="00360FB5" w:rsidRPr="003B04D8" w:rsidRDefault="002642C4" w:rsidP="00553004">
            <w:pPr>
              <w:jc w:val="center"/>
              <w:rPr>
                <w:rFonts w:eastAsia="Calibri"/>
                <w:szCs w:val="22"/>
              </w:rPr>
            </w:pPr>
            <w:r w:rsidRPr="003B04D8">
              <w:rPr>
                <w:rFonts w:eastAsia="Calibri"/>
                <w:szCs w:val="22"/>
              </w:rPr>
              <w:t>4400-6450-6976</w:t>
            </w:r>
          </w:p>
        </w:tc>
      </w:tr>
      <w:tr w:rsidR="003B04D8" w:rsidRPr="003B04D8" w14:paraId="29016EE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B14C29" w14:textId="77777777" w:rsidR="00360FB5" w:rsidRPr="003B04D8"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C3BB07" w14:textId="77777777" w:rsidR="00360FB5" w:rsidRPr="003B04D8" w:rsidRDefault="00360FB5" w:rsidP="00553004">
            <w:pPr>
              <w:rPr>
                <w:rFonts w:eastAsia="Calibri"/>
                <w:szCs w:val="22"/>
              </w:rPr>
            </w:pPr>
            <w:r w:rsidRPr="003B04D8">
              <w:rPr>
                <w:rFonts w:eastAsia="Calibri"/>
                <w:szCs w:val="22"/>
              </w:rPr>
              <w:t>ku54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EAD83A" w14:textId="77777777" w:rsidR="00360FB5" w:rsidRPr="003B04D8" w:rsidRDefault="00360FB5" w:rsidP="00553004">
            <w:pPr>
              <w:rPr>
                <w:rFonts w:eastAsia="Calibri"/>
                <w:szCs w:val="22"/>
              </w:rPr>
            </w:pPr>
            <w:r w:rsidRPr="003B04D8">
              <w:rPr>
                <w:rFonts w:eastAsia="Calibri"/>
                <w:szCs w:val="22"/>
              </w:rPr>
              <w:t>Privažiuojamasis kelias prie Judinio upelio nuo Ramybės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761D5B" w14:textId="77777777" w:rsidR="00360FB5" w:rsidRPr="003B04D8" w:rsidRDefault="00360FB5" w:rsidP="00553004">
            <w:pPr>
              <w:jc w:val="right"/>
              <w:rPr>
                <w:rFonts w:eastAsia="Calibri"/>
                <w:szCs w:val="22"/>
              </w:rPr>
            </w:pPr>
            <w:r w:rsidRPr="003B04D8">
              <w:rPr>
                <w:rFonts w:eastAsia="Calibri"/>
                <w:szCs w:val="22"/>
              </w:rPr>
              <w:t>1045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128AA"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1DE4C"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09C99A" w14:textId="77777777" w:rsidR="00360FB5" w:rsidRPr="003B04D8" w:rsidRDefault="00360FB5" w:rsidP="00553004">
            <w:pPr>
              <w:jc w:val="right"/>
              <w:rPr>
                <w:rFonts w:eastAsia="Calibri"/>
                <w:szCs w:val="22"/>
              </w:rPr>
            </w:pPr>
            <w:r w:rsidRPr="003B04D8">
              <w:rPr>
                <w:rFonts w:eastAsia="Calibri"/>
                <w:szCs w:val="22"/>
              </w:rPr>
              <w:t>1045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7D111" w14:textId="77777777" w:rsidR="00360FB5" w:rsidRPr="003B04D8" w:rsidRDefault="00360FB5" w:rsidP="00553004">
            <w:pPr>
              <w:jc w:val="center"/>
              <w:rPr>
                <w:rFonts w:eastAsia="Calibri"/>
                <w:szCs w:val="22"/>
              </w:rPr>
            </w:pPr>
            <w:r w:rsidRPr="003B04D8">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6C54E3" w14:textId="77777777" w:rsidR="00360FB5" w:rsidRPr="003B04D8" w:rsidRDefault="00360FB5" w:rsidP="00553004">
            <w:pPr>
              <w:jc w:val="center"/>
              <w:rPr>
                <w:rFonts w:eastAsia="Calibri"/>
                <w:szCs w:val="22"/>
              </w:rPr>
            </w:pPr>
            <w:r w:rsidRPr="003B04D8">
              <w:rPr>
                <w:rFonts w:eastAsia="Calibri"/>
                <w:szCs w:val="22"/>
              </w:rPr>
              <w:t>-</w:t>
            </w:r>
          </w:p>
        </w:tc>
      </w:tr>
      <w:tr w:rsidR="003B04D8" w:rsidRPr="003B04D8" w14:paraId="1B9B5A9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708065B" w14:textId="77777777" w:rsidR="00360FB5" w:rsidRPr="003B04D8"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E8AF9E" w14:textId="77777777" w:rsidR="00360FB5" w:rsidRPr="003B04D8" w:rsidRDefault="00360FB5" w:rsidP="00553004">
            <w:pPr>
              <w:rPr>
                <w:rFonts w:eastAsia="Calibri"/>
                <w:szCs w:val="22"/>
              </w:rPr>
            </w:pPr>
            <w:r w:rsidRPr="003B04D8">
              <w:rPr>
                <w:rFonts w:eastAsia="Calibri"/>
                <w:szCs w:val="22"/>
              </w:rPr>
              <w:t>ku55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A62313" w14:textId="77777777" w:rsidR="00360FB5" w:rsidRPr="003B04D8" w:rsidRDefault="00360FB5" w:rsidP="00553004">
            <w:pPr>
              <w:rPr>
                <w:rFonts w:eastAsia="Calibri"/>
                <w:szCs w:val="22"/>
              </w:rPr>
            </w:pPr>
            <w:r w:rsidRPr="003B04D8">
              <w:rPr>
                <w:rFonts w:eastAsia="Calibri"/>
                <w:szCs w:val="22"/>
              </w:rPr>
              <w:t>Privažiuojamasis kelias prie Judinio užtvankos nuo Malūno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9C9892" w14:textId="4E163CC9" w:rsidR="00360FB5" w:rsidRPr="003B04D8" w:rsidRDefault="00710B87" w:rsidP="00553004">
            <w:pPr>
              <w:jc w:val="right"/>
              <w:rPr>
                <w:rFonts w:eastAsia="Calibri"/>
                <w:szCs w:val="22"/>
              </w:rPr>
            </w:pPr>
            <w:r w:rsidRPr="003B04D8">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5FEDF"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5F5EB9" w14:textId="4626D006" w:rsidR="00360FB5" w:rsidRPr="003B04D8" w:rsidRDefault="00710B87" w:rsidP="00553004">
            <w:pPr>
              <w:jc w:val="right"/>
              <w:rPr>
                <w:rFonts w:eastAsia="Calibri"/>
                <w:szCs w:val="22"/>
              </w:rPr>
            </w:pPr>
            <w:r w:rsidRPr="003B04D8">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18B0C"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FFEDF0" w14:textId="77777777" w:rsidR="00360FB5" w:rsidRPr="003B04D8" w:rsidRDefault="00360FB5" w:rsidP="00553004">
            <w:pPr>
              <w:jc w:val="center"/>
              <w:rPr>
                <w:rFonts w:eastAsia="Calibri"/>
                <w:szCs w:val="22"/>
              </w:rPr>
            </w:pPr>
            <w:r w:rsidRPr="003B04D8">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9C0D9B" w14:textId="77777777" w:rsidR="00360FB5" w:rsidRPr="003B04D8" w:rsidRDefault="00710B87" w:rsidP="00553004">
            <w:pPr>
              <w:jc w:val="center"/>
              <w:rPr>
                <w:rFonts w:eastAsia="Calibri"/>
                <w:szCs w:val="22"/>
              </w:rPr>
            </w:pPr>
            <w:r w:rsidRPr="003B04D8">
              <w:rPr>
                <w:rFonts w:eastAsia="Calibri"/>
                <w:szCs w:val="22"/>
              </w:rPr>
              <w:t>4400-6446-9961</w:t>
            </w:r>
          </w:p>
          <w:p w14:paraId="7A57F693" w14:textId="56D7E3C5" w:rsidR="00D47787" w:rsidRPr="003B04D8" w:rsidRDefault="00D47787" w:rsidP="00553004">
            <w:pPr>
              <w:jc w:val="center"/>
              <w:rPr>
                <w:rFonts w:eastAsia="Calibri"/>
                <w:szCs w:val="22"/>
              </w:rPr>
            </w:pPr>
          </w:p>
        </w:tc>
      </w:tr>
      <w:tr w:rsidR="003B04D8" w:rsidRPr="003B04D8" w14:paraId="4F5DFC8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1EF2FFE" w14:textId="77777777" w:rsidR="00360FB5" w:rsidRPr="003B04D8"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10F4A5" w14:textId="77777777" w:rsidR="00360FB5" w:rsidRPr="003B04D8" w:rsidRDefault="00360FB5" w:rsidP="00553004">
            <w:pPr>
              <w:rPr>
                <w:rFonts w:eastAsia="Calibri"/>
                <w:szCs w:val="22"/>
              </w:rPr>
            </w:pPr>
            <w:r w:rsidRPr="003B04D8">
              <w:rPr>
                <w:rFonts w:eastAsia="Calibri"/>
                <w:szCs w:val="22"/>
              </w:rPr>
              <w:t>ku56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8641D2" w14:textId="77777777" w:rsidR="00360FB5" w:rsidRPr="003B04D8" w:rsidRDefault="00360FB5" w:rsidP="00553004">
            <w:pPr>
              <w:rPr>
                <w:rFonts w:eastAsia="Calibri"/>
                <w:szCs w:val="22"/>
              </w:rPr>
            </w:pPr>
            <w:r w:rsidRPr="003B04D8">
              <w:rPr>
                <w:rFonts w:eastAsia="Calibri"/>
                <w:szCs w:val="22"/>
              </w:rPr>
              <w:t>Privažiuojamasis kelias nuo kelio Nr. 1225 iki Tujų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97F3FF" w14:textId="77777777" w:rsidR="00360FB5" w:rsidRPr="003B04D8" w:rsidRDefault="00360FB5" w:rsidP="00553004">
            <w:pPr>
              <w:jc w:val="right"/>
              <w:rPr>
                <w:rFonts w:eastAsia="Calibri"/>
                <w:szCs w:val="22"/>
              </w:rPr>
            </w:pPr>
            <w:r w:rsidRPr="003B04D8">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786E41"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A8DAD" w14:textId="77777777" w:rsidR="00360FB5" w:rsidRPr="003B04D8" w:rsidRDefault="00360FB5" w:rsidP="00553004">
            <w:pPr>
              <w:jc w:val="right"/>
              <w:rPr>
                <w:rFonts w:eastAsia="Calibri"/>
                <w:szCs w:val="22"/>
              </w:rPr>
            </w:pPr>
            <w:r w:rsidRPr="003B04D8">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A0C6D"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0B7EA1" w14:textId="77777777" w:rsidR="00360FB5" w:rsidRPr="003B04D8" w:rsidRDefault="00360FB5" w:rsidP="00553004">
            <w:pPr>
              <w:jc w:val="center"/>
              <w:rPr>
                <w:rFonts w:eastAsia="Calibri"/>
                <w:szCs w:val="22"/>
              </w:rPr>
            </w:pPr>
            <w:r w:rsidRPr="003B04D8">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058F79" w14:textId="77777777" w:rsidR="00360FB5" w:rsidRPr="003B04D8" w:rsidRDefault="00360FB5" w:rsidP="00553004">
            <w:pPr>
              <w:jc w:val="center"/>
              <w:rPr>
                <w:rFonts w:eastAsia="Calibri"/>
                <w:szCs w:val="22"/>
              </w:rPr>
            </w:pPr>
            <w:r w:rsidRPr="003B04D8">
              <w:rPr>
                <w:rFonts w:eastAsia="Calibri"/>
                <w:szCs w:val="22"/>
              </w:rPr>
              <w:t>4400-5679-6919</w:t>
            </w:r>
          </w:p>
        </w:tc>
      </w:tr>
      <w:tr w:rsidR="003B04D8" w:rsidRPr="003B04D8" w14:paraId="5631433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3ACF931" w14:textId="77777777" w:rsidR="00360FB5" w:rsidRPr="003B04D8"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E0B134" w14:textId="77777777" w:rsidR="00360FB5" w:rsidRPr="003B04D8" w:rsidRDefault="00360FB5" w:rsidP="00553004">
            <w:pPr>
              <w:rPr>
                <w:rFonts w:eastAsia="Calibri"/>
                <w:szCs w:val="22"/>
              </w:rPr>
            </w:pPr>
            <w:r w:rsidRPr="003B04D8">
              <w:rPr>
                <w:rFonts w:eastAsia="Calibri"/>
                <w:szCs w:val="22"/>
              </w:rPr>
              <w:t>ku57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FB0104" w14:textId="77777777" w:rsidR="00360FB5" w:rsidRPr="003B04D8" w:rsidRDefault="00360FB5" w:rsidP="00553004">
            <w:pPr>
              <w:rPr>
                <w:rFonts w:eastAsia="Calibri"/>
                <w:szCs w:val="22"/>
              </w:rPr>
            </w:pPr>
            <w:r w:rsidRPr="003B04D8">
              <w:rPr>
                <w:rFonts w:eastAsia="Calibri"/>
                <w:szCs w:val="22"/>
              </w:rPr>
              <w:t>Privažiuojamasis kelias prie Kurklių II k. bibliotekos nuo kelio Nr. 1225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B62CA4C" w14:textId="77777777" w:rsidR="00360FB5" w:rsidRPr="003B04D8" w:rsidRDefault="00360FB5" w:rsidP="00553004">
            <w:pPr>
              <w:jc w:val="right"/>
              <w:rPr>
                <w:rFonts w:eastAsia="Calibri"/>
                <w:szCs w:val="22"/>
              </w:rPr>
            </w:pPr>
            <w:r w:rsidRPr="003B04D8">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7A944" w14:textId="77777777" w:rsidR="00360FB5" w:rsidRPr="003B04D8" w:rsidRDefault="00360FB5" w:rsidP="00553004">
            <w:pPr>
              <w:jc w:val="right"/>
              <w:rPr>
                <w:rFonts w:eastAsia="Calibri"/>
                <w:szCs w:val="22"/>
              </w:rPr>
            </w:pPr>
            <w:r w:rsidRPr="003B04D8">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55F81"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CDD4D8"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B3B69" w14:textId="77777777" w:rsidR="00360FB5" w:rsidRPr="003B04D8" w:rsidRDefault="00360FB5" w:rsidP="00553004">
            <w:pPr>
              <w:jc w:val="center"/>
              <w:rPr>
                <w:rFonts w:eastAsia="Calibri"/>
                <w:szCs w:val="22"/>
              </w:rPr>
            </w:pPr>
            <w:r w:rsidRPr="003B04D8">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D2F5ED" w14:textId="77777777" w:rsidR="00360FB5" w:rsidRPr="003B04D8" w:rsidRDefault="00360FB5" w:rsidP="00553004">
            <w:pPr>
              <w:jc w:val="center"/>
              <w:rPr>
                <w:rFonts w:eastAsia="Calibri"/>
                <w:szCs w:val="22"/>
              </w:rPr>
            </w:pPr>
            <w:r w:rsidRPr="003B04D8">
              <w:rPr>
                <w:rFonts w:eastAsia="Calibri"/>
                <w:szCs w:val="22"/>
              </w:rPr>
              <w:t>4400-5679-6940</w:t>
            </w:r>
          </w:p>
        </w:tc>
      </w:tr>
      <w:tr w:rsidR="003B04D8" w:rsidRPr="003B04D8" w14:paraId="5A4A670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AEC5EB6" w14:textId="77777777" w:rsidR="00360FB5" w:rsidRPr="003B04D8"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FA3BC5" w14:textId="77777777" w:rsidR="00360FB5" w:rsidRPr="003B04D8" w:rsidRDefault="00360FB5" w:rsidP="00553004">
            <w:pPr>
              <w:rPr>
                <w:rFonts w:eastAsia="Calibri"/>
                <w:szCs w:val="22"/>
              </w:rPr>
            </w:pPr>
            <w:r w:rsidRPr="003B04D8">
              <w:rPr>
                <w:rFonts w:eastAsia="Calibri"/>
                <w:szCs w:val="22"/>
              </w:rPr>
              <w:t>ku58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D3AB43" w14:textId="77777777" w:rsidR="00360FB5" w:rsidRPr="003B04D8" w:rsidRDefault="00360FB5" w:rsidP="00553004">
            <w:pPr>
              <w:rPr>
                <w:rFonts w:eastAsia="Calibri"/>
                <w:szCs w:val="22"/>
              </w:rPr>
            </w:pPr>
            <w:r w:rsidRPr="003B04D8">
              <w:rPr>
                <w:rFonts w:eastAsia="Calibri"/>
                <w:szCs w:val="22"/>
              </w:rPr>
              <w:t>Privažiuojamasis kelias prie Nevėžos ežero nuo Užunvėžių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5E1A1C" w14:textId="5A074A53" w:rsidR="00360FB5" w:rsidRPr="003B04D8" w:rsidRDefault="000D53E8" w:rsidP="00553004">
            <w:pPr>
              <w:jc w:val="right"/>
              <w:rPr>
                <w:rFonts w:eastAsia="Calibri"/>
                <w:szCs w:val="22"/>
              </w:rPr>
            </w:pPr>
            <w:r w:rsidRPr="003B04D8">
              <w:rPr>
                <w:rFonts w:eastAsia="Calibri"/>
                <w:szCs w:val="22"/>
              </w:rPr>
              <w:t>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1C65CF"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7A9488" w14:textId="01BC4059" w:rsidR="00360FB5" w:rsidRPr="003B04D8" w:rsidRDefault="000D53E8" w:rsidP="00553004">
            <w:pPr>
              <w:jc w:val="right"/>
              <w:rPr>
                <w:rFonts w:eastAsia="Calibri"/>
                <w:szCs w:val="22"/>
              </w:rPr>
            </w:pPr>
            <w:r w:rsidRPr="003B04D8">
              <w:rPr>
                <w:rFonts w:eastAsia="Calibri"/>
                <w:szCs w:val="22"/>
              </w:rPr>
              <w:t>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A1198C" w14:textId="2D516F6C" w:rsidR="00360FB5" w:rsidRPr="003B04D8" w:rsidRDefault="003B04D8" w:rsidP="00553004">
            <w:pPr>
              <w:jc w:val="right"/>
              <w:rPr>
                <w:rFonts w:eastAsia="Calibri"/>
                <w:strike/>
                <w:szCs w:val="22"/>
              </w:rPr>
            </w:pPr>
            <w:r w:rsidRPr="003B04D8">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DD82B" w14:textId="7B79A21B" w:rsidR="00360FB5" w:rsidRPr="003B04D8" w:rsidRDefault="000D53E8" w:rsidP="00553004">
            <w:pPr>
              <w:jc w:val="center"/>
              <w:rPr>
                <w:rFonts w:eastAsia="Calibri"/>
                <w:szCs w:val="22"/>
              </w:rPr>
            </w:pPr>
            <w:r w:rsidRPr="003B04D8">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3AA7F5" w14:textId="096B61A0" w:rsidR="00360FB5" w:rsidRPr="003B04D8" w:rsidRDefault="000D53E8" w:rsidP="00553004">
            <w:pPr>
              <w:jc w:val="center"/>
              <w:rPr>
                <w:rFonts w:eastAsia="Calibri"/>
                <w:szCs w:val="22"/>
              </w:rPr>
            </w:pPr>
            <w:r w:rsidRPr="003B04D8">
              <w:rPr>
                <w:rFonts w:eastAsia="Calibri"/>
                <w:szCs w:val="22"/>
              </w:rPr>
              <w:t>4400-6455-4430</w:t>
            </w:r>
          </w:p>
        </w:tc>
      </w:tr>
      <w:tr w:rsidR="003B04D8" w:rsidRPr="003B04D8" w14:paraId="39A7485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5E54B9" w14:textId="77777777" w:rsidR="00360FB5" w:rsidRPr="003B04D8"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E5225D" w14:textId="77777777" w:rsidR="00360FB5" w:rsidRPr="003B04D8" w:rsidRDefault="00360FB5" w:rsidP="00553004">
            <w:pPr>
              <w:rPr>
                <w:rFonts w:eastAsia="Calibri"/>
                <w:szCs w:val="22"/>
              </w:rPr>
            </w:pPr>
            <w:r w:rsidRPr="003B04D8">
              <w:rPr>
                <w:rFonts w:eastAsia="Calibri"/>
                <w:szCs w:val="22"/>
              </w:rPr>
              <w:t>ku59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6405A7" w14:textId="77777777" w:rsidR="00360FB5" w:rsidRPr="003B04D8" w:rsidRDefault="00360FB5" w:rsidP="00553004">
            <w:pPr>
              <w:rPr>
                <w:rFonts w:eastAsia="Calibri"/>
                <w:szCs w:val="22"/>
              </w:rPr>
            </w:pPr>
            <w:r w:rsidRPr="003B04D8">
              <w:rPr>
                <w:rFonts w:eastAsia="Calibri"/>
                <w:szCs w:val="22"/>
              </w:rPr>
              <w:t>Privažiuojamasis kelias prie gyvenamųjų namų nuo Stirnų Tako g., Kurklių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39B687" w14:textId="044CE44B" w:rsidR="00360FB5" w:rsidRPr="003B04D8" w:rsidRDefault="00B50C19" w:rsidP="00553004">
            <w:pPr>
              <w:jc w:val="right"/>
              <w:rPr>
                <w:rFonts w:eastAsia="Calibri"/>
                <w:szCs w:val="22"/>
              </w:rPr>
            </w:pPr>
            <w:r w:rsidRPr="003B04D8">
              <w:rPr>
                <w:rFonts w:eastAsia="Calibri"/>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1C313C"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99C9E"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1A40BA" w14:textId="14DEB5BD" w:rsidR="00360FB5" w:rsidRPr="003B04D8" w:rsidRDefault="00B50C19" w:rsidP="00553004">
            <w:pPr>
              <w:jc w:val="right"/>
              <w:rPr>
                <w:rFonts w:eastAsia="Calibri"/>
                <w:szCs w:val="22"/>
              </w:rPr>
            </w:pPr>
            <w:r w:rsidRPr="003B04D8">
              <w:rPr>
                <w:rFonts w:eastAsia="Calibri"/>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1E58D" w14:textId="3EEED8BF" w:rsidR="00360FB5" w:rsidRPr="003B04D8" w:rsidRDefault="00B50C19" w:rsidP="00553004">
            <w:pPr>
              <w:jc w:val="center"/>
              <w:rPr>
                <w:rFonts w:eastAsia="Calibri"/>
                <w:szCs w:val="22"/>
              </w:rPr>
            </w:pPr>
            <w:r w:rsidRPr="003B04D8">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404517" w14:textId="6E6D09C6" w:rsidR="00360FB5" w:rsidRPr="003B04D8" w:rsidRDefault="00B50C19" w:rsidP="00553004">
            <w:pPr>
              <w:jc w:val="center"/>
              <w:rPr>
                <w:rFonts w:eastAsia="Calibri"/>
                <w:szCs w:val="22"/>
              </w:rPr>
            </w:pPr>
            <w:r w:rsidRPr="003B04D8">
              <w:rPr>
                <w:rFonts w:eastAsia="Calibri"/>
                <w:szCs w:val="22"/>
              </w:rPr>
              <w:t>4400-6458-4409</w:t>
            </w:r>
          </w:p>
        </w:tc>
      </w:tr>
      <w:tr w:rsidR="003B04D8" w:rsidRPr="003B04D8" w14:paraId="57D5D31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8FFCC9" w14:textId="77777777" w:rsidR="00360FB5" w:rsidRPr="003B04D8"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E1A586" w14:textId="77777777" w:rsidR="00360FB5" w:rsidRPr="003B04D8" w:rsidRDefault="00360FB5" w:rsidP="00553004">
            <w:pPr>
              <w:rPr>
                <w:rFonts w:eastAsia="Calibri"/>
                <w:szCs w:val="22"/>
              </w:rPr>
            </w:pPr>
            <w:r w:rsidRPr="003B04D8">
              <w:rPr>
                <w:rFonts w:eastAsia="Calibri"/>
                <w:szCs w:val="22"/>
              </w:rPr>
              <w:t>ku60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980535" w14:textId="77777777" w:rsidR="00360FB5" w:rsidRPr="003B04D8" w:rsidRDefault="00360FB5" w:rsidP="00553004">
            <w:pPr>
              <w:rPr>
                <w:rFonts w:eastAsia="Calibri"/>
                <w:szCs w:val="22"/>
              </w:rPr>
            </w:pPr>
            <w:r w:rsidRPr="003B04D8">
              <w:rPr>
                <w:rFonts w:eastAsia="Calibri"/>
                <w:szCs w:val="22"/>
              </w:rPr>
              <w:t>Pravažiuojamasis kelias nuo kelio Nr. 1201 iki kelio Nr. ku79 (Pavirinčių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0CA216" w14:textId="6BFDDCFE" w:rsidR="00360FB5" w:rsidRPr="003B04D8" w:rsidRDefault="00476165" w:rsidP="00553004">
            <w:pPr>
              <w:jc w:val="right"/>
              <w:rPr>
                <w:rFonts w:eastAsia="Calibri"/>
                <w:szCs w:val="22"/>
              </w:rPr>
            </w:pPr>
            <w:r w:rsidRPr="003B04D8">
              <w:rPr>
                <w:rFonts w:eastAsia="Calibri"/>
                <w:szCs w:val="22"/>
              </w:rPr>
              <w:t xml:space="preserve"> 1069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30C0C"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1EAF9" w14:textId="49575E1C" w:rsidR="00360FB5" w:rsidRPr="003B04D8" w:rsidRDefault="00476165" w:rsidP="00553004">
            <w:pPr>
              <w:jc w:val="right"/>
              <w:rPr>
                <w:rFonts w:eastAsia="Calibri"/>
                <w:szCs w:val="22"/>
              </w:rPr>
            </w:pPr>
            <w:r w:rsidRPr="003B04D8">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00184A" w14:textId="282C4EF6" w:rsidR="00360FB5" w:rsidRPr="003B04D8" w:rsidRDefault="003B04D8" w:rsidP="00553004">
            <w:pPr>
              <w:jc w:val="right"/>
              <w:rPr>
                <w:rFonts w:eastAsia="Calibri"/>
                <w:strike/>
                <w:szCs w:val="22"/>
              </w:rPr>
            </w:pPr>
            <w:r w:rsidRPr="003B04D8">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0B3CF" w14:textId="77777777" w:rsidR="00360FB5" w:rsidRPr="003B04D8" w:rsidRDefault="00360FB5" w:rsidP="00553004">
            <w:pPr>
              <w:jc w:val="center"/>
              <w:rPr>
                <w:rFonts w:eastAsia="Calibri"/>
                <w:szCs w:val="22"/>
              </w:rPr>
            </w:pPr>
            <w:r w:rsidRPr="003B04D8">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EEFFBD" w14:textId="4277715B" w:rsidR="00360FB5" w:rsidRPr="003B04D8" w:rsidRDefault="00476165" w:rsidP="00553004">
            <w:pPr>
              <w:jc w:val="center"/>
              <w:rPr>
                <w:rFonts w:eastAsia="Calibri"/>
                <w:szCs w:val="22"/>
              </w:rPr>
            </w:pPr>
            <w:r w:rsidRPr="003B04D8">
              <w:rPr>
                <w:rFonts w:eastAsia="Calibri"/>
                <w:szCs w:val="22"/>
              </w:rPr>
              <w:t>4400-6469-6046</w:t>
            </w:r>
          </w:p>
        </w:tc>
      </w:tr>
      <w:tr w:rsidR="003B04D8" w:rsidRPr="003B04D8" w14:paraId="64EC96A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1102CF7" w14:textId="77777777" w:rsidR="00360FB5" w:rsidRPr="003B04D8"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99D321" w14:textId="77777777" w:rsidR="00360FB5" w:rsidRPr="003B04D8" w:rsidRDefault="00360FB5" w:rsidP="00553004">
            <w:pPr>
              <w:rPr>
                <w:rFonts w:eastAsia="Calibri"/>
                <w:szCs w:val="22"/>
              </w:rPr>
            </w:pPr>
            <w:r w:rsidRPr="003B04D8">
              <w:rPr>
                <w:rFonts w:eastAsia="Calibri"/>
                <w:szCs w:val="22"/>
              </w:rPr>
              <w:t>ku61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4552D5" w14:textId="77777777" w:rsidR="00360FB5" w:rsidRPr="003B04D8" w:rsidRDefault="00360FB5" w:rsidP="00553004">
            <w:pPr>
              <w:rPr>
                <w:rFonts w:eastAsia="Calibri"/>
                <w:szCs w:val="22"/>
              </w:rPr>
            </w:pPr>
            <w:r w:rsidRPr="003B04D8">
              <w:rPr>
                <w:rFonts w:eastAsia="Calibri"/>
                <w:szCs w:val="22"/>
              </w:rPr>
              <w:t>Pravažiuojamasis kelias nuo Antakalnio g. iki Dvaro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8797E9" w14:textId="77777777" w:rsidR="00360FB5" w:rsidRPr="003B04D8" w:rsidRDefault="00360FB5" w:rsidP="00553004">
            <w:pPr>
              <w:jc w:val="right"/>
              <w:rPr>
                <w:rFonts w:eastAsia="Calibri"/>
                <w:szCs w:val="22"/>
              </w:rPr>
            </w:pPr>
            <w:r w:rsidRPr="003B04D8">
              <w:rPr>
                <w:rFonts w:eastAsia="Calibri"/>
                <w:szCs w:val="22"/>
              </w:rPr>
              <w:t xml:space="preserve"> 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B9A03"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05329" w14:textId="77777777" w:rsidR="00360FB5" w:rsidRPr="003B04D8" w:rsidRDefault="00360FB5" w:rsidP="00553004">
            <w:pPr>
              <w:jc w:val="right"/>
              <w:rPr>
                <w:rFonts w:eastAsia="Calibri"/>
                <w:szCs w:val="22"/>
              </w:rPr>
            </w:pPr>
            <w:r w:rsidRPr="003B04D8">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31F37" w14:textId="77777777" w:rsidR="00360FB5" w:rsidRPr="003B04D8" w:rsidRDefault="00360FB5" w:rsidP="00553004">
            <w:pPr>
              <w:jc w:val="right"/>
              <w:rPr>
                <w:rFonts w:eastAsia="Calibri"/>
                <w:szCs w:val="22"/>
              </w:rPr>
            </w:pPr>
            <w:r w:rsidRPr="003B04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15A38" w14:textId="77777777" w:rsidR="00360FB5" w:rsidRPr="003B04D8" w:rsidRDefault="00360FB5" w:rsidP="00553004">
            <w:pPr>
              <w:jc w:val="center"/>
              <w:rPr>
                <w:rFonts w:eastAsia="Calibri"/>
                <w:szCs w:val="22"/>
              </w:rPr>
            </w:pPr>
            <w:r w:rsidRPr="003B04D8">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6EFCFF" w14:textId="77777777" w:rsidR="00360FB5" w:rsidRPr="003B04D8" w:rsidRDefault="00360FB5" w:rsidP="00553004">
            <w:pPr>
              <w:jc w:val="center"/>
              <w:rPr>
                <w:rFonts w:eastAsia="Calibri"/>
                <w:szCs w:val="22"/>
              </w:rPr>
            </w:pPr>
            <w:r w:rsidRPr="003B04D8">
              <w:rPr>
                <w:rFonts w:eastAsia="Calibri"/>
                <w:szCs w:val="22"/>
              </w:rPr>
              <w:t>4400-5679-6995</w:t>
            </w:r>
          </w:p>
        </w:tc>
      </w:tr>
      <w:tr w:rsidR="00360FB5" w:rsidRPr="004B1509" w14:paraId="0702286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35B9014"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B33731" w14:textId="77777777" w:rsidR="00360FB5" w:rsidRPr="004B1509" w:rsidRDefault="00360FB5" w:rsidP="00553004">
            <w:pPr>
              <w:rPr>
                <w:rFonts w:eastAsia="Calibri"/>
                <w:szCs w:val="22"/>
              </w:rPr>
            </w:pPr>
            <w:r w:rsidRPr="004B1509">
              <w:rPr>
                <w:rFonts w:eastAsia="Calibri"/>
                <w:szCs w:val="22"/>
              </w:rPr>
              <w:t>ku62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592A2A" w14:textId="77777777" w:rsidR="00360FB5" w:rsidRPr="004B1509" w:rsidRDefault="00360FB5" w:rsidP="00553004">
            <w:pPr>
              <w:rPr>
                <w:rFonts w:eastAsia="Calibri"/>
                <w:szCs w:val="22"/>
              </w:rPr>
            </w:pPr>
            <w:r w:rsidRPr="004B1509">
              <w:rPr>
                <w:rFonts w:eastAsia="Calibri"/>
                <w:szCs w:val="22"/>
              </w:rPr>
              <w:t>Privažiuojamasis kelias prie gyvenamųjų namų nuo Parko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B38584" w14:textId="77777777" w:rsidR="00360FB5" w:rsidRPr="004B1509" w:rsidRDefault="00360FB5" w:rsidP="00553004">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6073F"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20E41D" w14:textId="77777777" w:rsidR="00360FB5" w:rsidRPr="004B1509" w:rsidRDefault="00360FB5" w:rsidP="00553004">
            <w:pPr>
              <w:jc w:val="right"/>
              <w:rPr>
                <w:rFonts w:eastAsia="Calibri"/>
                <w:bCs/>
                <w:szCs w:val="22"/>
              </w:rPr>
            </w:pPr>
            <w:r w:rsidRPr="004B1509">
              <w:rPr>
                <w:rFonts w:eastAsia="Calibri"/>
                <w:bCs/>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BF96A"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C18EB"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54DF2A"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5E4A890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D4983C"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E12512" w14:textId="77777777" w:rsidR="00360FB5" w:rsidRPr="004B1509" w:rsidRDefault="00360FB5" w:rsidP="00553004">
            <w:pPr>
              <w:rPr>
                <w:rFonts w:eastAsia="Calibri"/>
                <w:szCs w:val="22"/>
              </w:rPr>
            </w:pPr>
            <w:r w:rsidRPr="004B1509">
              <w:rPr>
                <w:rFonts w:eastAsia="Calibri"/>
                <w:szCs w:val="22"/>
              </w:rPr>
              <w:t>ku63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57CCF9" w14:textId="77777777" w:rsidR="00360FB5" w:rsidRPr="004B1509" w:rsidRDefault="00360FB5" w:rsidP="00553004">
            <w:pPr>
              <w:rPr>
                <w:rFonts w:eastAsia="Calibri"/>
                <w:szCs w:val="22"/>
              </w:rPr>
            </w:pPr>
            <w:r w:rsidRPr="004B1509">
              <w:rPr>
                <w:rFonts w:eastAsia="Calibri"/>
                <w:szCs w:val="22"/>
              </w:rPr>
              <w:t>Pravažiuojamasis kelias nuo ku1 iki Eglių k., Anykščių sen.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5F5775" w14:textId="77777777" w:rsidR="00360FB5" w:rsidRPr="004B1509" w:rsidRDefault="00360FB5" w:rsidP="00553004">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AE5AB"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399382"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CB984" w14:textId="77777777" w:rsidR="00360FB5" w:rsidRPr="004B1509" w:rsidRDefault="00360FB5" w:rsidP="00553004">
            <w:pPr>
              <w:jc w:val="right"/>
              <w:rPr>
                <w:rFonts w:eastAsia="Calibri"/>
                <w:bCs/>
                <w:szCs w:val="22"/>
              </w:rPr>
            </w:pPr>
            <w:r w:rsidRPr="004B1509">
              <w:rPr>
                <w:rFonts w:eastAsia="Calibri"/>
                <w:bCs/>
                <w:szCs w:val="22"/>
              </w:rPr>
              <w:t>615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5EE3F"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51B2F0" w14:textId="77777777" w:rsidR="00360FB5" w:rsidRPr="004B1509" w:rsidRDefault="00360FB5" w:rsidP="00553004">
            <w:pPr>
              <w:jc w:val="center"/>
              <w:rPr>
                <w:rFonts w:eastAsia="Calibri"/>
                <w:bCs/>
                <w:szCs w:val="22"/>
              </w:rPr>
            </w:pPr>
            <w:r w:rsidRPr="004B1509">
              <w:rPr>
                <w:rFonts w:eastAsia="Calibri"/>
                <w:bCs/>
                <w:szCs w:val="22"/>
              </w:rPr>
              <w:t>-</w:t>
            </w:r>
          </w:p>
        </w:tc>
      </w:tr>
      <w:tr w:rsidR="00D26542" w:rsidRPr="00D26542" w14:paraId="6F03D00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C781507" w14:textId="77777777" w:rsidR="00360FB5" w:rsidRPr="00D2654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CBA9EC" w14:textId="77777777" w:rsidR="00360FB5" w:rsidRPr="00D26542" w:rsidRDefault="00360FB5" w:rsidP="00553004">
            <w:pPr>
              <w:rPr>
                <w:rFonts w:eastAsia="Calibri"/>
                <w:szCs w:val="22"/>
              </w:rPr>
            </w:pPr>
            <w:r w:rsidRPr="00D26542">
              <w:rPr>
                <w:rFonts w:eastAsia="Calibri"/>
                <w:szCs w:val="22"/>
              </w:rPr>
              <w:t>ku64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42B0A9" w14:textId="77777777" w:rsidR="00360FB5" w:rsidRPr="00D26542" w:rsidRDefault="00360FB5" w:rsidP="00553004">
            <w:pPr>
              <w:rPr>
                <w:rFonts w:eastAsia="Calibri"/>
                <w:szCs w:val="22"/>
              </w:rPr>
            </w:pPr>
            <w:r w:rsidRPr="00D26542">
              <w:rPr>
                <w:rFonts w:eastAsia="Calibri"/>
                <w:szCs w:val="22"/>
              </w:rPr>
              <w:t>Privažiuojamasis kelias prie Kurklių mstl. kapinių nuo Taikos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7FE269" w14:textId="3124E3B0" w:rsidR="00360FB5" w:rsidRPr="00D26542" w:rsidRDefault="007D322C" w:rsidP="00553004">
            <w:pPr>
              <w:jc w:val="right"/>
              <w:rPr>
                <w:rFonts w:eastAsia="Calibri"/>
                <w:szCs w:val="22"/>
              </w:rPr>
            </w:pPr>
            <w:r w:rsidRPr="00D26542">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1DDDFE" w14:textId="6F3FA695" w:rsidR="00360FB5" w:rsidRPr="00D26542" w:rsidRDefault="007D322C" w:rsidP="00553004">
            <w:pPr>
              <w:jc w:val="right"/>
              <w:rPr>
                <w:rFonts w:eastAsia="Calibri"/>
                <w:szCs w:val="22"/>
              </w:rPr>
            </w:pPr>
            <w:r w:rsidRPr="00D26542">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A246D"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44A8F"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D0513" w14:textId="77777777" w:rsidR="00360FB5" w:rsidRPr="00D26542" w:rsidRDefault="00360FB5" w:rsidP="00553004">
            <w:pPr>
              <w:jc w:val="center"/>
              <w:rPr>
                <w:rFonts w:eastAsia="Calibri"/>
                <w:szCs w:val="22"/>
              </w:rPr>
            </w:pPr>
            <w:r w:rsidRPr="00D2654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D87B6D" w14:textId="2A4B66D0" w:rsidR="00360FB5" w:rsidRPr="00D26542" w:rsidRDefault="007D322C" w:rsidP="00553004">
            <w:pPr>
              <w:jc w:val="center"/>
              <w:rPr>
                <w:rFonts w:eastAsia="Calibri"/>
                <w:szCs w:val="22"/>
              </w:rPr>
            </w:pPr>
            <w:r w:rsidRPr="00D26542">
              <w:rPr>
                <w:rFonts w:eastAsia="Calibri"/>
                <w:szCs w:val="22"/>
              </w:rPr>
              <w:t>4400-6462-3329</w:t>
            </w:r>
          </w:p>
        </w:tc>
      </w:tr>
      <w:tr w:rsidR="00D26542" w:rsidRPr="00D26542" w14:paraId="4DA4FED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515932" w14:textId="77777777" w:rsidR="00360FB5" w:rsidRPr="00D2654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D777F4" w14:textId="77777777" w:rsidR="00360FB5" w:rsidRPr="00D26542" w:rsidRDefault="00360FB5" w:rsidP="00553004">
            <w:pPr>
              <w:rPr>
                <w:rFonts w:eastAsia="Calibri"/>
                <w:szCs w:val="22"/>
              </w:rPr>
            </w:pPr>
            <w:r w:rsidRPr="00D26542">
              <w:rPr>
                <w:rFonts w:eastAsia="Calibri"/>
                <w:szCs w:val="22"/>
              </w:rPr>
              <w:t>ku65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21AC9A" w14:textId="77777777" w:rsidR="00360FB5" w:rsidRPr="00D26542" w:rsidRDefault="00360FB5" w:rsidP="00553004">
            <w:pPr>
              <w:rPr>
                <w:rFonts w:eastAsia="Calibri"/>
                <w:szCs w:val="22"/>
              </w:rPr>
            </w:pPr>
            <w:r w:rsidRPr="00D26542">
              <w:rPr>
                <w:rFonts w:eastAsia="Calibri"/>
                <w:szCs w:val="22"/>
              </w:rPr>
              <w:t>Pravažiuojamasis kelias nuo kelio Nr. 1218 iki kelio Nr. ku30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E75375" w14:textId="77777777" w:rsidR="00360FB5" w:rsidRPr="00D26542" w:rsidRDefault="00360FB5" w:rsidP="00553004">
            <w:pPr>
              <w:jc w:val="right"/>
              <w:rPr>
                <w:rFonts w:eastAsia="Calibri"/>
                <w:szCs w:val="22"/>
              </w:rPr>
            </w:pPr>
            <w:r w:rsidRPr="00D26542">
              <w:rPr>
                <w:rFonts w:eastAsia="Calibri"/>
                <w:szCs w:val="22"/>
              </w:rPr>
              <w:t>1177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97C3B"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FBD45" w14:textId="77777777" w:rsidR="00360FB5" w:rsidRPr="00D26542" w:rsidRDefault="00360FB5" w:rsidP="00553004">
            <w:pPr>
              <w:jc w:val="right"/>
              <w:rPr>
                <w:rFonts w:eastAsia="Calibri"/>
                <w:szCs w:val="22"/>
              </w:rPr>
            </w:pPr>
            <w:r w:rsidRPr="00D26542">
              <w:rPr>
                <w:rFonts w:eastAsia="Calibri"/>
                <w:szCs w:val="22"/>
              </w:rPr>
              <w:t>1177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CF81B"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6D6D7" w14:textId="77777777" w:rsidR="00360FB5" w:rsidRPr="00D26542" w:rsidRDefault="00360FB5" w:rsidP="00553004">
            <w:pPr>
              <w:jc w:val="center"/>
              <w:rPr>
                <w:rFonts w:eastAsia="Calibri"/>
                <w:szCs w:val="22"/>
              </w:rPr>
            </w:pPr>
            <w:r w:rsidRPr="00D2654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DC9DF7" w14:textId="77777777" w:rsidR="00360FB5" w:rsidRPr="00D26542" w:rsidRDefault="00360FB5" w:rsidP="00553004">
            <w:pPr>
              <w:jc w:val="center"/>
              <w:rPr>
                <w:rFonts w:eastAsia="Calibri"/>
                <w:szCs w:val="22"/>
              </w:rPr>
            </w:pPr>
            <w:r w:rsidRPr="00D26542">
              <w:rPr>
                <w:rFonts w:eastAsia="Calibri"/>
                <w:szCs w:val="22"/>
              </w:rPr>
              <w:t>-</w:t>
            </w:r>
          </w:p>
        </w:tc>
      </w:tr>
      <w:tr w:rsidR="00D26542" w:rsidRPr="00D26542" w14:paraId="3CBFA55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D196E2" w14:textId="77777777" w:rsidR="00360FB5" w:rsidRPr="00D2654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9643F3" w14:textId="77777777" w:rsidR="00360FB5" w:rsidRPr="00D26542" w:rsidRDefault="00360FB5" w:rsidP="00553004">
            <w:pPr>
              <w:rPr>
                <w:rFonts w:eastAsia="Calibri"/>
                <w:szCs w:val="22"/>
              </w:rPr>
            </w:pPr>
            <w:r w:rsidRPr="00D26542">
              <w:rPr>
                <w:rFonts w:eastAsia="Calibri"/>
                <w:szCs w:val="22"/>
              </w:rPr>
              <w:t>ku66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B9B80A" w14:textId="77777777" w:rsidR="00360FB5" w:rsidRPr="00D26542" w:rsidRDefault="00360FB5" w:rsidP="00553004">
            <w:pPr>
              <w:rPr>
                <w:rFonts w:eastAsia="Calibri"/>
                <w:szCs w:val="22"/>
              </w:rPr>
            </w:pPr>
            <w:r w:rsidRPr="00D26542">
              <w:rPr>
                <w:rFonts w:eastAsia="Calibri"/>
                <w:szCs w:val="22"/>
              </w:rPr>
              <w:t>Privažiuojamasis kelias prie S. Kairio mokyklos nuo Ukmergės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D62DBB" w14:textId="77777777" w:rsidR="00360FB5" w:rsidRPr="00D26542" w:rsidRDefault="00360FB5" w:rsidP="00553004">
            <w:pPr>
              <w:jc w:val="right"/>
              <w:rPr>
                <w:rFonts w:eastAsia="Calibri"/>
                <w:szCs w:val="22"/>
              </w:rPr>
            </w:pPr>
            <w:r w:rsidRPr="00D26542">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50718"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E0B58" w14:textId="77777777" w:rsidR="00360FB5" w:rsidRPr="00D26542" w:rsidRDefault="00360FB5" w:rsidP="00553004">
            <w:pPr>
              <w:jc w:val="right"/>
              <w:rPr>
                <w:rFonts w:eastAsia="Calibri"/>
                <w:szCs w:val="22"/>
              </w:rPr>
            </w:pPr>
            <w:r w:rsidRPr="00D26542">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10D3"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05108" w14:textId="77777777" w:rsidR="00360FB5" w:rsidRPr="00D26542" w:rsidRDefault="00360FB5" w:rsidP="00553004">
            <w:pPr>
              <w:jc w:val="center"/>
              <w:rPr>
                <w:rFonts w:eastAsia="Calibri"/>
                <w:szCs w:val="22"/>
              </w:rPr>
            </w:pPr>
            <w:r w:rsidRPr="00D2654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418CB4" w14:textId="77777777" w:rsidR="00360FB5" w:rsidRPr="00D26542" w:rsidRDefault="00360FB5" w:rsidP="00553004">
            <w:pPr>
              <w:jc w:val="center"/>
              <w:rPr>
                <w:rFonts w:eastAsia="Calibri"/>
                <w:szCs w:val="22"/>
              </w:rPr>
            </w:pPr>
            <w:r w:rsidRPr="00D26542">
              <w:rPr>
                <w:rFonts w:eastAsia="Calibri"/>
                <w:szCs w:val="22"/>
              </w:rPr>
              <w:t>4400-5435-6019</w:t>
            </w:r>
          </w:p>
        </w:tc>
      </w:tr>
      <w:tr w:rsidR="00D26542" w:rsidRPr="00D26542" w14:paraId="25F3C8B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F36CD2E" w14:textId="77777777" w:rsidR="00360FB5" w:rsidRPr="00D2654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6A17A2" w14:textId="77777777" w:rsidR="00360FB5" w:rsidRPr="00D26542" w:rsidRDefault="00360FB5" w:rsidP="00553004">
            <w:pPr>
              <w:rPr>
                <w:rFonts w:eastAsia="Calibri"/>
                <w:szCs w:val="22"/>
              </w:rPr>
            </w:pPr>
            <w:r w:rsidRPr="00D26542">
              <w:rPr>
                <w:rFonts w:eastAsia="Calibri"/>
                <w:szCs w:val="22"/>
              </w:rPr>
              <w:t>ku67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1964FD" w14:textId="77777777" w:rsidR="00360FB5" w:rsidRPr="00D26542" w:rsidRDefault="00360FB5" w:rsidP="00553004">
            <w:pPr>
              <w:rPr>
                <w:rFonts w:eastAsia="Calibri"/>
                <w:szCs w:val="22"/>
              </w:rPr>
            </w:pPr>
            <w:r w:rsidRPr="00D26542">
              <w:rPr>
                <w:rFonts w:eastAsia="Calibri"/>
                <w:szCs w:val="22"/>
              </w:rPr>
              <w:t>Užunvėžiai–Dalinka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440E28" w14:textId="77777777" w:rsidR="00360FB5" w:rsidRPr="00D26542" w:rsidRDefault="00360FB5" w:rsidP="00553004">
            <w:pPr>
              <w:jc w:val="right"/>
              <w:rPr>
                <w:rFonts w:eastAsia="Calibri"/>
                <w:szCs w:val="22"/>
              </w:rPr>
            </w:pPr>
            <w:r w:rsidRPr="00D26542">
              <w:rPr>
                <w:rFonts w:eastAsia="Calibri"/>
                <w:szCs w:val="22"/>
              </w:rPr>
              <w:t>1714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002FA"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F00C4" w14:textId="77777777" w:rsidR="00360FB5" w:rsidRPr="00D26542" w:rsidRDefault="00360FB5" w:rsidP="00553004">
            <w:pPr>
              <w:jc w:val="right"/>
              <w:rPr>
                <w:rFonts w:eastAsia="Calibri"/>
                <w:szCs w:val="22"/>
              </w:rPr>
            </w:pPr>
            <w:r w:rsidRPr="00D26542">
              <w:rPr>
                <w:rFonts w:eastAsia="Calibri"/>
                <w:szCs w:val="22"/>
              </w:rPr>
              <w:t>1714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2D5823"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B1726" w14:textId="77777777" w:rsidR="00360FB5" w:rsidRPr="00D26542" w:rsidRDefault="00360FB5" w:rsidP="00553004">
            <w:pPr>
              <w:jc w:val="center"/>
              <w:rPr>
                <w:rFonts w:eastAsia="Calibri"/>
                <w:szCs w:val="22"/>
              </w:rPr>
            </w:pPr>
            <w:r w:rsidRPr="00D26542">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D3DDE0" w14:textId="77777777" w:rsidR="00360FB5" w:rsidRPr="00D26542" w:rsidRDefault="00360FB5" w:rsidP="00553004">
            <w:pPr>
              <w:jc w:val="center"/>
              <w:rPr>
                <w:rFonts w:eastAsia="Calibri"/>
                <w:szCs w:val="22"/>
              </w:rPr>
            </w:pPr>
            <w:r w:rsidRPr="00D26542">
              <w:rPr>
                <w:rFonts w:eastAsia="Calibri"/>
                <w:szCs w:val="22"/>
              </w:rPr>
              <w:t>-</w:t>
            </w:r>
          </w:p>
        </w:tc>
      </w:tr>
      <w:tr w:rsidR="00D26542" w:rsidRPr="00D26542" w14:paraId="08488DF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4691038" w14:textId="77777777" w:rsidR="00360FB5" w:rsidRPr="00D2654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9FFD1A" w14:textId="77777777" w:rsidR="00360FB5" w:rsidRPr="00D26542" w:rsidRDefault="00360FB5" w:rsidP="00553004">
            <w:pPr>
              <w:rPr>
                <w:rFonts w:eastAsia="Calibri"/>
                <w:szCs w:val="22"/>
              </w:rPr>
            </w:pPr>
            <w:r w:rsidRPr="00D26542">
              <w:rPr>
                <w:rFonts w:eastAsia="Calibri"/>
                <w:szCs w:val="22"/>
              </w:rPr>
              <w:t>ku68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BD903C" w14:textId="77777777" w:rsidR="00360FB5" w:rsidRPr="00D26542" w:rsidRDefault="00360FB5" w:rsidP="00553004">
            <w:pPr>
              <w:rPr>
                <w:rFonts w:eastAsia="Calibri"/>
                <w:szCs w:val="22"/>
              </w:rPr>
            </w:pPr>
            <w:r w:rsidRPr="00D26542">
              <w:rPr>
                <w:rFonts w:eastAsia="Calibri"/>
                <w:szCs w:val="22"/>
              </w:rPr>
              <w:t>Privažiuojamasis kelias prie Nevėžos ežero nuo Gabrėlų k. hidroelektrinės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5313B5" w14:textId="77777777" w:rsidR="00360FB5" w:rsidRPr="00D26542" w:rsidRDefault="00360FB5" w:rsidP="00553004">
            <w:pPr>
              <w:jc w:val="right"/>
              <w:rPr>
                <w:rFonts w:eastAsia="Calibri"/>
                <w:szCs w:val="22"/>
              </w:rPr>
            </w:pPr>
            <w:r w:rsidRPr="00D26542">
              <w:rPr>
                <w:rFonts w:eastAsia="Calibri"/>
                <w:szCs w:val="22"/>
              </w:rPr>
              <w:t>1603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7CC49"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4FBF1"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203D8" w14:textId="77777777" w:rsidR="00360FB5" w:rsidRPr="00D26542" w:rsidRDefault="00360FB5" w:rsidP="00553004">
            <w:pPr>
              <w:jc w:val="right"/>
              <w:rPr>
                <w:rFonts w:eastAsia="Calibri"/>
                <w:szCs w:val="22"/>
              </w:rPr>
            </w:pPr>
            <w:r w:rsidRPr="00D26542">
              <w:rPr>
                <w:rFonts w:eastAsia="Calibri"/>
                <w:szCs w:val="22"/>
              </w:rPr>
              <w:t>1603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A779E" w14:textId="77777777" w:rsidR="00360FB5" w:rsidRPr="00D26542" w:rsidRDefault="00360FB5" w:rsidP="00553004">
            <w:pPr>
              <w:jc w:val="center"/>
              <w:rPr>
                <w:rFonts w:eastAsia="Calibri"/>
                <w:szCs w:val="22"/>
              </w:rPr>
            </w:pPr>
            <w:r w:rsidRPr="00D2654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FBD5DE" w14:textId="77777777" w:rsidR="00360FB5" w:rsidRPr="00D26542" w:rsidRDefault="00360FB5" w:rsidP="00553004">
            <w:pPr>
              <w:jc w:val="center"/>
              <w:rPr>
                <w:rFonts w:eastAsia="Calibri"/>
                <w:szCs w:val="22"/>
              </w:rPr>
            </w:pPr>
            <w:r w:rsidRPr="00D26542">
              <w:rPr>
                <w:rFonts w:eastAsia="Calibri"/>
                <w:szCs w:val="22"/>
              </w:rPr>
              <w:t>-</w:t>
            </w:r>
          </w:p>
        </w:tc>
      </w:tr>
      <w:tr w:rsidR="00D26542" w:rsidRPr="00D26542" w14:paraId="34F22DA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7A771F" w14:textId="77777777" w:rsidR="00360FB5" w:rsidRPr="00D2654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8C3EB" w14:textId="77777777" w:rsidR="00360FB5" w:rsidRPr="00D26542" w:rsidRDefault="00360FB5" w:rsidP="00553004">
            <w:pPr>
              <w:rPr>
                <w:rFonts w:eastAsia="Calibri"/>
                <w:szCs w:val="22"/>
              </w:rPr>
            </w:pPr>
            <w:r w:rsidRPr="00D26542">
              <w:rPr>
                <w:rFonts w:eastAsia="Calibri"/>
                <w:szCs w:val="22"/>
              </w:rPr>
              <w:t>ku69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C0D82E" w14:textId="77777777" w:rsidR="00360FB5" w:rsidRPr="00D26542" w:rsidRDefault="00360FB5" w:rsidP="00553004">
            <w:pPr>
              <w:rPr>
                <w:rFonts w:eastAsia="Calibri"/>
                <w:szCs w:val="22"/>
              </w:rPr>
            </w:pPr>
            <w:r w:rsidRPr="00D26542">
              <w:rPr>
                <w:rFonts w:eastAsia="Calibri"/>
                <w:szCs w:val="22"/>
              </w:rPr>
              <w:t>Privažiuojamasis kelias prie Gabrėlų k. hidroelektrinę nuo Mūrų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320CF6" w14:textId="77777777" w:rsidR="00360FB5" w:rsidRPr="00D26542" w:rsidRDefault="00360FB5" w:rsidP="00553004">
            <w:pPr>
              <w:jc w:val="right"/>
              <w:rPr>
                <w:rFonts w:eastAsia="Calibri"/>
                <w:szCs w:val="22"/>
              </w:rPr>
            </w:pPr>
            <w:r w:rsidRPr="00D26542">
              <w:rPr>
                <w:rFonts w:eastAsia="Calibri"/>
                <w:szCs w:val="22"/>
              </w:rPr>
              <w:t>1243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838AC"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2E957"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8E73B1" w14:textId="77777777" w:rsidR="00360FB5" w:rsidRPr="00D26542" w:rsidRDefault="00360FB5" w:rsidP="00553004">
            <w:pPr>
              <w:jc w:val="right"/>
              <w:rPr>
                <w:rFonts w:eastAsia="Calibri"/>
                <w:szCs w:val="22"/>
              </w:rPr>
            </w:pPr>
            <w:r w:rsidRPr="00D26542">
              <w:rPr>
                <w:rFonts w:eastAsia="Calibri"/>
                <w:szCs w:val="22"/>
              </w:rPr>
              <w:t>1243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912EA" w14:textId="77777777" w:rsidR="00360FB5" w:rsidRPr="00D26542" w:rsidRDefault="00360FB5" w:rsidP="00553004">
            <w:pPr>
              <w:jc w:val="center"/>
              <w:rPr>
                <w:rFonts w:eastAsia="Calibri"/>
                <w:szCs w:val="22"/>
              </w:rPr>
            </w:pPr>
            <w:r w:rsidRPr="00D2654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5744AB" w14:textId="77777777" w:rsidR="00360FB5" w:rsidRPr="00D26542" w:rsidRDefault="00360FB5" w:rsidP="00553004">
            <w:pPr>
              <w:jc w:val="center"/>
              <w:rPr>
                <w:rFonts w:eastAsia="Calibri"/>
                <w:szCs w:val="22"/>
              </w:rPr>
            </w:pPr>
            <w:r w:rsidRPr="00D26542">
              <w:rPr>
                <w:rFonts w:eastAsia="Calibri"/>
                <w:szCs w:val="22"/>
              </w:rPr>
              <w:t>-</w:t>
            </w:r>
          </w:p>
        </w:tc>
      </w:tr>
      <w:tr w:rsidR="00D26542" w:rsidRPr="00D26542" w14:paraId="4BE25CF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9CE888E" w14:textId="77777777" w:rsidR="00360FB5" w:rsidRPr="00D2654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99976" w14:textId="77777777" w:rsidR="00360FB5" w:rsidRPr="00D26542" w:rsidRDefault="00360FB5" w:rsidP="00553004">
            <w:pPr>
              <w:rPr>
                <w:rFonts w:eastAsia="Calibri"/>
                <w:szCs w:val="22"/>
              </w:rPr>
            </w:pPr>
            <w:r w:rsidRPr="00D26542">
              <w:rPr>
                <w:rFonts w:eastAsia="Calibri"/>
                <w:szCs w:val="22"/>
              </w:rPr>
              <w:t>ku70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611097" w14:textId="77777777" w:rsidR="00360FB5" w:rsidRPr="00D26542" w:rsidRDefault="00360FB5" w:rsidP="00553004">
            <w:pPr>
              <w:rPr>
                <w:rFonts w:eastAsia="Calibri"/>
                <w:szCs w:val="22"/>
              </w:rPr>
            </w:pPr>
            <w:r w:rsidRPr="00D26542">
              <w:rPr>
                <w:rFonts w:eastAsia="Calibri"/>
                <w:szCs w:val="22"/>
              </w:rPr>
              <w:t>Privažiuojamasis kelias prie S. Kairio mokyklos nuo Užunvėžių g., Užunvėžių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C6710E" w14:textId="43F01091" w:rsidR="00360FB5" w:rsidRPr="00D26542" w:rsidRDefault="00360FB5" w:rsidP="00553004">
            <w:pPr>
              <w:jc w:val="right"/>
              <w:rPr>
                <w:rFonts w:eastAsia="Calibri"/>
                <w:szCs w:val="22"/>
              </w:rPr>
            </w:pPr>
            <w:r w:rsidRPr="00D26542">
              <w:rPr>
                <w:rFonts w:eastAsia="Calibri"/>
                <w:szCs w:val="22"/>
              </w:rPr>
              <w:t>308</w:t>
            </w:r>
            <w:r w:rsidR="000D53E8" w:rsidRPr="00D26542">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C1E32"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F4499" w14:textId="5BD176EF" w:rsidR="00360FB5" w:rsidRPr="00D26542" w:rsidRDefault="000D53E8" w:rsidP="00553004">
            <w:pPr>
              <w:jc w:val="right"/>
              <w:rPr>
                <w:rFonts w:eastAsia="Calibri"/>
                <w:szCs w:val="22"/>
              </w:rPr>
            </w:pPr>
            <w:r w:rsidRPr="00D26542">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0772A8" w14:textId="72C0A097" w:rsidR="00360FB5" w:rsidRPr="00D26542" w:rsidRDefault="00BC6C79" w:rsidP="00553004">
            <w:pPr>
              <w:jc w:val="right"/>
              <w:rPr>
                <w:rFonts w:eastAsia="Calibri"/>
                <w:strike/>
                <w:szCs w:val="22"/>
              </w:rPr>
            </w:pPr>
            <w:r w:rsidRPr="00D2654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65F09" w14:textId="666A0323" w:rsidR="00360FB5" w:rsidRPr="00D26542" w:rsidRDefault="000D53E8" w:rsidP="00553004">
            <w:pPr>
              <w:jc w:val="center"/>
              <w:rPr>
                <w:rFonts w:eastAsia="Calibri"/>
                <w:szCs w:val="22"/>
              </w:rPr>
            </w:pPr>
            <w:r w:rsidRPr="00D26542">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38CB78" w14:textId="4DE777E9" w:rsidR="00360FB5" w:rsidRPr="00D26542" w:rsidRDefault="000D53E8" w:rsidP="00553004">
            <w:pPr>
              <w:jc w:val="center"/>
              <w:rPr>
                <w:rFonts w:eastAsia="Calibri"/>
                <w:szCs w:val="22"/>
              </w:rPr>
            </w:pPr>
            <w:r w:rsidRPr="00D26542">
              <w:rPr>
                <w:rFonts w:eastAsia="Calibri"/>
                <w:szCs w:val="22"/>
              </w:rPr>
              <w:t>4400-6455-4409</w:t>
            </w:r>
          </w:p>
        </w:tc>
      </w:tr>
      <w:tr w:rsidR="00D26542" w:rsidRPr="00D26542" w14:paraId="39F240F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1617B2" w14:textId="77777777" w:rsidR="00360FB5" w:rsidRPr="00D2654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97F3EF" w14:textId="77777777" w:rsidR="00360FB5" w:rsidRPr="00D26542" w:rsidRDefault="00360FB5" w:rsidP="00553004">
            <w:pPr>
              <w:rPr>
                <w:rFonts w:eastAsia="Calibri"/>
                <w:szCs w:val="22"/>
              </w:rPr>
            </w:pPr>
            <w:r w:rsidRPr="00D26542">
              <w:rPr>
                <w:rFonts w:eastAsia="Calibri"/>
                <w:szCs w:val="22"/>
              </w:rPr>
              <w:t>ku71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7603B8" w14:textId="77777777" w:rsidR="00360FB5" w:rsidRPr="00D26542" w:rsidRDefault="00360FB5" w:rsidP="00553004">
            <w:pPr>
              <w:rPr>
                <w:rFonts w:eastAsia="Calibri"/>
                <w:szCs w:val="22"/>
              </w:rPr>
            </w:pPr>
            <w:r w:rsidRPr="00D26542">
              <w:rPr>
                <w:rFonts w:eastAsia="Calibri"/>
                <w:szCs w:val="22"/>
              </w:rPr>
              <w:t>Privažiuojamasis kelias prie gyvenamųjų namų Klenuvkos k. nuo kelio Nr. ku75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799943" w14:textId="0C074BBB" w:rsidR="00360FB5" w:rsidRPr="00D26542" w:rsidRDefault="00086C61" w:rsidP="00553004">
            <w:pPr>
              <w:jc w:val="right"/>
              <w:rPr>
                <w:rFonts w:eastAsia="Calibri"/>
                <w:szCs w:val="22"/>
              </w:rPr>
            </w:pPr>
            <w:r w:rsidRPr="00D26542">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97D00"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D44C9" w14:textId="56B7E77D" w:rsidR="00360FB5" w:rsidRPr="00D26542" w:rsidRDefault="00086C61" w:rsidP="00553004">
            <w:pPr>
              <w:jc w:val="right"/>
              <w:rPr>
                <w:rFonts w:eastAsia="Calibri"/>
                <w:szCs w:val="22"/>
              </w:rPr>
            </w:pPr>
            <w:r w:rsidRPr="00D26542">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4C06B" w14:textId="62DDA389" w:rsidR="00360FB5" w:rsidRPr="00D26542" w:rsidRDefault="00BC6C79" w:rsidP="00553004">
            <w:pPr>
              <w:jc w:val="right"/>
              <w:rPr>
                <w:rFonts w:eastAsia="Calibri"/>
                <w:strike/>
                <w:szCs w:val="22"/>
              </w:rPr>
            </w:pPr>
            <w:r w:rsidRPr="00D2654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683D6" w14:textId="77777777" w:rsidR="00360FB5" w:rsidRPr="00D26542" w:rsidRDefault="00360FB5" w:rsidP="00553004">
            <w:pPr>
              <w:jc w:val="center"/>
              <w:rPr>
                <w:rFonts w:eastAsia="Calibri"/>
                <w:szCs w:val="22"/>
              </w:rPr>
            </w:pPr>
            <w:r w:rsidRPr="00D2654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8CA713" w14:textId="5015419E" w:rsidR="00360FB5" w:rsidRPr="00D26542" w:rsidRDefault="00086C61" w:rsidP="00553004">
            <w:pPr>
              <w:jc w:val="center"/>
              <w:rPr>
                <w:rFonts w:eastAsia="Calibri"/>
                <w:szCs w:val="22"/>
              </w:rPr>
            </w:pPr>
            <w:r w:rsidRPr="00D26542">
              <w:rPr>
                <w:rFonts w:eastAsia="Calibri"/>
                <w:szCs w:val="22"/>
              </w:rPr>
              <w:t>4400-6462-0974</w:t>
            </w:r>
          </w:p>
        </w:tc>
      </w:tr>
      <w:tr w:rsidR="00D26542" w:rsidRPr="00D26542" w14:paraId="43D247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B3455C" w14:textId="77777777" w:rsidR="00360FB5" w:rsidRPr="00D2654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78970B" w14:textId="77777777" w:rsidR="00360FB5" w:rsidRPr="00D26542" w:rsidRDefault="00360FB5" w:rsidP="00553004">
            <w:pPr>
              <w:rPr>
                <w:rFonts w:eastAsia="Calibri"/>
                <w:szCs w:val="22"/>
              </w:rPr>
            </w:pPr>
            <w:r w:rsidRPr="00D26542">
              <w:rPr>
                <w:rFonts w:eastAsia="Calibri"/>
                <w:szCs w:val="22"/>
              </w:rPr>
              <w:t>ku72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473274" w14:textId="77777777" w:rsidR="00360FB5" w:rsidRPr="00D26542" w:rsidRDefault="00360FB5" w:rsidP="00553004">
            <w:pPr>
              <w:rPr>
                <w:rFonts w:eastAsia="Calibri"/>
                <w:szCs w:val="22"/>
              </w:rPr>
            </w:pPr>
            <w:r w:rsidRPr="00D26542">
              <w:rPr>
                <w:rFonts w:eastAsia="Calibri"/>
                <w:szCs w:val="22"/>
              </w:rPr>
              <w:t>Privažiuojamasis kelias prie gyvenamųjų namų nuo Stirnų Tako g., Kurklių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673B1F" w14:textId="4DF24041" w:rsidR="00360FB5" w:rsidRPr="00D26542" w:rsidRDefault="00D47787" w:rsidP="00553004">
            <w:pPr>
              <w:jc w:val="right"/>
              <w:rPr>
                <w:rFonts w:eastAsia="Calibri"/>
                <w:szCs w:val="22"/>
              </w:rPr>
            </w:pPr>
            <w:r w:rsidRPr="00D26542">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3F554"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F7909A" w14:textId="3A5D2683" w:rsidR="00360FB5" w:rsidRPr="00D26542" w:rsidRDefault="00D47787" w:rsidP="00553004">
            <w:pPr>
              <w:jc w:val="right"/>
              <w:rPr>
                <w:rFonts w:eastAsia="Calibri"/>
                <w:szCs w:val="22"/>
              </w:rPr>
            </w:pPr>
            <w:r w:rsidRPr="00D26542">
              <w:rPr>
                <w:rFonts w:eastAsia="Calibri"/>
                <w:szCs w:val="22"/>
              </w:rPr>
              <w:t>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732BCD" w14:textId="6197E59D" w:rsidR="00360FB5" w:rsidRPr="00D26542" w:rsidRDefault="00D47787" w:rsidP="00553004">
            <w:pPr>
              <w:jc w:val="right"/>
              <w:rPr>
                <w:rFonts w:eastAsia="Calibri"/>
                <w:szCs w:val="22"/>
              </w:rPr>
            </w:pPr>
            <w:r w:rsidRPr="00D26542">
              <w:rPr>
                <w:rFonts w:eastAsia="Calibri"/>
                <w:szCs w:val="22"/>
              </w:rPr>
              <w:t xml:space="preserve"> 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6438BA" w14:textId="77777777" w:rsidR="00360FB5" w:rsidRPr="00D26542" w:rsidRDefault="00360FB5" w:rsidP="00553004">
            <w:pPr>
              <w:jc w:val="center"/>
              <w:rPr>
                <w:rFonts w:eastAsia="Calibri"/>
                <w:szCs w:val="22"/>
              </w:rPr>
            </w:pPr>
            <w:r w:rsidRPr="00D2654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E12EEE" w14:textId="023DC206" w:rsidR="00360FB5" w:rsidRPr="00D26542" w:rsidRDefault="00D47787" w:rsidP="00553004">
            <w:pPr>
              <w:jc w:val="center"/>
              <w:rPr>
                <w:rFonts w:eastAsia="Calibri"/>
                <w:szCs w:val="22"/>
              </w:rPr>
            </w:pPr>
            <w:r w:rsidRPr="00D26542">
              <w:rPr>
                <w:rFonts w:eastAsia="Calibri"/>
                <w:szCs w:val="22"/>
              </w:rPr>
              <w:t>4400-6450-6954</w:t>
            </w:r>
          </w:p>
        </w:tc>
      </w:tr>
      <w:tr w:rsidR="00D26542" w:rsidRPr="00D26542" w14:paraId="6CEA366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51E962E" w14:textId="77777777" w:rsidR="00360FB5" w:rsidRPr="00D2654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74544E" w14:textId="77777777" w:rsidR="00360FB5" w:rsidRPr="00D26542" w:rsidRDefault="00360FB5" w:rsidP="00553004">
            <w:pPr>
              <w:rPr>
                <w:rFonts w:eastAsia="Calibri"/>
                <w:szCs w:val="22"/>
              </w:rPr>
            </w:pPr>
            <w:r w:rsidRPr="00D26542">
              <w:rPr>
                <w:rFonts w:eastAsia="Calibri"/>
                <w:szCs w:val="22"/>
              </w:rPr>
              <w:t>ku73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D2F5E6" w14:textId="77777777" w:rsidR="00360FB5" w:rsidRPr="00D26542" w:rsidRDefault="00360FB5" w:rsidP="00553004">
            <w:pPr>
              <w:rPr>
                <w:rFonts w:eastAsia="Calibri"/>
                <w:szCs w:val="22"/>
              </w:rPr>
            </w:pPr>
            <w:r w:rsidRPr="00D26542">
              <w:rPr>
                <w:rFonts w:eastAsia="Calibri"/>
                <w:szCs w:val="22"/>
              </w:rPr>
              <w:t>Privažiuojamasis kelias prie Vilkiškių k.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304FEB" w14:textId="1B50965F" w:rsidR="00360FB5" w:rsidRPr="00D26542" w:rsidRDefault="00AE14B9" w:rsidP="00553004">
            <w:pPr>
              <w:jc w:val="right"/>
              <w:rPr>
                <w:rFonts w:eastAsia="Calibri"/>
                <w:szCs w:val="22"/>
              </w:rPr>
            </w:pPr>
            <w:r w:rsidRPr="00D26542">
              <w:rPr>
                <w:rFonts w:eastAsia="Calibri"/>
                <w:szCs w:val="22"/>
              </w:rPr>
              <w:t xml:space="preserve"> 1193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76E2A2"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128DC"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948C1" w14:textId="7DA58849" w:rsidR="00360FB5" w:rsidRPr="00D26542" w:rsidRDefault="00AE14B9" w:rsidP="00553004">
            <w:pPr>
              <w:jc w:val="right"/>
              <w:rPr>
                <w:rFonts w:eastAsia="Calibri"/>
                <w:szCs w:val="22"/>
              </w:rPr>
            </w:pPr>
            <w:r w:rsidRPr="00D26542">
              <w:rPr>
                <w:rFonts w:eastAsia="Calibri"/>
                <w:szCs w:val="22"/>
              </w:rPr>
              <w:t xml:space="preserve"> 1193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98DCDF" w14:textId="77777777" w:rsidR="00360FB5" w:rsidRPr="00D26542" w:rsidRDefault="00360FB5" w:rsidP="00553004">
            <w:pPr>
              <w:jc w:val="center"/>
              <w:rPr>
                <w:rFonts w:eastAsia="Calibri"/>
                <w:szCs w:val="22"/>
              </w:rPr>
            </w:pPr>
            <w:r w:rsidRPr="00D2654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5E18CD" w14:textId="7125F04C" w:rsidR="00360FB5" w:rsidRPr="00D26542" w:rsidRDefault="00AE14B9" w:rsidP="00553004">
            <w:pPr>
              <w:jc w:val="center"/>
              <w:rPr>
                <w:rFonts w:eastAsia="Calibri"/>
                <w:szCs w:val="22"/>
              </w:rPr>
            </w:pPr>
            <w:r w:rsidRPr="00D26542">
              <w:rPr>
                <w:rFonts w:eastAsia="Calibri"/>
                <w:szCs w:val="22"/>
              </w:rPr>
              <w:t>4400-6446-9750</w:t>
            </w:r>
          </w:p>
        </w:tc>
      </w:tr>
      <w:tr w:rsidR="00D26542" w:rsidRPr="00D26542" w14:paraId="4C7AE6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351322" w14:textId="77777777" w:rsidR="00360FB5" w:rsidRPr="00D2654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2BEEC5" w14:textId="77777777" w:rsidR="00360FB5" w:rsidRPr="00D26542" w:rsidRDefault="00360FB5" w:rsidP="00553004">
            <w:pPr>
              <w:rPr>
                <w:rFonts w:eastAsia="Calibri"/>
                <w:szCs w:val="22"/>
              </w:rPr>
            </w:pPr>
            <w:r w:rsidRPr="00D26542">
              <w:rPr>
                <w:rFonts w:eastAsia="Calibri"/>
                <w:szCs w:val="22"/>
              </w:rPr>
              <w:t>ku74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73D94E" w14:textId="77777777" w:rsidR="00360FB5" w:rsidRPr="00D26542" w:rsidRDefault="00360FB5" w:rsidP="00553004">
            <w:pPr>
              <w:rPr>
                <w:rFonts w:eastAsia="Calibri"/>
                <w:szCs w:val="22"/>
              </w:rPr>
            </w:pPr>
            <w:r w:rsidRPr="00D26542">
              <w:rPr>
                <w:rFonts w:eastAsia="Calibri"/>
                <w:szCs w:val="22"/>
              </w:rPr>
              <w:t>Privažiuojamasis kelias prie gyvenamųjų namų Kurklių I k.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6441BA" w14:textId="77777777" w:rsidR="00360FB5" w:rsidRPr="00D26542" w:rsidRDefault="00360FB5" w:rsidP="00553004">
            <w:pPr>
              <w:jc w:val="right"/>
              <w:rPr>
                <w:rFonts w:eastAsia="Calibri"/>
                <w:szCs w:val="22"/>
              </w:rPr>
            </w:pPr>
            <w:r w:rsidRPr="00D26542">
              <w:rPr>
                <w:rFonts w:eastAsia="Calibri"/>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A65D8"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1F12D" w14:textId="77777777" w:rsidR="00360FB5" w:rsidRPr="00D26542" w:rsidRDefault="00360FB5" w:rsidP="00553004">
            <w:pPr>
              <w:jc w:val="right"/>
              <w:rPr>
                <w:rFonts w:eastAsia="Calibri"/>
                <w:szCs w:val="22"/>
              </w:rPr>
            </w:pPr>
            <w:r w:rsidRPr="00D26542">
              <w:rPr>
                <w:rFonts w:eastAsia="Calibri"/>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E1FCB"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67D6C" w14:textId="77777777" w:rsidR="00360FB5" w:rsidRPr="00D26542" w:rsidRDefault="00360FB5" w:rsidP="00553004">
            <w:pPr>
              <w:jc w:val="center"/>
              <w:rPr>
                <w:rFonts w:eastAsia="Calibri"/>
                <w:szCs w:val="22"/>
              </w:rPr>
            </w:pPr>
            <w:r w:rsidRPr="00D2654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C6676E" w14:textId="77777777" w:rsidR="00360FB5" w:rsidRPr="00D26542" w:rsidRDefault="00360FB5" w:rsidP="00553004">
            <w:pPr>
              <w:jc w:val="center"/>
              <w:rPr>
                <w:rFonts w:eastAsia="Calibri"/>
                <w:szCs w:val="22"/>
              </w:rPr>
            </w:pPr>
            <w:r w:rsidRPr="00D26542">
              <w:rPr>
                <w:rFonts w:eastAsia="Calibri"/>
                <w:szCs w:val="22"/>
              </w:rPr>
              <w:t>-</w:t>
            </w:r>
          </w:p>
        </w:tc>
      </w:tr>
      <w:tr w:rsidR="00D26542" w:rsidRPr="00D26542" w14:paraId="35CEEE0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FA6852" w14:textId="77777777" w:rsidR="00360FB5" w:rsidRPr="00D2654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80D12E" w14:textId="77777777" w:rsidR="00360FB5" w:rsidRPr="00D26542" w:rsidRDefault="00360FB5" w:rsidP="00553004">
            <w:pPr>
              <w:rPr>
                <w:rFonts w:eastAsia="Calibri"/>
                <w:szCs w:val="22"/>
              </w:rPr>
            </w:pPr>
            <w:r w:rsidRPr="00D26542">
              <w:rPr>
                <w:rFonts w:eastAsia="Calibri"/>
                <w:szCs w:val="22"/>
              </w:rPr>
              <w:t>ku75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E59ED0" w14:textId="77777777" w:rsidR="00360FB5" w:rsidRPr="00D26542" w:rsidRDefault="00360FB5" w:rsidP="00553004">
            <w:pPr>
              <w:rPr>
                <w:rFonts w:eastAsia="Calibri"/>
                <w:szCs w:val="22"/>
              </w:rPr>
            </w:pPr>
            <w:r w:rsidRPr="00D26542">
              <w:rPr>
                <w:rFonts w:eastAsia="Calibri"/>
                <w:szCs w:val="22"/>
              </w:rPr>
              <w:t>Klenuvka–Užunvėžiai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0A67E1" w14:textId="77777777" w:rsidR="00360FB5" w:rsidRPr="00D26542" w:rsidRDefault="00360FB5" w:rsidP="00553004">
            <w:pPr>
              <w:jc w:val="right"/>
              <w:rPr>
                <w:rFonts w:eastAsia="Calibri"/>
                <w:szCs w:val="22"/>
              </w:rPr>
            </w:pPr>
            <w:r w:rsidRPr="00D26542">
              <w:rPr>
                <w:rFonts w:eastAsia="Calibri"/>
                <w:szCs w:val="22"/>
              </w:rPr>
              <w:t>1808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0062B"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397AE3" w14:textId="77777777" w:rsidR="00360FB5" w:rsidRPr="00D26542" w:rsidRDefault="00360FB5" w:rsidP="00553004">
            <w:pPr>
              <w:jc w:val="right"/>
              <w:rPr>
                <w:rFonts w:eastAsia="Calibri"/>
                <w:szCs w:val="22"/>
              </w:rPr>
            </w:pPr>
            <w:r w:rsidRPr="00D26542">
              <w:rPr>
                <w:rFonts w:eastAsia="Calibri"/>
                <w:szCs w:val="22"/>
              </w:rPr>
              <w:t>1808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2C1314"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4E471" w14:textId="77777777" w:rsidR="00360FB5" w:rsidRPr="00D26542" w:rsidRDefault="00360FB5" w:rsidP="00553004">
            <w:pPr>
              <w:jc w:val="center"/>
              <w:rPr>
                <w:rFonts w:eastAsia="Calibri"/>
                <w:szCs w:val="22"/>
              </w:rPr>
            </w:pPr>
            <w:r w:rsidRPr="00D26542">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1CBEC2" w14:textId="77777777" w:rsidR="00360FB5" w:rsidRPr="00D26542" w:rsidRDefault="00360FB5" w:rsidP="00553004">
            <w:pPr>
              <w:jc w:val="center"/>
              <w:rPr>
                <w:rFonts w:eastAsia="Calibri"/>
                <w:szCs w:val="22"/>
              </w:rPr>
            </w:pPr>
            <w:r w:rsidRPr="00D26542">
              <w:rPr>
                <w:rFonts w:eastAsia="Calibri"/>
                <w:szCs w:val="22"/>
              </w:rPr>
              <w:t>-</w:t>
            </w:r>
          </w:p>
        </w:tc>
      </w:tr>
      <w:tr w:rsidR="00D26542" w:rsidRPr="00D26542" w14:paraId="6B30BFB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E8F0678" w14:textId="77777777" w:rsidR="00360FB5" w:rsidRPr="00D2654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F807B4" w14:textId="77777777" w:rsidR="00360FB5" w:rsidRPr="00D26542" w:rsidRDefault="00360FB5" w:rsidP="00553004">
            <w:pPr>
              <w:rPr>
                <w:rFonts w:eastAsia="Calibri"/>
                <w:szCs w:val="22"/>
              </w:rPr>
            </w:pPr>
            <w:r w:rsidRPr="00D26542">
              <w:rPr>
                <w:rFonts w:eastAsia="Calibri"/>
                <w:szCs w:val="22"/>
              </w:rPr>
              <w:t>ku76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4C63A0" w14:textId="77777777" w:rsidR="00360FB5" w:rsidRPr="00D26542" w:rsidRDefault="00360FB5" w:rsidP="00553004">
            <w:pPr>
              <w:rPr>
                <w:rFonts w:eastAsia="Calibri"/>
                <w:szCs w:val="22"/>
              </w:rPr>
            </w:pPr>
            <w:r w:rsidRPr="00D26542">
              <w:rPr>
                <w:rFonts w:eastAsia="Calibri"/>
                <w:szCs w:val="22"/>
              </w:rPr>
              <w:t>Privažiuojamasis kelias prie Staškūniškio tvenkinio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96C5CB" w14:textId="526A4730" w:rsidR="00360FB5" w:rsidRPr="00D26542" w:rsidRDefault="002352F7" w:rsidP="00553004">
            <w:pPr>
              <w:jc w:val="right"/>
              <w:rPr>
                <w:rFonts w:eastAsia="Calibri"/>
                <w:szCs w:val="22"/>
              </w:rPr>
            </w:pPr>
            <w:r w:rsidRPr="00D26542">
              <w:rPr>
                <w:rFonts w:eastAsia="Calibri"/>
                <w:szCs w:val="22"/>
              </w:rPr>
              <w:t>614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EE053"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0B95B" w14:textId="3E1B9B00" w:rsidR="00360FB5" w:rsidRPr="00D26542" w:rsidRDefault="002352F7" w:rsidP="00553004">
            <w:pPr>
              <w:jc w:val="right"/>
              <w:rPr>
                <w:rFonts w:eastAsia="Calibri"/>
                <w:szCs w:val="22"/>
              </w:rPr>
            </w:pPr>
            <w:r w:rsidRPr="00D26542">
              <w:rPr>
                <w:rFonts w:eastAsia="Calibri"/>
                <w:szCs w:val="22"/>
              </w:rPr>
              <w:t>614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B38C70" w14:textId="6BD7A126" w:rsidR="00360FB5" w:rsidRPr="00D26542" w:rsidRDefault="00BC6C79" w:rsidP="00553004">
            <w:pPr>
              <w:jc w:val="right"/>
              <w:rPr>
                <w:rFonts w:eastAsia="Calibri"/>
                <w:strike/>
                <w:szCs w:val="22"/>
              </w:rPr>
            </w:pPr>
            <w:r w:rsidRPr="00D2654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F56E5" w14:textId="77777777" w:rsidR="00360FB5" w:rsidRPr="00D26542" w:rsidRDefault="00360FB5" w:rsidP="00553004">
            <w:pPr>
              <w:jc w:val="center"/>
              <w:rPr>
                <w:rFonts w:eastAsia="Calibri"/>
                <w:szCs w:val="22"/>
              </w:rPr>
            </w:pPr>
            <w:r w:rsidRPr="00D2654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553722" w14:textId="3F247061" w:rsidR="00360FB5" w:rsidRPr="00D26542" w:rsidRDefault="002352F7" w:rsidP="00553004">
            <w:pPr>
              <w:jc w:val="center"/>
              <w:rPr>
                <w:rFonts w:eastAsia="Calibri"/>
                <w:szCs w:val="22"/>
              </w:rPr>
            </w:pPr>
            <w:r w:rsidRPr="00D26542">
              <w:rPr>
                <w:rFonts w:eastAsia="Calibri"/>
                <w:szCs w:val="22"/>
              </w:rPr>
              <w:t>4400-6313-5048</w:t>
            </w:r>
          </w:p>
        </w:tc>
      </w:tr>
      <w:tr w:rsidR="00D26542" w:rsidRPr="00D26542" w14:paraId="01E3BE0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3787F8" w14:textId="77777777" w:rsidR="00360FB5" w:rsidRPr="00D26542"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67FE27" w14:textId="77777777" w:rsidR="00360FB5" w:rsidRPr="00D26542" w:rsidRDefault="00360FB5" w:rsidP="00553004">
            <w:pPr>
              <w:rPr>
                <w:rFonts w:eastAsia="Calibri"/>
                <w:szCs w:val="22"/>
              </w:rPr>
            </w:pPr>
            <w:r w:rsidRPr="00D26542">
              <w:rPr>
                <w:rFonts w:eastAsia="Calibri"/>
                <w:szCs w:val="22"/>
              </w:rPr>
              <w:t>ku77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8DD577" w14:textId="77777777" w:rsidR="00360FB5" w:rsidRPr="00D26542" w:rsidRDefault="00360FB5" w:rsidP="00553004">
            <w:pPr>
              <w:rPr>
                <w:rFonts w:eastAsia="Calibri"/>
                <w:szCs w:val="22"/>
              </w:rPr>
            </w:pPr>
            <w:r w:rsidRPr="00D26542">
              <w:rPr>
                <w:rFonts w:eastAsia="Calibri"/>
                <w:szCs w:val="22"/>
              </w:rPr>
              <w:t>Pravažiuojamasis kelias nuo Staškūniškio tvenkinio iki Sargūnų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431204" w14:textId="1181E096" w:rsidR="00360FB5" w:rsidRPr="00D26542" w:rsidRDefault="00363264" w:rsidP="00553004">
            <w:pPr>
              <w:jc w:val="right"/>
              <w:rPr>
                <w:rFonts w:eastAsia="Calibri"/>
                <w:szCs w:val="22"/>
              </w:rPr>
            </w:pPr>
            <w:r w:rsidRPr="00D26542">
              <w:rPr>
                <w:rFonts w:eastAsia="Calibri"/>
                <w:szCs w:val="22"/>
              </w:rPr>
              <w:t xml:space="preserve"> 1286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710DA" w14:textId="77777777" w:rsidR="00360FB5" w:rsidRPr="00D26542" w:rsidRDefault="00360FB5" w:rsidP="00553004">
            <w:pPr>
              <w:jc w:val="right"/>
              <w:rPr>
                <w:rFonts w:eastAsia="Calibri"/>
                <w:szCs w:val="22"/>
              </w:rPr>
            </w:pPr>
            <w:r w:rsidRPr="00D2654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E3629" w14:textId="0437E256" w:rsidR="00360FB5" w:rsidRPr="00D26542" w:rsidRDefault="00363264" w:rsidP="00553004">
            <w:pPr>
              <w:jc w:val="right"/>
              <w:rPr>
                <w:rFonts w:eastAsia="Calibri"/>
                <w:szCs w:val="22"/>
              </w:rPr>
            </w:pPr>
            <w:r w:rsidRPr="00D26542">
              <w:rPr>
                <w:rFonts w:eastAsia="Calibri"/>
                <w:szCs w:val="22"/>
              </w:rPr>
              <w:t>1286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0C13A" w14:textId="4A4E1B9A" w:rsidR="00360FB5" w:rsidRPr="00D26542" w:rsidRDefault="00BC6C79" w:rsidP="00553004">
            <w:pPr>
              <w:jc w:val="right"/>
              <w:rPr>
                <w:rFonts w:eastAsia="Calibri"/>
                <w:strike/>
                <w:szCs w:val="22"/>
              </w:rPr>
            </w:pPr>
            <w:r w:rsidRPr="00D2654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18AFC" w14:textId="77777777" w:rsidR="00360FB5" w:rsidRPr="00D26542" w:rsidRDefault="00360FB5" w:rsidP="00553004">
            <w:pPr>
              <w:jc w:val="center"/>
              <w:rPr>
                <w:rFonts w:eastAsia="Calibri"/>
                <w:szCs w:val="22"/>
              </w:rPr>
            </w:pPr>
            <w:r w:rsidRPr="00D2654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DDD93C" w14:textId="5416A03C" w:rsidR="00360FB5" w:rsidRPr="00D26542" w:rsidRDefault="00363264" w:rsidP="00553004">
            <w:pPr>
              <w:jc w:val="center"/>
              <w:rPr>
                <w:rFonts w:eastAsia="Calibri"/>
                <w:szCs w:val="22"/>
              </w:rPr>
            </w:pPr>
            <w:r w:rsidRPr="00D26542">
              <w:rPr>
                <w:rFonts w:eastAsia="Calibri"/>
                <w:szCs w:val="22"/>
              </w:rPr>
              <w:t>4400-6455-4420</w:t>
            </w:r>
          </w:p>
        </w:tc>
      </w:tr>
      <w:tr w:rsidR="008434B3" w:rsidRPr="008434B3" w14:paraId="56A1B2E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8FD9CE3" w14:textId="77777777" w:rsidR="00360FB5" w:rsidRPr="008434B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78667D" w14:textId="77777777" w:rsidR="00360FB5" w:rsidRPr="008434B3" w:rsidRDefault="00360FB5" w:rsidP="00553004">
            <w:pPr>
              <w:rPr>
                <w:rFonts w:eastAsia="Calibri"/>
                <w:szCs w:val="22"/>
              </w:rPr>
            </w:pPr>
            <w:r w:rsidRPr="008434B3">
              <w:rPr>
                <w:rFonts w:eastAsia="Calibri"/>
                <w:szCs w:val="22"/>
              </w:rPr>
              <w:t>ku78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00B8D5" w14:textId="77777777" w:rsidR="00360FB5" w:rsidRPr="008434B3" w:rsidRDefault="00360FB5" w:rsidP="00553004">
            <w:pPr>
              <w:rPr>
                <w:rFonts w:eastAsia="Calibri"/>
                <w:szCs w:val="22"/>
              </w:rPr>
            </w:pPr>
            <w:r w:rsidRPr="008434B3">
              <w:rPr>
                <w:rFonts w:eastAsia="Calibri"/>
                <w:szCs w:val="22"/>
              </w:rPr>
              <w:t>Pravažiuojamasis kelias nuo Žemaitkiemio g., Rundžių k. iki Žemaitkiemio mstl., Ukmergės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BF7AAC" w14:textId="77777777" w:rsidR="00360FB5" w:rsidRPr="008434B3" w:rsidRDefault="00360FB5" w:rsidP="00553004">
            <w:pPr>
              <w:jc w:val="right"/>
              <w:rPr>
                <w:rFonts w:eastAsia="Calibri"/>
                <w:szCs w:val="22"/>
              </w:rPr>
            </w:pPr>
            <w:r w:rsidRPr="008434B3">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21AA2"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4A652" w14:textId="77777777" w:rsidR="00360FB5" w:rsidRPr="008434B3" w:rsidRDefault="00360FB5" w:rsidP="00553004">
            <w:pPr>
              <w:jc w:val="right"/>
              <w:rPr>
                <w:rFonts w:eastAsia="Calibri"/>
                <w:szCs w:val="22"/>
              </w:rPr>
            </w:pPr>
            <w:r w:rsidRPr="008434B3">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D8017"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7C633" w14:textId="432514E6" w:rsidR="00360FB5" w:rsidRPr="008434B3" w:rsidRDefault="00725CD1" w:rsidP="00553004">
            <w:pPr>
              <w:jc w:val="center"/>
              <w:rPr>
                <w:rFonts w:eastAsia="Calibri"/>
                <w:szCs w:val="22"/>
              </w:rPr>
            </w:pPr>
            <w:r w:rsidRPr="008434B3">
              <w:rPr>
                <w:rFonts w:eastAsia="Calibri"/>
                <w:szCs w:val="22"/>
              </w:rPr>
              <w:t xml:space="preserve"> 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6B762F" w14:textId="47C2645A" w:rsidR="00360FB5" w:rsidRPr="008434B3" w:rsidRDefault="00725CD1" w:rsidP="00553004">
            <w:pPr>
              <w:jc w:val="center"/>
              <w:rPr>
                <w:rFonts w:eastAsia="Calibri"/>
                <w:szCs w:val="22"/>
              </w:rPr>
            </w:pPr>
            <w:r w:rsidRPr="008434B3">
              <w:rPr>
                <w:rFonts w:eastAsia="Calibri"/>
                <w:szCs w:val="22"/>
              </w:rPr>
              <w:t>4400-6447-1776</w:t>
            </w:r>
          </w:p>
        </w:tc>
      </w:tr>
      <w:tr w:rsidR="008434B3" w:rsidRPr="008434B3" w14:paraId="2D03F38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458385C" w14:textId="77777777" w:rsidR="00360FB5" w:rsidRPr="008434B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76D400" w14:textId="77777777" w:rsidR="00360FB5" w:rsidRPr="008434B3" w:rsidRDefault="00360FB5" w:rsidP="00553004">
            <w:pPr>
              <w:rPr>
                <w:rFonts w:eastAsia="Calibri"/>
                <w:szCs w:val="22"/>
              </w:rPr>
            </w:pPr>
            <w:r w:rsidRPr="008434B3">
              <w:rPr>
                <w:rFonts w:eastAsia="Calibri"/>
                <w:szCs w:val="22"/>
              </w:rPr>
              <w:t>ku79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AFCEC7" w14:textId="77777777" w:rsidR="00360FB5" w:rsidRPr="008434B3" w:rsidRDefault="00360FB5" w:rsidP="00553004">
            <w:pPr>
              <w:rPr>
                <w:rFonts w:eastAsia="Calibri"/>
                <w:szCs w:val="22"/>
              </w:rPr>
            </w:pPr>
            <w:r w:rsidRPr="008434B3">
              <w:rPr>
                <w:rFonts w:eastAsia="Calibri"/>
                <w:szCs w:val="22"/>
              </w:rPr>
              <w:t>Privažiuojamasis kelias prie Gudelių k. nuo kelio Nr. 1201 (Pavirinčių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9C8CC6" w14:textId="009F85BD" w:rsidR="00360FB5" w:rsidRPr="008434B3" w:rsidRDefault="00450653" w:rsidP="00553004">
            <w:pPr>
              <w:jc w:val="right"/>
              <w:rPr>
                <w:rFonts w:eastAsia="Calibri"/>
                <w:szCs w:val="22"/>
              </w:rPr>
            </w:pPr>
            <w:r w:rsidRPr="008434B3">
              <w:rPr>
                <w:rFonts w:eastAsia="Calibri"/>
                <w:szCs w:val="22"/>
              </w:rPr>
              <w:t xml:space="preserve"> 2091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151A9"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6900B" w14:textId="10D979A7" w:rsidR="00360FB5" w:rsidRPr="008434B3" w:rsidRDefault="00450653" w:rsidP="00553004">
            <w:pPr>
              <w:jc w:val="right"/>
              <w:rPr>
                <w:rFonts w:eastAsia="Calibri"/>
                <w:szCs w:val="22"/>
              </w:rPr>
            </w:pPr>
            <w:r w:rsidRPr="008434B3">
              <w:rPr>
                <w:rFonts w:eastAsia="Calibri"/>
                <w:szCs w:val="22"/>
              </w:rPr>
              <w:t>2091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0D30F" w14:textId="0D31E1EC" w:rsidR="00360FB5" w:rsidRPr="008434B3" w:rsidRDefault="003D5D57" w:rsidP="00553004">
            <w:pPr>
              <w:jc w:val="right"/>
              <w:rPr>
                <w:rFonts w:eastAsia="Calibri"/>
                <w:strike/>
                <w:szCs w:val="22"/>
              </w:rPr>
            </w:pPr>
            <w:r w:rsidRPr="008434B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DB0DB" w14:textId="77777777" w:rsidR="00360FB5" w:rsidRPr="008434B3" w:rsidRDefault="00360FB5" w:rsidP="00553004">
            <w:pPr>
              <w:jc w:val="center"/>
              <w:rPr>
                <w:rFonts w:eastAsia="Calibri"/>
                <w:szCs w:val="22"/>
              </w:rPr>
            </w:pPr>
            <w:r w:rsidRPr="008434B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00683E" w14:textId="77777777" w:rsidR="00360FB5" w:rsidRPr="008434B3" w:rsidRDefault="00450653" w:rsidP="00553004">
            <w:pPr>
              <w:jc w:val="center"/>
              <w:rPr>
                <w:rFonts w:eastAsia="Calibri"/>
                <w:szCs w:val="22"/>
              </w:rPr>
            </w:pPr>
            <w:r w:rsidRPr="008434B3">
              <w:rPr>
                <w:rFonts w:eastAsia="Calibri"/>
                <w:szCs w:val="22"/>
              </w:rPr>
              <w:t>4400-6381-1656</w:t>
            </w:r>
          </w:p>
          <w:p w14:paraId="36A68332" w14:textId="26235C94" w:rsidR="00450653" w:rsidRPr="008434B3" w:rsidRDefault="00450653" w:rsidP="00553004">
            <w:pPr>
              <w:jc w:val="center"/>
              <w:rPr>
                <w:rFonts w:eastAsia="Calibri"/>
                <w:szCs w:val="22"/>
              </w:rPr>
            </w:pPr>
            <w:r w:rsidRPr="008434B3">
              <w:rPr>
                <w:rFonts w:eastAsia="Calibri"/>
                <w:szCs w:val="22"/>
              </w:rPr>
              <w:t>4400-6381-1401</w:t>
            </w:r>
          </w:p>
        </w:tc>
      </w:tr>
      <w:tr w:rsidR="008434B3" w:rsidRPr="008434B3" w14:paraId="6C00E75B" w14:textId="77777777" w:rsidTr="009765B0">
        <w:trPr>
          <w:trHeight w:val="828"/>
        </w:trPr>
        <w:tc>
          <w:tcPr>
            <w:tcW w:w="960" w:type="dxa"/>
            <w:tcBorders>
              <w:top w:val="single" w:sz="4" w:space="0" w:color="auto"/>
              <w:left w:val="single" w:sz="12" w:space="0" w:color="auto"/>
              <w:right w:val="single" w:sz="4" w:space="0" w:color="auto"/>
            </w:tcBorders>
            <w:vAlign w:val="center"/>
          </w:tcPr>
          <w:p w14:paraId="0BA14347" w14:textId="77777777" w:rsidR="00122A77" w:rsidRPr="008434B3" w:rsidRDefault="00122A77"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right w:val="single" w:sz="4" w:space="0" w:color="auto"/>
            </w:tcBorders>
            <w:vAlign w:val="center"/>
            <w:hideMark/>
          </w:tcPr>
          <w:p w14:paraId="449EC319" w14:textId="77777777" w:rsidR="00122A77" w:rsidRPr="008434B3" w:rsidRDefault="00122A77" w:rsidP="00553004">
            <w:pPr>
              <w:rPr>
                <w:rFonts w:eastAsia="Calibri"/>
                <w:szCs w:val="22"/>
              </w:rPr>
            </w:pPr>
            <w:r w:rsidRPr="008434B3">
              <w:rPr>
                <w:rFonts w:eastAsia="Calibri"/>
                <w:szCs w:val="22"/>
              </w:rPr>
              <w:t>ku80</w:t>
            </w:r>
          </w:p>
        </w:tc>
        <w:tc>
          <w:tcPr>
            <w:tcW w:w="4412" w:type="dxa"/>
            <w:tcBorders>
              <w:top w:val="single" w:sz="4" w:space="0" w:color="auto"/>
              <w:left w:val="single" w:sz="4" w:space="0" w:color="auto"/>
              <w:right w:val="single" w:sz="4" w:space="0" w:color="auto"/>
            </w:tcBorders>
            <w:vAlign w:val="center"/>
            <w:hideMark/>
          </w:tcPr>
          <w:p w14:paraId="19AF7ACA" w14:textId="77777777" w:rsidR="00122A77" w:rsidRPr="008434B3" w:rsidRDefault="00122A77" w:rsidP="00553004">
            <w:pPr>
              <w:rPr>
                <w:rFonts w:eastAsia="Calibri"/>
                <w:szCs w:val="22"/>
              </w:rPr>
            </w:pPr>
            <w:r w:rsidRPr="008434B3">
              <w:rPr>
                <w:rFonts w:eastAsia="Calibri"/>
                <w:szCs w:val="22"/>
              </w:rPr>
              <w:t>Pravažiuojamasis kelias nuo Malūno g., Staškūniškio k. iki Džiugų k., Kavarsko sen.</w:t>
            </w:r>
          </w:p>
        </w:tc>
        <w:tc>
          <w:tcPr>
            <w:tcW w:w="1147" w:type="dxa"/>
            <w:tcBorders>
              <w:top w:val="single" w:sz="4" w:space="0" w:color="auto"/>
              <w:left w:val="single" w:sz="4" w:space="0" w:color="auto"/>
              <w:right w:val="single" w:sz="4" w:space="0" w:color="auto"/>
            </w:tcBorders>
            <w:vAlign w:val="center"/>
            <w:hideMark/>
          </w:tcPr>
          <w:p w14:paraId="7C064FA7" w14:textId="0C4AF708" w:rsidR="00122A77" w:rsidRPr="008434B3" w:rsidRDefault="00122A77" w:rsidP="00553004">
            <w:pPr>
              <w:jc w:val="right"/>
              <w:rPr>
                <w:rFonts w:eastAsia="Calibri"/>
                <w:szCs w:val="22"/>
              </w:rPr>
            </w:pPr>
            <w:r w:rsidRPr="008434B3">
              <w:rPr>
                <w:rFonts w:eastAsia="Calibri"/>
                <w:szCs w:val="22"/>
              </w:rPr>
              <w:t xml:space="preserve"> 264</w:t>
            </w:r>
          </w:p>
        </w:tc>
        <w:tc>
          <w:tcPr>
            <w:tcW w:w="1133" w:type="dxa"/>
            <w:tcBorders>
              <w:top w:val="single" w:sz="4" w:space="0" w:color="auto"/>
              <w:left w:val="single" w:sz="4" w:space="0" w:color="auto"/>
              <w:right w:val="single" w:sz="4" w:space="0" w:color="auto"/>
            </w:tcBorders>
            <w:vAlign w:val="center"/>
            <w:hideMark/>
          </w:tcPr>
          <w:p w14:paraId="192AA352" w14:textId="7D2FBBB6" w:rsidR="00122A77" w:rsidRPr="008434B3" w:rsidRDefault="00122A77" w:rsidP="00553004">
            <w:pPr>
              <w:jc w:val="right"/>
              <w:rPr>
                <w:rFonts w:eastAsia="Calibri"/>
                <w:szCs w:val="22"/>
              </w:rPr>
            </w:pPr>
            <w:r w:rsidRPr="008434B3">
              <w:rPr>
                <w:rFonts w:eastAsia="Calibri"/>
                <w:szCs w:val="22"/>
              </w:rPr>
              <w:t>1</w:t>
            </w:r>
          </w:p>
        </w:tc>
        <w:tc>
          <w:tcPr>
            <w:tcW w:w="1133" w:type="dxa"/>
            <w:tcBorders>
              <w:top w:val="single" w:sz="4" w:space="0" w:color="auto"/>
              <w:left w:val="single" w:sz="4" w:space="0" w:color="auto"/>
              <w:right w:val="single" w:sz="4" w:space="0" w:color="auto"/>
            </w:tcBorders>
            <w:vAlign w:val="center"/>
            <w:hideMark/>
          </w:tcPr>
          <w:p w14:paraId="13C838C3" w14:textId="22EA04AD" w:rsidR="00122A77" w:rsidRPr="008434B3" w:rsidRDefault="00122A77" w:rsidP="00553004">
            <w:pPr>
              <w:jc w:val="right"/>
              <w:rPr>
                <w:rFonts w:eastAsia="Calibri"/>
                <w:szCs w:val="22"/>
              </w:rPr>
            </w:pPr>
            <w:r w:rsidRPr="008434B3">
              <w:rPr>
                <w:rFonts w:eastAsia="Calibri"/>
                <w:szCs w:val="22"/>
              </w:rPr>
              <w:t>263</w:t>
            </w:r>
          </w:p>
        </w:tc>
        <w:tc>
          <w:tcPr>
            <w:tcW w:w="1133" w:type="dxa"/>
            <w:tcBorders>
              <w:top w:val="single" w:sz="4" w:space="0" w:color="auto"/>
              <w:left w:val="single" w:sz="4" w:space="0" w:color="auto"/>
              <w:right w:val="single" w:sz="4" w:space="0" w:color="auto"/>
            </w:tcBorders>
            <w:vAlign w:val="center"/>
            <w:hideMark/>
          </w:tcPr>
          <w:p w14:paraId="03365E9F" w14:textId="77777777" w:rsidR="00122A77" w:rsidRPr="008434B3" w:rsidRDefault="00122A77"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right w:val="single" w:sz="4" w:space="0" w:color="auto"/>
            </w:tcBorders>
            <w:vAlign w:val="center"/>
            <w:hideMark/>
          </w:tcPr>
          <w:p w14:paraId="36AE0C95" w14:textId="77777777" w:rsidR="00122A77" w:rsidRPr="008434B3" w:rsidRDefault="00122A77" w:rsidP="00553004">
            <w:pPr>
              <w:jc w:val="center"/>
              <w:rPr>
                <w:rFonts w:eastAsia="Calibri"/>
                <w:szCs w:val="22"/>
              </w:rPr>
            </w:pPr>
            <w:r w:rsidRPr="008434B3">
              <w:rPr>
                <w:rFonts w:eastAsia="Calibri"/>
                <w:szCs w:val="22"/>
              </w:rPr>
              <w:t xml:space="preserve"> IVv</w:t>
            </w:r>
          </w:p>
          <w:p w14:paraId="57D89BB4" w14:textId="4E257284" w:rsidR="00122A77" w:rsidRPr="008434B3" w:rsidRDefault="00122A77" w:rsidP="007346E8">
            <w:pPr>
              <w:jc w:val="center"/>
              <w:rPr>
                <w:rFonts w:eastAsia="Calibri"/>
                <w:szCs w:val="22"/>
              </w:rPr>
            </w:pPr>
            <w:r w:rsidRPr="008434B3">
              <w:rPr>
                <w:rFonts w:eastAsia="Calibri"/>
                <w:szCs w:val="22"/>
              </w:rPr>
              <w:t>IIIv</w:t>
            </w:r>
          </w:p>
        </w:tc>
        <w:tc>
          <w:tcPr>
            <w:tcW w:w="1983" w:type="dxa"/>
            <w:tcBorders>
              <w:top w:val="single" w:sz="4" w:space="0" w:color="auto"/>
              <w:left w:val="single" w:sz="4" w:space="0" w:color="auto"/>
              <w:right w:val="single" w:sz="12" w:space="0" w:color="auto"/>
            </w:tcBorders>
            <w:vAlign w:val="center"/>
            <w:hideMark/>
          </w:tcPr>
          <w:p w14:paraId="63D0BFA3" w14:textId="77777777" w:rsidR="00122A77" w:rsidRPr="008434B3" w:rsidRDefault="00122A77" w:rsidP="00553004">
            <w:pPr>
              <w:jc w:val="center"/>
              <w:rPr>
                <w:rFonts w:eastAsia="Calibri"/>
                <w:szCs w:val="22"/>
              </w:rPr>
            </w:pPr>
            <w:r w:rsidRPr="008434B3">
              <w:rPr>
                <w:rFonts w:eastAsia="Calibri"/>
                <w:szCs w:val="22"/>
              </w:rPr>
              <w:t>4400-6450-6987</w:t>
            </w:r>
          </w:p>
          <w:p w14:paraId="2BDA2D19" w14:textId="5A54C28E" w:rsidR="00122A77" w:rsidRPr="008434B3" w:rsidRDefault="00122A77" w:rsidP="00840495">
            <w:pPr>
              <w:jc w:val="center"/>
              <w:rPr>
                <w:rFonts w:eastAsia="Calibri"/>
                <w:szCs w:val="22"/>
              </w:rPr>
            </w:pPr>
            <w:r w:rsidRPr="008434B3">
              <w:rPr>
                <w:rFonts w:eastAsia="Calibri"/>
                <w:szCs w:val="22"/>
              </w:rPr>
              <w:t>4400-6450-6998</w:t>
            </w:r>
          </w:p>
        </w:tc>
      </w:tr>
      <w:tr w:rsidR="008434B3" w:rsidRPr="008434B3" w14:paraId="27CD1FC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9B86EA3" w14:textId="77777777" w:rsidR="00360FB5" w:rsidRPr="008434B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7968AA" w14:textId="77777777" w:rsidR="00360FB5" w:rsidRPr="008434B3" w:rsidRDefault="00360FB5" w:rsidP="00553004">
            <w:pPr>
              <w:rPr>
                <w:rFonts w:eastAsia="Calibri"/>
                <w:szCs w:val="22"/>
              </w:rPr>
            </w:pPr>
            <w:r w:rsidRPr="008434B3">
              <w:rPr>
                <w:rFonts w:eastAsia="Calibri"/>
                <w:szCs w:val="22"/>
              </w:rPr>
              <w:t>ku81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B10890" w14:textId="77777777" w:rsidR="00360FB5" w:rsidRPr="008434B3" w:rsidRDefault="00360FB5" w:rsidP="00553004">
            <w:pPr>
              <w:rPr>
                <w:rFonts w:eastAsia="Calibri"/>
                <w:szCs w:val="22"/>
              </w:rPr>
            </w:pPr>
            <w:r w:rsidRPr="008434B3">
              <w:rPr>
                <w:rFonts w:eastAsia="Calibri"/>
                <w:szCs w:val="22"/>
              </w:rPr>
              <w:t>Pravažiuojamasis kelias nuo kelio Nr. 1201 iki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A26F1A" w14:textId="52BF31F5" w:rsidR="00360FB5" w:rsidRPr="008434B3" w:rsidRDefault="0006490B" w:rsidP="00553004">
            <w:pPr>
              <w:jc w:val="right"/>
              <w:rPr>
                <w:rFonts w:eastAsia="Calibri"/>
                <w:szCs w:val="22"/>
              </w:rPr>
            </w:pPr>
            <w:r w:rsidRPr="008434B3">
              <w:rPr>
                <w:rFonts w:eastAsia="Calibri"/>
                <w:szCs w:val="22"/>
              </w:rPr>
              <w:t> 787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D1CC5"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5BA15" w14:textId="0BEC5AC6" w:rsidR="00360FB5" w:rsidRPr="008434B3" w:rsidRDefault="0006490B" w:rsidP="00553004">
            <w:pPr>
              <w:jc w:val="right"/>
              <w:rPr>
                <w:rFonts w:eastAsia="Calibri"/>
                <w:szCs w:val="22"/>
              </w:rPr>
            </w:pPr>
            <w:r w:rsidRPr="008434B3">
              <w:rPr>
                <w:rFonts w:eastAsia="Calibri"/>
                <w:szCs w:val="22"/>
              </w:rPr>
              <w:t xml:space="preserve"> 787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0B609"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43B3B" w14:textId="77777777" w:rsidR="00360FB5" w:rsidRPr="008434B3" w:rsidRDefault="00360FB5" w:rsidP="00553004">
            <w:pPr>
              <w:jc w:val="center"/>
              <w:rPr>
                <w:rFonts w:eastAsia="Calibri"/>
                <w:szCs w:val="22"/>
              </w:rPr>
            </w:pPr>
            <w:r w:rsidRPr="008434B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01169B" w14:textId="7D52D8D2" w:rsidR="00360FB5" w:rsidRPr="008434B3" w:rsidRDefault="0006490B" w:rsidP="00553004">
            <w:pPr>
              <w:jc w:val="center"/>
              <w:rPr>
                <w:rFonts w:eastAsia="Calibri"/>
                <w:szCs w:val="22"/>
              </w:rPr>
            </w:pPr>
            <w:r w:rsidRPr="008434B3">
              <w:rPr>
                <w:rFonts w:eastAsia="Calibri"/>
                <w:szCs w:val="22"/>
              </w:rPr>
              <w:t>4400-6462-3972</w:t>
            </w:r>
          </w:p>
        </w:tc>
      </w:tr>
      <w:tr w:rsidR="008434B3" w:rsidRPr="008434B3" w14:paraId="40ED84F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34935F1" w14:textId="77777777" w:rsidR="00360FB5" w:rsidRPr="008434B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A722D0" w14:textId="77777777" w:rsidR="00360FB5" w:rsidRPr="008434B3" w:rsidRDefault="00360FB5" w:rsidP="00553004">
            <w:pPr>
              <w:rPr>
                <w:rFonts w:eastAsia="Calibri"/>
                <w:szCs w:val="22"/>
              </w:rPr>
            </w:pPr>
            <w:r w:rsidRPr="008434B3">
              <w:rPr>
                <w:rFonts w:eastAsia="Calibri"/>
                <w:szCs w:val="22"/>
              </w:rPr>
              <w:t>ku82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EF4B3F" w14:textId="77777777" w:rsidR="00360FB5" w:rsidRPr="008434B3" w:rsidRDefault="00360FB5" w:rsidP="00553004">
            <w:pPr>
              <w:rPr>
                <w:rFonts w:eastAsia="Calibri"/>
                <w:szCs w:val="22"/>
              </w:rPr>
            </w:pPr>
            <w:r w:rsidRPr="008434B3">
              <w:rPr>
                <w:rFonts w:eastAsia="Calibri"/>
                <w:szCs w:val="22"/>
              </w:rPr>
              <w:t>Pravažiuojamasis kelias nuo kelio Nr. 1225 iki S. Kairio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269DE2" w14:textId="77777777" w:rsidR="00360FB5" w:rsidRPr="008434B3" w:rsidRDefault="00360FB5" w:rsidP="00553004">
            <w:pPr>
              <w:jc w:val="right"/>
              <w:rPr>
                <w:rFonts w:eastAsia="Calibri"/>
                <w:szCs w:val="22"/>
              </w:rPr>
            </w:pPr>
            <w:r w:rsidRPr="008434B3">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3B374"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84681" w14:textId="77777777" w:rsidR="00360FB5" w:rsidRPr="008434B3" w:rsidRDefault="00360FB5" w:rsidP="00553004">
            <w:pPr>
              <w:jc w:val="right"/>
              <w:rPr>
                <w:rFonts w:eastAsia="Calibri"/>
                <w:szCs w:val="22"/>
              </w:rPr>
            </w:pPr>
            <w:r w:rsidRPr="008434B3">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582C7" w14:textId="77777777" w:rsidR="00360FB5" w:rsidRPr="008434B3" w:rsidRDefault="00360FB5" w:rsidP="00553004">
            <w:pPr>
              <w:jc w:val="right"/>
              <w:rPr>
                <w:rFonts w:eastAsia="Calibri"/>
                <w:strike/>
                <w:szCs w:val="22"/>
              </w:rPr>
            </w:pPr>
            <w:r w:rsidRPr="008434B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6E3D0" w14:textId="77777777" w:rsidR="00360FB5" w:rsidRPr="008434B3" w:rsidRDefault="00360FB5" w:rsidP="00553004">
            <w:pPr>
              <w:jc w:val="center"/>
              <w:rPr>
                <w:rFonts w:eastAsia="Calibri"/>
                <w:szCs w:val="22"/>
              </w:rPr>
            </w:pPr>
            <w:r w:rsidRPr="008434B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0E5C09" w14:textId="77777777" w:rsidR="00360FB5" w:rsidRPr="008434B3" w:rsidRDefault="00360FB5" w:rsidP="00553004">
            <w:pPr>
              <w:jc w:val="center"/>
              <w:rPr>
                <w:rFonts w:eastAsia="Calibri"/>
                <w:szCs w:val="22"/>
              </w:rPr>
            </w:pPr>
            <w:r w:rsidRPr="008434B3">
              <w:rPr>
                <w:rFonts w:eastAsia="Calibri"/>
                <w:szCs w:val="22"/>
              </w:rPr>
              <w:t>4400-5679-7016</w:t>
            </w:r>
          </w:p>
        </w:tc>
      </w:tr>
      <w:tr w:rsidR="008434B3" w:rsidRPr="008434B3" w14:paraId="17C0CA2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1293FA" w14:textId="77777777" w:rsidR="00360FB5" w:rsidRPr="008434B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C3CA05" w14:textId="77777777" w:rsidR="00360FB5" w:rsidRPr="008434B3" w:rsidRDefault="00360FB5" w:rsidP="00553004">
            <w:pPr>
              <w:rPr>
                <w:rFonts w:eastAsia="Calibri"/>
                <w:szCs w:val="22"/>
              </w:rPr>
            </w:pPr>
            <w:r w:rsidRPr="008434B3">
              <w:rPr>
                <w:rFonts w:eastAsia="Calibri"/>
                <w:szCs w:val="22"/>
              </w:rPr>
              <w:t>ku83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429E062" w14:textId="77777777" w:rsidR="00360FB5" w:rsidRPr="008434B3" w:rsidRDefault="00360FB5" w:rsidP="00553004">
            <w:pPr>
              <w:rPr>
                <w:rFonts w:eastAsia="Calibri"/>
                <w:szCs w:val="22"/>
              </w:rPr>
            </w:pPr>
            <w:r w:rsidRPr="008434B3">
              <w:rPr>
                <w:rFonts w:eastAsia="Calibri"/>
                <w:szCs w:val="22"/>
              </w:rPr>
              <w:t>Privažiuojamasis kelias nuo kelio Nr. A6 iki Užušilių k. miško</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91DCC7" w14:textId="05631E72" w:rsidR="00360FB5" w:rsidRPr="008434B3" w:rsidRDefault="00360FB5" w:rsidP="00553004">
            <w:pPr>
              <w:jc w:val="right"/>
              <w:rPr>
                <w:rFonts w:eastAsia="Calibri"/>
                <w:szCs w:val="22"/>
              </w:rPr>
            </w:pPr>
            <w:r w:rsidRPr="008434B3">
              <w:rPr>
                <w:rFonts w:eastAsia="Calibri"/>
                <w:szCs w:val="22"/>
              </w:rPr>
              <w:t xml:space="preserve"> 1783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F9B95"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05C13" w14:textId="4693BDF3" w:rsidR="00360FB5" w:rsidRPr="008434B3" w:rsidRDefault="00360FB5" w:rsidP="00553004">
            <w:pPr>
              <w:jc w:val="right"/>
              <w:rPr>
                <w:rFonts w:eastAsia="Calibri"/>
                <w:szCs w:val="22"/>
              </w:rPr>
            </w:pPr>
            <w:r w:rsidRPr="008434B3">
              <w:rPr>
                <w:rFonts w:eastAsia="Calibri"/>
                <w:szCs w:val="22"/>
              </w:rPr>
              <w:t xml:space="preserve"> 1783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9208A"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22D97" w14:textId="77777777" w:rsidR="00360FB5" w:rsidRPr="008434B3" w:rsidRDefault="00360FB5" w:rsidP="00553004">
            <w:pPr>
              <w:jc w:val="center"/>
              <w:rPr>
                <w:rFonts w:eastAsia="Calibri"/>
                <w:szCs w:val="22"/>
              </w:rPr>
            </w:pPr>
            <w:r w:rsidRPr="008434B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2BE36D" w14:textId="06A777B6" w:rsidR="00360FB5" w:rsidRPr="008434B3" w:rsidRDefault="00360FB5" w:rsidP="00553004">
            <w:pPr>
              <w:jc w:val="center"/>
              <w:rPr>
                <w:rFonts w:eastAsia="Calibri"/>
                <w:szCs w:val="22"/>
              </w:rPr>
            </w:pPr>
            <w:r w:rsidRPr="008434B3">
              <w:rPr>
                <w:rFonts w:eastAsia="Calibri"/>
                <w:szCs w:val="22"/>
              </w:rPr>
              <w:t>4400-6360-4193</w:t>
            </w:r>
          </w:p>
        </w:tc>
      </w:tr>
      <w:tr w:rsidR="008434B3" w:rsidRPr="008434B3" w14:paraId="65D0B6B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A190AAB" w14:textId="77777777" w:rsidR="00360FB5" w:rsidRPr="008434B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BB38A9" w14:textId="77777777" w:rsidR="00360FB5" w:rsidRPr="008434B3" w:rsidRDefault="00360FB5" w:rsidP="00553004">
            <w:pPr>
              <w:rPr>
                <w:rFonts w:eastAsia="Calibri"/>
                <w:szCs w:val="22"/>
              </w:rPr>
            </w:pPr>
            <w:r w:rsidRPr="008434B3">
              <w:rPr>
                <w:rFonts w:eastAsia="Calibri"/>
                <w:szCs w:val="22"/>
              </w:rPr>
              <w:t>ku84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796C81" w14:textId="77777777" w:rsidR="00360FB5" w:rsidRPr="008434B3" w:rsidRDefault="00360FB5" w:rsidP="00553004">
            <w:pPr>
              <w:rPr>
                <w:rFonts w:eastAsia="Calibri"/>
                <w:szCs w:val="22"/>
              </w:rPr>
            </w:pPr>
            <w:r w:rsidRPr="008434B3">
              <w:rPr>
                <w:rFonts w:eastAsia="Calibri"/>
                <w:szCs w:val="22"/>
              </w:rPr>
              <w:t>Kelias Nr. 1229–Auguškos–Merečiškiai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448B25" w14:textId="77777777" w:rsidR="00360FB5" w:rsidRPr="008434B3" w:rsidRDefault="00360FB5" w:rsidP="00553004">
            <w:pPr>
              <w:jc w:val="right"/>
              <w:rPr>
                <w:rFonts w:eastAsia="Calibri"/>
                <w:szCs w:val="22"/>
              </w:rPr>
            </w:pPr>
            <w:r w:rsidRPr="008434B3">
              <w:rPr>
                <w:rFonts w:eastAsia="Calibri"/>
                <w:szCs w:val="22"/>
              </w:rPr>
              <w:t>6912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AF510"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B852DD" w14:textId="77777777" w:rsidR="00360FB5" w:rsidRPr="008434B3" w:rsidRDefault="00360FB5" w:rsidP="00553004">
            <w:pPr>
              <w:jc w:val="right"/>
              <w:rPr>
                <w:rFonts w:eastAsia="Calibri"/>
                <w:szCs w:val="22"/>
              </w:rPr>
            </w:pPr>
            <w:r w:rsidRPr="008434B3">
              <w:rPr>
                <w:rFonts w:eastAsia="Calibri"/>
                <w:szCs w:val="22"/>
              </w:rPr>
              <w:t>6912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4F98EA"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AA1E6D" w14:textId="77777777" w:rsidR="00360FB5" w:rsidRPr="008434B3" w:rsidRDefault="00360FB5" w:rsidP="00553004">
            <w:pPr>
              <w:jc w:val="center"/>
              <w:rPr>
                <w:rFonts w:eastAsia="Calibri"/>
                <w:szCs w:val="22"/>
              </w:rPr>
            </w:pPr>
            <w:r w:rsidRPr="008434B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5E1822" w14:textId="77777777" w:rsidR="00360FB5" w:rsidRPr="008434B3" w:rsidRDefault="00360FB5" w:rsidP="00553004">
            <w:pPr>
              <w:jc w:val="center"/>
              <w:rPr>
                <w:rFonts w:eastAsia="Calibri"/>
                <w:szCs w:val="22"/>
              </w:rPr>
            </w:pPr>
            <w:r w:rsidRPr="008434B3">
              <w:rPr>
                <w:rFonts w:eastAsia="Calibri"/>
                <w:szCs w:val="22"/>
              </w:rPr>
              <w:t>-</w:t>
            </w:r>
          </w:p>
        </w:tc>
      </w:tr>
      <w:tr w:rsidR="008434B3" w:rsidRPr="008434B3" w14:paraId="5DFD8ED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2FDF5E1" w14:textId="77777777" w:rsidR="00360FB5" w:rsidRPr="008434B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CE6E17" w14:textId="77777777" w:rsidR="00360FB5" w:rsidRPr="008434B3" w:rsidRDefault="00360FB5" w:rsidP="00553004">
            <w:pPr>
              <w:rPr>
                <w:rFonts w:eastAsia="Calibri"/>
                <w:szCs w:val="22"/>
              </w:rPr>
            </w:pPr>
            <w:r w:rsidRPr="008434B3">
              <w:rPr>
                <w:rFonts w:eastAsia="Calibri"/>
                <w:szCs w:val="22"/>
              </w:rPr>
              <w:t>ku85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62286C" w14:textId="77777777" w:rsidR="00360FB5" w:rsidRPr="008434B3" w:rsidRDefault="00360FB5" w:rsidP="00553004">
            <w:pPr>
              <w:rPr>
                <w:rFonts w:eastAsia="Calibri"/>
                <w:szCs w:val="22"/>
              </w:rPr>
            </w:pPr>
            <w:r w:rsidRPr="008434B3">
              <w:rPr>
                <w:rFonts w:eastAsia="Calibri"/>
                <w:szCs w:val="22"/>
              </w:rPr>
              <w:t>Privažiuojamasis kelias prie gyvenamųjų namų Kališkų k. nuo kelio Nr. ku1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B57652" w14:textId="77777777" w:rsidR="00360FB5" w:rsidRPr="008434B3" w:rsidRDefault="00360FB5" w:rsidP="00553004">
            <w:pPr>
              <w:jc w:val="right"/>
              <w:rPr>
                <w:rFonts w:eastAsia="Calibri"/>
                <w:szCs w:val="22"/>
              </w:rPr>
            </w:pPr>
            <w:r w:rsidRPr="008434B3">
              <w:rPr>
                <w:rFonts w:eastAsia="Calibri"/>
                <w:szCs w:val="22"/>
              </w:rPr>
              <w:t>529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925BF"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9D0E6"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FF075" w14:textId="77777777" w:rsidR="00360FB5" w:rsidRPr="008434B3" w:rsidRDefault="00360FB5" w:rsidP="00553004">
            <w:pPr>
              <w:jc w:val="right"/>
              <w:rPr>
                <w:rFonts w:eastAsia="Calibri"/>
                <w:szCs w:val="22"/>
              </w:rPr>
            </w:pPr>
            <w:r w:rsidRPr="008434B3">
              <w:rPr>
                <w:rFonts w:eastAsia="Calibri"/>
                <w:szCs w:val="22"/>
              </w:rPr>
              <w:t>529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8775E" w14:textId="77777777" w:rsidR="00360FB5" w:rsidRPr="008434B3" w:rsidRDefault="00360FB5" w:rsidP="00553004">
            <w:pPr>
              <w:jc w:val="center"/>
              <w:rPr>
                <w:rFonts w:eastAsia="Calibri"/>
                <w:szCs w:val="22"/>
              </w:rPr>
            </w:pPr>
            <w:r w:rsidRPr="008434B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983A34" w14:textId="77777777" w:rsidR="00360FB5" w:rsidRPr="008434B3" w:rsidRDefault="00360FB5" w:rsidP="00553004">
            <w:pPr>
              <w:jc w:val="center"/>
              <w:rPr>
                <w:rFonts w:eastAsia="Calibri"/>
                <w:szCs w:val="22"/>
              </w:rPr>
            </w:pPr>
            <w:r w:rsidRPr="008434B3">
              <w:rPr>
                <w:rFonts w:eastAsia="Calibri"/>
                <w:szCs w:val="22"/>
              </w:rPr>
              <w:t>-</w:t>
            </w:r>
          </w:p>
        </w:tc>
      </w:tr>
      <w:tr w:rsidR="008434B3" w:rsidRPr="008434B3" w14:paraId="76C6177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35EBA68" w14:textId="77777777" w:rsidR="00360FB5" w:rsidRPr="008434B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2206DE" w14:textId="77777777" w:rsidR="00360FB5" w:rsidRPr="008434B3" w:rsidRDefault="00360FB5" w:rsidP="00553004">
            <w:pPr>
              <w:rPr>
                <w:rFonts w:eastAsia="Calibri"/>
                <w:szCs w:val="22"/>
              </w:rPr>
            </w:pPr>
            <w:r w:rsidRPr="008434B3">
              <w:rPr>
                <w:rFonts w:eastAsia="Calibri"/>
                <w:szCs w:val="22"/>
              </w:rPr>
              <w:t>ku87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6E3961" w14:textId="77777777" w:rsidR="00360FB5" w:rsidRPr="008434B3" w:rsidRDefault="00360FB5" w:rsidP="00553004">
            <w:pPr>
              <w:rPr>
                <w:rFonts w:eastAsia="Calibri"/>
                <w:szCs w:val="22"/>
              </w:rPr>
            </w:pPr>
            <w:r w:rsidRPr="008434B3">
              <w:rPr>
                <w:rFonts w:eastAsia="Calibri"/>
                <w:szCs w:val="22"/>
              </w:rPr>
              <w:t>Privažiuojamasis kelias prie gyvenamųjų namų Vajos vs. nuo kelio Nr. ku88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9C2A0F" w14:textId="77777777" w:rsidR="00360FB5" w:rsidRPr="008434B3" w:rsidRDefault="00360FB5" w:rsidP="00553004">
            <w:pPr>
              <w:jc w:val="right"/>
              <w:rPr>
                <w:rFonts w:eastAsia="Calibri"/>
                <w:szCs w:val="22"/>
              </w:rPr>
            </w:pPr>
            <w:r w:rsidRPr="008434B3">
              <w:rPr>
                <w:rFonts w:eastAsia="Calibri"/>
                <w:szCs w:val="22"/>
              </w:rPr>
              <w:t>573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669E6"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97E56"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084BB" w14:textId="77777777" w:rsidR="00360FB5" w:rsidRPr="008434B3" w:rsidRDefault="00360FB5" w:rsidP="00553004">
            <w:pPr>
              <w:jc w:val="right"/>
              <w:rPr>
                <w:rFonts w:eastAsia="Calibri"/>
                <w:szCs w:val="22"/>
              </w:rPr>
            </w:pPr>
            <w:r w:rsidRPr="008434B3">
              <w:rPr>
                <w:rFonts w:eastAsia="Calibri"/>
                <w:szCs w:val="22"/>
              </w:rPr>
              <w:t>573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0CB75" w14:textId="77777777" w:rsidR="00360FB5" w:rsidRPr="008434B3" w:rsidRDefault="00360FB5" w:rsidP="00553004">
            <w:pPr>
              <w:jc w:val="center"/>
              <w:rPr>
                <w:rFonts w:eastAsia="Calibri"/>
                <w:szCs w:val="22"/>
              </w:rPr>
            </w:pPr>
            <w:r w:rsidRPr="008434B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4A12F5" w14:textId="77777777" w:rsidR="00360FB5" w:rsidRPr="008434B3" w:rsidRDefault="00360FB5" w:rsidP="00553004">
            <w:pPr>
              <w:jc w:val="center"/>
              <w:rPr>
                <w:rFonts w:eastAsia="Calibri"/>
                <w:szCs w:val="22"/>
              </w:rPr>
            </w:pPr>
            <w:r w:rsidRPr="008434B3">
              <w:rPr>
                <w:rFonts w:eastAsia="Calibri"/>
                <w:szCs w:val="22"/>
              </w:rPr>
              <w:t>-</w:t>
            </w:r>
          </w:p>
        </w:tc>
      </w:tr>
      <w:tr w:rsidR="008434B3" w:rsidRPr="008434B3" w14:paraId="2BF5961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7F47F6" w14:textId="77777777" w:rsidR="00360FB5" w:rsidRPr="008434B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F87B77" w14:textId="77777777" w:rsidR="00360FB5" w:rsidRPr="008434B3" w:rsidRDefault="00360FB5" w:rsidP="00553004">
            <w:pPr>
              <w:rPr>
                <w:rFonts w:eastAsia="Calibri"/>
                <w:szCs w:val="22"/>
              </w:rPr>
            </w:pPr>
            <w:r w:rsidRPr="008434B3">
              <w:rPr>
                <w:rFonts w:eastAsia="Calibri"/>
                <w:szCs w:val="22"/>
              </w:rPr>
              <w:t>ku88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A54891" w14:textId="77777777" w:rsidR="00360FB5" w:rsidRPr="008434B3" w:rsidRDefault="00360FB5" w:rsidP="00553004">
            <w:pPr>
              <w:rPr>
                <w:rFonts w:eastAsia="Calibri"/>
                <w:szCs w:val="22"/>
              </w:rPr>
            </w:pPr>
            <w:r w:rsidRPr="008434B3">
              <w:rPr>
                <w:rFonts w:eastAsia="Calibri"/>
                <w:szCs w:val="22"/>
              </w:rPr>
              <w:t>Privažiuojamasis kelias prie Vajos vs. nuo kelio Nr. ku1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DDAF55" w14:textId="77777777" w:rsidR="00360FB5" w:rsidRPr="008434B3" w:rsidRDefault="00360FB5" w:rsidP="00553004">
            <w:pPr>
              <w:jc w:val="right"/>
              <w:rPr>
                <w:rFonts w:eastAsia="Calibri"/>
                <w:szCs w:val="22"/>
              </w:rPr>
            </w:pPr>
            <w:r w:rsidRPr="008434B3">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BFC63"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E37C2"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DE67E" w14:textId="77777777" w:rsidR="00360FB5" w:rsidRPr="008434B3" w:rsidRDefault="00360FB5" w:rsidP="00553004">
            <w:pPr>
              <w:jc w:val="right"/>
              <w:rPr>
                <w:rFonts w:eastAsia="Calibri"/>
                <w:szCs w:val="22"/>
              </w:rPr>
            </w:pPr>
            <w:r w:rsidRPr="008434B3">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04184" w14:textId="77777777" w:rsidR="00360FB5" w:rsidRPr="008434B3" w:rsidRDefault="00360FB5" w:rsidP="00553004">
            <w:pPr>
              <w:jc w:val="center"/>
              <w:rPr>
                <w:rFonts w:eastAsia="Calibri"/>
                <w:szCs w:val="22"/>
              </w:rPr>
            </w:pPr>
            <w:r w:rsidRPr="008434B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7E6BAD" w14:textId="77777777" w:rsidR="00360FB5" w:rsidRPr="008434B3" w:rsidRDefault="00360FB5" w:rsidP="00553004">
            <w:pPr>
              <w:jc w:val="center"/>
              <w:rPr>
                <w:rFonts w:eastAsia="Calibri"/>
                <w:szCs w:val="22"/>
              </w:rPr>
            </w:pPr>
            <w:r w:rsidRPr="008434B3">
              <w:rPr>
                <w:rFonts w:eastAsia="Calibri"/>
                <w:szCs w:val="22"/>
              </w:rPr>
              <w:t>-</w:t>
            </w:r>
          </w:p>
        </w:tc>
      </w:tr>
      <w:tr w:rsidR="008434B3" w:rsidRPr="008434B3" w14:paraId="6ABE4F0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78C3D83" w14:textId="77777777" w:rsidR="00360FB5" w:rsidRPr="008434B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208ACE" w14:textId="77777777" w:rsidR="00360FB5" w:rsidRPr="008434B3" w:rsidRDefault="00360FB5" w:rsidP="00553004">
            <w:pPr>
              <w:rPr>
                <w:rFonts w:eastAsia="Calibri"/>
                <w:szCs w:val="22"/>
              </w:rPr>
            </w:pPr>
            <w:r w:rsidRPr="008434B3">
              <w:rPr>
                <w:rFonts w:eastAsia="Calibri"/>
                <w:szCs w:val="22"/>
              </w:rPr>
              <w:t>ku89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79CDDD" w14:textId="77777777" w:rsidR="00360FB5" w:rsidRPr="008434B3" w:rsidRDefault="00360FB5" w:rsidP="00553004">
            <w:pPr>
              <w:rPr>
                <w:rFonts w:eastAsia="Calibri"/>
                <w:szCs w:val="22"/>
              </w:rPr>
            </w:pPr>
            <w:r w:rsidRPr="008434B3">
              <w:rPr>
                <w:rFonts w:eastAsia="Calibri"/>
                <w:szCs w:val="22"/>
              </w:rPr>
              <w:t>Pravažiuojamasis kelias nuo Bažnyčios g., Užunvėžių k. iki Paežerių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DB66A3" w14:textId="77777777" w:rsidR="00360FB5" w:rsidRPr="008434B3" w:rsidRDefault="00360FB5" w:rsidP="00553004">
            <w:pPr>
              <w:jc w:val="right"/>
              <w:rPr>
                <w:rFonts w:eastAsia="Calibri"/>
                <w:szCs w:val="22"/>
              </w:rPr>
            </w:pPr>
            <w:r w:rsidRPr="008434B3">
              <w:rPr>
                <w:rFonts w:eastAsia="Calibri"/>
                <w:szCs w:val="22"/>
              </w:rPr>
              <w:t>715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D3C66"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3164E"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7B94EA" w14:textId="77777777" w:rsidR="00360FB5" w:rsidRPr="008434B3" w:rsidRDefault="00360FB5" w:rsidP="00553004">
            <w:pPr>
              <w:jc w:val="right"/>
              <w:rPr>
                <w:rFonts w:eastAsia="Calibri"/>
                <w:szCs w:val="22"/>
              </w:rPr>
            </w:pPr>
            <w:r w:rsidRPr="008434B3">
              <w:rPr>
                <w:rFonts w:eastAsia="Calibri"/>
                <w:szCs w:val="22"/>
              </w:rPr>
              <w:t>715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CA208" w14:textId="77777777" w:rsidR="00360FB5" w:rsidRPr="008434B3" w:rsidRDefault="00360FB5" w:rsidP="00553004">
            <w:pPr>
              <w:jc w:val="center"/>
              <w:rPr>
                <w:rFonts w:eastAsia="Calibri"/>
                <w:szCs w:val="22"/>
              </w:rPr>
            </w:pPr>
            <w:r w:rsidRPr="008434B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B1029E" w14:textId="77777777" w:rsidR="00360FB5" w:rsidRPr="008434B3" w:rsidRDefault="00360FB5" w:rsidP="00553004">
            <w:pPr>
              <w:jc w:val="center"/>
              <w:rPr>
                <w:rFonts w:eastAsia="Calibri"/>
                <w:szCs w:val="22"/>
              </w:rPr>
            </w:pPr>
            <w:r w:rsidRPr="008434B3">
              <w:rPr>
                <w:rFonts w:eastAsia="Calibri"/>
                <w:szCs w:val="22"/>
              </w:rPr>
              <w:t>-</w:t>
            </w:r>
          </w:p>
        </w:tc>
      </w:tr>
      <w:tr w:rsidR="008434B3" w:rsidRPr="008434B3" w14:paraId="40B8ECF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EA7B0A" w14:textId="77777777" w:rsidR="00360FB5" w:rsidRPr="008434B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7EEAA7" w14:textId="77777777" w:rsidR="00360FB5" w:rsidRPr="008434B3" w:rsidRDefault="00360FB5" w:rsidP="00553004">
            <w:pPr>
              <w:rPr>
                <w:rFonts w:eastAsia="Calibri"/>
                <w:szCs w:val="22"/>
              </w:rPr>
            </w:pPr>
            <w:r w:rsidRPr="008434B3">
              <w:rPr>
                <w:rFonts w:eastAsia="Calibri"/>
                <w:szCs w:val="22"/>
              </w:rPr>
              <w:t>ku90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FCCF1B" w14:textId="77777777" w:rsidR="00360FB5" w:rsidRPr="008434B3" w:rsidRDefault="00360FB5" w:rsidP="00553004">
            <w:pPr>
              <w:rPr>
                <w:rFonts w:eastAsia="Calibri"/>
                <w:szCs w:val="22"/>
              </w:rPr>
            </w:pPr>
            <w:r w:rsidRPr="008434B3">
              <w:rPr>
                <w:rFonts w:eastAsia="Calibri"/>
                <w:szCs w:val="22"/>
              </w:rPr>
              <w:t>Privažiuojamasis kelias prie Dirbtuvių g., Kurklių mstl.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A1E866" w14:textId="2CEAF882" w:rsidR="00360FB5" w:rsidRPr="008434B3" w:rsidRDefault="00476165" w:rsidP="00553004">
            <w:pPr>
              <w:jc w:val="right"/>
              <w:rPr>
                <w:rFonts w:eastAsia="Calibri"/>
                <w:szCs w:val="22"/>
              </w:rPr>
            </w:pPr>
            <w:r w:rsidRPr="008434B3">
              <w:rPr>
                <w:rFonts w:eastAsia="Calibri"/>
                <w:szCs w:val="22"/>
              </w:rPr>
              <w:t>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D3D43"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0413A0" w14:textId="4D4CC688" w:rsidR="00360FB5" w:rsidRPr="008434B3" w:rsidRDefault="00476165" w:rsidP="00553004">
            <w:pPr>
              <w:jc w:val="right"/>
              <w:rPr>
                <w:rFonts w:eastAsia="Calibri"/>
                <w:szCs w:val="22"/>
              </w:rPr>
            </w:pPr>
            <w:r w:rsidRPr="008434B3">
              <w:rPr>
                <w:rFonts w:eastAsia="Calibri"/>
                <w:szCs w:val="22"/>
              </w:rPr>
              <w:t>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1A443" w14:textId="2A6395CB" w:rsidR="00360FB5" w:rsidRPr="008434B3" w:rsidRDefault="003D5D57" w:rsidP="00553004">
            <w:pPr>
              <w:jc w:val="right"/>
              <w:rPr>
                <w:rFonts w:eastAsia="Calibri"/>
                <w:strike/>
                <w:szCs w:val="22"/>
              </w:rPr>
            </w:pPr>
            <w:r w:rsidRPr="008434B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76E97" w14:textId="0488BED0" w:rsidR="00360FB5" w:rsidRPr="008434B3" w:rsidRDefault="00476165" w:rsidP="00553004">
            <w:pPr>
              <w:jc w:val="center"/>
              <w:rPr>
                <w:rFonts w:eastAsia="Calibri"/>
                <w:strike/>
                <w:szCs w:val="22"/>
              </w:rPr>
            </w:pPr>
            <w:r w:rsidRPr="008434B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1A5EEF" w14:textId="198BDB35" w:rsidR="00360FB5" w:rsidRPr="008434B3" w:rsidRDefault="00476165" w:rsidP="00553004">
            <w:pPr>
              <w:jc w:val="center"/>
              <w:rPr>
                <w:rFonts w:eastAsia="Calibri"/>
                <w:szCs w:val="22"/>
              </w:rPr>
            </w:pPr>
            <w:r w:rsidRPr="008434B3">
              <w:rPr>
                <w:rFonts w:eastAsia="Calibri"/>
                <w:szCs w:val="22"/>
              </w:rPr>
              <w:t>4400-6469-6060</w:t>
            </w:r>
          </w:p>
        </w:tc>
      </w:tr>
      <w:tr w:rsidR="008434B3" w:rsidRPr="008434B3" w14:paraId="26AED9E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1686A8C" w14:textId="77777777" w:rsidR="00360FB5" w:rsidRPr="008434B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CC3F05" w14:textId="77777777" w:rsidR="00360FB5" w:rsidRPr="008434B3" w:rsidRDefault="00360FB5" w:rsidP="00553004">
            <w:pPr>
              <w:rPr>
                <w:rFonts w:eastAsia="Calibri"/>
                <w:szCs w:val="22"/>
              </w:rPr>
            </w:pPr>
            <w:r w:rsidRPr="008434B3">
              <w:rPr>
                <w:rFonts w:eastAsia="Calibri"/>
                <w:szCs w:val="22"/>
              </w:rPr>
              <w:t>ku91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9A8B91" w14:textId="34343785" w:rsidR="00360FB5" w:rsidRPr="008434B3" w:rsidRDefault="00360FB5" w:rsidP="00553004">
            <w:pPr>
              <w:rPr>
                <w:rFonts w:eastAsia="Calibri"/>
                <w:szCs w:val="22"/>
              </w:rPr>
            </w:pPr>
            <w:r w:rsidRPr="008434B3">
              <w:rPr>
                <w:rFonts w:eastAsia="Calibri"/>
                <w:szCs w:val="22"/>
              </w:rPr>
              <w:t xml:space="preserve">Privažiuojamasis kelias prie gyvenamųjų namų Antanavos k. nuo kelio Nr. A6,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E9111D" w14:textId="0D0CEC03" w:rsidR="00360FB5" w:rsidRPr="008434B3" w:rsidRDefault="00BB2D82" w:rsidP="00553004">
            <w:pPr>
              <w:jc w:val="right"/>
              <w:rPr>
                <w:rFonts w:eastAsia="Calibri"/>
                <w:szCs w:val="22"/>
              </w:rPr>
            </w:pPr>
            <w:r w:rsidRPr="008434B3">
              <w:rPr>
                <w:rFonts w:eastAsia="Calibri"/>
                <w:szCs w:val="22"/>
              </w:rPr>
              <w:t xml:space="preserve"> 647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284C3"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C172A" w14:textId="0C202C7C" w:rsidR="00360FB5" w:rsidRPr="008434B3" w:rsidRDefault="00BB2D82" w:rsidP="00553004">
            <w:pPr>
              <w:jc w:val="right"/>
              <w:rPr>
                <w:rFonts w:eastAsia="Calibri"/>
                <w:szCs w:val="22"/>
              </w:rPr>
            </w:pPr>
            <w:r w:rsidRPr="008434B3">
              <w:rPr>
                <w:rFonts w:eastAsia="Calibri"/>
                <w:szCs w:val="22"/>
              </w:rPr>
              <w:t>647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1766F" w14:textId="4DB4C12C" w:rsidR="00360FB5" w:rsidRPr="008434B3" w:rsidRDefault="003D5D57" w:rsidP="00553004">
            <w:pPr>
              <w:jc w:val="right"/>
              <w:rPr>
                <w:rFonts w:eastAsia="Calibri"/>
                <w:strike/>
                <w:szCs w:val="22"/>
              </w:rPr>
            </w:pPr>
            <w:r w:rsidRPr="008434B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94171" w14:textId="3E173B8F" w:rsidR="00360FB5" w:rsidRPr="008434B3" w:rsidRDefault="00BB2D82" w:rsidP="00553004">
            <w:pPr>
              <w:jc w:val="center"/>
              <w:rPr>
                <w:rFonts w:eastAsia="Calibri"/>
                <w:szCs w:val="22"/>
              </w:rPr>
            </w:pPr>
            <w:r w:rsidRPr="008434B3">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00399B" w14:textId="45285EF6" w:rsidR="00360FB5" w:rsidRPr="008434B3" w:rsidRDefault="00BB2D82" w:rsidP="00553004">
            <w:pPr>
              <w:jc w:val="center"/>
              <w:rPr>
                <w:rFonts w:eastAsia="Calibri"/>
                <w:szCs w:val="22"/>
              </w:rPr>
            </w:pPr>
            <w:r w:rsidRPr="008434B3">
              <w:rPr>
                <w:rFonts w:eastAsia="Calibri"/>
                <w:szCs w:val="22"/>
              </w:rPr>
              <w:t>4400-6447-0006</w:t>
            </w:r>
          </w:p>
        </w:tc>
      </w:tr>
      <w:tr w:rsidR="008434B3" w:rsidRPr="008434B3" w14:paraId="08C0BEC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CEB6B83" w14:textId="77777777" w:rsidR="00360FB5" w:rsidRPr="008434B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883139" w14:textId="77777777" w:rsidR="00360FB5" w:rsidRPr="008434B3" w:rsidRDefault="00360FB5" w:rsidP="00553004">
            <w:pPr>
              <w:rPr>
                <w:rFonts w:eastAsia="Calibri"/>
                <w:szCs w:val="22"/>
              </w:rPr>
            </w:pPr>
            <w:r w:rsidRPr="008434B3">
              <w:rPr>
                <w:rFonts w:eastAsia="Calibri"/>
                <w:szCs w:val="22"/>
              </w:rPr>
              <w:t>ku92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D506C4" w14:textId="61F5D8DD" w:rsidR="00360FB5" w:rsidRPr="008434B3" w:rsidRDefault="00360FB5" w:rsidP="00553004">
            <w:pPr>
              <w:rPr>
                <w:rFonts w:eastAsia="Calibri"/>
                <w:szCs w:val="22"/>
              </w:rPr>
            </w:pPr>
            <w:r w:rsidRPr="008434B3">
              <w:rPr>
                <w:rFonts w:eastAsia="Calibri"/>
                <w:szCs w:val="22"/>
              </w:rPr>
              <w:t xml:space="preserve">Privažiuojamasis kelias prie gyvenamųjų namų Antanavos k. nuo kelio Nr. A6,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714361" w14:textId="77777777" w:rsidR="00360FB5" w:rsidRPr="008434B3" w:rsidRDefault="00360FB5" w:rsidP="00553004">
            <w:pPr>
              <w:jc w:val="right"/>
              <w:rPr>
                <w:rFonts w:eastAsia="Calibri"/>
                <w:szCs w:val="22"/>
              </w:rPr>
            </w:pPr>
            <w:r w:rsidRPr="008434B3">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32A03A"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9AF8D" w14:textId="77777777" w:rsidR="00360FB5" w:rsidRPr="008434B3" w:rsidRDefault="00360FB5" w:rsidP="00553004">
            <w:pPr>
              <w:jc w:val="right"/>
              <w:rPr>
                <w:rFonts w:eastAsia="Calibri"/>
                <w:szCs w:val="22"/>
              </w:rPr>
            </w:pPr>
            <w:r w:rsidRPr="008434B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0B64C" w14:textId="77777777" w:rsidR="00360FB5" w:rsidRPr="008434B3" w:rsidRDefault="00360FB5" w:rsidP="00553004">
            <w:pPr>
              <w:jc w:val="right"/>
              <w:rPr>
                <w:rFonts w:eastAsia="Calibri"/>
                <w:szCs w:val="22"/>
              </w:rPr>
            </w:pPr>
            <w:r w:rsidRPr="008434B3">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2E680A" w14:textId="77777777" w:rsidR="00360FB5" w:rsidRPr="008434B3" w:rsidRDefault="00360FB5" w:rsidP="00553004">
            <w:pPr>
              <w:jc w:val="center"/>
              <w:rPr>
                <w:rFonts w:eastAsia="Calibri"/>
                <w:szCs w:val="22"/>
              </w:rPr>
            </w:pPr>
            <w:r w:rsidRPr="008434B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5A06B9" w14:textId="77777777" w:rsidR="00360FB5" w:rsidRPr="008434B3" w:rsidRDefault="00360FB5" w:rsidP="00553004">
            <w:pPr>
              <w:jc w:val="center"/>
              <w:rPr>
                <w:rFonts w:eastAsia="Calibri"/>
                <w:szCs w:val="22"/>
              </w:rPr>
            </w:pPr>
            <w:r w:rsidRPr="008434B3">
              <w:rPr>
                <w:rFonts w:eastAsia="Calibri"/>
                <w:szCs w:val="22"/>
              </w:rPr>
              <w:t>-</w:t>
            </w:r>
          </w:p>
        </w:tc>
      </w:tr>
      <w:tr w:rsidR="00360FB5" w:rsidRPr="004B1509" w14:paraId="060C6E9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5647EE9"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659293" w14:textId="77777777" w:rsidR="00360FB5" w:rsidRPr="004B1509" w:rsidRDefault="00360FB5" w:rsidP="00553004">
            <w:pPr>
              <w:rPr>
                <w:rFonts w:eastAsia="Calibri"/>
                <w:szCs w:val="22"/>
              </w:rPr>
            </w:pPr>
            <w:r w:rsidRPr="004B1509">
              <w:rPr>
                <w:rFonts w:eastAsia="Calibri"/>
                <w:szCs w:val="22"/>
              </w:rPr>
              <w:t>ku93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B4FAC0" w14:textId="77777777" w:rsidR="00360FB5" w:rsidRPr="004B1509" w:rsidRDefault="00360FB5" w:rsidP="00553004">
            <w:pPr>
              <w:rPr>
                <w:rFonts w:eastAsia="Calibri"/>
                <w:szCs w:val="22"/>
              </w:rPr>
            </w:pPr>
            <w:r w:rsidRPr="004B1509">
              <w:rPr>
                <w:rFonts w:eastAsia="Calibri"/>
                <w:szCs w:val="22"/>
              </w:rPr>
              <w:t>Privažiuojamasis kelias prie gyvenamųjų namų nuo Lankos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04806D" w14:textId="77777777" w:rsidR="00360FB5" w:rsidRPr="004B1509" w:rsidRDefault="00360FB5" w:rsidP="00553004">
            <w:pPr>
              <w:jc w:val="right"/>
              <w:rPr>
                <w:rFonts w:eastAsia="Calibri"/>
                <w:szCs w:val="22"/>
              </w:rPr>
            </w:pPr>
            <w:r w:rsidRPr="004B1509">
              <w:rPr>
                <w:rFonts w:eastAsia="Calibri"/>
                <w:szCs w:val="22"/>
              </w:rPr>
              <w:t>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FA5E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4D1DC9" w14:textId="77777777" w:rsidR="00360FB5" w:rsidRPr="004B1509" w:rsidRDefault="00360FB5" w:rsidP="00553004">
            <w:pPr>
              <w:jc w:val="right"/>
              <w:rPr>
                <w:rFonts w:eastAsia="Calibri"/>
                <w:szCs w:val="22"/>
              </w:rPr>
            </w:pPr>
            <w:r w:rsidRPr="004B1509">
              <w:rPr>
                <w:rFonts w:eastAsia="Calibri"/>
                <w:szCs w:val="22"/>
              </w:rPr>
              <w:t>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C73B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F5F09"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9DC145" w14:textId="77777777" w:rsidR="00360FB5" w:rsidRPr="004B1509" w:rsidRDefault="00360FB5" w:rsidP="00553004">
            <w:pPr>
              <w:jc w:val="center"/>
              <w:rPr>
                <w:rFonts w:eastAsia="Calibri"/>
                <w:szCs w:val="22"/>
              </w:rPr>
            </w:pPr>
            <w:r w:rsidRPr="004B1509">
              <w:rPr>
                <w:rFonts w:eastAsia="Calibri"/>
                <w:szCs w:val="22"/>
              </w:rPr>
              <w:t>4400-5435-5998</w:t>
            </w:r>
          </w:p>
        </w:tc>
      </w:tr>
      <w:tr w:rsidR="00360FB5" w:rsidRPr="004B1509" w14:paraId="06B1DA2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FAD6A5"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09383B" w14:textId="77777777" w:rsidR="00360FB5" w:rsidRPr="004B1509" w:rsidRDefault="00360FB5" w:rsidP="00553004">
            <w:pPr>
              <w:rPr>
                <w:rFonts w:eastAsia="Calibri"/>
                <w:szCs w:val="22"/>
              </w:rPr>
            </w:pPr>
            <w:r w:rsidRPr="004B1509">
              <w:rPr>
                <w:rFonts w:eastAsia="Calibri"/>
                <w:szCs w:val="22"/>
              </w:rPr>
              <w:t>ku94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BF036E" w14:textId="77777777" w:rsidR="00360FB5" w:rsidRPr="004B1509" w:rsidRDefault="00360FB5" w:rsidP="00553004">
            <w:pPr>
              <w:rPr>
                <w:rFonts w:eastAsia="Calibri"/>
                <w:szCs w:val="22"/>
              </w:rPr>
            </w:pPr>
            <w:r w:rsidRPr="004B1509">
              <w:rPr>
                <w:rFonts w:eastAsia="Calibri"/>
                <w:szCs w:val="22"/>
              </w:rPr>
              <w:t>Privažiuojamasis kelias prie gamybinių pastatų Šilelio vs.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F35E30" w14:textId="77777777" w:rsidR="00360FB5" w:rsidRPr="004B1509" w:rsidRDefault="00360FB5" w:rsidP="00553004">
            <w:pPr>
              <w:jc w:val="right"/>
              <w:rPr>
                <w:rFonts w:eastAsia="Calibri"/>
                <w:bCs/>
                <w:szCs w:val="22"/>
              </w:rPr>
            </w:pPr>
            <w:r w:rsidRPr="004B1509">
              <w:rPr>
                <w:rFonts w:eastAsia="Calibri"/>
                <w:szCs w:val="22"/>
              </w:rPr>
              <w:t xml:space="preserve"> </w:t>
            </w:r>
            <w:r w:rsidRPr="004B1509">
              <w:rPr>
                <w:rFonts w:eastAsia="Calibri"/>
                <w:bCs/>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13F5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8AA28" w14:textId="3BC28438" w:rsidR="00360FB5" w:rsidRPr="004B1509" w:rsidRDefault="00360FB5" w:rsidP="00553004">
            <w:pPr>
              <w:jc w:val="right"/>
              <w:rPr>
                <w:rFonts w:eastAsia="Calibri"/>
                <w:szCs w:val="22"/>
              </w:rPr>
            </w:pPr>
            <w:r>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46C11" w14:textId="1CEDA98C" w:rsidR="00360FB5" w:rsidRPr="004B1509" w:rsidRDefault="00360FB5" w:rsidP="00553004">
            <w:pPr>
              <w:jc w:val="right"/>
              <w:rPr>
                <w:rFonts w:eastAsia="Calibri"/>
                <w:bCs/>
                <w:szCs w:val="22"/>
              </w:rPr>
            </w:pPr>
            <w:r>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2901C"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0F440A" w14:textId="77777777" w:rsidR="00360FB5" w:rsidRPr="004B1509" w:rsidRDefault="00360FB5" w:rsidP="00553004">
            <w:pPr>
              <w:jc w:val="center"/>
              <w:rPr>
                <w:rFonts w:eastAsia="Calibri"/>
                <w:bCs/>
                <w:szCs w:val="22"/>
              </w:rPr>
            </w:pPr>
            <w:r w:rsidRPr="004B1509">
              <w:rPr>
                <w:rFonts w:eastAsia="Calibri"/>
                <w:bCs/>
                <w:szCs w:val="22"/>
              </w:rPr>
              <w:t>4400-5555-3934</w:t>
            </w:r>
          </w:p>
        </w:tc>
      </w:tr>
      <w:tr w:rsidR="00360FB5" w:rsidRPr="004B1509" w14:paraId="38E7834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0AA537"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711EC6" w14:textId="77777777" w:rsidR="00360FB5" w:rsidRPr="004B1509" w:rsidRDefault="00360FB5" w:rsidP="00553004">
            <w:pPr>
              <w:rPr>
                <w:rFonts w:eastAsia="Calibri"/>
                <w:szCs w:val="22"/>
              </w:rPr>
            </w:pPr>
            <w:r w:rsidRPr="004B1509">
              <w:rPr>
                <w:rFonts w:eastAsia="Calibri"/>
                <w:szCs w:val="22"/>
              </w:rPr>
              <w:t>ku95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B66C13" w14:textId="77777777" w:rsidR="00360FB5" w:rsidRPr="004B1509" w:rsidRDefault="00360FB5" w:rsidP="00553004">
            <w:pPr>
              <w:rPr>
                <w:rFonts w:eastAsia="Calibri"/>
                <w:szCs w:val="22"/>
              </w:rPr>
            </w:pPr>
            <w:r w:rsidRPr="004B1509">
              <w:rPr>
                <w:rFonts w:eastAsia="Calibri"/>
                <w:szCs w:val="22"/>
              </w:rPr>
              <w:t>Privažiuojamasis kelias prie Vyliaudiškio k. naujųjų kapinių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5CB5B9" w14:textId="77777777" w:rsidR="00360FB5" w:rsidRPr="004B1509" w:rsidRDefault="00360FB5" w:rsidP="00553004">
            <w:pPr>
              <w:jc w:val="right"/>
              <w:rPr>
                <w:rFonts w:eastAsia="Calibri"/>
                <w:bCs/>
                <w:szCs w:val="22"/>
              </w:rPr>
            </w:pPr>
            <w:r w:rsidRPr="004B1509">
              <w:rPr>
                <w:rFonts w:eastAsia="Calibri"/>
                <w:bCs/>
                <w:szCs w:val="22"/>
              </w:rPr>
              <w:t>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B4431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F7F43" w14:textId="77777777" w:rsidR="00360FB5" w:rsidRPr="004B1509" w:rsidRDefault="00360FB5" w:rsidP="00553004">
            <w:pPr>
              <w:jc w:val="right"/>
              <w:rPr>
                <w:rFonts w:eastAsia="Calibri"/>
                <w:bCs/>
                <w:szCs w:val="22"/>
              </w:rPr>
            </w:pPr>
            <w:r w:rsidRPr="004B1509">
              <w:rPr>
                <w:rFonts w:eastAsia="Calibri"/>
                <w:bCs/>
                <w:szCs w:val="22"/>
              </w:rPr>
              <w:t>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41EB0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17203"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DF9F1A" w14:textId="77777777" w:rsidR="00360FB5" w:rsidRPr="004B1509" w:rsidRDefault="00360FB5" w:rsidP="00553004">
            <w:pPr>
              <w:jc w:val="center"/>
              <w:rPr>
                <w:rFonts w:eastAsia="Calibri"/>
                <w:bCs/>
                <w:szCs w:val="22"/>
              </w:rPr>
            </w:pPr>
            <w:r w:rsidRPr="004B1509">
              <w:rPr>
                <w:rFonts w:eastAsia="Calibri"/>
                <w:bCs/>
                <w:szCs w:val="22"/>
              </w:rPr>
              <w:t>4400-5555-3945</w:t>
            </w:r>
          </w:p>
        </w:tc>
      </w:tr>
      <w:tr w:rsidR="00360FB5" w:rsidRPr="004B1509" w14:paraId="6A7CF4B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A35A83"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D41DC5" w14:textId="77777777" w:rsidR="00360FB5" w:rsidRPr="004B1509" w:rsidRDefault="00360FB5" w:rsidP="00553004">
            <w:pPr>
              <w:rPr>
                <w:rFonts w:eastAsia="Calibri"/>
                <w:szCs w:val="22"/>
              </w:rPr>
            </w:pPr>
            <w:r w:rsidRPr="004B1509">
              <w:rPr>
                <w:rFonts w:eastAsia="Calibri"/>
                <w:szCs w:val="22"/>
              </w:rPr>
              <w:t>ku96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86E1A9" w14:textId="77777777" w:rsidR="00360FB5" w:rsidRPr="004B1509" w:rsidRDefault="00360FB5" w:rsidP="00553004">
            <w:pPr>
              <w:rPr>
                <w:rFonts w:eastAsia="Calibri"/>
                <w:szCs w:val="22"/>
              </w:rPr>
            </w:pPr>
            <w:r w:rsidRPr="004B1509">
              <w:rPr>
                <w:rFonts w:eastAsia="Calibri"/>
                <w:szCs w:val="22"/>
              </w:rPr>
              <w:t>Privažiuojamasis kelias prie gyvenamųjų namų Dejūnų k. nuo kelio Nr. ku42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8BFB17" w14:textId="77777777" w:rsidR="00360FB5" w:rsidRPr="004B1509" w:rsidRDefault="00360FB5" w:rsidP="00553004">
            <w:pPr>
              <w:jc w:val="right"/>
              <w:rPr>
                <w:rFonts w:eastAsia="Calibri"/>
                <w:szCs w:val="22"/>
              </w:rPr>
            </w:pPr>
            <w:r w:rsidRPr="004B1509">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C945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4D36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6E2C66" w14:textId="77777777" w:rsidR="00360FB5" w:rsidRPr="004B1509" w:rsidRDefault="00360FB5" w:rsidP="00553004">
            <w:pPr>
              <w:jc w:val="right"/>
              <w:rPr>
                <w:rFonts w:eastAsia="Calibri"/>
                <w:szCs w:val="22"/>
              </w:rPr>
            </w:pPr>
            <w:r w:rsidRPr="004B1509">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9F7C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938C5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5C93FF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6C6343A"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CE840B" w14:textId="77777777" w:rsidR="00360FB5" w:rsidRPr="004B1509" w:rsidRDefault="00360FB5" w:rsidP="00553004">
            <w:pPr>
              <w:rPr>
                <w:rFonts w:eastAsia="Calibri"/>
                <w:szCs w:val="22"/>
              </w:rPr>
            </w:pPr>
            <w:r w:rsidRPr="004B1509">
              <w:rPr>
                <w:rFonts w:eastAsia="Calibri"/>
                <w:szCs w:val="22"/>
              </w:rPr>
              <w:t>ku97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AC4DD8" w14:textId="77777777" w:rsidR="00360FB5" w:rsidRPr="004B1509" w:rsidRDefault="00360FB5" w:rsidP="00553004">
            <w:pPr>
              <w:rPr>
                <w:rFonts w:eastAsia="Calibri"/>
                <w:szCs w:val="22"/>
              </w:rPr>
            </w:pPr>
            <w:r w:rsidRPr="004B1509">
              <w:rPr>
                <w:rFonts w:eastAsia="Calibri"/>
                <w:szCs w:val="22"/>
              </w:rPr>
              <w:t>Pravažiuojamasis kelias nuo kelio Nr. 1229 iki Lobų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334BFC" w14:textId="77777777" w:rsidR="00360FB5" w:rsidRPr="004B1509" w:rsidRDefault="00360FB5" w:rsidP="00553004">
            <w:pPr>
              <w:jc w:val="right"/>
              <w:rPr>
                <w:rFonts w:eastAsia="Calibri"/>
                <w:szCs w:val="22"/>
              </w:rPr>
            </w:pPr>
            <w:r w:rsidRPr="004B1509">
              <w:rPr>
                <w:rFonts w:eastAsia="Calibri"/>
                <w:szCs w:val="22"/>
              </w:rPr>
              <w:t>1531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6C75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9D7FB" w14:textId="77777777" w:rsidR="00360FB5" w:rsidRPr="004B1509" w:rsidRDefault="00360FB5" w:rsidP="00553004">
            <w:pPr>
              <w:jc w:val="right"/>
              <w:rPr>
                <w:rFonts w:eastAsia="Calibri"/>
                <w:szCs w:val="22"/>
              </w:rPr>
            </w:pPr>
            <w:r w:rsidRPr="004B1509">
              <w:rPr>
                <w:rFonts w:eastAsia="Calibri"/>
                <w:szCs w:val="22"/>
              </w:rPr>
              <w:t>1531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F725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1D88F"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DDA9D6" w14:textId="77777777" w:rsidR="00360FB5" w:rsidRPr="004B1509" w:rsidRDefault="00360FB5" w:rsidP="00553004">
            <w:pPr>
              <w:jc w:val="center"/>
              <w:rPr>
                <w:rFonts w:eastAsia="Calibri"/>
                <w:szCs w:val="22"/>
              </w:rPr>
            </w:pPr>
            <w:r w:rsidRPr="004B1509">
              <w:rPr>
                <w:rFonts w:eastAsia="Calibri"/>
                <w:szCs w:val="22"/>
              </w:rPr>
              <w:t>-</w:t>
            </w:r>
          </w:p>
        </w:tc>
      </w:tr>
      <w:tr w:rsidR="00E60740" w:rsidRPr="00E60740" w14:paraId="4D306B5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4A71283" w14:textId="77777777" w:rsidR="00360FB5" w:rsidRPr="00E6074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7DFF23" w14:textId="77777777" w:rsidR="00360FB5" w:rsidRPr="00E60740" w:rsidRDefault="00360FB5" w:rsidP="00553004">
            <w:pPr>
              <w:rPr>
                <w:rFonts w:eastAsia="Calibri"/>
                <w:szCs w:val="22"/>
              </w:rPr>
            </w:pPr>
            <w:r w:rsidRPr="00E60740">
              <w:rPr>
                <w:rFonts w:eastAsia="Calibri"/>
                <w:szCs w:val="22"/>
              </w:rPr>
              <w:t>ku98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B1A980" w14:textId="77777777" w:rsidR="00360FB5" w:rsidRPr="00E60740" w:rsidRDefault="00360FB5" w:rsidP="00553004">
            <w:pPr>
              <w:rPr>
                <w:rFonts w:eastAsia="Calibri"/>
                <w:szCs w:val="22"/>
              </w:rPr>
            </w:pPr>
            <w:r w:rsidRPr="00E60740">
              <w:rPr>
                <w:rFonts w:eastAsia="Calibri"/>
                <w:szCs w:val="22"/>
              </w:rPr>
              <w:t>Privažiuojamasis kelias prie vandentiekio gręžinio Luciūnų k.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C0476D" w14:textId="45974551" w:rsidR="00360FB5" w:rsidRPr="00E60740" w:rsidRDefault="00BB2D82" w:rsidP="00553004">
            <w:pPr>
              <w:jc w:val="right"/>
              <w:rPr>
                <w:rFonts w:eastAsia="Calibri"/>
                <w:szCs w:val="22"/>
              </w:rPr>
            </w:pPr>
            <w:r w:rsidRPr="00E60740">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80F5B8" w14:textId="77777777" w:rsidR="00360FB5" w:rsidRPr="00E60740" w:rsidRDefault="00360FB5" w:rsidP="00553004">
            <w:pPr>
              <w:jc w:val="right"/>
              <w:rPr>
                <w:rFonts w:eastAsia="Calibri"/>
                <w:szCs w:val="22"/>
              </w:rPr>
            </w:pPr>
            <w:r w:rsidRPr="00E6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F5481" w14:textId="77777777" w:rsidR="00360FB5" w:rsidRPr="00E60740" w:rsidRDefault="00360FB5" w:rsidP="00553004">
            <w:pPr>
              <w:jc w:val="right"/>
              <w:rPr>
                <w:rFonts w:eastAsia="Calibri"/>
                <w:szCs w:val="22"/>
              </w:rPr>
            </w:pPr>
            <w:r w:rsidRPr="00E6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9CFB3" w14:textId="574B10BD" w:rsidR="00360FB5" w:rsidRPr="00E60740" w:rsidRDefault="00BB2D82" w:rsidP="00553004">
            <w:pPr>
              <w:jc w:val="right"/>
              <w:rPr>
                <w:rFonts w:eastAsia="Calibri"/>
                <w:szCs w:val="22"/>
              </w:rPr>
            </w:pPr>
            <w:r w:rsidRPr="00E60740">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1E32A" w14:textId="07A3CC1E" w:rsidR="00360FB5" w:rsidRPr="00E60740" w:rsidRDefault="00BB2D82" w:rsidP="00553004">
            <w:pPr>
              <w:jc w:val="center"/>
              <w:rPr>
                <w:rFonts w:eastAsia="Calibri"/>
                <w:szCs w:val="22"/>
              </w:rPr>
            </w:pPr>
            <w:r w:rsidRPr="00E60740">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D493A1" w14:textId="4EEC5460" w:rsidR="00360FB5" w:rsidRPr="00E60740" w:rsidRDefault="00BB2D82" w:rsidP="00553004">
            <w:pPr>
              <w:jc w:val="center"/>
              <w:rPr>
                <w:rFonts w:eastAsia="Calibri"/>
                <w:szCs w:val="22"/>
              </w:rPr>
            </w:pPr>
            <w:r w:rsidRPr="00E60740">
              <w:rPr>
                <w:rFonts w:eastAsia="Calibri"/>
                <w:szCs w:val="22"/>
              </w:rPr>
              <w:t>4400-6446-9950</w:t>
            </w:r>
          </w:p>
        </w:tc>
      </w:tr>
      <w:tr w:rsidR="00E60740" w:rsidRPr="00E60740" w14:paraId="292B5CE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93D3DB" w14:textId="77777777" w:rsidR="00360FB5" w:rsidRPr="00E6074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33692E" w14:textId="77777777" w:rsidR="00360FB5" w:rsidRPr="00E60740" w:rsidRDefault="00360FB5" w:rsidP="00553004">
            <w:pPr>
              <w:rPr>
                <w:rFonts w:eastAsia="Calibri"/>
                <w:szCs w:val="22"/>
              </w:rPr>
            </w:pPr>
            <w:r w:rsidRPr="00E60740">
              <w:rPr>
                <w:rFonts w:eastAsia="Calibri"/>
                <w:szCs w:val="22"/>
              </w:rPr>
              <w:t>ku99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656BD6A" w14:textId="77777777" w:rsidR="00360FB5" w:rsidRPr="00E60740" w:rsidRDefault="00360FB5" w:rsidP="00553004">
            <w:pPr>
              <w:rPr>
                <w:rFonts w:eastAsia="Calibri"/>
                <w:szCs w:val="22"/>
              </w:rPr>
            </w:pPr>
            <w:r w:rsidRPr="00E60740">
              <w:rPr>
                <w:rFonts w:eastAsia="Calibri"/>
                <w:szCs w:val="22"/>
              </w:rPr>
              <w:t>Privažiuojamasis kelias prie gyvenamųjų namų Navasiolkos k.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AD4BB9" w14:textId="791A9AA7" w:rsidR="00360FB5" w:rsidRPr="00E60740" w:rsidRDefault="00BB2D82" w:rsidP="00553004">
            <w:pPr>
              <w:jc w:val="right"/>
              <w:rPr>
                <w:rFonts w:eastAsia="Calibri"/>
                <w:szCs w:val="22"/>
              </w:rPr>
            </w:pPr>
            <w:r w:rsidRPr="00E60740">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3EC53C" w14:textId="77777777" w:rsidR="00360FB5" w:rsidRPr="00E60740" w:rsidRDefault="00360FB5" w:rsidP="00553004">
            <w:pPr>
              <w:jc w:val="right"/>
              <w:rPr>
                <w:rFonts w:eastAsia="Calibri"/>
                <w:szCs w:val="22"/>
              </w:rPr>
            </w:pPr>
            <w:r w:rsidRPr="00E6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215E25" w14:textId="79737BA3" w:rsidR="00360FB5" w:rsidRPr="00E60740" w:rsidRDefault="00BB2D82" w:rsidP="00553004">
            <w:pPr>
              <w:jc w:val="right"/>
              <w:rPr>
                <w:rFonts w:eastAsia="Calibri"/>
                <w:szCs w:val="22"/>
              </w:rPr>
            </w:pPr>
            <w:r w:rsidRPr="00E60740">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598FF" w14:textId="77777777" w:rsidR="00360FB5" w:rsidRPr="00E60740" w:rsidRDefault="00360FB5" w:rsidP="00553004">
            <w:pPr>
              <w:jc w:val="right"/>
              <w:rPr>
                <w:rFonts w:eastAsia="Calibri"/>
                <w:szCs w:val="22"/>
              </w:rPr>
            </w:pPr>
            <w:r w:rsidRPr="00E60740">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B2351" w14:textId="77777777" w:rsidR="00360FB5" w:rsidRPr="00E60740" w:rsidRDefault="00360FB5" w:rsidP="00553004">
            <w:pPr>
              <w:jc w:val="center"/>
              <w:rPr>
                <w:rFonts w:eastAsia="Calibri"/>
                <w:szCs w:val="22"/>
              </w:rPr>
            </w:pPr>
            <w:r w:rsidRPr="00E6074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368223" w14:textId="15EB9D71" w:rsidR="00360FB5" w:rsidRPr="00E60740" w:rsidRDefault="00BB2D82" w:rsidP="00553004">
            <w:pPr>
              <w:jc w:val="center"/>
              <w:rPr>
                <w:rFonts w:eastAsia="Calibri"/>
                <w:szCs w:val="22"/>
              </w:rPr>
            </w:pPr>
            <w:r w:rsidRPr="00E60740">
              <w:rPr>
                <w:rFonts w:eastAsia="Calibri"/>
                <w:szCs w:val="22"/>
              </w:rPr>
              <w:t>4400-6446-9936</w:t>
            </w:r>
          </w:p>
        </w:tc>
      </w:tr>
      <w:tr w:rsidR="00E60740" w:rsidRPr="00E60740" w14:paraId="1BE63C5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979168" w14:textId="77777777" w:rsidR="00360FB5" w:rsidRPr="00E6074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B24946" w14:textId="77777777" w:rsidR="00360FB5" w:rsidRPr="00E60740" w:rsidRDefault="00360FB5" w:rsidP="00553004">
            <w:pPr>
              <w:rPr>
                <w:rFonts w:eastAsia="Calibri"/>
                <w:szCs w:val="22"/>
              </w:rPr>
            </w:pPr>
            <w:r w:rsidRPr="00E60740">
              <w:rPr>
                <w:rFonts w:eastAsia="Calibri"/>
                <w:szCs w:val="22"/>
              </w:rPr>
              <w:t>ku100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B2046D" w14:textId="77777777" w:rsidR="00360FB5" w:rsidRPr="00E60740" w:rsidRDefault="00360FB5" w:rsidP="00553004">
            <w:pPr>
              <w:rPr>
                <w:rFonts w:eastAsia="Calibri"/>
                <w:szCs w:val="22"/>
              </w:rPr>
            </w:pPr>
            <w:r w:rsidRPr="00E60740">
              <w:rPr>
                <w:rFonts w:eastAsia="Calibri"/>
                <w:szCs w:val="22"/>
              </w:rPr>
              <w:t>Privažiuojamasis kelias prie gyvenamųjų namų Pakeršių k. nuo kelio Nr. ku47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60CF7F" w14:textId="0CABF9C6" w:rsidR="00360FB5" w:rsidRPr="00E60740" w:rsidRDefault="00D63199" w:rsidP="00553004">
            <w:pPr>
              <w:jc w:val="right"/>
              <w:rPr>
                <w:rFonts w:eastAsia="Calibri"/>
                <w:szCs w:val="22"/>
              </w:rPr>
            </w:pPr>
            <w:r w:rsidRPr="00E60740">
              <w:rPr>
                <w:rFonts w:eastAsia="Calibri"/>
                <w:szCs w:val="22"/>
              </w:rPr>
              <w:t xml:space="preserve"> 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50563" w14:textId="77777777" w:rsidR="00360FB5" w:rsidRPr="00E60740" w:rsidRDefault="00360FB5" w:rsidP="00553004">
            <w:pPr>
              <w:jc w:val="right"/>
              <w:rPr>
                <w:rFonts w:eastAsia="Calibri"/>
                <w:szCs w:val="22"/>
              </w:rPr>
            </w:pPr>
            <w:r w:rsidRPr="00E6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CA765" w14:textId="3607532B" w:rsidR="00360FB5" w:rsidRPr="00E60740" w:rsidRDefault="00D63199" w:rsidP="00553004">
            <w:pPr>
              <w:jc w:val="right"/>
              <w:rPr>
                <w:rFonts w:eastAsia="Calibri"/>
                <w:szCs w:val="22"/>
              </w:rPr>
            </w:pPr>
            <w:r w:rsidRPr="00E60740">
              <w:rPr>
                <w:rFonts w:eastAsia="Calibri"/>
                <w:szCs w:val="22"/>
              </w:rPr>
              <w:t>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E8E0F" w14:textId="77777777" w:rsidR="00360FB5" w:rsidRPr="00E60740" w:rsidRDefault="00360FB5" w:rsidP="00553004">
            <w:pPr>
              <w:jc w:val="right"/>
              <w:rPr>
                <w:rFonts w:eastAsia="Calibri"/>
                <w:strike/>
                <w:szCs w:val="22"/>
              </w:rPr>
            </w:pPr>
            <w:r w:rsidRPr="00E60740">
              <w:rPr>
                <w:rFonts w:eastAsia="Calibri"/>
                <w:strike/>
                <w:szCs w:val="22"/>
              </w:rPr>
              <w:t>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C8A0D" w14:textId="77777777" w:rsidR="00360FB5" w:rsidRPr="00E60740" w:rsidRDefault="00360FB5" w:rsidP="00553004">
            <w:pPr>
              <w:jc w:val="center"/>
              <w:rPr>
                <w:rFonts w:eastAsia="Calibri"/>
                <w:szCs w:val="22"/>
              </w:rPr>
            </w:pPr>
            <w:r w:rsidRPr="00E6074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08DBD5" w14:textId="7A279F32" w:rsidR="00360FB5" w:rsidRPr="00E60740" w:rsidRDefault="00D63199" w:rsidP="00553004">
            <w:pPr>
              <w:jc w:val="center"/>
              <w:rPr>
                <w:rFonts w:eastAsia="Calibri"/>
                <w:szCs w:val="22"/>
              </w:rPr>
            </w:pPr>
            <w:r w:rsidRPr="00E60740">
              <w:rPr>
                <w:rFonts w:eastAsia="Calibri"/>
                <w:szCs w:val="22"/>
              </w:rPr>
              <w:t>4400-6459-0692</w:t>
            </w:r>
          </w:p>
        </w:tc>
      </w:tr>
      <w:tr w:rsidR="00E60740" w:rsidRPr="00E60740" w14:paraId="205114D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AA4C345" w14:textId="77777777" w:rsidR="00360FB5" w:rsidRPr="00E6074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E411B8" w14:textId="77777777" w:rsidR="00360FB5" w:rsidRPr="00E60740" w:rsidRDefault="00360FB5" w:rsidP="00553004">
            <w:pPr>
              <w:rPr>
                <w:rFonts w:eastAsia="Calibri"/>
                <w:szCs w:val="22"/>
              </w:rPr>
            </w:pPr>
            <w:r w:rsidRPr="00E60740">
              <w:rPr>
                <w:rFonts w:eastAsia="Calibri"/>
                <w:szCs w:val="22"/>
              </w:rPr>
              <w:t>ku102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88B003" w14:textId="77777777" w:rsidR="00360FB5" w:rsidRPr="00E60740" w:rsidRDefault="00360FB5" w:rsidP="00553004">
            <w:pPr>
              <w:rPr>
                <w:rFonts w:eastAsia="Calibri"/>
                <w:szCs w:val="22"/>
              </w:rPr>
            </w:pPr>
            <w:r w:rsidRPr="00E60740">
              <w:rPr>
                <w:rFonts w:eastAsia="Calibri"/>
                <w:szCs w:val="22"/>
              </w:rPr>
              <w:t>Pravažiuojamasis kelias nuo kelio Nr. A6 iki Medinų vs.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D539B5" w14:textId="77777777" w:rsidR="00360FB5" w:rsidRPr="00E60740" w:rsidRDefault="00360FB5" w:rsidP="00553004">
            <w:pPr>
              <w:jc w:val="right"/>
              <w:rPr>
                <w:rFonts w:eastAsia="Calibri"/>
                <w:szCs w:val="22"/>
              </w:rPr>
            </w:pPr>
            <w:r w:rsidRPr="00E60740">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3ADB2" w14:textId="77777777" w:rsidR="00360FB5" w:rsidRPr="00E60740" w:rsidRDefault="00360FB5" w:rsidP="00553004">
            <w:pPr>
              <w:jc w:val="right"/>
              <w:rPr>
                <w:rFonts w:eastAsia="Calibri"/>
                <w:szCs w:val="22"/>
              </w:rPr>
            </w:pPr>
            <w:r w:rsidRPr="00E6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B5072" w14:textId="77777777" w:rsidR="00360FB5" w:rsidRPr="00E60740" w:rsidRDefault="00360FB5" w:rsidP="00553004">
            <w:pPr>
              <w:jc w:val="right"/>
              <w:rPr>
                <w:rFonts w:eastAsia="Calibri"/>
                <w:szCs w:val="22"/>
              </w:rPr>
            </w:pPr>
            <w:r w:rsidRPr="00E6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49E388" w14:textId="77777777" w:rsidR="00360FB5" w:rsidRPr="00E60740" w:rsidRDefault="00360FB5" w:rsidP="00553004">
            <w:pPr>
              <w:jc w:val="right"/>
              <w:rPr>
                <w:rFonts w:eastAsia="Calibri"/>
                <w:szCs w:val="22"/>
              </w:rPr>
            </w:pPr>
            <w:r w:rsidRPr="00E60740">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AA224" w14:textId="77777777" w:rsidR="00360FB5" w:rsidRPr="00E60740" w:rsidRDefault="00360FB5" w:rsidP="00553004">
            <w:pPr>
              <w:jc w:val="center"/>
              <w:rPr>
                <w:rFonts w:eastAsia="Calibri"/>
                <w:szCs w:val="22"/>
              </w:rPr>
            </w:pPr>
            <w:r w:rsidRPr="00E6074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1AE85E" w14:textId="77777777" w:rsidR="00360FB5" w:rsidRPr="00E60740" w:rsidRDefault="00360FB5" w:rsidP="00553004">
            <w:pPr>
              <w:jc w:val="center"/>
              <w:rPr>
                <w:rFonts w:eastAsia="Calibri"/>
                <w:szCs w:val="22"/>
              </w:rPr>
            </w:pPr>
            <w:r w:rsidRPr="00E60740">
              <w:rPr>
                <w:rFonts w:eastAsia="Calibri"/>
                <w:szCs w:val="22"/>
              </w:rPr>
              <w:t>-</w:t>
            </w:r>
          </w:p>
        </w:tc>
      </w:tr>
      <w:tr w:rsidR="00E60740" w:rsidRPr="00E60740" w14:paraId="7E3E58B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99933C" w14:textId="77777777" w:rsidR="00360FB5" w:rsidRPr="00E6074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B24CCC" w14:textId="77777777" w:rsidR="00360FB5" w:rsidRPr="00E60740" w:rsidRDefault="00360FB5" w:rsidP="00553004">
            <w:pPr>
              <w:rPr>
                <w:rFonts w:eastAsia="Calibri"/>
                <w:szCs w:val="22"/>
              </w:rPr>
            </w:pPr>
            <w:r w:rsidRPr="00E60740">
              <w:rPr>
                <w:rFonts w:eastAsia="Calibri"/>
                <w:szCs w:val="22"/>
              </w:rPr>
              <w:t>ku103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390C71" w14:textId="77777777" w:rsidR="00360FB5" w:rsidRPr="00E60740" w:rsidRDefault="00360FB5" w:rsidP="00553004">
            <w:pPr>
              <w:rPr>
                <w:rFonts w:eastAsia="Calibri"/>
                <w:szCs w:val="22"/>
              </w:rPr>
            </w:pPr>
            <w:r w:rsidRPr="00E60740">
              <w:rPr>
                <w:rFonts w:eastAsia="Calibri"/>
                <w:szCs w:val="22"/>
              </w:rPr>
              <w:t>Privažiuojamasis kelias prie gyvenamųjų namų Dejūnų k. nuo kelio Nr. ku42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9F3F31" w14:textId="77777777" w:rsidR="00360FB5" w:rsidRPr="00E60740" w:rsidRDefault="00360FB5" w:rsidP="00553004">
            <w:pPr>
              <w:jc w:val="right"/>
              <w:rPr>
                <w:rFonts w:eastAsia="Calibri"/>
                <w:szCs w:val="22"/>
              </w:rPr>
            </w:pPr>
            <w:r w:rsidRPr="00E60740">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8031C" w14:textId="77777777" w:rsidR="00360FB5" w:rsidRPr="00E60740" w:rsidRDefault="00360FB5" w:rsidP="00553004">
            <w:pPr>
              <w:jc w:val="right"/>
              <w:rPr>
                <w:rFonts w:eastAsia="Calibri"/>
                <w:szCs w:val="22"/>
              </w:rPr>
            </w:pPr>
            <w:r w:rsidRPr="00E6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C0784" w14:textId="77777777" w:rsidR="00360FB5" w:rsidRPr="00E60740" w:rsidRDefault="00360FB5" w:rsidP="00553004">
            <w:pPr>
              <w:jc w:val="right"/>
              <w:rPr>
                <w:rFonts w:eastAsia="Calibri"/>
                <w:szCs w:val="22"/>
              </w:rPr>
            </w:pPr>
            <w:r w:rsidRPr="00E6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90B3A" w14:textId="77777777" w:rsidR="00360FB5" w:rsidRPr="00E60740" w:rsidRDefault="00360FB5" w:rsidP="00553004">
            <w:pPr>
              <w:jc w:val="right"/>
              <w:rPr>
                <w:rFonts w:eastAsia="Calibri"/>
                <w:szCs w:val="22"/>
              </w:rPr>
            </w:pPr>
            <w:r w:rsidRPr="00E60740">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0735B" w14:textId="77777777" w:rsidR="00360FB5" w:rsidRPr="00E60740" w:rsidRDefault="00360FB5" w:rsidP="00553004">
            <w:pPr>
              <w:jc w:val="center"/>
              <w:rPr>
                <w:rFonts w:eastAsia="Calibri"/>
                <w:szCs w:val="22"/>
              </w:rPr>
            </w:pPr>
            <w:r w:rsidRPr="00E6074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F6483F" w14:textId="77777777" w:rsidR="00360FB5" w:rsidRPr="00E60740" w:rsidRDefault="00360FB5" w:rsidP="00553004">
            <w:pPr>
              <w:jc w:val="center"/>
              <w:rPr>
                <w:rFonts w:eastAsia="Calibri"/>
                <w:szCs w:val="22"/>
              </w:rPr>
            </w:pPr>
            <w:r w:rsidRPr="00E60740">
              <w:rPr>
                <w:rFonts w:eastAsia="Calibri"/>
                <w:szCs w:val="22"/>
              </w:rPr>
              <w:t>-</w:t>
            </w:r>
          </w:p>
        </w:tc>
      </w:tr>
      <w:tr w:rsidR="00E60740" w:rsidRPr="00E60740" w14:paraId="755A27C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DEA81E" w14:textId="77777777" w:rsidR="00360FB5" w:rsidRPr="00E6074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E46AED" w14:textId="77777777" w:rsidR="00360FB5" w:rsidRPr="00E60740" w:rsidRDefault="00360FB5" w:rsidP="00553004">
            <w:pPr>
              <w:rPr>
                <w:rFonts w:eastAsia="Calibri"/>
                <w:szCs w:val="22"/>
              </w:rPr>
            </w:pPr>
            <w:r w:rsidRPr="00E60740">
              <w:rPr>
                <w:rFonts w:eastAsia="Calibri"/>
                <w:szCs w:val="22"/>
              </w:rPr>
              <w:t>ku104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E6F2BE" w14:textId="77777777" w:rsidR="00360FB5" w:rsidRPr="00E60740" w:rsidRDefault="00360FB5" w:rsidP="00553004">
            <w:pPr>
              <w:rPr>
                <w:rFonts w:eastAsia="Calibri"/>
                <w:szCs w:val="22"/>
              </w:rPr>
            </w:pPr>
            <w:r w:rsidRPr="00E60740">
              <w:rPr>
                <w:rFonts w:eastAsia="Calibri"/>
                <w:szCs w:val="22"/>
              </w:rPr>
              <w:t>Privažiuojamasis kelias prie Sargūnų k. nuo Judinio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FB4B65" w14:textId="3C99D335" w:rsidR="00360FB5" w:rsidRPr="00E60740" w:rsidRDefault="00BB2D82" w:rsidP="00553004">
            <w:pPr>
              <w:jc w:val="right"/>
              <w:rPr>
                <w:rFonts w:eastAsia="Calibri"/>
                <w:szCs w:val="22"/>
              </w:rPr>
            </w:pPr>
            <w:r w:rsidRPr="00E60740">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862DF" w14:textId="77777777" w:rsidR="00360FB5" w:rsidRPr="00E60740" w:rsidRDefault="00360FB5" w:rsidP="00553004">
            <w:pPr>
              <w:jc w:val="right"/>
              <w:rPr>
                <w:rFonts w:eastAsia="Calibri"/>
                <w:szCs w:val="22"/>
              </w:rPr>
            </w:pPr>
            <w:r w:rsidRPr="00E6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45BE2F" w14:textId="2F3EC166" w:rsidR="00360FB5" w:rsidRPr="00E60740" w:rsidRDefault="00BB2D82" w:rsidP="00553004">
            <w:pPr>
              <w:jc w:val="right"/>
              <w:rPr>
                <w:rFonts w:eastAsia="Calibri"/>
                <w:szCs w:val="22"/>
              </w:rPr>
            </w:pPr>
            <w:r w:rsidRPr="00E60740">
              <w:rPr>
                <w:rFonts w:eastAsia="Calibri"/>
                <w:szCs w:val="22"/>
              </w:rPr>
              <w:t>339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DDB41" w14:textId="74486D85" w:rsidR="00360FB5" w:rsidRPr="00E60740" w:rsidRDefault="00BB2D82" w:rsidP="00553004">
            <w:pPr>
              <w:jc w:val="right"/>
              <w:rPr>
                <w:rFonts w:eastAsia="Calibri"/>
                <w:szCs w:val="22"/>
              </w:rPr>
            </w:pPr>
            <w:r w:rsidRPr="00E60740">
              <w:rPr>
                <w:rFonts w:eastAsia="Calibri"/>
                <w:szCs w:val="22"/>
              </w:rPr>
              <w:t>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11FB5" w14:textId="199E7C48" w:rsidR="00360FB5" w:rsidRPr="00E60740" w:rsidRDefault="00BB2D82" w:rsidP="00553004">
            <w:pPr>
              <w:jc w:val="center"/>
              <w:rPr>
                <w:rFonts w:eastAsia="Calibri"/>
                <w:szCs w:val="22"/>
              </w:rPr>
            </w:pPr>
            <w:r w:rsidRPr="00E60740">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5A4D73" w14:textId="51E0FD06" w:rsidR="00360FB5" w:rsidRPr="00E60740" w:rsidRDefault="00BB2D82" w:rsidP="00553004">
            <w:pPr>
              <w:jc w:val="center"/>
              <w:rPr>
                <w:rFonts w:eastAsia="Calibri"/>
                <w:szCs w:val="22"/>
              </w:rPr>
            </w:pPr>
            <w:r w:rsidRPr="00E60740">
              <w:rPr>
                <w:rFonts w:eastAsia="Calibri"/>
                <w:szCs w:val="22"/>
              </w:rPr>
              <w:t>4400-6450-6921</w:t>
            </w:r>
          </w:p>
        </w:tc>
      </w:tr>
      <w:tr w:rsidR="00E60740" w:rsidRPr="00E60740" w14:paraId="49E0C7F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EB569B2" w14:textId="77777777" w:rsidR="00360FB5" w:rsidRPr="00E6074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A48823" w14:textId="77777777" w:rsidR="00360FB5" w:rsidRPr="00E60740" w:rsidRDefault="00360FB5" w:rsidP="00553004">
            <w:pPr>
              <w:rPr>
                <w:rFonts w:eastAsia="Calibri"/>
                <w:szCs w:val="22"/>
              </w:rPr>
            </w:pPr>
            <w:r w:rsidRPr="00E60740">
              <w:rPr>
                <w:rFonts w:eastAsia="Calibri"/>
                <w:szCs w:val="22"/>
              </w:rPr>
              <w:t>ku105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078294" w14:textId="77777777" w:rsidR="00360FB5" w:rsidRPr="00E60740" w:rsidRDefault="00360FB5" w:rsidP="00553004">
            <w:pPr>
              <w:rPr>
                <w:rFonts w:eastAsia="Calibri"/>
                <w:szCs w:val="22"/>
              </w:rPr>
            </w:pPr>
            <w:r w:rsidRPr="00E60740">
              <w:rPr>
                <w:rFonts w:eastAsia="Calibri"/>
                <w:szCs w:val="22"/>
              </w:rPr>
              <w:t>Privažiuojamasis kelias prie Desiukiškių k. miško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2935C4" w14:textId="70129E76" w:rsidR="00360FB5" w:rsidRPr="00E60740" w:rsidRDefault="003937F1" w:rsidP="00553004">
            <w:pPr>
              <w:jc w:val="right"/>
              <w:rPr>
                <w:rFonts w:eastAsia="Calibri"/>
                <w:szCs w:val="22"/>
              </w:rPr>
            </w:pPr>
            <w:r w:rsidRPr="00E60740">
              <w:rPr>
                <w:rFonts w:eastAsia="Calibri"/>
                <w:szCs w:val="22"/>
              </w:rPr>
              <w:t> 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07D6A" w14:textId="77777777" w:rsidR="00360FB5" w:rsidRPr="00E60740" w:rsidRDefault="00360FB5" w:rsidP="00553004">
            <w:pPr>
              <w:jc w:val="right"/>
              <w:rPr>
                <w:rFonts w:eastAsia="Calibri"/>
                <w:szCs w:val="22"/>
              </w:rPr>
            </w:pPr>
            <w:r w:rsidRPr="00E6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823DA" w14:textId="6D512D8B" w:rsidR="00360FB5" w:rsidRPr="00E60740" w:rsidRDefault="003937F1" w:rsidP="00553004">
            <w:pPr>
              <w:jc w:val="right"/>
              <w:rPr>
                <w:rFonts w:eastAsia="Calibri"/>
                <w:szCs w:val="22"/>
              </w:rPr>
            </w:pPr>
            <w:r w:rsidRPr="00E60740">
              <w:rPr>
                <w:rFonts w:eastAsia="Calibri"/>
                <w:szCs w:val="22"/>
              </w:rPr>
              <w:t>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41B98" w14:textId="622630E6" w:rsidR="00360FB5" w:rsidRPr="00E60740" w:rsidRDefault="00E60740" w:rsidP="00553004">
            <w:pPr>
              <w:jc w:val="right"/>
              <w:rPr>
                <w:rFonts w:eastAsia="Calibri"/>
                <w:strike/>
                <w:szCs w:val="22"/>
              </w:rPr>
            </w:pPr>
            <w:r w:rsidRPr="00E6074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34EF1" w14:textId="1E5434AD" w:rsidR="00360FB5" w:rsidRPr="00E60740" w:rsidRDefault="003937F1" w:rsidP="00553004">
            <w:pPr>
              <w:jc w:val="center"/>
              <w:rPr>
                <w:rFonts w:eastAsia="Calibri"/>
                <w:szCs w:val="22"/>
              </w:rPr>
            </w:pPr>
            <w:r w:rsidRPr="00E60740">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F83A49" w14:textId="0FF638A1" w:rsidR="00360FB5" w:rsidRPr="00E60740" w:rsidRDefault="003937F1" w:rsidP="00553004">
            <w:pPr>
              <w:jc w:val="center"/>
              <w:rPr>
                <w:rFonts w:eastAsia="Calibri"/>
                <w:szCs w:val="22"/>
              </w:rPr>
            </w:pPr>
            <w:r w:rsidRPr="00E60740">
              <w:rPr>
                <w:rFonts w:eastAsia="Calibri"/>
                <w:szCs w:val="22"/>
              </w:rPr>
              <w:t>4400-6455-4374</w:t>
            </w:r>
          </w:p>
        </w:tc>
      </w:tr>
      <w:tr w:rsidR="00E60740" w:rsidRPr="00E60740" w14:paraId="0F1D4ED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F64AA45" w14:textId="77777777" w:rsidR="00360FB5" w:rsidRPr="00E6074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E4FAD9" w14:textId="77777777" w:rsidR="00360FB5" w:rsidRPr="00E60740" w:rsidRDefault="00360FB5" w:rsidP="00553004">
            <w:pPr>
              <w:rPr>
                <w:rFonts w:eastAsia="Calibri"/>
                <w:szCs w:val="22"/>
              </w:rPr>
            </w:pPr>
            <w:r w:rsidRPr="00E60740">
              <w:rPr>
                <w:rFonts w:eastAsia="Calibri"/>
                <w:szCs w:val="22"/>
              </w:rPr>
              <w:t>ku106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78323E" w14:textId="77777777" w:rsidR="00360FB5" w:rsidRPr="00E60740" w:rsidRDefault="00360FB5" w:rsidP="00553004">
            <w:pPr>
              <w:rPr>
                <w:rFonts w:eastAsia="Calibri"/>
                <w:szCs w:val="22"/>
              </w:rPr>
            </w:pPr>
            <w:r w:rsidRPr="00E60740">
              <w:rPr>
                <w:rFonts w:eastAsia="Calibri"/>
                <w:szCs w:val="22"/>
              </w:rPr>
              <w:t>Privažiuojamasis kelias iki Šiaudinės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2C6571" w14:textId="1F759423" w:rsidR="00360FB5" w:rsidRPr="00E60740" w:rsidRDefault="00BB2D82" w:rsidP="00553004">
            <w:pPr>
              <w:jc w:val="right"/>
              <w:rPr>
                <w:rFonts w:eastAsia="Calibri"/>
                <w:szCs w:val="22"/>
              </w:rPr>
            </w:pPr>
            <w:r w:rsidRPr="00E60740">
              <w:rPr>
                <w:rFonts w:eastAsia="Calibri"/>
                <w:szCs w:val="22"/>
              </w:rPr>
              <w:t xml:space="preserve"> 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C6FA1" w14:textId="2A5E08D9" w:rsidR="00360FB5" w:rsidRPr="00E60740" w:rsidRDefault="00BB2D82" w:rsidP="00553004">
            <w:pPr>
              <w:jc w:val="right"/>
              <w:rPr>
                <w:rFonts w:eastAsia="Calibri"/>
                <w:szCs w:val="22"/>
              </w:rPr>
            </w:pPr>
            <w:r w:rsidRPr="00E60740">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32338" w14:textId="727237C2" w:rsidR="00360FB5" w:rsidRPr="00E60740" w:rsidRDefault="00BB2D82" w:rsidP="00553004">
            <w:pPr>
              <w:jc w:val="right"/>
              <w:rPr>
                <w:rFonts w:eastAsia="Calibri"/>
                <w:szCs w:val="22"/>
              </w:rPr>
            </w:pPr>
            <w:r w:rsidRPr="00E60740">
              <w:rPr>
                <w:rFonts w:eastAsia="Calibri"/>
                <w:szCs w:val="22"/>
              </w:rPr>
              <w:t>619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BAE9DE" w14:textId="6E2ED82B" w:rsidR="00360FB5" w:rsidRPr="00E60740" w:rsidRDefault="00E60740" w:rsidP="00553004">
            <w:pPr>
              <w:jc w:val="right"/>
              <w:rPr>
                <w:rFonts w:eastAsia="Calibri"/>
                <w:strike/>
                <w:szCs w:val="22"/>
              </w:rPr>
            </w:pPr>
            <w:r w:rsidRPr="00E6074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AD145" w14:textId="08C0FFFA" w:rsidR="00360FB5" w:rsidRPr="00E60740" w:rsidRDefault="00BB2D82" w:rsidP="00553004">
            <w:pPr>
              <w:jc w:val="center"/>
              <w:rPr>
                <w:rFonts w:eastAsia="Calibri"/>
                <w:szCs w:val="22"/>
              </w:rPr>
            </w:pPr>
            <w:r w:rsidRPr="00E60740">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2B4C5C" w14:textId="5AC131B9" w:rsidR="00360FB5" w:rsidRPr="00E60740" w:rsidRDefault="00BB2D82" w:rsidP="00553004">
            <w:pPr>
              <w:jc w:val="center"/>
              <w:rPr>
                <w:rFonts w:eastAsia="Calibri"/>
                <w:szCs w:val="22"/>
              </w:rPr>
            </w:pPr>
            <w:r w:rsidRPr="00E60740">
              <w:rPr>
                <w:rFonts w:eastAsia="Calibri"/>
                <w:szCs w:val="22"/>
              </w:rPr>
              <w:t>4400-6455-4352</w:t>
            </w:r>
          </w:p>
        </w:tc>
      </w:tr>
      <w:tr w:rsidR="00E60740" w:rsidRPr="00E60740" w14:paraId="72E28BC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266A41C" w14:textId="77777777" w:rsidR="00360FB5" w:rsidRPr="00E6074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B2B8BC" w14:textId="77777777" w:rsidR="00360FB5" w:rsidRPr="00E60740" w:rsidRDefault="00360FB5" w:rsidP="00553004">
            <w:pPr>
              <w:rPr>
                <w:rFonts w:eastAsia="Calibri"/>
                <w:szCs w:val="22"/>
              </w:rPr>
            </w:pPr>
            <w:r w:rsidRPr="00E60740">
              <w:rPr>
                <w:rFonts w:eastAsia="Calibri"/>
                <w:szCs w:val="22"/>
              </w:rPr>
              <w:t>ku107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65FA28" w14:textId="77777777" w:rsidR="00360FB5" w:rsidRPr="00E60740" w:rsidRDefault="00360FB5" w:rsidP="00553004">
            <w:pPr>
              <w:rPr>
                <w:rFonts w:eastAsia="Calibri"/>
                <w:szCs w:val="22"/>
              </w:rPr>
            </w:pPr>
            <w:r w:rsidRPr="00E60740">
              <w:rPr>
                <w:rFonts w:eastAsia="Calibri"/>
                <w:szCs w:val="22"/>
              </w:rPr>
              <w:t>Privažiuojamasis kelias prie gamybinių pastatų Gražiavietės k. nuo kelio Nr. 1225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3AC604" w14:textId="77777777" w:rsidR="00360FB5" w:rsidRPr="00E60740" w:rsidRDefault="00360FB5" w:rsidP="00553004">
            <w:pPr>
              <w:jc w:val="right"/>
              <w:rPr>
                <w:rFonts w:eastAsia="Calibri"/>
                <w:szCs w:val="22"/>
              </w:rPr>
            </w:pPr>
            <w:r w:rsidRPr="00E60740">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B8077" w14:textId="77777777" w:rsidR="00360FB5" w:rsidRPr="00E60740" w:rsidRDefault="00360FB5" w:rsidP="00553004">
            <w:pPr>
              <w:jc w:val="right"/>
              <w:rPr>
                <w:rFonts w:eastAsia="Calibri"/>
                <w:szCs w:val="22"/>
              </w:rPr>
            </w:pPr>
            <w:r w:rsidRPr="00E6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C1632" w14:textId="77777777" w:rsidR="00360FB5" w:rsidRPr="00E60740" w:rsidRDefault="00360FB5" w:rsidP="00553004">
            <w:pPr>
              <w:jc w:val="right"/>
              <w:rPr>
                <w:rFonts w:eastAsia="Calibri"/>
                <w:szCs w:val="22"/>
              </w:rPr>
            </w:pPr>
            <w:r w:rsidRPr="00E60740">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C4225" w14:textId="77777777" w:rsidR="00360FB5" w:rsidRPr="00E60740" w:rsidRDefault="00360FB5" w:rsidP="00553004">
            <w:pPr>
              <w:jc w:val="right"/>
              <w:rPr>
                <w:rFonts w:eastAsia="Calibri"/>
                <w:szCs w:val="22"/>
              </w:rPr>
            </w:pPr>
            <w:r w:rsidRPr="00E6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2784F" w14:textId="77777777" w:rsidR="00360FB5" w:rsidRPr="00E60740" w:rsidRDefault="00360FB5" w:rsidP="00553004">
            <w:pPr>
              <w:jc w:val="center"/>
              <w:rPr>
                <w:rFonts w:eastAsia="Calibri"/>
                <w:szCs w:val="22"/>
              </w:rPr>
            </w:pPr>
            <w:r w:rsidRPr="00E6074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0E33B6" w14:textId="77777777" w:rsidR="00360FB5" w:rsidRPr="00E60740" w:rsidRDefault="00360FB5" w:rsidP="00553004">
            <w:pPr>
              <w:jc w:val="center"/>
              <w:rPr>
                <w:rFonts w:eastAsia="Calibri"/>
                <w:szCs w:val="22"/>
              </w:rPr>
            </w:pPr>
            <w:r w:rsidRPr="00E60740">
              <w:rPr>
                <w:rFonts w:eastAsia="Calibri"/>
                <w:szCs w:val="22"/>
              </w:rPr>
              <w:t>4400-5679-7027</w:t>
            </w:r>
          </w:p>
        </w:tc>
      </w:tr>
      <w:tr w:rsidR="00E60740" w:rsidRPr="00E60740" w14:paraId="38CA893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18659E" w14:textId="77777777" w:rsidR="00360FB5" w:rsidRPr="00E6074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FF5E00" w14:textId="77777777" w:rsidR="00360FB5" w:rsidRPr="00E60740" w:rsidRDefault="00360FB5" w:rsidP="00553004">
            <w:pPr>
              <w:rPr>
                <w:rFonts w:eastAsia="Calibri"/>
                <w:szCs w:val="22"/>
              </w:rPr>
            </w:pPr>
            <w:r w:rsidRPr="00E60740">
              <w:rPr>
                <w:rFonts w:eastAsia="Calibri"/>
                <w:szCs w:val="22"/>
              </w:rPr>
              <w:t>ku108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C60CBB" w14:textId="77777777" w:rsidR="00360FB5" w:rsidRPr="00E60740" w:rsidRDefault="00360FB5" w:rsidP="00553004">
            <w:pPr>
              <w:rPr>
                <w:rFonts w:eastAsia="Calibri"/>
                <w:szCs w:val="22"/>
              </w:rPr>
            </w:pPr>
            <w:r w:rsidRPr="00E60740">
              <w:rPr>
                <w:rFonts w:eastAsia="Calibri"/>
                <w:szCs w:val="22"/>
              </w:rPr>
              <w:t>Privažiuojamasis kelias prie Plaštakos upelio, Plaštakos k. nuo kelio Nr. 4805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E31688" w14:textId="09F43E52" w:rsidR="00360FB5" w:rsidRPr="00E60740" w:rsidRDefault="00BB2D82" w:rsidP="00553004">
            <w:pPr>
              <w:jc w:val="right"/>
              <w:rPr>
                <w:rFonts w:eastAsia="Calibri"/>
                <w:szCs w:val="22"/>
              </w:rPr>
            </w:pPr>
            <w:r w:rsidRPr="00E60740">
              <w:rPr>
                <w:rFonts w:eastAsia="Calibri"/>
                <w:szCs w:val="22"/>
              </w:rPr>
              <w:t>317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E44CE1" w14:textId="77777777" w:rsidR="00360FB5" w:rsidRPr="00E60740" w:rsidRDefault="00360FB5" w:rsidP="00553004">
            <w:pPr>
              <w:jc w:val="right"/>
              <w:rPr>
                <w:rFonts w:eastAsia="Calibri"/>
                <w:szCs w:val="22"/>
              </w:rPr>
            </w:pPr>
            <w:r w:rsidRPr="00E6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615C1" w14:textId="772ECF5E" w:rsidR="00360FB5" w:rsidRPr="00E60740" w:rsidRDefault="00BB2D82" w:rsidP="00553004">
            <w:pPr>
              <w:jc w:val="right"/>
              <w:rPr>
                <w:rFonts w:eastAsia="Calibri"/>
                <w:szCs w:val="22"/>
              </w:rPr>
            </w:pPr>
            <w:r w:rsidRPr="00E60740">
              <w:rPr>
                <w:rFonts w:eastAsia="Calibri"/>
                <w:szCs w:val="22"/>
              </w:rPr>
              <w:t>317</w:t>
            </w:r>
          </w:p>
        </w:tc>
        <w:tc>
          <w:tcPr>
            <w:tcW w:w="1133" w:type="dxa"/>
            <w:tcBorders>
              <w:top w:val="single" w:sz="4" w:space="0" w:color="auto"/>
              <w:left w:val="single" w:sz="4" w:space="0" w:color="auto"/>
              <w:bottom w:val="single" w:sz="4" w:space="0" w:color="auto"/>
              <w:right w:val="single" w:sz="4" w:space="0" w:color="auto"/>
            </w:tcBorders>
            <w:vAlign w:val="center"/>
          </w:tcPr>
          <w:p w14:paraId="4F5D4190" w14:textId="1627EA0D" w:rsidR="00360FB5" w:rsidRPr="00E60740" w:rsidRDefault="00E60740" w:rsidP="00553004">
            <w:pPr>
              <w:jc w:val="right"/>
              <w:rPr>
                <w:rFonts w:eastAsia="Calibri"/>
                <w:strike/>
                <w:szCs w:val="22"/>
              </w:rPr>
            </w:pPr>
            <w:r w:rsidRPr="00E6074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910D9" w14:textId="77777777" w:rsidR="00360FB5" w:rsidRPr="00E60740" w:rsidRDefault="00360FB5" w:rsidP="00553004">
            <w:pPr>
              <w:jc w:val="center"/>
              <w:rPr>
                <w:rFonts w:eastAsia="Calibri"/>
                <w:szCs w:val="22"/>
              </w:rPr>
            </w:pPr>
            <w:r w:rsidRPr="00E6074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F81F03" w14:textId="18603761" w:rsidR="00360FB5" w:rsidRPr="00E60740" w:rsidRDefault="00BB2D82" w:rsidP="00553004">
            <w:pPr>
              <w:jc w:val="center"/>
              <w:rPr>
                <w:rFonts w:eastAsia="Calibri"/>
                <w:szCs w:val="22"/>
              </w:rPr>
            </w:pPr>
            <w:r w:rsidRPr="00E60740">
              <w:rPr>
                <w:rFonts w:eastAsia="Calibri"/>
                <w:szCs w:val="22"/>
              </w:rPr>
              <w:t>4400-6446-9746</w:t>
            </w:r>
          </w:p>
        </w:tc>
      </w:tr>
      <w:tr w:rsidR="00E60740" w:rsidRPr="00E60740" w14:paraId="72695DE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CFDBAC6" w14:textId="77777777" w:rsidR="00360FB5" w:rsidRPr="00E6074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F30A95" w14:textId="77777777" w:rsidR="00360FB5" w:rsidRPr="00E60740" w:rsidRDefault="00360FB5" w:rsidP="00553004">
            <w:pPr>
              <w:rPr>
                <w:rFonts w:eastAsia="Calibri"/>
                <w:szCs w:val="22"/>
              </w:rPr>
            </w:pPr>
            <w:r w:rsidRPr="00E60740">
              <w:rPr>
                <w:rFonts w:eastAsia="Calibri"/>
                <w:szCs w:val="22"/>
              </w:rPr>
              <w:t>ku109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E9C900" w14:textId="77777777" w:rsidR="00360FB5" w:rsidRPr="00E60740" w:rsidRDefault="00360FB5" w:rsidP="00553004">
            <w:pPr>
              <w:rPr>
                <w:rFonts w:eastAsia="Calibri"/>
                <w:szCs w:val="22"/>
              </w:rPr>
            </w:pPr>
            <w:r w:rsidRPr="00E60740">
              <w:rPr>
                <w:rFonts w:eastAsia="Calibri"/>
                <w:szCs w:val="22"/>
              </w:rPr>
              <w:t>Privažiuojamasis kelias prie gyvenamųjų namų nuo Užunvėžių g., Užunvėžių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D0DACA" w14:textId="7A078F40" w:rsidR="00360FB5" w:rsidRPr="00E60740" w:rsidRDefault="000D53E8" w:rsidP="00553004">
            <w:pPr>
              <w:jc w:val="right"/>
              <w:rPr>
                <w:rFonts w:eastAsia="Calibri"/>
                <w:szCs w:val="22"/>
              </w:rPr>
            </w:pPr>
            <w:r w:rsidRPr="00E60740">
              <w:rPr>
                <w:rFonts w:eastAsia="Calibri"/>
                <w:szCs w:val="22"/>
              </w:rPr>
              <w:t> 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676C4" w14:textId="77777777" w:rsidR="00360FB5" w:rsidRPr="00E60740" w:rsidRDefault="00360FB5" w:rsidP="00553004">
            <w:pPr>
              <w:jc w:val="right"/>
              <w:rPr>
                <w:rFonts w:eastAsia="Calibri"/>
                <w:szCs w:val="22"/>
              </w:rPr>
            </w:pPr>
            <w:r w:rsidRPr="00E6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E6E895" w14:textId="1D3C87A3" w:rsidR="00360FB5" w:rsidRPr="00E60740" w:rsidRDefault="000D53E8" w:rsidP="00553004">
            <w:pPr>
              <w:jc w:val="right"/>
              <w:rPr>
                <w:rFonts w:eastAsia="Calibri"/>
                <w:szCs w:val="22"/>
              </w:rPr>
            </w:pPr>
            <w:r w:rsidRPr="00E60740">
              <w:rPr>
                <w:rFonts w:eastAsia="Calibri"/>
                <w:szCs w:val="22"/>
              </w:rPr>
              <w:t>122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75A2DA" w14:textId="0F0F84B0" w:rsidR="00360FB5" w:rsidRPr="00E60740" w:rsidRDefault="000D53E8" w:rsidP="00553004">
            <w:pPr>
              <w:jc w:val="right"/>
              <w:rPr>
                <w:rFonts w:eastAsia="Calibri"/>
                <w:szCs w:val="22"/>
              </w:rPr>
            </w:pPr>
            <w:r w:rsidRPr="00E60740">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F55DAF" w14:textId="77777777" w:rsidR="00360FB5" w:rsidRPr="00E60740" w:rsidRDefault="00360FB5" w:rsidP="00553004">
            <w:pPr>
              <w:jc w:val="center"/>
              <w:rPr>
                <w:rFonts w:eastAsia="Calibri"/>
                <w:szCs w:val="22"/>
              </w:rPr>
            </w:pPr>
            <w:r w:rsidRPr="00E6074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17F045" w14:textId="221BB5CD" w:rsidR="00360FB5" w:rsidRPr="00E60740" w:rsidRDefault="000D53E8" w:rsidP="00553004">
            <w:pPr>
              <w:jc w:val="center"/>
              <w:rPr>
                <w:rFonts w:eastAsia="Calibri"/>
                <w:szCs w:val="22"/>
              </w:rPr>
            </w:pPr>
            <w:r w:rsidRPr="00E60740">
              <w:rPr>
                <w:rFonts w:eastAsia="Calibri"/>
                <w:szCs w:val="22"/>
              </w:rPr>
              <w:t>4400-6455-4396</w:t>
            </w:r>
          </w:p>
        </w:tc>
      </w:tr>
      <w:tr w:rsidR="00360FB5" w:rsidRPr="004B1509" w14:paraId="4505617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F447B20"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345F8E" w14:textId="77777777" w:rsidR="00360FB5" w:rsidRPr="004B1509" w:rsidRDefault="00360FB5" w:rsidP="00553004">
            <w:pPr>
              <w:rPr>
                <w:rFonts w:eastAsia="Calibri"/>
                <w:szCs w:val="22"/>
              </w:rPr>
            </w:pPr>
            <w:r w:rsidRPr="004B1509">
              <w:rPr>
                <w:rFonts w:eastAsia="Calibri"/>
                <w:szCs w:val="22"/>
              </w:rPr>
              <w:t>ku110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4297C4" w14:textId="77777777" w:rsidR="00360FB5" w:rsidRPr="004B1509" w:rsidRDefault="00360FB5" w:rsidP="00553004">
            <w:pPr>
              <w:rPr>
                <w:rFonts w:eastAsia="Calibri"/>
                <w:szCs w:val="22"/>
              </w:rPr>
            </w:pPr>
            <w:r w:rsidRPr="004B1509">
              <w:rPr>
                <w:rFonts w:eastAsia="Calibri"/>
                <w:szCs w:val="22"/>
              </w:rPr>
              <w:t>Privažiuojamasis kelias prie Virintos upės, Šližių k. nuo kelio Nr. ku26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C4F121" w14:textId="77777777" w:rsidR="00360FB5" w:rsidRPr="004B1509" w:rsidRDefault="00360FB5" w:rsidP="00553004">
            <w:pPr>
              <w:jc w:val="right"/>
              <w:rPr>
                <w:rFonts w:eastAsia="Calibri"/>
                <w:szCs w:val="22"/>
              </w:rPr>
            </w:pPr>
            <w:r w:rsidRPr="004B1509">
              <w:rPr>
                <w:rFonts w:eastAsia="Calibri"/>
                <w:szCs w:val="22"/>
              </w:rPr>
              <w:t>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6337F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65A777"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63954" w14:textId="77777777" w:rsidR="00360FB5" w:rsidRPr="004B1509" w:rsidRDefault="00360FB5" w:rsidP="00553004">
            <w:pPr>
              <w:jc w:val="right"/>
              <w:rPr>
                <w:rFonts w:eastAsia="Calibri"/>
                <w:bCs/>
                <w:szCs w:val="22"/>
              </w:rPr>
            </w:pPr>
            <w:r w:rsidRPr="004B1509">
              <w:rPr>
                <w:rFonts w:eastAsia="Calibri"/>
                <w:bCs/>
                <w:szCs w:val="22"/>
              </w:rPr>
              <w:t>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620EBA"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DBD84B"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5A8F491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A787F6C"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BD3BBB" w14:textId="77777777" w:rsidR="00360FB5" w:rsidRPr="004B1509" w:rsidRDefault="00360FB5" w:rsidP="00553004">
            <w:pPr>
              <w:rPr>
                <w:rFonts w:eastAsia="Calibri"/>
                <w:szCs w:val="22"/>
              </w:rPr>
            </w:pPr>
            <w:r w:rsidRPr="004B1509">
              <w:rPr>
                <w:rFonts w:eastAsia="Calibri"/>
                <w:szCs w:val="22"/>
              </w:rPr>
              <w:t>ku111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A96B8C" w14:textId="77777777" w:rsidR="00360FB5" w:rsidRPr="004B1509" w:rsidRDefault="00360FB5" w:rsidP="00553004">
            <w:pPr>
              <w:rPr>
                <w:rFonts w:eastAsia="Calibri"/>
                <w:szCs w:val="22"/>
              </w:rPr>
            </w:pPr>
            <w:r w:rsidRPr="004B1509">
              <w:rPr>
                <w:rFonts w:eastAsia="Calibri"/>
                <w:szCs w:val="22"/>
              </w:rPr>
              <w:t>Privažiuojamasis kelias prie gyvenamųjų namų Vajos vs. nuo kelio Nr. ku1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8FA203" w14:textId="77777777" w:rsidR="00360FB5" w:rsidRPr="004B1509" w:rsidRDefault="00360FB5" w:rsidP="00553004">
            <w:pPr>
              <w:jc w:val="right"/>
              <w:rPr>
                <w:rFonts w:eastAsia="Calibri"/>
                <w:szCs w:val="22"/>
              </w:rPr>
            </w:pPr>
            <w:r w:rsidRPr="004B1509">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74A3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72D5E"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4660F" w14:textId="77777777" w:rsidR="00360FB5" w:rsidRPr="004B1509" w:rsidRDefault="00360FB5" w:rsidP="00553004">
            <w:pPr>
              <w:jc w:val="right"/>
              <w:rPr>
                <w:rFonts w:eastAsia="Calibri"/>
                <w:bCs/>
                <w:szCs w:val="22"/>
              </w:rPr>
            </w:pPr>
            <w:r w:rsidRPr="004B1509">
              <w:rPr>
                <w:rFonts w:eastAsia="Calibri"/>
                <w:bCs/>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1C317A"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A301F7"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73703D6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F46BB2"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D4722A" w14:textId="77777777" w:rsidR="00360FB5" w:rsidRPr="004B1509" w:rsidRDefault="00360FB5" w:rsidP="00553004">
            <w:pPr>
              <w:rPr>
                <w:rFonts w:eastAsia="Calibri"/>
                <w:szCs w:val="22"/>
              </w:rPr>
            </w:pPr>
            <w:r w:rsidRPr="004B1509">
              <w:rPr>
                <w:rFonts w:eastAsia="Calibri"/>
                <w:szCs w:val="22"/>
              </w:rPr>
              <w:t>ku112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2CA1AF" w14:textId="77777777" w:rsidR="00360FB5" w:rsidRPr="004B1509" w:rsidRDefault="00360FB5" w:rsidP="00553004">
            <w:pPr>
              <w:rPr>
                <w:rFonts w:eastAsia="Calibri"/>
                <w:szCs w:val="22"/>
              </w:rPr>
            </w:pPr>
            <w:r w:rsidRPr="004B1509">
              <w:rPr>
                <w:rFonts w:eastAsia="Calibri"/>
                <w:szCs w:val="22"/>
              </w:rPr>
              <w:t>Privažiuojamasis kelias prie gyvenamųjų namų Janapolio k. nuo kelio Nr. 1218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4363AF" w14:textId="77777777" w:rsidR="00360FB5" w:rsidRPr="004B1509" w:rsidRDefault="00360FB5" w:rsidP="00553004">
            <w:pPr>
              <w:jc w:val="right"/>
              <w:rPr>
                <w:rFonts w:eastAsia="Calibri"/>
                <w:szCs w:val="22"/>
              </w:rPr>
            </w:pPr>
            <w:r w:rsidRPr="004B1509">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3F16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04160"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8D49F" w14:textId="77777777" w:rsidR="00360FB5" w:rsidRPr="004B1509" w:rsidRDefault="00360FB5" w:rsidP="00553004">
            <w:pPr>
              <w:jc w:val="right"/>
              <w:rPr>
                <w:rFonts w:eastAsia="Calibri"/>
                <w:bCs/>
                <w:szCs w:val="22"/>
              </w:rPr>
            </w:pPr>
            <w:r w:rsidRPr="004B1509">
              <w:rPr>
                <w:rFonts w:eastAsia="Calibri"/>
                <w:bCs/>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19BF3"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8877FF"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7E3217F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3EF9555"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40AD15" w14:textId="77777777" w:rsidR="00360FB5" w:rsidRPr="004B1509" w:rsidRDefault="00360FB5" w:rsidP="00553004">
            <w:pPr>
              <w:rPr>
                <w:rFonts w:eastAsia="Calibri"/>
                <w:szCs w:val="22"/>
              </w:rPr>
            </w:pPr>
            <w:r w:rsidRPr="004B1509">
              <w:rPr>
                <w:rFonts w:eastAsia="Calibri"/>
                <w:szCs w:val="22"/>
              </w:rPr>
              <w:t>ku113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3CB1E2" w14:textId="77777777" w:rsidR="00360FB5" w:rsidRPr="004B1509" w:rsidRDefault="00360FB5" w:rsidP="00553004">
            <w:pPr>
              <w:rPr>
                <w:rFonts w:eastAsia="Calibri"/>
                <w:szCs w:val="22"/>
              </w:rPr>
            </w:pPr>
            <w:r w:rsidRPr="004B1509">
              <w:rPr>
                <w:rFonts w:eastAsia="Calibri"/>
                <w:szCs w:val="22"/>
              </w:rPr>
              <w:t>Pravažiuojamasis kelias nuo Lašupio k. iki Užušilių k. pilkapyno</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080E7DE" w14:textId="77777777" w:rsidR="00360FB5" w:rsidRPr="004B1509" w:rsidRDefault="00360FB5" w:rsidP="00553004">
            <w:pPr>
              <w:jc w:val="right"/>
              <w:rPr>
                <w:rFonts w:eastAsia="Calibri"/>
                <w:szCs w:val="22"/>
              </w:rPr>
            </w:pPr>
            <w:r w:rsidRPr="004B1509">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C156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DDDD86"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880DA2" w14:textId="77777777" w:rsidR="00360FB5" w:rsidRPr="004B1509" w:rsidRDefault="00360FB5" w:rsidP="00553004">
            <w:pPr>
              <w:jc w:val="right"/>
              <w:rPr>
                <w:rFonts w:eastAsia="Calibri"/>
                <w:bCs/>
                <w:szCs w:val="22"/>
              </w:rPr>
            </w:pPr>
            <w:r w:rsidRPr="004B1509">
              <w:rPr>
                <w:rFonts w:eastAsia="Calibri"/>
                <w:bCs/>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FE34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3F1C6B" w14:textId="77777777" w:rsidR="00360FB5" w:rsidRPr="004B1509" w:rsidRDefault="00360FB5" w:rsidP="00553004">
            <w:pPr>
              <w:jc w:val="center"/>
              <w:rPr>
                <w:rFonts w:eastAsia="Calibri"/>
                <w:bCs/>
                <w:szCs w:val="22"/>
              </w:rPr>
            </w:pPr>
            <w:r w:rsidRPr="004B1509">
              <w:rPr>
                <w:rFonts w:eastAsia="Calibri"/>
                <w:bCs/>
                <w:szCs w:val="22"/>
              </w:rPr>
              <w:t>-</w:t>
            </w:r>
          </w:p>
        </w:tc>
      </w:tr>
      <w:tr w:rsidR="00687B8D" w:rsidRPr="00687B8D" w14:paraId="2A3D763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CF9DC0" w14:textId="77777777" w:rsidR="00360FB5" w:rsidRPr="00687B8D"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E3C25D" w14:textId="77777777" w:rsidR="00360FB5" w:rsidRPr="00687B8D" w:rsidRDefault="00360FB5" w:rsidP="00553004">
            <w:pPr>
              <w:rPr>
                <w:rFonts w:eastAsia="Calibri"/>
                <w:szCs w:val="22"/>
              </w:rPr>
            </w:pPr>
            <w:r w:rsidRPr="00687B8D">
              <w:rPr>
                <w:rFonts w:eastAsia="Calibri"/>
                <w:szCs w:val="22"/>
              </w:rPr>
              <w:t>ku114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A44E0A" w14:textId="77777777" w:rsidR="00360FB5" w:rsidRPr="00687B8D" w:rsidRDefault="00360FB5" w:rsidP="00553004">
            <w:pPr>
              <w:rPr>
                <w:rFonts w:eastAsia="Calibri"/>
                <w:szCs w:val="22"/>
              </w:rPr>
            </w:pPr>
            <w:r w:rsidRPr="00687B8D">
              <w:rPr>
                <w:rFonts w:eastAsia="Calibri"/>
                <w:szCs w:val="22"/>
              </w:rPr>
              <w:t>Pravažiuojamasis kelias iki kultūros paveldo sodybų Pavirinčių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52B0D3" w14:textId="1C9689D0" w:rsidR="00360FB5" w:rsidRPr="00687B8D" w:rsidRDefault="009776D7" w:rsidP="00553004">
            <w:pPr>
              <w:jc w:val="right"/>
              <w:rPr>
                <w:rFonts w:eastAsia="Calibri"/>
                <w:szCs w:val="22"/>
              </w:rPr>
            </w:pPr>
            <w:r w:rsidRPr="00687B8D">
              <w:rPr>
                <w:rFonts w:eastAsia="Calibri"/>
                <w:szCs w:val="22"/>
              </w:rPr>
              <w:t>552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56444D"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719EA" w14:textId="4B0516A7" w:rsidR="00360FB5" w:rsidRPr="00687B8D" w:rsidRDefault="009776D7" w:rsidP="00553004">
            <w:pPr>
              <w:jc w:val="right"/>
              <w:rPr>
                <w:rFonts w:eastAsia="Calibri"/>
                <w:szCs w:val="22"/>
              </w:rPr>
            </w:pPr>
            <w:r w:rsidRPr="00687B8D">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9D49E" w14:textId="5631A5C3" w:rsidR="00360FB5" w:rsidRPr="00687B8D" w:rsidRDefault="009776D7" w:rsidP="00553004">
            <w:pPr>
              <w:jc w:val="right"/>
              <w:rPr>
                <w:rFonts w:eastAsia="Calibri"/>
                <w:szCs w:val="22"/>
              </w:rPr>
            </w:pPr>
            <w:r w:rsidRPr="00687B8D">
              <w:rPr>
                <w:rFonts w:eastAsia="Calibri"/>
                <w:szCs w:val="22"/>
              </w:rPr>
              <w:t>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E6420" w14:textId="77777777" w:rsidR="00360FB5" w:rsidRPr="00687B8D" w:rsidRDefault="00360FB5" w:rsidP="00553004">
            <w:pPr>
              <w:jc w:val="center"/>
              <w:rPr>
                <w:rFonts w:eastAsia="Calibri"/>
                <w:szCs w:val="22"/>
              </w:rPr>
            </w:pPr>
            <w:r w:rsidRPr="00687B8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340F58" w14:textId="5B9A5AC7" w:rsidR="00360FB5" w:rsidRPr="00687B8D" w:rsidRDefault="009776D7" w:rsidP="00553004">
            <w:pPr>
              <w:jc w:val="center"/>
              <w:rPr>
                <w:rFonts w:eastAsia="Calibri"/>
                <w:szCs w:val="22"/>
              </w:rPr>
            </w:pPr>
            <w:r w:rsidRPr="00687B8D">
              <w:rPr>
                <w:rFonts w:eastAsia="Calibri"/>
                <w:szCs w:val="22"/>
              </w:rPr>
              <w:t>4400-6462-1167</w:t>
            </w:r>
          </w:p>
        </w:tc>
      </w:tr>
      <w:tr w:rsidR="00687B8D" w:rsidRPr="00687B8D" w14:paraId="34D70E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2ECEE41" w14:textId="77777777" w:rsidR="00360FB5" w:rsidRPr="00687B8D"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7CF806" w14:textId="77777777" w:rsidR="00360FB5" w:rsidRPr="00687B8D" w:rsidRDefault="00360FB5" w:rsidP="00553004">
            <w:pPr>
              <w:rPr>
                <w:rFonts w:eastAsia="Calibri"/>
                <w:szCs w:val="22"/>
              </w:rPr>
            </w:pPr>
            <w:r w:rsidRPr="00687B8D">
              <w:rPr>
                <w:rFonts w:eastAsia="Calibri"/>
                <w:szCs w:val="22"/>
              </w:rPr>
              <w:t>ku115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43D1CD" w14:textId="77777777" w:rsidR="00360FB5" w:rsidRPr="00687B8D" w:rsidRDefault="00360FB5" w:rsidP="00553004">
            <w:pPr>
              <w:rPr>
                <w:rFonts w:eastAsia="Calibri"/>
                <w:szCs w:val="22"/>
              </w:rPr>
            </w:pPr>
            <w:r w:rsidRPr="00687B8D">
              <w:rPr>
                <w:rFonts w:eastAsia="Calibri"/>
                <w:szCs w:val="22"/>
              </w:rPr>
              <w:t>Privažiuojamasis kelias prie gyvenamųjų namų Pavirinčių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D47438" w14:textId="49B10254" w:rsidR="00360FB5" w:rsidRPr="00687B8D" w:rsidRDefault="00346CAE" w:rsidP="00553004">
            <w:pPr>
              <w:jc w:val="right"/>
              <w:rPr>
                <w:rFonts w:eastAsia="Calibri"/>
                <w:szCs w:val="22"/>
              </w:rPr>
            </w:pPr>
            <w:r w:rsidRPr="00687B8D">
              <w:rPr>
                <w:rFonts w:eastAsia="Calibri"/>
                <w:szCs w:val="22"/>
              </w:rPr>
              <w:t>386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B84E0"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55B05" w14:textId="3443F541" w:rsidR="00360FB5" w:rsidRPr="00687B8D" w:rsidRDefault="00346CAE" w:rsidP="00553004">
            <w:pPr>
              <w:jc w:val="right"/>
              <w:rPr>
                <w:rFonts w:eastAsia="Calibri"/>
                <w:szCs w:val="22"/>
              </w:rPr>
            </w:pPr>
            <w:r w:rsidRPr="00687B8D">
              <w:rPr>
                <w:rFonts w:eastAsia="Calibri"/>
                <w:szCs w:val="22"/>
              </w:rPr>
              <w:t>386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A199E6" w14:textId="5E746421" w:rsidR="00360FB5" w:rsidRPr="00687B8D" w:rsidRDefault="005A0846" w:rsidP="00553004">
            <w:pPr>
              <w:jc w:val="right"/>
              <w:rPr>
                <w:rFonts w:eastAsia="Calibri"/>
                <w:strike/>
                <w:szCs w:val="22"/>
              </w:rPr>
            </w:pPr>
            <w:r w:rsidRPr="00687B8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9C02E" w14:textId="45667476" w:rsidR="00360FB5" w:rsidRPr="00687B8D" w:rsidRDefault="00346CAE" w:rsidP="00553004">
            <w:pPr>
              <w:jc w:val="center"/>
              <w:rPr>
                <w:rFonts w:eastAsia="Calibri"/>
                <w:szCs w:val="22"/>
              </w:rPr>
            </w:pPr>
            <w:r w:rsidRPr="00687B8D">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6E8453" w14:textId="7E81F43F" w:rsidR="00360FB5" w:rsidRPr="00687B8D" w:rsidRDefault="00346CAE" w:rsidP="00553004">
            <w:pPr>
              <w:jc w:val="center"/>
              <w:rPr>
                <w:rFonts w:eastAsia="Calibri"/>
                <w:szCs w:val="22"/>
              </w:rPr>
            </w:pPr>
            <w:r w:rsidRPr="00687B8D">
              <w:rPr>
                <w:rFonts w:eastAsia="Calibri"/>
                <w:szCs w:val="22"/>
              </w:rPr>
              <w:t>4400-6462-1189</w:t>
            </w:r>
          </w:p>
        </w:tc>
      </w:tr>
      <w:tr w:rsidR="00687B8D" w:rsidRPr="00687B8D" w14:paraId="5803BD1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964DC2A" w14:textId="77777777" w:rsidR="00360FB5" w:rsidRPr="00687B8D"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5EFBF7" w14:textId="77777777" w:rsidR="00360FB5" w:rsidRPr="00687B8D" w:rsidRDefault="00360FB5" w:rsidP="00553004">
            <w:pPr>
              <w:rPr>
                <w:rFonts w:eastAsia="Calibri"/>
                <w:szCs w:val="22"/>
              </w:rPr>
            </w:pPr>
            <w:r w:rsidRPr="00687B8D">
              <w:rPr>
                <w:rFonts w:eastAsia="Calibri"/>
                <w:szCs w:val="22"/>
              </w:rPr>
              <w:t>ku117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F52239" w14:textId="77777777" w:rsidR="00360FB5" w:rsidRPr="00687B8D" w:rsidRDefault="00360FB5" w:rsidP="00553004">
            <w:pPr>
              <w:rPr>
                <w:rFonts w:eastAsia="Calibri"/>
                <w:szCs w:val="22"/>
              </w:rPr>
            </w:pPr>
            <w:r w:rsidRPr="00687B8D">
              <w:rPr>
                <w:rFonts w:eastAsia="Calibri"/>
                <w:szCs w:val="22"/>
              </w:rPr>
              <w:t>Privažiuojamasis kelias prie dirbamų laukų Moliakalnio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2EC956" w14:textId="77777777" w:rsidR="00360FB5" w:rsidRPr="00687B8D" w:rsidRDefault="00360FB5" w:rsidP="00553004">
            <w:pPr>
              <w:jc w:val="right"/>
              <w:rPr>
                <w:rFonts w:eastAsia="Calibri"/>
                <w:szCs w:val="22"/>
              </w:rPr>
            </w:pPr>
            <w:r w:rsidRPr="00687B8D">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EBFFB"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7F4EB"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8BDB6D" w14:textId="77777777" w:rsidR="00360FB5" w:rsidRPr="00687B8D" w:rsidRDefault="00360FB5" w:rsidP="00553004">
            <w:pPr>
              <w:jc w:val="right"/>
              <w:rPr>
                <w:rFonts w:eastAsia="Calibri"/>
                <w:szCs w:val="22"/>
              </w:rPr>
            </w:pPr>
            <w:r w:rsidRPr="00687B8D">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DA855" w14:textId="77777777" w:rsidR="00360FB5" w:rsidRPr="00687B8D" w:rsidRDefault="00360FB5" w:rsidP="00553004">
            <w:pPr>
              <w:jc w:val="center"/>
              <w:rPr>
                <w:rFonts w:eastAsia="Calibri"/>
                <w:szCs w:val="22"/>
              </w:rPr>
            </w:pPr>
            <w:r w:rsidRPr="00687B8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DFA684" w14:textId="77777777" w:rsidR="00360FB5" w:rsidRPr="00687B8D" w:rsidRDefault="00360FB5" w:rsidP="00553004">
            <w:pPr>
              <w:jc w:val="center"/>
              <w:rPr>
                <w:rFonts w:eastAsia="Calibri"/>
                <w:szCs w:val="22"/>
              </w:rPr>
            </w:pPr>
            <w:r w:rsidRPr="00687B8D">
              <w:rPr>
                <w:rFonts w:eastAsia="Calibri"/>
                <w:szCs w:val="22"/>
              </w:rPr>
              <w:t>-</w:t>
            </w:r>
          </w:p>
        </w:tc>
      </w:tr>
      <w:tr w:rsidR="00687B8D" w:rsidRPr="00687B8D" w14:paraId="0C3CCC5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27907F9" w14:textId="77777777" w:rsidR="00360FB5" w:rsidRPr="00687B8D"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33AA49" w14:textId="77777777" w:rsidR="00360FB5" w:rsidRPr="00687B8D" w:rsidRDefault="00360FB5" w:rsidP="00553004">
            <w:pPr>
              <w:rPr>
                <w:rFonts w:eastAsia="Calibri"/>
                <w:szCs w:val="22"/>
              </w:rPr>
            </w:pPr>
            <w:r w:rsidRPr="00687B8D">
              <w:rPr>
                <w:rFonts w:eastAsia="Calibri"/>
                <w:szCs w:val="22"/>
              </w:rPr>
              <w:t>ku118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18694C" w14:textId="77777777" w:rsidR="00360FB5" w:rsidRPr="00687B8D" w:rsidRDefault="00360FB5" w:rsidP="00553004">
            <w:pPr>
              <w:rPr>
                <w:rFonts w:eastAsia="Calibri"/>
                <w:szCs w:val="22"/>
              </w:rPr>
            </w:pPr>
            <w:r w:rsidRPr="00687B8D">
              <w:rPr>
                <w:rFonts w:eastAsia="Calibri"/>
                <w:szCs w:val="22"/>
              </w:rPr>
              <w:t>Privažiuojamasis kelias prie gyvenamųjų namų Moliakalnio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8C339E" w14:textId="068E9A5A" w:rsidR="00360FB5" w:rsidRPr="00687B8D" w:rsidRDefault="007F5D99" w:rsidP="00553004">
            <w:pPr>
              <w:jc w:val="right"/>
              <w:rPr>
                <w:rFonts w:eastAsia="Calibri"/>
                <w:szCs w:val="22"/>
              </w:rPr>
            </w:pPr>
            <w:r w:rsidRPr="00687B8D">
              <w:rPr>
                <w:rFonts w:eastAsia="Calibri"/>
                <w:szCs w:val="22"/>
              </w:rPr>
              <w:t>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51847" w14:textId="6B65A195" w:rsidR="00360FB5" w:rsidRPr="00687B8D" w:rsidRDefault="007F5D99" w:rsidP="00553004">
            <w:pPr>
              <w:jc w:val="right"/>
              <w:rPr>
                <w:rFonts w:eastAsia="Calibri"/>
                <w:szCs w:val="22"/>
              </w:rPr>
            </w:pPr>
            <w:r w:rsidRPr="00687B8D">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13A94" w14:textId="72B64D08" w:rsidR="00360FB5" w:rsidRPr="00687B8D" w:rsidRDefault="007F5D99" w:rsidP="00553004">
            <w:pPr>
              <w:jc w:val="right"/>
              <w:rPr>
                <w:rFonts w:eastAsia="Calibri"/>
                <w:szCs w:val="22"/>
              </w:rPr>
            </w:pPr>
            <w:r w:rsidRPr="00687B8D">
              <w:rPr>
                <w:rFonts w:eastAsia="Calibri"/>
                <w:szCs w:val="22"/>
              </w:rPr>
              <w:t>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110FD" w14:textId="32322F6A" w:rsidR="00360FB5" w:rsidRPr="00687B8D" w:rsidRDefault="005A0846" w:rsidP="00553004">
            <w:pPr>
              <w:jc w:val="right"/>
              <w:rPr>
                <w:rFonts w:eastAsia="Calibri"/>
                <w:strike/>
                <w:szCs w:val="22"/>
              </w:rPr>
            </w:pPr>
            <w:r w:rsidRPr="00687B8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58FDB" w14:textId="2C0370C7" w:rsidR="00360FB5" w:rsidRPr="00687B8D" w:rsidRDefault="007F5D99" w:rsidP="00553004">
            <w:pPr>
              <w:jc w:val="center"/>
              <w:rPr>
                <w:rFonts w:eastAsia="Calibri"/>
                <w:szCs w:val="22"/>
              </w:rPr>
            </w:pPr>
            <w:r w:rsidRPr="00687B8D">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6C8527" w14:textId="5562EFAE" w:rsidR="00360FB5" w:rsidRPr="00687B8D" w:rsidRDefault="007F5D99" w:rsidP="00553004">
            <w:pPr>
              <w:jc w:val="center"/>
              <w:rPr>
                <w:rFonts w:eastAsia="Calibri"/>
                <w:szCs w:val="22"/>
              </w:rPr>
            </w:pPr>
            <w:r w:rsidRPr="00687B8D">
              <w:rPr>
                <w:rFonts w:eastAsia="Calibri"/>
                <w:szCs w:val="22"/>
              </w:rPr>
              <w:t>4400-6459-0649</w:t>
            </w:r>
          </w:p>
        </w:tc>
      </w:tr>
      <w:tr w:rsidR="00687B8D" w:rsidRPr="00687B8D" w14:paraId="3A4B7E1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376D3CF" w14:textId="77777777" w:rsidR="00360FB5" w:rsidRPr="00687B8D"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A86F42" w14:textId="77777777" w:rsidR="00360FB5" w:rsidRPr="00687B8D" w:rsidRDefault="00360FB5" w:rsidP="00553004">
            <w:pPr>
              <w:rPr>
                <w:rFonts w:eastAsia="Calibri"/>
                <w:szCs w:val="22"/>
              </w:rPr>
            </w:pPr>
            <w:r w:rsidRPr="00687B8D">
              <w:rPr>
                <w:rFonts w:eastAsia="Calibri"/>
                <w:szCs w:val="22"/>
              </w:rPr>
              <w:t>ku119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C1269E" w14:textId="77777777" w:rsidR="00360FB5" w:rsidRPr="00687B8D" w:rsidRDefault="00360FB5" w:rsidP="00553004">
            <w:pPr>
              <w:rPr>
                <w:rFonts w:eastAsia="Calibri"/>
                <w:szCs w:val="22"/>
              </w:rPr>
            </w:pPr>
            <w:r w:rsidRPr="00687B8D">
              <w:rPr>
                <w:rFonts w:eastAsia="Calibri"/>
                <w:szCs w:val="22"/>
              </w:rPr>
              <w:t>Privažiuojamasis kelias prie dirbamų sklypų Didžiakaimio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F36DF6" w14:textId="1B0A4176" w:rsidR="00360FB5" w:rsidRPr="00687B8D" w:rsidRDefault="004A66C0" w:rsidP="00553004">
            <w:pPr>
              <w:jc w:val="right"/>
              <w:rPr>
                <w:rFonts w:eastAsia="Calibri"/>
                <w:szCs w:val="22"/>
              </w:rPr>
            </w:pPr>
            <w:r w:rsidRPr="00687B8D">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E6C28" w14:textId="2E37F3EE" w:rsidR="00360FB5" w:rsidRPr="00687B8D" w:rsidRDefault="004A66C0" w:rsidP="00553004">
            <w:pPr>
              <w:jc w:val="right"/>
              <w:rPr>
                <w:rFonts w:eastAsia="Calibri"/>
                <w:szCs w:val="22"/>
              </w:rPr>
            </w:pPr>
            <w:r w:rsidRPr="00687B8D">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802B1"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BF0B4" w14:textId="737E0410" w:rsidR="00360FB5" w:rsidRPr="00687B8D" w:rsidRDefault="004A66C0" w:rsidP="00553004">
            <w:pPr>
              <w:jc w:val="right"/>
              <w:rPr>
                <w:rFonts w:eastAsia="Calibri"/>
                <w:szCs w:val="22"/>
              </w:rPr>
            </w:pPr>
            <w:r w:rsidRPr="00687B8D">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E1044" w14:textId="446EBC7E" w:rsidR="00360FB5" w:rsidRPr="00687B8D" w:rsidRDefault="004A66C0" w:rsidP="00553004">
            <w:pPr>
              <w:jc w:val="center"/>
              <w:rPr>
                <w:rFonts w:eastAsia="Calibri"/>
                <w:szCs w:val="22"/>
              </w:rPr>
            </w:pPr>
            <w:r w:rsidRPr="00687B8D">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82E9AD" w14:textId="4D3C3D0C" w:rsidR="00360FB5" w:rsidRPr="00687B8D" w:rsidRDefault="004A66C0" w:rsidP="00553004">
            <w:pPr>
              <w:jc w:val="center"/>
              <w:rPr>
                <w:rFonts w:eastAsia="Calibri"/>
                <w:szCs w:val="22"/>
              </w:rPr>
            </w:pPr>
            <w:r w:rsidRPr="00687B8D">
              <w:rPr>
                <w:rFonts w:eastAsia="Calibri"/>
                <w:szCs w:val="22"/>
              </w:rPr>
              <w:t>4400-6455-4341</w:t>
            </w:r>
          </w:p>
        </w:tc>
      </w:tr>
      <w:tr w:rsidR="00687B8D" w:rsidRPr="00687B8D" w14:paraId="629E917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D3230DE" w14:textId="77777777" w:rsidR="00360FB5" w:rsidRPr="00687B8D"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89AB0A" w14:textId="77777777" w:rsidR="00360FB5" w:rsidRPr="00687B8D" w:rsidRDefault="00360FB5" w:rsidP="00553004">
            <w:pPr>
              <w:rPr>
                <w:rFonts w:eastAsia="Calibri"/>
                <w:szCs w:val="22"/>
              </w:rPr>
            </w:pPr>
            <w:r w:rsidRPr="00687B8D">
              <w:rPr>
                <w:rFonts w:eastAsia="Calibri"/>
                <w:szCs w:val="22"/>
              </w:rPr>
              <w:t>ku120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7351D0" w14:textId="77777777" w:rsidR="00360FB5" w:rsidRPr="00687B8D" w:rsidRDefault="00360FB5" w:rsidP="00553004">
            <w:pPr>
              <w:rPr>
                <w:rFonts w:eastAsia="Calibri"/>
                <w:szCs w:val="22"/>
              </w:rPr>
            </w:pPr>
            <w:r w:rsidRPr="00687B8D">
              <w:rPr>
                <w:rFonts w:eastAsia="Calibri"/>
                <w:szCs w:val="22"/>
              </w:rPr>
              <w:t>Privažiuojamasis kelias prie gyvenamųjų namų nuo Didžiakaimio g., Didžiakaimio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164E5D" w14:textId="67421027" w:rsidR="00360FB5" w:rsidRPr="00687B8D" w:rsidRDefault="004A66C0" w:rsidP="00553004">
            <w:pPr>
              <w:jc w:val="right"/>
              <w:rPr>
                <w:rFonts w:eastAsia="Calibri"/>
                <w:szCs w:val="22"/>
              </w:rPr>
            </w:pPr>
            <w:r w:rsidRPr="00687B8D">
              <w:rPr>
                <w:rFonts w:eastAsia="Calibri"/>
                <w:szCs w:val="22"/>
              </w:rPr>
              <w:t>351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9094C" w14:textId="7FB6C607" w:rsidR="00360FB5" w:rsidRPr="00687B8D" w:rsidRDefault="004A66C0" w:rsidP="00553004">
            <w:pPr>
              <w:jc w:val="right"/>
              <w:rPr>
                <w:rFonts w:eastAsia="Calibri"/>
                <w:szCs w:val="22"/>
              </w:rPr>
            </w:pPr>
            <w:r w:rsidRPr="00687B8D">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680CC"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80A4C" w14:textId="6C7294F6" w:rsidR="00360FB5" w:rsidRPr="00687B8D" w:rsidRDefault="004A66C0" w:rsidP="00553004">
            <w:pPr>
              <w:jc w:val="right"/>
              <w:rPr>
                <w:rFonts w:eastAsia="Calibri"/>
                <w:szCs w:val="22"/>
              </w:rPr>
            </w:pPr>
            <w:r w:rsidRPr="00687B8D">
              <w:rPr>
                <w:rFonts w:eastAsia="Calibri"/>
                <w:szCs w:val="22"/>
              </w:rPr>
              <w:t>349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FC693" w14:textId="02C997AF" w:rsidR="00360FB5" w:rsidRPr="00687B8D" w:rsidRDefault="004A66C0" w:rsidP="00553004">
            <w:pPr>
              <w:jc w:val="center"/>
              <w:rPr>
                <w:rFonts w:eastAsia="Calibri"/>
                <w:szCs w:val="22"/>
              </w:rPr>
            </w:pPr>
            <w:r w:rsidRPr="00687B8D">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A1BB64" w14:textId="7DDBFBD3" w:rsidR="00360FB5" w:rsidRPr="00687B8D" w:rsidRDefault="004A66C0" w:rsidP="00553004">
            <w:pPr>
              <w:jc w:val="center"/>
              <w:rPr>
                <w:rFonts w:eastAsia="Calibri"/>
                <w:szCs w:val="22"/>
              </w:rPr>
            </w:pPr>
            <w:r w:rsidRPr="00687B8D">
              <w:rPr>
                <w:rFonts w:eastAsia="Calibri"/>
                <w:szCs w:val="22"/>
              </w:rPr>
              <w:t>4400-6455-4330</w:t>
            </w:r>
          </w:p>
        </w:tc>
      </w:tr>
      <w:tr w:rsidR="00687B8D" w:rsidRPr="00687B8D" w14:paraId="0D86A71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3F6D86" w14:textId="77777777" w:rsidR="00360FB5" w:rsidRPr="00687B8D"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59B214" w14:textId="77777777" w:rsidR="00360FB5" w:rsidRPr="00687B8D" w:rsidRDefault="00360FB5" w:rsidP="00553004">
            <w:pPr>
              <w:rPr>
                <w:rFonts w:eastAsia="Calibri"/>
                <w:szCs w:val="22"/>
              </w:rPr>
            </w:pPr>
            <w:r w:rsidRPr="00687B8D">
              <w:rPr>
                <w:rFonts w:eastAsia="Calibri"/>
                <w:szCs w:val="22"/>
              </w:rPr>
              <w:t>ku122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11819A" w14:textId="77777777" w:rsidR="00360FB5" w:rsidRPr="00687B8D" w:rsidRDefault="00360FB5" w:rsidP="00553004">
            <w:pPr>
              <w:rPr>
                <w:rFonts w:eastAsia="Calibri"/>
                <w:szCs w:val="22"/>
              </w:rPr>
            </w:pPr>
            <w:r w:rsidRPr="00687B8D">
              <w:rPr>
                <w:rFonts w:eastAsia="Calibri"/>
                <w:szCs w:val="22"/>
              </w:rPr>
              <w:t>Privažiuojamasis kelias prie gyvenamųjų namų Auguškų k.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A5F711" w14:textId="0ACCC0DC" w:rsidR="00360FB5" w:rsidRPr="00687B8D" w:rsidRDefault="004A66C0" w:rsidP="00553004">
            <w:pPr>
              <w:jc w:val="right"/>
              <w:rPr>
                <w:rFonts w:eastAsia="Calibri"/>
                <w:szCs w:val="22"/>
              </w:rPr>
            </w:pPr>
            <w:r w:rsidRPr="00687B8D">
              <w:rPr>
                <w:rFonts w:eastAsia="Calibri"/>
                <w:szCs w:val="22"/>
              </w:rPr>
              <w:t> 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42668"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25ED0"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3C354A" w14:textId="6C0F78CF" w:rsidR="00360FB5" w:rsidRPr="00687B8D" w:rsidRDefault="004A66C0" w:rsidP="00553004">
            <w:pPr>
              <w:jc w:val="right"/>
              <w:rPr>
                <w:rFonts w:eastAsia="Calibri"/>
                <w:szCs w:val="22"/>
              </w:rPr>
            </w:pPr>
            <w:r w:rsidRPr="00687B8D">
              <w:rPr>
                <w:rFonts w:eastAsia="Calibri"/>
                <w:szCs w:val="22"/>
              </w:rPr>
              <w:t xml:space="preserve"> 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54F05" w14:textId="289A9993" w:rsidR="00360FB5" w:rsidRPr="00687B8D" w:rsidRDefault="004A66C0" w:rsidP="00553004">
            <w:pPr>
              <w:jc w:val="center"/>
              <w:rPr>
                <w:rFonts w:eastAsia="Calibri"/>
                <w:szCs w:val="22"/>
              </w:rPr>
            </w:pPr>
            <w:r w:rsidRPr="00687B8D">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454576" w14:textId="7AA5AD20" w:rsidR="00360FB5" w:rsidRPr="00687B8D" w:rsidRDefault="004A66C0" w:rsidP="00553004">
            <w:pPr>
              <w:jc w:val="center"/>
              <w:rPr>
                <w:rFonts w:eastAsia="Calibri"/>
                <w:szCs w:val="22"/>
              </w:rPr>
            </w:pPr>
            <w:r w:rsidRPr="00687B8D">
              <w:rPr>
                <w:rFonts w:eastAsia="Calibri"/>
                <w:szCs w:val="22"/>
              </w:rPr>
              <w:t>4400-6446-9940</w:t>
            </w:r>
          </w:p>
        </w:tc>
      </w:tr>
      <w:tr w:rsidR="00687B8D" w:rsidRPr="00687B8D" w14:paraId="5600D09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1C60F48" w14:textId="77777777" w:rsidR="00360FB5" w:rsidRPr="00687B8D"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44E76B" w14:textId="77777777" w:rsidR="00360FB5" w:rsidRPr="00687B8D" w:rsidRDefault="00360FB5" w:rsidP="00553004">
            <w:pPr>
              <w:rPr>
                <w:rFonts w:eastAsia="Calibri"/>
                <w:szCs w:val="22"/>
              </w:rPr>
            </w:pPr>
            <w:r w:rsidRPr="00687B8D">
              <w:rPr>
                <w:rFonts w:eastAsia="Calibri"/>
                <w:szCs w:val="22"/>
              </w:rPr>
              <w:t>ku123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6EB86F" w14:textId="77777777" w:rsidR="00360FB5" w:rsidRPr="00687B8D" w:rsidRDefault="00360FB5" w:rsidP="00553004">
            <w:pPr>
              <w:rPr>
                <w:rFonts w:eastAsia="Calibri"/>
                <w:szCs w:val="22"/>
              </w:rPr>
            </w:pPr>
            <w:r w:rsidRPr="00687B8D">
              <w:rPr>
                <w:rFonts w:eastAsia="Calibri"/>
                <w:szCs w:val="22"/>
              </w:rPr>
              <w:t>Privažiuojamasis kelias prie gyvenamųjų namų Paąžuolių k.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A64C84" w14:textId="4E0254D3" w:rsidR="00360FB5" w:rsidRPr="00687B8D" w:rsidRDefault="004A66C0" w:rsidP="00553004">
            <w:pPr>
              <w:jc w:val="right"/>
              <w:rPr>
                <w:rFonts w:eastAsia="Calibri"/>
                <w:szCs w:val="22"/>
              </w:rPr>
            </w:pPr>
            <w:r w:rsidRPr="00687B8D">
              <w:rPr>
                <w:rFonts w:eastAsia="Calibri"/>
                <w:szCs w:val="22"/>
              </w:rPr>
              <w:t>285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26E1F"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77301"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3BBBD" w14:textId="682B0C73" w:rsidR="00360FB5" w:rsidRPr="00687B8D" w:rsidRDefault="004A66C0" w:rsidP="00553004">
            <w:pPr>
              <w:jc w:val="right"/>
              <w:rPr>
                <w:rFonts w:eastAsia="Calibri"/>
                <w:szCs w:val="22"/>
              </w:rPr>
            </w:pPr>
            <w:r w:rsidRPr="00687B8D">
              <w:rPr>
                <w:rFonts w:eastAsia="Calibri"/>
                <w:szCs w:val="22"/>
              </w:rPr>
              <w:t>285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61B59" w14:textId="36A4AE52" w:rsidR="00360FB5" w:rsidRPr="00687B8D" w:rsidRDefault="004A66C0" w:rsidP="00553004">
            <w:pPr>
              <w:jc w:val="center"/>
              <w:rPr>
                <w:rFonts w:eastAsia="Calibri"/>
                <w:szCs w:val="22"/>
              </w:rPr>
            </w:pPr>
            <w:r w:rsidRPr="00687B8D">
              <w:rPr>
                <w:rFonts w:eastAsia="Calibri"/>
                <w:strike/>
                <w:szCs w:val="22"/>
              </w:rPr>
              <w:t xml:space="preserve"> </w:t>
            </w:r>
            <w:r w:rsidRPr="00687B8D">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F40F6E" w14:textId="48301B74" w:rsidR="00360FB5" w:rsidRPr="00687B8D" w:rsidRDefault="004A66C0" w:rsidP="00553004">
            <w:pPr>
              <w:jc w:val="center"/>
              <w:rPr>
                <w:rFonts w:eastAsia="Calibri"/>
                <w:szCs w:val="22"/>
              </w:rPr>
            </w:pPr>
            <w:r w:rsidRPr="00687B8D">
              <w:rPr>
                <w:rFonts w:eastAsia="Calibri"/>
                <w:szCs w:val="22"/>
              </w:rPr>
              <w:t>4400-6446-9929</w:t>
            </w:r>
          </w:p>
        </w:tc>
      </w:tr>
      <w:tr w:rsidR="00687B8D" w:rsidRPr="00687B8D" w14:paraId="64CCB3F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4F24B1" w14:textId="77777777" w:rsidR="00360FB5" w:rsidRPr="00687B8D"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F9377" w14:textId="77777777" w:rsidR="00360FB5" w:rsidRPr="00687B8D" w:rsidRDefault="00360FB5" w:rsidP="00553004">
            <w:pPr>
              <w:rPr>
                <w:rFonts w:eastAsia="Calibri"/>
                <w:szCs w:val="22"/>
              </w:rPr>
            </w:pPr>
            <w:r w:rsidRPr="00687B8D">
              <w:rPr>
                <w:rFonts w:eastAsia="Calibri"/>
                <w:szCs w:val="22"/>
              </w:rPr>
              <w:t>ku125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508E4C5" w14:textId="77777777" w:rsidR="00360FB5" w:rsidRPr="00687B8D" w:rsidRDefault="00360FB5" w:rsidP="00553004">
            <w:pPr>
              <w:rPr>
                <w:rFonts w:eastAsia="Calibri"/>
                <w:szCs w:val="22"/>
              </w:rPr>
            </w:pPr>
            <w:r w:rsidRPr="00687B8D">
              <w:rPr>
                <w:rFonts w:eastAsia="Calibri"/>
                <w:szCs w:val="22"/>
              </w:rPr>
              <w:t>Privažiuojamasis kelias prie gyvenamųjų namų Karališkių k. nuo kelio Nr. 4805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3D174F" w14:textId="77777777" w:rsidR="00360FB5" w:rsidRPr="00687B8D" w:rsidRDefault="00360FB5" w:rsidP="00553004">
            <w:pPr>
              <w:jc w:val="right"/>
              <w:rPr>
                <w:rFonts w:eastAsia="Calibri"/>
                <w:szCs w:val="22"/>
              </w:rPr>
            </w:pPr>
            <w:r w:rsidRPr="00687B8D">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3FEF3"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489488"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7700BE" w14:textId="77777777" w:rsidR="00360FB5" w:rsidRPr="00687B8D" w:rsidRDefault="00360FB5" w:rsidP="00553004">
            <w:pPr>
              <w:jc w:val="right"/>
              <w:rPr>
                <w:rFonts w:eastAsia="Calibri"/>
                <w:szCs w:val="22"/>
              </w:rPr>
            </w:pPr>
            <w:r w:rsidRPr="00687B8D">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6462F8" w14:textId="77777777" w:rsidR="00360FB5" w:rsidRPr="00687B8D" w:rsidRDefault="00360FB5" w:rsidP="00553004">
            <w:pPr>
              <w:jc w:val="center"/>
              <w:rPr>
                <w:rFonts w:eastAsia="Calibri"/>
                <w:szCs w:val="22"/>
              </w:rPr>
            </w:pPr>
            <w:r w:rsidRPr="00687B8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35BE26" w14:textId="77777777" w:rsidR="00360FB5" w:rsidRPr="00687B8D" w:rsidRDefault="00360FB5" w:rsidP="00553004">
            <w:pPr>
              <w:jc w:val="center"/>
              <w:rPr>
                <w:rFonts w:eastAsia="Calibri"/>
                <w:szCs w:val="22"/>
              </w:rPr>
            </w:pPr>
            <w:r w:rsidRPr="00687B8D">
              <w:rPr>
                <w:rFonts w:eastAsia="Calibri"/>
                <w:szCs w:val="22"/>
              </w:rPr>
              <w:t>-</w:t>
            </w:r>
          </w:p>
        </w:tc>
      </w:tr>
      <w:tr w:rsidR="00687B8D" w:rsidRPr="00687B8D" w14:paraId="157BAFE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C20BD76" w14:textId="77777777" w:rsidR="00360FB5" w:rsidRPr="00687B8D"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110A38" w14:textId="77777777" w:rsidR="00360FB5" w:rsidRPr="00687B8D" w:rsidRDefault="00360FB5" w:rsidP="00553004">
            <w:pPr>
              <w:rPr>
                <w:rFonts w:eastAsia="Calibri"/>
                <w:szCs w:val="22"/>
              </w:rPr>
            </w:pPr>
            <w:r w:rsidRPr="00687B8D">
              <w:rPr>
                <w:rFonts w:eastAsia="Calibri"/>
                <w:szCs w:val="22"/>
              </w:rPr>
              <w:t>ku126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C1E295" w14:textId="77777777" w:rsidR="00360FB5" w:rsidRPr="00687B8D" w:rsidRDefault="00360FB5" w:rsidP="00553004">
            <w:pPr>
              <w:rPr>
                <w:rFonts w:eastAsia="Calibri"/>
                <w:szCs w:val="22"/>
              </w:rPr>
            </w:pPr>
            <w:r w:rsidRPr="00687B8D">
              <w:rPr>
                <w:rFonts w:eastAsia="Calibri"/>
                <w:szCs w:val="22"/>
              </w:rPr>
              <w:t>Privažiuojamasis kelias prie gyvenamųjų namų Paulinavos  k. nuo kelio Nr. 1225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1E389C" w14:textId="77777777" w:rsidR="00360FB5" w:rsidRPr="00687B8D" w:rsidRDefault="00360FB5" w:rsidP="00553004">
            <w:pPr>
              <w:jc w:val="right"/>
              <w:rPr>
                <w:rFonts w:eastAsia="Calibri"/>
                <w:szCs w:val="22"/>
              </w:rPr>
            </w:pPr>
            <w:r w:rsidRPr="00687B8D">
              <w:rPr>
                <w:rFonts w:eastAsia="Calibri"/>
                <w:szCs w:val="22"/>
              </w:rPr>
              <w:t>497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E8147"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25B01"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4A29E0" w14:textId="77777777" w:rsidR="00360FB5" w:rsidRPr="00687B8D" w:rsidRDefault="00360FB5" w:rsidP="00553004">
            <w:pPr>
              <w:jc w:val="right"/>
              <w:rPr>
                <w:rFonts w:eastAsia="Calibri"/>
                <w:szCs w:val="22"/>
              </w:rPr>
            </w:pPr>
            <w:r w:rsidRPr="00687B8D">
              <w:rPr>
                <w:rFonts w:eastAsia="Calibri"/>
                <w:szCs w:val="22"/>
              </w:rPr>
              <w:t>497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56185" w14:textId="77777777" w:rsidR="00360FB5" w:rsidRPr="00687B8D" w:rsidRDefault="00360FB5" w:rsidP="00553004">
            <w:pPr>
              <w:jc w:val="center"/>
              <w:rPr>
                <w:rFonts w:eastAsia="Calibri"/>
                <w:szCs w:val="22"/>
              </w:rPr>
            </w:pPr>
            <w:r w:rsidRPr="00687B8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EB21C7" w14:textId="77777777" w:rsidR="00360FB5" w:rsidRPr="00687B8D" w:rsidRDefault="00360FB5" w:rsidP="00553004">
            <w:pPr>
              <w:jc w:val="center"/>
              <w:rPr>
                <w:rFonts w:eastAsia="Calibri"/>
                <w:szCs w:val="22"/>
              </w:rPr>
            </w:pPr>
            <w:r w:rsidRPr="00687B8D">
              <w:rPr>
                <w:rFonts w:eastAsia="Calibri"/>
                <w:szCs w:val="22"/>
              </w:rPr>
              <w:t>-</w:t>
            </w:r>
          </w:p>
        </w:tc>
      </w:tr>
      <w:tr w:rsidR="00687B8D" w:rsidRPr="00687B8D" w14:paraId="6CB10E1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170362" w14:textId="77777777" w:rsidR="00360FB5" w:rsidRPr="00687B8D"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E9ACBB" w14:textId="77777777" w:rsidR="00360FB5" w:rsidRPr="00687B8D" w:rsidRDefault="00360FB5" w:rsidP="00553004">
            <w:pPr>
              <w:rPr>
                <w:rFonts w:eastAsia="Calibri"/>
                <w:szCs w:val="22"/>
              </w:rPr>
            </w:pPr>
            <w:r w:rsidRPr="00687B8D">
              <w:rPr>
                <w:rFonts w:eastAsia="Calibri"/>
                <w:szCs w:val="22"/>
              </w:rPr>
              <w:t>ku128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944B84" w14:textId="77777777" w:rsidR="00360FB5" w:rsidRPr="00687B8D" w:rsidRDefault="00360FB5" w:rsidP="00553004">
            <w:pPr>
              <w:rPr>
                <w:rFonts w:eastAsia="Calibri"/>
                <w:szCs w:val="22"/>
              </w:rPr>
            </w:pPr>
            <w:r w:rsidRPr="00687B8D">
              <w:rPr>
                <w:rFonts w:eastAsia="Calibri"/>
                <w:szCs w:val="22"/>
              </w:rPr>
              <w:t>Privažiuojamasis kelias prie gyvenamųjų namų Gražiavietės k. nuo kelio Nr. 1225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21C8AB" w14:textId="77777777" w:rsidR="00360FB5" w:rsidRPr="00687B8D" w:rsidRDefault="00360FB5" w:rsidP="00553004">
            <w:pPr>
              <w:jc w:val="right"/>
              <w:rPr>
                <w:rFonts w:eastAsia="Calibri"/>
                <w:szCs w:val="22"/>
              </w:rPr>
            </w:pPr>
            <w:r w:rsidRPr="00687B8D">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C0710"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7BA77"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95647" w14:textId="77777777" w:rsidR="00360FB5" w:rsidRPr="00687B8D" w:rsidRDefault="00360FB5" w:rsidP="00553004">
            <w:pPr>
              <w:jc w:val="right"/>
              <w:rPr>
                <w:rFonts w:eastAsia="Calibri"/>
                <w:szCs w:val="22"/>
              </w:rPr>
            </w:pPr>
            <w:r w:rsidRPr="00687B8D">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F9CC3" w14:textId="77777777" w:rsidR="00360FB5" w:rsidRPr="00687B8D" w:rsidRDefault="00360FB5" w:rsidP="00553004">
            <w:pPr>
              <w:jc w:val="center"/>
              <w:rPr>
                <w:rFonts w:eastAsia="Calibri"/>
                <w:szCs w:val="22"/>
              </w:rPr>
            </w:pPr>
            <w:r w:rsidRPr="00687B8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2DBCCE" w14:textId="77777777" w:rsidR="00360FB5" w:rsidRPr="00687B8D" w:rsidRDefault="00360FB5" w:rsidP="00553004">
            <w:pPr>
              <w:jc w:val="center"/>
              <w:rPr>
                <w:rFonts w:eastAsia="Calibri"/>
                <w:szCs w:val="22"/>
              </w:rPr>
            </w:pPr>
            <w:r w:rsidRPr="00687B8D">
              <w:rPr>
                <w:rFonts w:eastAsia="Calibri"/>
                <w:szCs w:val="22"/>
              </w:rPr>
              <w:t>-</w:t>
            </w:r>
          </w:p>
        </w:tc>
      </w:tr>
      <w:tr w:rsidR="00687B8D" w:rsidRPr="00687B8D" w14:paraId="6B7C22F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F776239" w14:textId="77777777" w:rsidR="00360FB5" w:rsidRPr="00687B8D"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000FEF" w14:textId="77777777" w:rsidR="00360FB5" w:rsidRPr="00687B8D" w:rsidRDefault="00360FB5" w:rsidP="00553004">
            <w:pPr>
              <w:rPr>
                <w:rFonts w:eastAsia="Calibri"/>
                <w:szCs w:val="22"/>
              </w:rPr>
            </w:pPr>
            <w:r w:rsidRPr="00687B8D">
              <w:rPr>
                <w:rFonts w:eastAsia="Calibri"/>
                <w:szCs w:val="22"/>
              </w:rPr>
              <w:t>ku129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6FF487" w14:textId="77777777" w:rsidR="00360FB5" w:rsidRPr="00687B8D" w:rsidRDefault="00360FB5" w:rsidP="00553004">
            <w:pPr>
              <w:rPr>
                <w:rFonts w:eastAsia="Calibri"/>
                <w:szCs w:val="22"/>
              </w:rPr>
            </w:pPr>
            <w:r w:rsidRPr="00687B8D">
              <w:rPr>
                <w:rFonts w:eastAsia="Calibri"/>
                <w:szCs w:val="22"/>
              </w:rPr>
              <w:t>Privažiuojamasis kelias prie gyvenamųjų namų Vanagų k.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04BB6E" w14:textId="66C04060" w:rsidR="00360FB5" w:rsidRPr="00687B8D" w:rsidRDefault="004A66C0" w:rsidP="00553004">
            <w:pPr>
              <w:jc w:val="right"/>
              <w:rPr>
                <w:rFonts w:eastAsia="Calibri"/>
                <w:szCs w:val="22"/>
              </w:rPr>
            </w:pPr>
            <w:r w:rsidRPr="00687B8D">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975A61"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318F8" w14:textId="77777777" w:rsidR="00360FB5" w:rsidRPr="00687B8D" w:rsidRDefault="00360FB5" w:rsidP="00553004">
            <w:pPr>
              <w:jc w:val="right"/>
              <w:rPr>
                <w:rFonts w:eastAsia="Calibri"/>
                <w:szCs w:val="22"/>
              </w:rPr>
            </w:pPr>
            <w:r w:rsidRPr="00687B8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1EB37" w14:textId="787292BD" w:rsidR="00360FB5" w:rsidRPr="00687B8D" w:rsidRDefault="004A66C0" w:rsidP="00553004">
            <w:pPr>
              <w:jc w:val="right"/>
              <w:rPr>
                <w:rFonts w:eastAsia="Calibri"/>
                <w:szCs w:val="22"/>
              </w:rPr>
            </w:pPr>
            <w:r w:rsidRPr="00687B8D">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F9600B" w14:textId="77777777" w:rsidR="00360FB5" w:rsidRPr="00687B8D" w:rsidRDefault="00360FB5" w:rsidP="00553004">
            <w:pPr>
              <w:jc w:val="center"/>
              <w:rPr>
                <w:rFonts w:eastAsia="Calibri"/>
                <w:szCs w:val="22"/>
              </w:rPr>
            </w:pPr>
            <w:r w:rsidRPr="00687B8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E64F47" w14:textId="3AA0CF8D" w:rsidR="00360FB5" w:rsidRPr="00687B8D" w:rsidRDefault="004A66C0" w:rsidP="00553004">
            <w:pPr>
              <w:jc w:val="center"/>
              <w:rPr>
                <w:rFonts w:eastAsia="Calibri"/>
                <w:szCs w:val="22"/>
              </w:rPr>
            </w:pPr>
            <w:r w:rsidRPr="00687B8D">
              <w:rPr>
                <w:rFonts w:eastAsia="Calibri"/>
                <w:szCs w:val="22"/>
              </w:rPr>
              <w:t>4400-6446-9794</w:t>
            </w:r>
          </w:p>
        </w:tc>
      </w:tr>
      <w:tr w:rsidR="00360FB5" w:rsidRPr="004B1509" w14:paraId="1A953C7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4576010"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0D0DF7" w14:textId="77777777" w:rsidR="00360FB5" w:rsidRPr="004B1509" w:rsidRDefault="00360FB5" w:rsidP="00553004">
            <w:pPr>
              <w:rPr>
                <w:rFonts w:eastAsia="Calibri"/>
                <w:szCs w:val="22"/>
              </w:rPr>
            </w:pPr>
            <w:r w:rsidRPr="004B1509">
              <w:rPr>
                <w:rFonts w:eastAsia="Calibri"/>
                <w:szCs w:val="22"/>
              </w:rPr>
              <w:t>ku133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DDB9DC" w14:textId="77777777" w:rsidR="00360FB5" w:rsidRPr="004B1509" w:rsidRDefault="00360FB5" w:rsidP="00553004">
            <w:pPr>
              <w:rPr>
                <w:rFonts w:eastAsia="Calibri"/>
                <w:szCs w:val="22"/>
              </w:rPr>
            </w:pPr>
            <w:r w:rsidRPr="004B1509">
              <w:rPr>
                <w:rFonts w:eastAsia="Calibri"/>
                <w:szCs w:val="22"/>
              </w:rPr>
              <w:t>Privažiuojamasis kelias prie gyvenamųjų namų Luciūnų k.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3013F3" w14:textId="77777777" w:rsidR="00360FB5" w:rsidRPr="004B1509" w:rsidRDefault="00360FB5" w:rsidP="00553004">
            <w:pPr>
              <w:jc w:val="right"/>
              <w:rPr>
                <w:rFonts w:eastAsia="Calibri"/>
                <w:szCs w:val="22"/>
              </w:rPr>
            </w:pPr>
            <w:r w:rsidRPr="004B1509">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7A21C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6D9FBC"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5D918" w14:textId="77777777" w:rsidR="00360FB5" w:rsidRPr="004B1509" w:rsidRDefault="00360FB5" w:rsidP="00553004">
            <w:pPr>
              <w:jc w:val="right"/>
              <w:rPr>
                <w:rFonts w:eastAsia="Calibri"/>
                <w:bCs/>
                <w:szCs w:val="22"/>
              </w:rPr>
            </w:pPr>
            <w:r w:rsidRPr="004B1509">
              <w:rPr>
                <w:rFonts w:eastAsia="Calibri"/>
                <w:bCs/>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659D8"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A16B11" w14:textId="77777777" w:rsidR="00360FB5" w:rsidRPr="0077169A" w:rsidRDefault="00360FB5" w:rsidP="00553004">
            <w:pPr>
              <w:jc w:val="center"/>
              <w:rPr>
                <w:rFonts w:eastAsia="Calibri"/>
                <w:b/>
                <w:szCs w:val="22"/>
              </w:rPr>
            </w:pPr>
            <w:r w:rsidRPr="0077169A">
              <w:rPr>
                <w:rFonts w:eastAsia="Calibri"/>
                <w:b/>
                <w:szCs w:val="22"/>
              </w:rPr>
              <w:t>-</w:t>
            </w:r>
          </w:p>
        </w:tc>
      </w:tr>
      <w:tr w:rsidR="00A33B90" w:rsidRPr="00A33B90" w14:paraId="55E1C2C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A3DCADE" w14:textId="77777777" w:rsidR="00360FB5" w:rsidRPr="00A33B9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9C897A" w14:textId="77777777" w:rsidR="00360FB5" w:rsidRPr="00A33B90" w:rsidRDefault="00360FB5" w:rsidP="00553004">
            <w:pPr>
              <w:rPr>
                <w:rFonts w:eastAsia="Calibri"/>
                <w:szCs w:val="22"/>
              </w:rPr>
            </w:pPr>
            <w:r w:rsidRPr="00A33B90">
              <w:rPr>
                <w:rFonts w:eastAsia="Calibri"/>
                <w:szCs w:val="22"/>
              </w:rPr>
              <w:t>ku135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52FD91" w14:textId="77777777" w:rsidR="00360FB5" w:rsidRPr="00A33B90" w:rsidRDefault="00360FB5" w:rsidP="00553004">
            <w:pPr>
              <w:rPr>
                <w:rFonts w:eastAsia="Calibri"/>
                <w:szCs w:val="22"/>
              </w:rPr>
            </w:pPr>
            <w:r w:rsidRPr="00A33B90">
              <w:rPr>
                <w:rFonts w:eastAsia="Calibri"/>
                <w:szCs w:val="22"/>
              </w:rPr>
              <w:t>Privažiuojamasis kelias prie miško Adomavos vs.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D65AE5" w14:textId="46463272" w:rsidR="00360FB5" w:rsidRPr="00A33B90" w:rsidRDefault="004A66C0" w:rsidP="00553004">
            <w:pPr>
              <w:jc w:val="right"/>
              <w:rPr>
                <w:rFonts w:eastAsia="Calibri"/>
                <w:szCs w:val="22"/>
              </w:rPr>
            </w:pPr>
            <w:r w:rsidRPr="00A33B90">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9FE60"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07407"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01180" w14:textId="0E0A143C" w:rsidR="00360FB5" w:rsidRPr="00A33B90" w:rsidRDefault="004A66C0" w:rsidP="00553004">
            <w:pPr>
              <w:jc w:val="right"/>
              <w:rPr>
                <w:rFonts w:eastAsia="Calibri"/>
                <w:szCs w:val="22"/>
              </w:rPr>
            </w:pPr>
            <w:r w:rsidRPr="00A33B90">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C36FD" w14:textId="33B70CF3" w:rsidR="00360FB5" w:rsidRPr="00A33B90" w:rsidRDefault="004A66C0" w:rsidP="00553004">
            <w:pPr>
              <w:jc w:val="center"/>
              <w:rPr>
                <w:rFonts w:eastAsia="Calibri"/>
                <w:szCs w:val="22"/>
              </w:rPr>
            </w:pPr>
            <w:r w:rsidRPr="00A33B90">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46596E" w14:textId="200CE9DE" w:rsidR="00360FB5" w:rsidRPr="00A33B90" w:rsidRDefault="004A66C0" w:rsidP="00553004">
            <w:pPr>
              <w:jc w:val="center"/>
              <w:rPr>
                <w:rFonts w:eastAsia="Calibri"/>
                <w:szCs w:val="22"/>
              </w:rPr>
            </w:pPr>
            <w:r w:rsidRPr="00A33B90">
              <w:rPr>
                <w:rFonts w:eastAsia="Calibri"/>
                <w:szCs w:val="22"/>
              </w:rPr>
              <w:t>4400-6455-4363</w:t>
            </w:r>
          </w:p>
        </w:tc>
      </w:tr>
      <w:tr w:rsidR="00A33B90" w:rsidRPr="00A33B90" w14:paraId="6415FE5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FA22D6" w14:textId="77777777" w:rsidR="00360FB5" w:rsidRPr="00A33B9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173DB7" w14:textId="77777777" w:rsidR="00360FB5" w:rsidRPr="00A33B90" w:rsidRDefault="00360FB5" w:rsidP="00553004">
            <w:pPr>
              <w:rPr>
                <w:rFonts w:eastAsia="Calibri"/>
                <w:szCs w:val="22"/>
              </w:rPr>
            </w:pPr>
            <w:r w:rsidRPr="00A33B90">
              <w:rPr>
                <w:rFonts w:eastAsia="Calibri"/>
                <w:szCs w:val="22"/>
              </w:rPr>
              <w:t>ku136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A76461" w14:textId="77777777" w:rsidR="00360FB5" w:rsidRPr="00A33B90" w:rsidRDefault="00360FB5" w:rsidP="00553004">
            <w:pPr>
              <w:rPr>
                <w:rFonts w:eastAsia="Calibri"/>
                <w:szCs w:val="22"/>
              </w:rPr>
            </w:pPr>
            <w:r w:rsidRPr="00A33B90">
              <w:rPr>
                <w:rFonts w:eastAsia="Calibri"/>
                <w:szCs w:val="22"/>
              </w:rPr>
              <w:t>Privažiuojamasis kelias prie Kurklės ežero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C2C158" w14:textId="1078A73D" w:rsidR="00360FB5" w:rsidRPr="00A33B90" w:rsidRDefault="00BE7288" w:rsidP="00553004">
            <w:pPr>
              <w:jc w:val="right"/>
              <w:rPr>
                <w:rFonts w:eastAsia="Calibri"/>
                <w:szCs w:val="22"/>
              </w:rPr>
            </w:pPr>
            <w:r w:rsidRPr="00A33B90">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801A38"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7ABA9A"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555AC6" w14:textId="7FB48448" w:rsidR="00360FB5" w:rsidRPr="00A33B90" w:rsidRDefault="00BE7288" w:rsidP="00553004">
            <w:pPr>
              <w:jc w:val="right"/>
              <w:rPr>
                <w:rFonts w:eastAsia="Calibri"/>
                <w:szCs w:val="22"/>
              </w:rPr>
            </w:pPr>
            <w:r w:rsidRPr="00A33B90">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81394" w14:textId="4B43B60B" w:rsidR="00360FB5" w:rsidRPr="00A33B90" w:rsidRDefault="00BE7288" w:rsidP="00553004">
            <w:pPr>
              <w:jc w:val="center"/>
              <w:rPr>
                <w:rFonts w:eastAsia="Calibri"/>
                <w:szCs w:val="22"/>
              </w:rPr>
            </w:pPr>
            <w:r w:rsidRPr="00A33B90">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63F0B5" w14:textId="5A56F03C" w:rsidR="00360FB5" w:rsidRPr="00A33B90" w:rsidRDefault="00BE7288" w:rsidP="00553004">
            <w:pPr>
              <w:jc w:val="center"/>
              <w:rPr>
                <w:rFonts w:eastAsia="Calibri"/>
                <w:szCs w:val="22"/>
              </w:rPr>
            </w:pPr>
            <w:r w:rsidRPr="00A33B90">
              <w:rPr>
                <w:rFonts w:eastAsia="Calibri"/>
                <w:szCs w:val="22"/>
              </w:rPr>
              <w:t>4400-6459-0638</w:t>
            </w:r>
          </w:p>
        </w:tc>
      </w:tr>
      <w:tr w:rsidR="00A33B90" w:rsidRPr="00A33B90" w14:paraId="72BA05A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ACBE883" w14:textId="77777777" w:rsidR="00360FB5" w:rsidRPr="00A33B9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A3C24E" w14:textId="77777777" w:rsidR="00360FB5" w:rsidRPr="00A33B90" w:rsidRDefault="00360FB5" w:rsidP="00553004">
            <w:pPr>
              <w:rPr>
                <w:rFonts w:eastAsia="Calibri"/>
                <w:szCs w:val="22"/>
              </w:rPr>
            </w:pPr>
            <w:r w:rsidRPr="00A33B90">
              <w:rPr>
                <w:rFonts w:eastAsia="Calibri"/>
                <w:szCs w:val="22"/>
              </w:rPr>
              <w:t>ku137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620693" w14:textId="77777777" w:rsidR="00360FB5" w:rsidRPr="00A33B90" w:rsidRDefault="00360FB5" w:rsidP="00553004">
            <w:pPr>
              <w:rPr>
                <w:rFonts w:eastAsia="Calibri"/>
                <w:szCs w:val="22"/>
              </w:rPr>
            </w:pPr>
            <w:r w:rsidRPr="00A33B90">
              <w:rPr>
                <w:rFonts w:eastAsia="Calibri"/>
                <w:szCs w:val="22"/>
              </w:rPr>
              <w:t>Privažiuojamasis kelias prie gyvenamųjų namų Sargūnų k.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A2FFE2" w14:textId="77777777" w:rsidR="00360FB5" w:rsidRPr="00A33B90" w:rsidRDefault="00360FB5" w:rsidP="00553004">
            <w:pPr>
              <w:jc w:val="right"/>
              <w:rPr>
                <w:rFonts w:eastAsia="Calibri"/>
                <w:szCs w:val="22"/>
              </w:rPr>
            </w:pPr>
            <w:r w:rsidRPr="00A33B90">
              <w:rPr>
                <w:rFonts w:eastAsia="Calibri"/>
                <w:szCs w:val="22"/>
              </w:rPr>
              <w:t>1180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3F49B4"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FB7EF8"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2BE3E" w14:textId="77777777" w:rsidR="00360FB5" w:rsidRPr="00A33B90" w:rsidRDefault="00360FB5" w:rsidP="00553004">
            <w:pPr>
              <w:jc w:val="right"/>
              <w:rPr>
                <w:rFonts w:eastAsia="Calibri"/>
                <w:szCs w:val="22"/>
              </w:rPr>
            </w:pPr>
            <w:r w:rsidRPr="00A33B90">
              <w:rPr>
                <w:rFonts w:eastAsia="Calibri"/>
                <w:szCs w:val="22"/>
              </w:rPr>
              <w:t>1180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93BAD" w14:textId="77777777" w:rsidR="00360FB5" w:rsidRPr="00A33B90" w:rsidRDefault="00360FB5" w:rsidP="00553004">
            <w:pPr>
              <w:jc w:val="center"/>
              <w:rPr>
                <w:rFonts w:eastAsia="Calibri"/>
                <w:szCs w:val="22"/>
              </w:rPr>
            </w:pPr>
            <w:r w:rsidRPr="00A33B9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C30595" w14:textId="77777777" w:rsidR="00360FB5" w:rsidRPr="00A33B90" w:rsidRDefault="00360FB5" w:rsidP="00553004">
            <w:pPr>
              <w:jc w:val="center"/>
              <w:rPr>
                <w:rFonts w:eastAsia="Calibri"/>
                <w:szCs w:val="22"/>
              </w:rPr>
            </w:pPr>
            <w:r w:rsidRPr="00A33B90">
              <w:rPr>
                <w:rFonts w:eastAsia="Calibri"/>
                <w:szCs w:val="22"/>
              </w:rPr>
              <w:t>-</w:t>
            </w:r>
          </w:p>
        </w:tc>
      </w:tr>
      <w:tr w:rsidR="00A33B90" w:rsidRPr="00A33B90" w14:paraId="5C691DE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5771641" w14:textId="77777777" w:rsidR="00360FB5" w:rsidRPr="00A33B9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9DA5F0" w14:textId="77777777" w:rsidR="00360FB5" w:rsidRPr="00A33B90" w:rsidRDefault="00360FB5" w:rsidP="00553004">
            <w:pPr>
              <w:rPr>
                <w:rFonts w:eastAsia="Calibri"/>
                <w:szCs w:val="22"/>
              </w:rPr>
            </w:pPr>
            <w:r w:rsidRPr="00A33B90">
              <w:rPr>
                <w:rFonts w:eastAsia="Calibri"/>
                <w:szCs w:val="22"/>
              </w:rPr>
              <w:t>ku138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F3B85C" w14:textId="77777777" w:rsidR="00360FB5" w:rsidRPr="00A33B90" w:rsidRDefault="00360FB5" w:rsidP="00553004">
            <w:pPr>
              <w:rPr>
                <w:rFonts w:eastAsia="Calibri"/>
                <w:szCs w:val="22"/>
              </w:rPr>
            </w:pPr>
            <w:r w:rsidRPr="00A33B90">
              <w:rPr>
                <w:rFonts w:eastAsia="Calibri"/>
                <w:szCs w:val="22"/>
              </w:rPr>
              <w:t>Privažiuojamasis kelias prie gyvenamųjų namų Moliakalnio k.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F488E5" w14:textId="77777777" w:rsidR="00360FB5" w:rsidRPr="00A33B90" w:rsidRDefault="00360FB5" w:rsidP="00553004">
            <w:pPr>
              <w:jc w:val="right"/>
              <w:rPr>
                <w:rFonts w:eastAsia="Calibri"/>
                <w:szCs w:val="22"/>
              </w:rPr>
            </w:pPr>
            <w:r w:rsidRPr="00A33B90">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4B37A"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61394"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A00D0" w14:textId="77777777" w:rsidR="00360FB5" w:rsidRPr="00A33B90" w:rsidRDefault="00360FB5" w:rsidP="00553004">
            <w:pPr>
              <w:jc w:val="right"/>
              <w:rPr>
                <w:rFonts w:eastAsia="Calibri"/>
                <w:szCs w:val="22"/>
              </w:rPr>
            </w:pPr>
            <w:r w:rsidRPr="00A33B90">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E028E" w14:textId="7FAB8F72" w:rsidR="00360FB5" w:rsidRPr="00A33B90" w:rsidRDefault="001E4232" w:rsidP="00553004">
            <w:pPr>
              <w:jc w:val="center"/>
              <w:rPr>
                <w:rFonts w:eastAsia="Calibri"/>
                <w:szCs w:val="22"/>
              </w:rPr>
            </w:pPr>
            <w:r w:rsidRPr="00A33B90">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74D701" w14:textId="160C0BE2" w:rsidR="00360FB5" w:rsidRPr="00A33B90" w:rsidRDefault="001E4232" w:rsidP="00553004">
            <w:pPr>
              <w:jc w:val="center"/>
              <w:rPr>
                <w:rFonts w:eastAsia="Calibri"/>
                <w:szCs w:val="22"/>
              </w:rPr>
            </w:pPr>
            <w:r w:rsidRPr="00A33B90">
              <w:rPr>
                <w:rFonts w:eastAsia="Calibri"/>
                <w:szCs w:val="22"/>
              </w:rPr>
              <w:t>4400-6455-4441</w:t>
            </w:r>
          </w:p>
        </w:tc>
      </w:tr>
      <w:tr w:rsidR="00A33B90" w:rsidRPr="00A33B90" w14:paraId="503D0D7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ACE6E8" w14:textId="77777777" w:rsidR="00360FB5" w:rsidRPr="00A33B9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2330C4" w14:textId="77777777" w:rsidR="00360FB5" w:rsidRPr="00A33B90" w:rsidRDefault="00360FB5" w:rsidP="00553004">
            <w:pPr>
              <w:rPr>
                <w:rFonts w:eastAsia="Calibri"/>
                <w:szCs w:val="22"/>
              </w:rPr>
            </w:pPr>
            <w:r w:rsidRPr="00A33B90">
              <w:rPr>
                <w:rFonts w:eastAsia="Calibri"/>
                <w:szCs w:val="22"/>
              </w:rPr>
              <w:t>ku139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12AAEB" w14:textId="77777777" w:rsidR="00360FB5" w:rsidRPr="00A33B90" w:rsidRDefault="00360FB5" w:rsidP="00553004">
            <w:pPr>
              <w:rPr>
                <w:rFonts w:eastAsia="Calibri"/>
                <w:szCs w:val="22"/>
              </w:rPr>
            </w:pPr>
            <w:r w:rsidRPr="00A33B90">
              <w:rPr>
                <w:rFonts w:eastAsia="Calibri"/>
                <w:szCs w:val="22"/>
              </w:rPr>
              <w:t>Privažiuojamasis kelias prie pilkapių Užušilių k.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33B970" w14:textId="77777777" w:rsidR="00360FB5" w:rsidRPr="00A33B90" w:rsidRDefault="00360FB5" w:rsidP="00553004">
            <w:pPr>
              <w:jc w:val="right"/>
              <w:rPr>
                <w:rFonts w:eastAsia="Calibri"/>
                <w:szCs w:val="22"/>
              </w:rPr>
            </w:pPr>
            <w:r w:rsidRPr="00A33B90">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DBCC6"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1FF5E2" w14:textId="77777777" w:rsidR="00360FB5" w:rsidRPr="00A33B90" w:rsidRDefault="00360FB5" w:rsidP="00553004">
            <w:pPr>
              <w:jc w:val="right"/>
              <w:rPr>
                <w:rFonts w:eastAsia="Calibri"/>
                <w:szCs w:val="22"/>
              </w:rPr>
            </w:pPr>
            <w:r w:rsidRPr="00A33B90">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28C5FA"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FF0CB" w14:textId="77777777" w:rsidR="00360FB5" w:rsidRPr="00A33B90" w:rsidRDefault="00360FB5" w:rsidP="00553004">
            <w:pPr>
              <w:jc w:val="center"/>
              <w:rPr>
                <w:rFonts w:eastAsia="Calibri"/>
                <w:szCs w:val="22"/>
              </w:rPr>
            </w:pPr>
            <w:r w:rsidRPr="00A33B90">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0587F1" w14:textId="77777777" w:rsidR="00360FB5" w:rsidRPr="00A33B90" w:rsidRDefault="00360FB5" w:rsidP="00553004">
            <w:pPr>
              <w:jc w:val="center"/>
              <w:rPr>
                <w:rFonts w:eastAsia="Calibri"/>
                <w:szCs w:val="22"/>
              </w:rPr>
            </w:pPr>
            <w:r w:rsidRPr="00A33B90">
              <w:rPr>
                <w:rFonts w:eastAsia="Calibri"/>
                <w:szCs w:val="22"/>
              </w:rPr>
              <w:t>-</w:t>
            </w:r>
          </w:p>
        </w:tc>
      </w:tr>
      <w:tr w:rsidR="00A33B90" w:rsidRPr="00A33B90" w14:paraId="3FFDA6C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13AF4DC" w14:textId="77777777" w:rsidR="00360FB5" w:rsidRPr="00A33B9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D07935" w14:textId="77777777" w:rsidR="00360FB5" w:rsidRPr="00A33B90" w:rsidRDefault="00360FB5" w:rsidP="00553004">
            <w:pPr>
              <w:rPr>
                <w:rFonts w:eastAsia="Calibri"/>
                <w:szCs w:val="22"/>
              </w:rPr>
            </w:pPr>
            <w:r w:rsidRPr="00A33B90">
              <w:rPr>
                <w:rFonts w:eastAsia="Calibri"/>
                <w:szCs w:val="22"/>
              </w:rPr>
              <w:t>ku140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C6C591" w14:textId="77777777" w:rsidR="00360FB5" w:rsidRPr="00A33B90" w:rsidRDefault="00360FB5" w:rsidP="00553004">
            <w:pPr>
              <w:rPr>
                <w:rFonts w:eastAsia="Calibri"/>
                <w:szCs w:val="22"/>
              </w:rPr>
            </w:pPr>
            <w:r w:rsidRPr="00A33B90">
              <w:rPr>
                <w:rFonts w:eastAsia="Calibri"/>
                <w:szCs w:val="22"/>
              </w:rPr>
              <w:t>Privažiuojamasis kelias prie gyvenamųjų pastatų Kurklių I k.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9600F3" w14:textId="73AB053E" w:rsidR="00360FB5" w:rsidRPr="00A33B90" w:rsidRDefault="006B69D7" w:rsidP="00553004">
            <w:pPr>
              <w:jc w:val="right"/>
              <w:rPr>
                <w:rFonts w:eastAsia="Calibri"/>
                <w:szCs w:val="22"/>
              </w:rPr>
            </w:pPr>
            <w:r w:rsidRPr="00A33B90">
              <w:rPr>
                <w:rFonts w:eastAsia="Calibri"/>
                <w:szCs w:val="22"/>
              </w:rPr>
              <w:t>186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F49BC"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C9ADF" w14:textId="0FC0C982" w:rsidR="00360FB5" w:rsidRPr="00A33B90" w:rsidRDefault="006B69D7" w:rsidP="00553004">
            <w:pPr>
              <w:jc w:val="right"/>
              <w:rPr>
                <w:rFonts w:eastAsia="Calibri"/>
                <w:szCs w:val="22"/>
              </w:rPr>
            </w:pPr>
            <w:r w:rsidRPr="00A33B90">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E343A" w14:textId="02F50D0B" w:rsidR="00360FB5" w:rsidRPr="00A33B90" w:rsidRDefault="006B69D7" w:rsidP="00553004">
            <w:pPr>
              <w:jc w:val="right"/>
              <w:rPr>
                <w:rFonts w:eastAsia="Calibri"/>
                <w:szCs w:val="22"/>
              </w:rPr>
            </w:pPr>
            <w:r w:rsidRPr="00A33B90">
              <w:rPr>
                <w:rFonts w:eastAsia="Calibri"/>
                <w:szCs w:val="22"/>
              </w:rPr>
              <w:t xml:space="preserve"> 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67F64" w14:textId="77777777" w:rsidR="00360FB5" w:rsidRPr="00A33B90" w:rsidRDefault="00360FB5" w:rsidP="00553004">
            <w:pPr>
              <w:jc w:val="center"/>
              <w:rPr>
                <w:rFonts w:eastAsia="Calibri"/>
                <w:szCs w:val="22"/>
              </w:rPr>
            </w:pPr>
            <w:r w:rsidRPr="00A33B9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B215DD" w14:textId="798E591D" w:rsidR="00360FB5" w:rsidRPr="00A33B90" w:rsidRDefault="006B69D7" w:rsidP="00553004">
            <w:pPr>
              <w:jc w:val="center"/>
              <w:rPr>
                <w:rFonts w:eastAsia="Calibri"/>
                <w:szCs w:val="22"/>
              </w:rPr>
            </w:pPr>
            <w:r w:rsidRPr="00A33B90">
              <w:rPr>
                <w:rFonts w:eastAsia="Calibri"/>
                <w:szCs w:val="22"/>
              </w:rPr>
              <w:t>4400-6458-4396</w:t>
            </w:r>
          </w:p>
        </w:tc>
      </w:tr>
      <w:tr w:rsidR="00A33B90" w:rsidRPr="00A33B90" w14:paraId="5FE599D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F35AD7" w14:textId="77777777" w:rsidR="00360FB5" w:rsidRPr="00A33B9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F08EF9" w14:textId="77777777" w:rsidR="00360FB5" w:rsidRPr="00A33B90" w:rsidRDefault="00360FB5" w:rsidP="00553004">
            <w:pPr>
              <w:rPr>
                <w:rFonts w:eastAsia="Calibri"/>
                <w:szCs w:val="22"/>
              </w:rPr>
            </w:pPr>
            <w:r w:rsidRPr="00A33B90">
              <w:rPr>
                <w:rFonts w:eastAsia="Calibri"/>
                <w:szCs w:val="22"/>
              </w:rPr>
              <w:t>ku141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A9A806" w14:textId="77777777" w:rsidR="00360FB5" w:rsidRPr="00A33B90" w:rsidRDefault="00360FB5" w:rsidP="00553004">
            <w:pPr>
              <w:rPr>
                <w:rFonts w:eastAsia="Calibri"/>
                <w:szCs w:val="22"/>
              </w:rPr>
            </w:pPr>
            <w:r w:rsidRPr="00A33B90">
              <w:rPr>
                <w:rFonts w:eastAsia="Calibri"/>
                <w:szCs w:val="22"/>
              </w:rPr>
              <w:t>Privažiuojamasis kelias prie gyvenamųjų namų Adomavos k. nuo kelio Nr. ku7-1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9FAAAF" w14:textId="0E0219AB" w:rsidR="00360FB5" w:rsidRPr="00A33B90" w:rsidRDefault="006B69D7" w:rsidP="00553004">
            <w:pPr>
              <w:jc w:val="right"/>
              <w:rPr>
                <w:rFonts w:eastAsia="Calibri"/>
                <w:szCs w:val="22"/>
              </w:rPr>
            </w:pPr>
            <w:r w:rsidRPr="00A33B90">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3DC1F"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059A4" w14:textId="6703DB59" w:rsidR="00360FB5" w:rsidRPr="00A33B90" w:rsidRDefault="006B69D7" w:rsidP="00553004">
            <w:pPr>
              <w:jc w:val="right"/>
              <w:rPr>
                <w:rFonts w:eastAsia="Calibri"/>
                <w:szCs w:val="22"/>
              </w:rPr>
            </w:pPr>
            <w:r w:rsidRPr="00A33B90">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7BD441" w14:textId="019F7138" w:rsidR="00360FB5" w:rsidRPr="00A33B90" w:rsidRDefault="006B69D7" w:rsidP="00553004">
            <w:pPr>
              <w:jc w:val="right"/>
              <w:rPr>
                <w:rFonts w:eastAsia="Calibri"/>
                <w:szCs w:val="22"/>
              </w:rPr>
            </w:pPr>
            <w:r w:rsidRPr="00A33B90">
              <w:rPr>
                <w:rFonts w:eastAsia="Calibri"/>
                <w:szCs w:val="22"/>
              </w:rPr>
              <w:t xml:space="preserve"> 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A75D7" w14:textId="77777777" w:rsidR="00360FB5" w:rsidRPr="00A33B90" w:rsidRDefault="00360FB5" w:rsidP="00553004">
            <w:pPr>
              <w:jc w:val="center"/>
              <w:rPr>
                <w:rFonts w:eastAsia="Calibri"/>
                <w:szCs w:val="22"/>
              </w:rPr>
            </w:pPr>
            <w:r w:rsidRPr="00A33B9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D783BC" w14:textId="3B038401" w:rsidR="00360FB5" w:rsidRPr="00A33B90" w:rsidRDefault="006B69D7" w:rsidP="00553004">
            <w:pPr>
              <w:jc w:val="center"/>
              <w:rPr>
                <w:rFonts w:eastAsia="Calibri"/>
                <w:szCs w:val="22"/>
              </w:rPr>
            </w:pPr>
            <w:r w:rsidRPr="00A33B90">
              <w:rPr>
                <w:rFonts w:eastAsia="Calibri"/>
                <w:szCs w:val="22"/>
              </w:rPr>
              <w:t>4400-6462-3918</w:t>
            </w:r>
          </w:p>
        </w:tc>
      </w:tr>
      <w:tr w:rsidR="00A33B90" w:rsidRPr="00A33B90" w14:paraId="3AEDAAE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64B9F15" w14:textId="77777777" w:rsidR="00360FB5" w:rsidRPr="00A33B9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22912B" w14:textId="77777777" w:rsidR="00360FB5" w:rsidRPr="00A33B90" w:rsidRDefault="00360FB5" w:rsidP="00553004">
            <w:pPr>
              <w:rPr>
                <w:rFonts w:eastAsia="Calibri"/>
                <w:szCs w:val="22"/>
              </w:rPr>
            </w:pPr>
            <w:r w:rsidRPr="00A33B90">
              <w:rPr>
                <w:rFonts w:eastAsia="Calibri"/>
                <w:szCs w:val="22"/>
              </w:rPr>
              <w:t>ku142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27DC5D" w14:textId="77777777" w:rsidR="00360FB5" w:rsidRPr="00A33B90" w:rsidRDefault="00360FB5" w:rsidP="00553004">
            <w:pPr>
              <w:rPr>
                <w:rFonts w:eastAsia="Calibri"/>
                <w:szCs w:val="22"/>
              </w:rPr>
            </w:pPr>
            <w:r w:rsidRPr="00A33B90">
              <w:rPr>
                <w:rFonts w:eastAsia="Calibri"/>
                <w:szCs w:val="22"/>
              </w:rPr>
              <w:t>Privažiuojamasis kelias prie gyvenamųjų namų Valakinių k. nuo kelio Nr. ku7-1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3DA90A" w14:textId="5CC72F62" w:rsidR="003937F1" w:rsidRPr="00A33B90" w:rsidRDefault="003937F1" w:rsidP="003937F1">
            <w:pPr>
              <w:jc w:val="right"/>
              <w:rPr>
                <w:rFonts w:eastAsia="Calibri"/>
                <w:szCs w:val="22"/>
              </w:rPr>
            </w:pPr>
            <w:r w:rsidRPr="00A33B90">
              <w:rPr>
                <w:rFonts w:eastAsia="Calibri"/>
                <w:szCs w:val="22"/>
              </w:rPr>
              <w:t>433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AA287"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9C9DD"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225A9" w14:textId="6071ABBA" w:rsidR="00360FB5" w:rsidRPr="00A33B90" w:rsidRDefault="003937F1" w:rsidP="00553004">
            <w:pPr>
              <w:jc w:val="right"/>
              <w:rPr>
                <w:rFonts w:eastAsia="Calibri"/>
                <w:szCs w:val="22"/>
              </w:rPr>
            </w:pPr>
            <w:r w:rsidRPr="00A33B90">
              <w:rPr>
                <w:rFonts w:eastAsia="Calibri"/>
                <w:szCs w:val="22"/>
              </w:rPr>
              <w:t> 433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7FF13" w14:textId="77777777" w:rsidR="003B457B" w:rsidRPr="00A33B90" w:rsidRDefault="009A5D41" w:rsidP="00553004">
            <w:pPr>
              <w:jc w:val="center"/>
              <w:rPr>
                <w:rFonts w:eastAsia="Calibri"/>
                <w:szCs w:val="22"/>
              </w:rPr>
            </w:pPr>
            <w:r w:rsidRPr="00A33B90">
              <w:rPr>
                <w:rFonts w:eastAsia="Calibri"/>
                <w:szCs w:val="22"/>
              </w:rPr>
              <w:t xml:space="preserve"> IVv</w:t>
            </w:r>
          </w:p>
          <w:p w14:paraId="283BA055" w14:textId="3BF070E6" w:rsidR="00360FB5" w:rsidRPr="00A33B90" w:rsidRDefault="003937F1" w:rsidP="00553004">
            <w:pPr>
              <w:jc w:val="center"/>
              <w:rPr>
                <w:rFonts w:eastAsia="Calibri"/>
                <w:szCs w:val="22"/>
              </w:rPr>
            </w:pPr>
            <w:r w:rsidRPr="00A33B90">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82B1DA" w14:textId="58FD1FF2" w:rsidR="00360FB5" w:rsidRPr="00A33B90" w:rsidRDefault="009A5D41" w:rsidP="00553004">
            <w:pPr>
              <w:jc w:val="center"/>
              <w:rPr>
                <w:rFonts w:eastAsia="Calibri"/>
                <w:szCs w:val="22"/>
              </w:rPr>
            </w:pPr>
            <w:r w:rsidRPr="00A33B90">
              <w:rPr>
                <w:rFonts w:eastAsia="Calibri"/>
                <w:szCs w:val="22"/>
              </w:rPr>
              <w:t>4400-6446-9983</w:t>
            </w:r>
            <w:r w:rsidR="003937F1" w:rsidRPr="00A33B90">
              <w:rPr>
                <w:rFonts w:eastAsia="Calibri"/>
                <w:szCs w:val="22"/>
              </w:rPr>
              <w:t xml:space="preserve"> 4400-6455-4385</w:t>
            </w:r>
          </w:p>
        </w:tc>
      </w:tr>
      <w:tr w:rsidR="00A33B90" w:rsidRPr="00A33B90" w14:paraId="6DC7184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C2F873" w14:textId="77777777" w:rsidR="00360FB5" w:rsidRPr="00A33B9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C23004" w14:textId="77777777" w:rsidR="00360FB5" w:rsidRPr="00A33B90" w:rsidRDefault="00360FB5" w:rsidP="00553004">
            <w:pPr>
              <w:rPr>
                <w:rFonts w:eastAsia="Calibri"/>
                <w:szCs w:val="22"/>
              </w:rPr>
            </w:pPr>
            <w:r w:rsidRPr="00A33B90">
              <w:rPr>
                <w:rFonts w:eastAsia="Calibri"/>
                <w:szCs w:val="22"/>
              </w:rPr>
              <w:t>ku143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B8D3EF" w14:textId="77777777" w:rsidR="00360FB5" w:rsidRPr="00A33B90" w:rsidRDefault="00360FB5" w:rsidP="00553004">
            <w:pPr>
              <w:rPr>
                <w:rFonts w:eastAsia="Calibri"/>
                <w:szCs w:val="22"/>
              </w:rPr>
            </w:pPr>
            <w:r w:rsidRPr="00A33B90">
              <w:rPr>
                <w:rFonts w:eastAsia="Calibri"/>
                <w:szCs w:val="22"/>
              </w:rPr>
              <w:t>Pravažiuojamasis kelias nuo kelio Nr. ku43 iki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A7406F" w14:textId="387D49C6" w:rsidR="00360FB5" w:rsidRPr="00A33B90" w:rsidRDefault="00146957" w:rsidP="00553004">
            <w:pPr>
              <w:jc w:val="right"/>
              <w:rPr>
                <w:rFonts w:eastAsia="Calibri"/>
                <w:szCs w:val="22"/>
              </w:rPr>
            </w:pPr>
            <w:r w:rsidRPr="00A33B90">
              <w:rPr>
                <w:rFonts w:eastAsia="Calibri"/>
                <w:szCs w:val="22"/>
              </w:rPr>
              <w:t>1644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F962C"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10A7F"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C955B" w14:textId="40A5C471" w:rsidR="00360FB5" w:rsidRPr="00A33B90" w:rsidRDefault="00146957" w:rsidP="00553004">
            <w:pPr>
              <w:jc w:val="right"/>
              <w:rPr>
                <w:rFonts w:eastAsia="Calibri"/>
                <w:szCs w:val="22"/>
              </w:rPr>
            </w:pPr>
            <w:r w:rsidRPr="00A33B90">
              <w:rPr>
                <w:rFonts w:eastAsia="Calibri"/>
                <w:szCs w:val="22"/>
              </w:rPr>
              <w:t>1644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AC191" w14:textId="77777777" w:rsidR="00360FB5" w:rsidRPr="00A33B90" w:rsidRDefault="00360FB5" w:rsidP="00553004">
            <w:pPr>
              <w:jc w:val="center"/>
              <w:rPr>
                <w:rFonts w:eastAsia="Calibri"/>
                <w:szCs w:val="22"/>
              </w:rPr>
            </w:pPr>
            <w:r w:rsidRPr="00A33B9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3094BF" w14:textId="7EFAE4DF" w:rsidR="00360FB5" w:rsidRPr="00A33B90" w:rsidRDefault="00146957" w:rsidP="00553004">
            <w:pPr>
              <w:jc w:val="center"/>
              <w:rPr>
                <w:rFonts w:eastAsia="Calibri"/>
                <w:szCs w:val="22"/>
              </w:rPr>
            </w:pPr>
            <w:r w:rsidRPr="00A33B90">
              <w:rPr>
                <w:rFonts w:eastAsia="Calibri"/>
                <w:szCs w:val="22"/>
              </w:rPr>
              <w:t>4400-6450-6932</w:t>
            </w:r>
          </w:p>
        </w:tc>
      </w:tr>
      <w:tr w:rsidR="00A33B90" w:rsidRPr="00A33B90" w14:paraId="35CA366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9FB8B81" w14:textId="77777777" w:rsidR="00360FB5" w:rsidRPr="00A33B9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238565" w14:textId="77777777" w:rsidR="00360FB5" w:rsidRPr="00A33B90" w:rsidRDefault="00360FB5" w:rsidP="00553004">
            <w:pPr>
              <w:rPr>
                <w:rFonts w:eastAsia="Calibri"/>
                <w:szCs w:val="22"/>
              </w:rPr>
            </w:pPr>
            <w:r w:rsidRPr="00A33B90">
              <w:rPr>
                <w:rFonts w:eastAsia="Calibri"/>
                <w:szCs w:val="22"/>
              </w:rPr>
              <w:t>ku144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C129A3" w14:textId="77777777" w:rsidR="00360FB5" w:rsidRPr="00A33B90" w:rsidRDefault="00360FB5" w:rsidP="00553004">
            <w:pPr>
              <w:rPr>
                <w:rFonts w:eastAsia="Calibri"/>
                <w:szCs w:val="22"/>
              </w:rPr>
            </w:pPr>
            <w:r w:rsidRPr="00A33B90">
              <w:rPr>
                <w:rFonts w:eastAsia="Calibri"/>
                <w:szCs w:val="22"/>
              </w:rPr>
              <w:t>Privažiuojamasis kelias prie gyvenamųjų namų nuo Didžiakaimio g., Didžiakaimio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674A06" w14:textId="326E0C40" w:rsidR="00360FB5" w:rsidRPr="00A33B90" w:rsidRDefault="00146957" w:rsidP="00553004">
            <w:pPr>
              <w:jc w:val="right"/>
              <w:rPr>
                <w:rFonts w:eastAsia="Calibri"/>
                <w:szCs w:val="22"/>
              </w:rPr>
            </w:pPr>
            <w:r w:rsidRPr="00A33B90">
              <w:rPr>
                <w:rFonts w:eastAsia="Calibri"/>
                <w:szCs w:val="22"/>
              </w:rPr>
              <w:t xml:space="preserve"> 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FB31A" w14:textId="295CD24C" w:rsidR="00360FB5" w:rsidRPr="00A33B90" w:rsidRDefault="00146957" w:rsidP="00553004">
            <w:pPr>
              <w:jc w:val="right"/>
              <w:rPr>
                <w:rFonts w:eastAsia="Calibri"/>
                <w:szCs w:val="22"/>
              </w:rPr>
            </w:pPr>
            <w:r w:rsidRPr="00A33B90">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6CE00" w14:textId="1692E7C8" w:rsidR="00360FB5" w:rsidRPr="00A33B90" w:rsidRDefault="00146957" w:rsidP="00553004">
            <w:pPr>
              <w:jc w:val="right"/>
              <w:rPr>
                <w:rFonts w:eastAsia="Calibri"/>
                <w:szCs w:val="22"/>
              </w:rPr>
            </w:pPr>
            <w:r w:rsidRPr="00A33B90">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A9C2DE" w14:textId="42D8CDFD" w:rsidR="00360FB5" w:rsidRPr="00A33B90" w:rsidRDefault="00146957" w:rsidP="00553004">
            <w:pPr>
              <w:jc w:val="right"/>
              <w:rPr>
                <w:rFonts w:eastAsia="Calibri"/>
                <w:szCs w:val="22"/>
              </w:rPr>
            </w:pPr>
            <w:r w:rsidRPr="00A33B90">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5BBED" w14:textId="77777777" w:rsidR="00360FB5" w:rsidRPr="00A33B90" w:rsidRDefault="00360FB5" w:rsidP="00553004">
            <w:pPr>
              <w:jc w:val="center"/>
              <w:rPr>
                <w:rFonts w:eastAsia="Calibri"/>
                <w:szCs w:val="22"/>
              </w:rPr>
            </w:pPr>
            <w:r w:rsidRPr="00A33B9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2767E9" w14:textId="6A46F250" w:rsidR="00360FB5" w:rsidRPr="00A33B90" w:rsidRDefault="00146957" w:rsidP="00553004">
            <w:pPr>
              <w:jc w:val="center"/>
              <w:rPr>
                <w:rFonts w:eastAsia="Calibri"/>
                <w:szCs w:val="22"/>
              </w:rPr>
            </w:pPr>
            <w:r w:rsidRPr="00A33B90">
              <w:rPr>
                <w:rFonts w:eastAsia="Calibri"/>
                <w:szCs w:val="22"/>
              </w:rPr>
              <w:t>4400-6450-6943</w:t>
            </w:r>
          </w:p>
        </w:tc>
      </w:tr>
      <w:tr w:rsidR="00A33B90" w:rsidRPr="00A33B90" w14:paraId="2513E6C1" w14:textId="77777777" w:rsidTr="009765B0">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2994EDD3" w14:textId="77777777" w:rsidR="00360FB5" w:rsidRPr="00A33B90" w:rsidRDefault="00360FB5" w:rsidP="00553004">
            <w:pPr>
              <w:rPr>
                <w:rFonts w:eastAsia="Calibri"/>
                <w:i/>
                <w:iCs/>
                <w:szCs w:val="22"/>
              </w:rPr>
            </w:pPr>
            <w:r w:rsidRPr="00A33B90">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51746F2C" w14:textId="77777777" w:rsidR="00360FB5" w:rsidRPr="00A33B90"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D9DBAC" w14:textId="77777777" w:rsidR="00360FB5" w:rsidRPr="00A33B90"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2CD5CE2" w14:textId="77777777" w:rsidR="00360FB5" w:rsidRPr="00A33B90"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B710644" w14:textId="77777777" w:rsidR="00360FB5" w:rsidRPr="00A33B90"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A0A596F" w14:textId="77777777" w:rsidR="00360FB5" w:rsidRPr="00A33B90" w:rsidRDefault="00360FB5" w:rsidP="00553004">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A15E58C" w14:textId="77777777" w:rsidR="00360FB5" w:rsidRPr="00A33B90" w:rsidRDefault="00360FB5" w:rsidP="00553004">
            <w:pPr>
              <w:jc w:val="center"/>
              <w:rPr>
                <w:rFonts w:eastAsia="Calibri"/>
                <w:szCs w:val="22"/>
              </w:rPr>
            </w:pPr>
          </w:p>
        </w:tc>
      </w:tr>
      <w:tr w:rsidR="00A33B90" w:rsidRPr="00A33B90" w14:paraId="3D80788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7884B1D" w14:textId="77777777" w:rsidR="00360FB5" w:rsidRPr="00A33B9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B65893" w14:textId="77777777" w:rsidR="00360FB5" w:rsidRPr="00A33B90" w:rsidRDefault="00360FB5" w:rsidP="00553004">
            <w:pPr>
              <w:rPr>
                <w:rFonts w:eastAsia="Calibri"/>
                <w:szCs w:val="22"/>
              </w:rPr>
            </w:pPr>
            <w:r w:rsidRPr="00A33B90">
              <w:rPr>
                <w:rFonts w:eastAsia="Calibri"/>
                <w:szCs w:val="22"/>
              </w:rPr>
              <w:t>KUSV1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70CC5A" w14:textId="77777777" w:rsidR="00360FB5" w:rsidRPr="00A33B90" w:rsidRDefault="00360FB5" w:rsidP="00553004">
            <w:pPr>
              <w:rPr>
                <w:rFonts w:eastAsia="Calibri"/>
                <w:szCs w:val="22"/>
              </w:rPr>
            </w:pPr>
            <w:r w:rsidRPr="00A33B90">
              <w:rPr>
                <w:rFonts w:eastAsia="Calibri"/>
                <w:szCs w:val="22"/>
              </w:rPr>
              <w:t>Privažiuojamasis kelias prie gyvenamųjų namų Dejūnų k. nuo kelio Nr. ku42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5C8771" w14:textId="12633B7A" w:rsidR="00360FB5" w:rsidRPr="00A33B90" w:rsidRDefault="004E79D5" w:rsidP="00553004">
            <w:pPr>
              <w:jc w:val="right"/>
              <w:rPr>
                <w:rFonts w:eastAsia="Calibri"/>
                <w:szCs w:val="22"/>
              </w:rPr>
            </w:pPr>
            <w:r w:rsidRPr="00A33B90">
              <w:rPr>
                <w:rFonts w:eastAsia="Calibri"/>
                <w:szCs w:val="22"/>
              </w:rPr>
              <w:t> 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4BF82"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F3C6AE" w14:textId="0B407138" w:rsidR="00360FB5" w:rsidRPr="00A33B90" w:rsidRDefault="004E79D5" w:rsidP="00553004">
            <w:pPr>
              <w:jc w:val="right"/>
              <w:rPr>
                <w:rFonts w:eastAsia="Calibri"/>
                <w:szCs w:val="22"/>
              </w:rPr>
            </w:pPr>
            <w:r w:rsidRPr="00A33B90">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9BCA1" w14:textId="03ED85A0" w:rsidR="00360FB5" w:rsidRPr="00A33B90" w:rsidRDefault="004E79D5" w:rsidP="00553004">
            <w:pPr>
              <w:jc w:val="right"/>
              <w:rPr>
                <w:rFonts w:eastAsia="Calibri"/>
                <w:szCs w:val="22"/>
              </w:rPr>
            </w:pPr>
            <w:r w:rsidRPr="00A33B90">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647E8" w14:textId="77777777" w:rsidR="00360FB5" w:rsidRPr="00A33B90" w:rsidRDefault="00360FB5" w:rsidP="00553004">
            <w:pPr>
              <w:jc w:val="center"/>
              <w:rPr>
                <w:rFonts w:eastAsia="Calibri"/>
                <w:szCs w:val="22"/>
              </w:rPr>
            </w:pPr>
            <w:r w:rsidRPr="00A33B90">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E13379" w14:textId="4FD945BC" w:rsidR="00360FB5" w:rsidRPr="00A33B90" w:rsidRDefault="004E79D5" w:rsidP="00553004">
            <w:pPr>
              <w:jc w:val="center"/>
              <w:rPr>
                <w:rFonts w:eastAsia="Calibri"/>
                <w:szCs w:val="22"/>
              </w:rPr>
            </w:pPr>
            <w:r w:rsidRPr="00A33B90">
              <w:rPr>
                <w:rFonts w:eastAsia="Calibri"/>
                <w:szCs w:val="22"/>
              </w:rPr>
              <w:t>4400-6458-4420</w:t>
            </w:r>
          </w:p>
        </w:tc>
      </w:tr>
      <w:tr w:rsidR="00A33B90" w:rsidRPr="00A33B90" w14:paraId="152BB26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9CCF81" w14:textId="77777777" w:rsidR="00360FB5" w:rsidRPr="00A33B9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D13007" w14:textId="77777777" w:rsidR="00360FB5" w:rsidRPr="00A33B90" w:rsidRDefault="00360FB5" w:rsidP="00553004">
            <w:pPr>
              <w:rPr>
                <w:rFonts w:eastAsia="Calibri"/>
                <w:szCs w:val="22"/>
              </w:rPr>
            </w:pPr>
            <w:r w:rsidRPr="00A33B90">
              <w:rPr>
                <w:rFonts w:eastAsia="Calibri"/>
                <w:szCs w:val="22"/>
              </w:rPr>
              <w:t>KUSV2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2C3DCF" w14:textId="77777777" w:rsidR="00360FB5" w:rsidRPr="00A33B90" w:rsidRDefault="00360FB5" w:rsidP="00553004">
            <w:pPr>
              <w:rPr>
                <w:rFonts w:eastAsia="Calibri"/>
                <w:szCs w:val="22"/>
              </w:rPr>
            </w:pPr>
            <w:r w:rsidRPr="00A33B90">
              <w:rPr>
                <w:rFonts w:eastAsia="Calibri"/>
                <w:szCs w:val="22"/>
              </w:rPr>
              <w:t>Pravažiuojamasis kelias nuo Lobų k. iki kelio Nr. ku97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4BE9B1" w14:textId="77777777" w:rsidR="00360FB5" w:rsidRPr="00A33B90" w:rsidRDefault="00360FB5" w:rsidP="00553004">
            <w:pPr>
              <w:jc w:val="right"/>
              <w:rPr>
                <w:rFonts w:eastAsia="Calibri"/>
                <w:szCs w:val="22"/>
              </w:rPr>
            </w:pPr>
            <w:r w:rsidRPr="00A33B90">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10DAF"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6B902"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451AC" w14:textId="77777777" w:rsidR="00360FB5" w:rsidRPr="00A33B90" w:rsidRDefault="00360FB5" w:rsidP="00553004">
            <w:pPr>
              <w:jc w:val="right"/>
              <w:rPr>
                <w:rFonts w:eastAsia="Calibri"/>
                <w:szCs w:val="22"/>
              </w:rPr>
            </w:pPr>
            <w:r w:rsidRPr="00A33B90">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E2C6C" w14:textId="77777777" w:rsidR="00360FB5" w:rsidRPr="00A33B90" w:rsidRDefault="00360FB5" w:rsidP="00553004">
            <w:pPr>
              <w:jc w:val="center"/>
              <w:rPr>
                <w:rFonts w:eastAsia="Calibri"/>
                <w:szCs w:val="22"/>
              </w:rPr>
            </w:pPr>
            <w:r w:rsidRPr="00A33B90">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AAE54D" w14:textId="77777777" w:rsidR="00360FB5" w:rsidRPr="00A33B90" w:rsidRDefault="00360FB5" w:rsidP="00553004">
            <w:pPr>
              <w:jc w:val="center"/>
              <w:rPr>
                <w:rFonts w:eastAsia="Calibri"/>
                <w:szCs w:val="22"/>
              </w:rPr>
            </w:pPr>
            <w:r w:rsidRPr="00A33B90">
              <w:rPr>
                <w:rFonts w:eastAsia="Calibri"/>
                <w:szCs w:val="22"/>
              </w:rPr>
              <w:t>-</w:t>
            </w:r>
          </w:p>
        </w:tc>
      </w:tr>
      <w:tr w:rsidR="00A33B90" w:rsidRPr="00A33B90" w14:paraId="3936B28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682E4D" w14:textId="77777777" w:rsidR="00360FB5" w:rsidRPr="00A33B9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C516BD" w14:textId="77777777" w:rsidR="00360FB5" w:rsidRPr="00A33B90" w:rsidRDefault="00360FB5" w:rsidP="00553004">
            <w:pPr>
              <w:rPr>
                <w:rFonts w:eastAsia="Calibri"/>
                <w:szCs w:val="22"/>
              </w:rPr>
            </w:pPr>
            <w:r w:rsidRPr="00A33B90">
              <w:rPr>
                <w:rFonts w:eastAsia="Calibri"/>
                <w:szCs w:val="22"/>
              </w:rPr>
              <w:t>KUSV20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06378A" w14:textId="77777777" w:rsidR="00360FB5" w:rsidRPr="00A33B90" w:rsidRDefault="00360FB5" w:rsidP="00553004">
            <w:pPr>
              <w:rPr>
                <w:rFonts w:eastAsia="Calibri"/>
                <w:szCs w:val="22"/>
              </w:rPr>
            </w:pPr>
            <w:r w:rsidRPr="00A33B90">
              <w:rPr>
                <w:rFonts w:eastAsia="Calibri"/>
                <w:szCs w:val="22"/>
              </w:rPr>
              <w:t>Pravažiuojamasis kelias nuo kelio Nr. ku58 iki kelio Nr. ku4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8D6BAC" w14:textId="77777777" w:rsidR="00360FB5" w:rsidRPr="00A33B90" w:rsidRDefault="00360FB5" w:rsidP="00553004">
            <w:pPr>
              <w:jc w:val="right"/>
              <w:rPr>
                <w:rFonts w:eastAsia="Calibri"/>
                <w:szCs w:val="22"/>
              </w:rPr>
            </w:pPr>
            <w:r w:rsidRPr="00A33B90">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8645A"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E9362"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8E368" w14:textId="77777777" w:rsidR="00360FB5" w:rsidRPr="00A33B90" w:rsidRDefault="00360FB5" w:rsidP="00553004">
            <w:pPr>
              <w:jc w:val="right"/>
              <w:rPr>
                <w:rFonts w:eastAsia="Calibri"/>
                <w:szCs w:val="22"/>
              </w:rPr>
            </w:pPr>
            <w:r w:rsidRPr="00A33B90">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8C73A" w14:textId="77777777" w:rsidR="00360FB5" w:rsidRPr="00A33B90" w:rsidRDefault="00360FB5" w:rsidP="00553004">
            <w:pPr>
              <w:jc w:val="center"/>
              <w:rPr>
                <w:rFonts w:eastAsia="Calibri"/>
                <w:szCs w:val="22"/>
              </w:rPr>
            </w:pPr>
            <w:r w:rsidRPr="00A33B90">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8FC99F" w14:textId="77777777" w:rsidR="00360FB5" w:rsidRPr="00A33B90" w:rsidRDefault="00360FB5" w:rsidP="00553004">
            <w:pPr>
              <w:jc w:val="center"/>
              <w:rPr>
                <w:rFonts w:eastAsia="Calibri"/>
                <w:szCs w:val="22"/>
              </w:rPr>
            </w:pPr>
            <w:r w:rsidRPr="00A33B90">
              <w:rPr>
                <w:rFonts w:eastAsia="Calibri"/>
                <w:szCs w:val="22"/>
              </w:rPr>
              <w:t>-</w:t>
            </w:r>
          </w:p>
        </w:tc>
      </w:tr>
      <w:tr w:rsidR="00A33B90" w:rsidRPr="00A33B90" w14:paraId="3046A43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6BAFC0" w14:textId="77777777" w:rsidR="00360FB5" w:rsidRPr="00A33B90"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420FE5" w14:textId="77777777" w:rsidR="00360FB5" w:rsidRPr="00A33B90" w:rsidRDefault="00360FB5" w:rsidP="00553004">
            <w:pPr>
              <w:rPr>
                <w:rFonts w:eastAsia="Calibri"/>
                <w:szCs w:val="22"/>
              </w:rPr>
            </w:pPr>
            <w:r w:rsidRPr="00A33B90">
              <w:rPr>
                <w:rFonts w:eastAsia="Calibri"/>
                <w:szCs w:val="22"/>
              </w:rPr>
              <w:t>KUSV21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68B869" w14:textId="77777777" w:rsidR="00360FB5" w:rsidRPr="00A33B90" w:rsidRDefault="00360FB5" w:rsidP="00553004">
            <w:pPr>
              <w:rPr>
                <w:rFonts w:eastAsia="Calibri"/>
                <w:szCs w:val="22"/>
              </w:rPr>
            </w:pPr>
            <w:r w:rsidRPr="00A33B90">
              <w:rPr>
                <w:rFonts w:eastAsia="Calibri"/>
                <w:szCs w:val="22"/>
              </w:rPr>
              <w:t>Privažiuojamasis kelias prie gyvenamųjų namų Pakeršių k. nuo kelio Nr. KUSV290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77540F" w14:textId="4A2BF77B" w:rsidR="00360FB5" w:rsidRPr="00A33B90" w:rsidRDefault="00146957" w:rsidP="00553004">
            <w:pPr>
              <w:jc w:val="right"/>
              <w:rPr>
                <w:rFonts w:eastAsia="Calibri"/>
                <w:szCs w:val="22"/>
              </w:rPr>
            </w:pPr>
            <w:r w:rsidRPr="00A33B90">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09AF7"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5D590" w14:textId="77777777" w:rsidR="00360FB5" w:rsidRPr="00A33B90" w:rsidRDefault="00360FB5" w:rsidP="00553004">
            <w:pPr>
              <w:jc w:val="right"/>
              <w:rPr>
                <w:rFonts w:eastAsia="Calibri"/>
                <w:szCs w:val="22"/>
              </w:rPr>
            </w:pPr>
            <w:r w:rsidRPr="00A33B9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EDB5E" w14:textId="13C217E8" w:rsidR="00360FB5" w:rsidRPr="00A33B90" w:rsidRDefault="00146957" w:rsidP="00553004">
            <w:pPr>
              <w:jc w:val="right"/>
              <w:rPr>
                <w:rFonts w:eastAsia="Calibri"/>
                <w:szCs w:val="22"/>
              </w:rPr>
            </w:pPr>
            <w:r w:rsidRPr="00A33B90">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267E9" w14:textId="77777777" w:rsidR="00360FB5" w:rsidRPr="00A33B90" w:rsidRDefault="00360FB5" w:rsidP="00553004">
            <w:pPr>
              <w:jc w:val="center"/>
              <w:rPr>
                <w:rFonts w:eastAsia="Calibri"/>
                <w:szCs w:val="22"/>
              </w:rPr>
            </w:pPr>
            <w:r w:rsidRPr="00A33B90">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C9296A" w14:textId="39CCC709" w:rsidR="00360FB5" w:rsidRPr="00A33B90" w:rsidRDefault="00146957" w:rsidP="00553004">
            <w:pPr>
              <w:jc w:val="center"/>
              <w:rPr>
                <w:rFonts w:eastAsia="Calibri"/>
                <w:szCs w:val="22"/>
              </w:rPr>
            </w:pPr>
            <w:r w:rsidRPr="00A33B90">
              <w:rPr>
                <w:rFonts w:eastAsia="Calibri"/>
                <w:szCs w:val="22"/>
              </w:rPr>
              <w:t>4400-6450-6865</w:t>
            </w:r>
          </w:p>
        </w:tc>
      </w:tr>
      <w:tr w:rsidR="00A249FC" w:rsidRPr="00A249FC" w14:paraId="758679C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15E017" w14:textId="77777777" w:rsidR="00360FB5" w:rsidRPr="00A249FC"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42A899" w14:textId="77777777" w:rsidR="00360FB5" w:rsidRPr="00A249FC" w:rsidRDefault="00360FB5" w:rsidP="00553004">
            <w:pPr>
              <w:rPr>
                <w:rFonts w:eastAsia="Calibri"/>
                <w:szCs w:val="22"/>
              </w:rPr>
            </w:pPr>
            <w:r w:rsidRPr="00A249FC">
              <w:rPr>
                <w:rFonts w:eastAsia="Calibri"/>
                <w:szCs w:val="22"/>
              </w:rPr>
              <w:t>KUSV25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4AD20C" w14:textId="77777777" w:rsidR="00360FB5" w:rsidRPr="00A249FC" w:rsidRDefault="00360FB5" w:rsidP="00553004">
            <w:pPr>
              <w:rPr>
                <w:rFonts w:eastAsia="Calibri"/>
                <w:szCs w:val="22"/>
              </w:rPr>
            </w:pPr>
            <w:r w:rsidRPr="00A249FC">
              <w:rPr>
                <w:rFonts w:eastAsia="Calibri"/>
                <w:szCs w:val="22"/>
              </w:rPr>
              <w:t>Pravažiuojamasis kelias nuo kelio Nr. ku48 iki kelio Nr. KUSV291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68CF62" w14:textId="7FB25C0A" w:rsidR="00360FB5" w:rsidRPr="00A249FC" w:rsidRDefault="00146957" w:rsidP="00553004">
            <w:pPr>
              <w:jc w:val="right"/>
              <w:rPr>
                <w:rFonts w:eastAsia="Calibri"/>
                <w:szCs w:val="22"/>
              </w:rPr>
            </w:pPr>
            <w:r w:rsidRPr="00A249FC">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89ED7"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29FCE" w14:textId="45ABAFCE" w:rsidR="00360FB5" w:rsidRPr="00A249FC" w:rsidRDefault="00146957" w:rsidP="00553004">
            <w:pPr>
              <w:jc w:val="right"/>
              <w:rPr>
                <w:rFonts w:eastAsia="Calibri"/>
                <w:szCs w:val="22"/>
              </w:rPr>
            </w:pPr>
            <w:r w:rsidRPr="00A249FC">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598BDC" w14:textId="7881E876" w:rsidR="00360FB5" w:rsidRPr="00A249FC" w:rsidRDefault="00146957" w:rsidP="00553004">
            <w:pPr>
              <w:jc w:val="right"/>
              <w:rPr>
                <w:rFonts w:eastAsia="Calibri"/>
                <w:szCs w:val="22"/>
              </w:rPr>
            </w:pPr>
            <w:r w:rsidRPr="00A249FC">
              <w:rPr>
                <w:rFonts w:eastAsia="Calibri"/>
                <w:szCs w:val="22"/>
              </w:rPr>
              <w:t>426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75195" w14:textId="77777777" w:rsidR="00360FB5" w:rsidRPr="00A249FC" w:rsidRDefault="00360FB5" w:rsidP="00553004">
            <w:pPr>
              <w:jc w:val="center"/>
              <w:rPr>
                <w:rFonts w:eastAsia="Calibri"/>
                <w:szCs w:val="22"/>
              </w:rPr>
            </w:pPr>
            <w:r w:rsidRPr="00A249F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E1B917" w14:textId="45C5F32F" w:rsidR="00360FB5" w:rsidRPr="00A249FC" w:rsidRDefault="00146957" w:rsidP="00553004">
            <w:pPr>
              <w:jc w:val="center"/>
              <w:rPr>
                <w:rFonts w:eastAsia="Calibri"/>
                <w:szCs w:val="22"/>
              </w:rPr>
            </w:pPr>
            <w:r w:rsidRPr="00A249FC">
              <w:rPr>
                <w:rFonts w:eastAsia="Calibri"/>
                <w:szCs w:val="22"/>
              </w:rPr>
              <w:t>4400-6450-6876</w:t>
            </w:r>
          </w:p>
        </w:tc>
      </w:tr>
      <w:tr w:rsidR="00A249FC" w:rsidRPr="00A249FC" w14:paraId="23EE88B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2FA99A4" w14:textId="77777777" w:rsidR="00360FB5" w:rsidRPr="00A249FC"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E4F408" w14:textId="77777777" w:rsidR="00360FB5" w:rsidRPr="00A249FC" w:rsidRDefault="00360FB5" w:rsidP="00553004">
            <w:pPr>
              <w:rPr>
                <w:rFonts w:eastAsia="Calibri"/>
                <w:szCs w:val="22"/>
              </w:rPr>
            </w:pPr>
            <w:r w:rsidRPr="00A249FC">
              <w:rPr>
                <w:rFonts w:eastAsia="Calibri"/>
                <w:szCs w:val="22"/>
              </w:rPr>
              <w:t>KUSV27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72AD60" w14:textId="77777777" w:rsidR="00360FB5" w:rsidRPr="00A249FC" w:rsidRDefault="00360FB5" w:rsidP="00553004">
            <w:pPr>
              <w:rPr>
                <w:rFonts w:eastAsia="Calibri"/>
                <w:szCs w:val="22"/>
              </w:rPr>
            </w:pPr>
            <w:r w:rsidRPr="00A249FC">
              <w:rPr>
                <w:rFonts w:eastAsia="Calibri"/>
                <w:szCs w:val="22"/>
              </w:rPr>
              <w:t>Privažiuojamasis kelias prie gyvenamųjų namų Vargulių k. nuo kelio Nr. ku47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7206E0" w14:textId="2ABFE863" w:rsidR="00360FB5" w:rsidRPr="00A249FC" w:rsidRDefault="00146957" w:rsidP="00553004">
            <w:pPr>
              <w:jc w:val="right"/>
              <w:rPr>
                <w:rFonts w:eastAsia="Calibri"/>
                <w:szCs w:val="22"/>
              </w:rPr>
            </w:pPr>
            <w:r w:rsidRPr="00A249FC">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7EB8C1"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82CE35"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2D981A" w14:textId="1F42D8A3" w:rsidR="00360FB5" w:rsidRPr="00A249FC" w:rsidRDefault="00146957" w:rsidP="00553004">
            <w:pPr>
              <w:jc w:val="right"/>
              <w:rPr>
                <w:rFonts w:eastAsia="Calibri"/>
                <w:szCs w:val="22"/>
              </w:rPr>
            </w:pPr>
            <w:r w:rsidRPr="00A249FC">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0F6E9" w14:textId="77777777" w:rsidR="00360FB5" w:rsidRPr="00A249FC" w:rsidRDefault="00360FB5" w:rsidP="00553004">
            <w:pPr>
              <w:jc w:val="center"/>
              <w:rPr>
                <w:rFonts w:eastAsia="Calibri"/>
                <w:szCs w:val="22"/>
              </w:rPr>
            </w:pPr>
            <w:r w:rsidRPr="00A249F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7D1DD6" w14:textId="7B50B460" w:rsidR="00360FB5" w:rsidRPr="00A249FC" w:rsidRDefault="00146957" w:rsidP="00553004">
            <w:pPr>
              <w:jc w:val="center"/>
              <w:rPr>
                <w:rFonts w:eastAsia="Calibri"/>
                <w:szCs w:val="22"/>
              </w:rPr>
            </w:pPr>
            <w:r w:rsidRPr="00A249FC">
              <w:rPr>
                <w:rFonts w:eastAsia="Calibri"/>
                <w:szCs w:val="22"/>
              </w:rPr>
              <w:t>4400-6450-6898</w:t>
            </w:r>
          </w:p>
        </w:tc>
      </w:tr>
      <w:tr w:rsidR="00A249FC" w:rsidRPr="00A249FC" w14:paraId="5E87119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1008704" w14:textId="77777777" w:rsidR="00360FB5" w:rsidRPr="00A249FC"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485B73" w14:textId="77777777" w:rsidR="00360FB5" w:rsidRPr="00A249FC" w:rsidRDefault="00360FB5" w:rsidP="00553004">
            <w:pPr>
              <w:rPr>
                <w:rFonts w:eastAsia="Calibri"/>
                <w:szCs w:val="22"/>
              </w:rPr>
            </w:pPr>
            <w:r w:rsidRPr="00A249FC">
              <w:rPr>
                <w:rFonts w:eastAsia="Calibri"/>
                <w:szCs w:val="22"/>
              </w:rPr>
              <w:t>KUSV44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E9310E" w14:textId="77777777" w:rsidR="00360FB5" w:rsidRPr="00A249FC" w:rsidRDefault="00360FB5" w:rsidP="00553004">
            <w:pPr>
              <w:rPr>
                <w:rFonts w:eastAsia="Calibri"/>
                <w:szCs w:val="22"/>
              </w:rPr>
            </w:pPr>
            <w:r w:rsidRPr="00A249FC">
              <w:rPr>
                <w:rFonts w:eastAsia="Calibri"/>
                <w:szCs w:val="22"/>
              </w:rPr>
              <w:t>Privažiuojamasis kelias prie Trakinių piliakalnio nuo kelio Nr. ku33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0BBD9A" w14:textId="77777777" w:rsidR="00360FB5" w:rsidRPr="00A249FC" w:rsidRDefault="00360FB5" w:rsidP="00553004">
            <w:pPr>
              <w:jc w:val="right"/>
              <w:rPr>
                <w:rFonts w:eastAsia="Calibri"/>
                <w:szCs w:val="22"/>
              </w:rPr>
            </w:pPr>
            <w:r w:rsidRPr="00A249FC">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59CC7"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C6459"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26CF1" w14:textId="77777777" w:rsidR="00360FB5" w:rsidRPr="00A249FC" w:rsidRDefault="00360FB5" w:rsidP="00553004">
            <w:pPr>
              <w:jc w:val="right"/>
              <w:rPr>
                <w:rFonts w:eastAsia="Calibri"/>
                <w:szCs w:val="22"/>
              </w:rPr>
            </w:pPr>
            <w:r w:rsidRPr="00A249FC">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A45BF" w14:textId="77777777" w:rsidR="00360FB5" w:rsidRPr="00A249FC" w:rsidRDefault="00360FB5" w:rsidP="00553004">
            <w:pPr>
              <w:jc w:val="center"/>
              <w:rPr>
                <w:rFonts w:eastAsia="Calibri"/>
                <w:szCs w:val="22"/>
              </w:rPr>
            </w:pPr>
            <w:r w:rsidRPr="00A249F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E29551" w14:textId="77777777" w:rsidR="00360FB5" w:rsidRPr="00A249FC" w:rsidRDefault="00360FB5" w:rsidP="00553004">
            <w:pPr>
              <w:jc w:val="center"/>
              <w:rPr>
                <w:rFonts w:eastAsia="Calibri"/>
                <w:szCs w:val="22"/>
              </w:rPr>
            </w:pPr>
            <w:r w:rsidRPr="00A249FC">
              <w:rPr>
                <w:rFonts w:eastAsia="Calibri"/>
                <w:szCs w:val="22"/>
              </w:rPr>
              <w:t>-</w:t>
            </w:r>
          </w:p>
        </w:tc>
      </w:tr>
      <w:tr w:rsidR="00A249FC" w:rsidRPr="00A249FC" w14:paraId="12583ED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BB1E3A" w14:textId="77777777" w:rsidR="00360FB5" w:rsidRPr="00A249FC"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839CBD" w14:textId="77777777" w:rsidR="00360FB5" w:rsidRPr="00A249FC" w:rsidRDefault="00360FB5" w:rsidP="00553004">
            <w:pPr>
              <w:rPr>
                <w:rFonts w:eastAsia="Calibri"/>
                <w:szCs w:val="22"/>
              </w:rPr>
            </w:pPr>
            <w:r w:rsidRPr="00A249FC">
              <w:rPr>
                <w:rFonts w:eastAsia="Calibri"/>
                <w:szCs w:val="22"/>
              </w:rPr>
              <w:t>KUSV45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2100A9" w14:textId="77777777" w:rsidR="00360FB5" w:rsidRPr="00A249FC" w:rsidRDefault="00360FB5" w:rsidP="00553004">
            <w:pPr>
              <w:rPr>
                <w:rFonts w:eastAsia="Calibri"/>
                <w:szCs w:val="22"/>
              </w:rPr>
            </w:pPr>
            <w:r w:rsidRPr="00A249FC">
              <w:rPr>
                <w:rFonts w:eastAsia="Calibri"/>
                <w:szCs w:val="22"/>
              </w:rPr>
              <w:t>Privažiuojamasis kelias prie gyvenamųjų namų Kurklelių k. nuo kelio Nr. ku8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2332EE" w14:textId="77777777" w:rsidR="00360FB5" w:rsidRPr="00A249FC" w:rsidRDefault="00360FB5" w:rsidP="00553004">
            <w:pPr>
              <w:jc w:val="right"/>
              <w:rPr>
                <w:rFonts w:eastAsia="Calibri"/>
                <w:szCs w:val="22"/>
              </w:rPr>
            </w:pPr>
            <w:r w:rsidRPr="00A249FC">
              <w:rPr>
                <w:rFonts w:eastAsia="Calibri"/>
                <w:szCs w:val="22"/>
              </w:rPr>
              <w:t>543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59EA4"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83CCAC"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FCD2F" w14:textId="77777777" w:rsidR="00360FB5" w:rsidRPr="00A249FC" w:rsidRDefault="00360FB5" w:rsidP="00553004">
            <w:pPr>
              <w:jc w:val="right"/>
              <w:rPr>
                <w:rFonts w:eastAsia="Calibri"/>
                <w:szCs w:val="22"/>
              </w:rPr>
            </w:pPr>
            <w:r w:rsidRPr="00A249FC">
              <w:rPr>
                <w:rFonts w:eastAsia="Calibri"/>
                <w:szCs w:val="22"/>
              </w:rPr>
              <w:t>543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F50BB" w14:textId="77777777" w:rsidR="00360FB5" w:rsidRPr="00A249FC" w:rsidRDefault="00360FB5" w:rsidP="00553004">
            <w:pPr>
              <w:jc w:val="center"/>
              <w:rPr>
                <w:rFonts w:eastAsia="Calibri"/>
                <w:szCs w:val="22"/>
              </w:rPr>
            </w:pPr>
            <w:r w:rsidRPr="00A249F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48C271" w14:textId="77777777" w:rsidR="00360FB5" w:rsidRPr="00A249FC" w:rsidRDefault="00360FB5" w:rsidP="00553004">
            <w:pPr>
              <w:jc w:val="center"/>
              <w:rPr>
                <w:rFonts w:eastAsia="Calibri"/>
                <w:szCs w:val="22"/>
              </w:rPr>
            </w:pPr>
            <w:r w:rsidRPr="00A249FC">
              <w:rPr>
                <w:rFonts w:eastAsia="Calibri"/>
                <w:szCs w:val="22"/>
              </w:rPr>
              <w:t>-</w:t>
            </w:r>
          </w:p>
        </w:tc>
      </w:tr>
      <w:tr w:rsidR="00A249FC" w:rsidRPr="00A249FC" w14:paraId="0F09E05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E6FBD7B" w14:textId="77777777" w:rsidR="00360FB5" w:rsidRPr="00A249FC"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C50FCA" w14:textId="77777777" w:rsidR="00360FB5" w:rsidRPr="00A249FC" w:rsidRDefault="00360FB5" w:rsidP="00553004">
            <w:pPr>
              <w:rPr>
                <w:rFonts w:eastAsia="Calibri"/>
                <w:szCs w:val="22"/>
              </w:rPr>
            </w:pPr>
            <w:r w:rsidRPr="00A249FC">
              <w:rPr>
                <w:rFonts w:eastAsia="Calibri"/>
                <w:szCs w:val="22"/>
              </w:rPr>
              <w:t>KUSV51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FBBF1B" w14:textId="77777777" w:rsidR="00360FB5" w:rsidRPr="00A249FC" w:rsidRDefault="00360FB5" w:rsidP="00553004">
            <w:pPr>
              <w:rPr>
                <w:rFonts w:eastAsia="Calibri"/>
                <w:szCs w:val="22"/>
              </w:rPr>
            </w:pPr>
            <w:r w:rsidRPr="00A249FC">
              <w:rPr>
                <w:rFonts w:eastAsia="Calibri"/>
                <w:szCs w:val="22"/>
              </w:rPr>
              <w:t>Privažiuojamasis kelias prie gyvenamųjų namų Didžiakaimio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DF3910" w14:textId="77777777" w:rsidR="00360FB5" w:rsidRPr="00A249FC" w:rsidRDefault="00360FB5" w:rsidP="00553004">
            <w:pPr>
              <w:jc w:val="right"/>
              <w:rPr>
                <w:rFonts w:eastAsia="Calibri"/>
                <w:szCs w:val="22"/>
              </w:rPr>
            </w:pPr>
            <w:r w:rsidRPr="00A249FC">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CF4E0"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B1BF5"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C2CAB" w14:textId="77777777" w:rsidR="00360FB5" w:rsidRPr="00A249FC" w:rsidRDefault="00360FB5" w:rsidP="00553004">
            <w:pPr>
              <w:jc w:val="right"/>
              <w:rPr>
                <w:rFonts w:eastAsia="Calibri"/>
                <w:szCs w:val="22"/>
              </w:rPr>
            </w:pPr>
            <w:r w:rsidRPr="00A249FC">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A6B79" w14:textId="77777777" w:rsidR="00360FB5" w:rsidRPr="00A249FC" w:rsidRDefault="00360FB5" w:rsidP="00553004">
            <w:pPr>
              <w:jc w:val="center"/>
              <w:rPr>
                <w:rFonts w:eastAsia="Calibri"/>
                <w:szCs w:val="22"/>
              </w:rPr>
            </w:pPr>
            <w:r w:rsidRPr="00A249F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29C225" w14:textId="77777777" w:rsidR="00360FB5" w:rsidRPr="00A249FC" w:rsidRDefault="00360FB5" w:rsidP="00553004">
            <w:pPr>
              <w:jc w:val="center"/>
              <w:rPr>
                <w:rFonts w:eastAsia="Calibri"/>
                <w:szCs w:val="22"/>
              </w:rPr>
            </w:pPr>
            <w:r w:rsidRPr="00A249FC">
              <w:rPr>
                <w:rFonts w:eastAsia="Calibri"/>
                <w:szCs w:val="22"/>
              </w:rPr>
              <w:t>-</w:t>
            </w:r>
          </w:p>
        </w:tc>
      </w:tr>
      <w:tr w:rsidR="00A249FC" w:rsidRPr="00A249FC" w14:paraId="54BFD8B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8EFDD05" w14:textId="77777777" w:rsidR="00360FB5" w:rsidRPr="00A249FC"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FECEDF" w14:textId="77777777" w:rsidR="00360FB5" w:rsidRPr="00A249FC" w:rsidRDefault="00360FB5" w:rsidP="00553004">
            <w:pPr>
              <w:rPr>
                <w:rFonts w:eastAsia="Calibri"/>
                <w:szCs w:val="22"/>
              </w:rPr>
            </w:pPr>
            <w:r w:rsidRPr="00A249FC">
              <w:rPr>
                <w:rFonts w:eastAsia="Calibri"/>
                <w:szCs w:val="22"/>
              </w:rPr>
              <w:t>KUSV58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533AD8" w14:textId="77777777" w:rsidR="00360FB5" w:rsidRPr="00A249FC" w:rsidRDefault="00360FB5" w:rsidP="00553004">
            <w:pPr>
              <w:rPr>
                <w:rFonts w:eastAsia="Calibri"/>
                <w:szCs w:val="22"/>
              </w:rPr>
            </w:pPr>
            <w:r w:rsidRPr="00A249FC">
              <w:rPr>
                <w:rFonts w:eastAsia="Calibri"/>
                <w:szCs w:val="22"/>
              </w:rPr>
              <w:t>Privažiuojamasis kelias prie gyvenamųjų namų Dragaudžių k. nuo kelio Nr. 4805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0557CC" w14:textId="627DA14E" w:rsidR="00360FB5" w:rsidRPr="00A249FC" w:rsidRDefault="00CB2A26" w:rsidP="00553004">
            <w:pPr>
              <w:jc w:val="right"/>
              <w:rPr>
                <w:rFonts w:eastAsia="Calibri"/>
                <w:szCs w:val="22"/>
              </w:rPr>
            </w:pPr>
            <w:r w:rsidRPr="00A249FC">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5F32C"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4E8C18"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13588" w14:textId="08A2211B" w:rsidR="00360FB5" w:rsidRPr="00A249FC" w:rsidRDefault="00CB2A26" w:rsidP="00553004">
            <w:pPr>
              <w:jc w:val="right"/>
              <w:rPr>
                <w:rFonts w:eastAsia="Calibri"/>
                <w:szCs w:val="22"/>
              </w:rPr>
            </w:pPr>
            <w:r w:rsidRPr="00A249FC">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F80D0" w14:textId="77777777" w:rsidR="00360FB5" w:rsidRPr="00A249FC" w:rsidRDefault="00360FB5" w:rsidP="00553004">
            <w:pPr>
              <w:jc w:val="center"/>
              <w:rPr>
                <w:rFonts w:eastAsia="Calibri"/>
                <w:szCs w:val="22"/>
              </w:rPr>
            </w:pPr>
            <w:r w:rsidRPr="00A249F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0DA6AC" w14:textId="38F69471" w:rsidR="00360FB5" w:rsidRPr="00A249FC" w:rsidRDefault="00CB2A26" w:rsidP="00553004">
            <w:pPr>
              <w:jc w:val="center"/>
              <w:rPr>
                <w:rFonts w:eastAsia="Calibri"/>
                <w:szCs w:val="22"/>
              </w:rPr>
            </w:pPr>
            <w:r w:rsidRPr="00A249FC">
              <w:rPr>
                <w:rFonts w:eastAsia="Calibri"/>
                <w:szCs w:val="22"/>
              </w:rPr>
              <w:t>4400-6450-6887</w:t>
            </w:r>
          </w:p>
        </w:tc>
      </w:tr>
      <w:tr w:rsidR="00A249FC" w:rsidRPr="00A249FC" w14:paraId="0B18B21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EEADD12" w14:textId="77777777" w:rsidR="00360FB5" w:rsidRPr="00A249FC"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2FD287" w14:textId="77777777" w:rsidR="00360FB5" w:rsidRPr="00A249FC" w:rsidRDefault="00360FB5" w:rsidP="00553004">
            <w:pPr>
              <w:rPr>
                <w:rFonts w:eastAsia="Calibri"/>
                <w:szCs w:val="22"/>
              </w:rPr>
            </w:pPr>
            <w:r w:rsidRPr="00A249FC">
              <w:rPr>
                <w:rFonts w:eastAsia="Calibri"/>
                <w:szCs w:val="22"/>
              </w:rPr>
              <w:t>KUSV88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AC80D4" w14:textId="77777777" w:rsidR="00360FB5" w:rsidRPr="00A249FC" w:rsidRDefault="00360FB5" w:rsidP="00553004">
            <w:pPr>
              <w:rPr>
                <w:rFonts w:eastAsia="Calibri"/>
                <w:szCs w:val="22"/>
              </w:rPr>
            </w:pPr>
            <w:r w:rsidRPr="00A249FC">
              <w:rPr>
                <w:rFonts w:eastAsia="Calibri"/>
                <w:szCs w:val="22"/>
              </w:rPr>
              <w:t>Privažiuojamasis kelias prie Pagojės vs. nuo kelio Nr. ku2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D6FB30" w14:textId="77777777" w:rsidR="00360FB5" w:rsidRPr="00A249FC" w:rsidRDefault="00360FB5" w:rsidP="00553004">
            <w:pPr>
              <w:jc w:val="right"/>
              <w:rPr>
                <w:rFonts w:eastAsia="Calibri"/>
                <w:szCs w:val="22"/>
              </w:rPr>
            </w:pPr>
            <w:r w:rsidRPr="00A249FC">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F46CA"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B91DE"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7CD5D" w14:textId="77777777" w:rsidR="00360FB5" w:rsidRPr="00A249FC" w:rsidRDefault="00360FB5" w:rsidP="00553004">
            <w:pPr>
              <w:jc w:val="right"/>
              <w:rPr>
                <w:rFonts w:eastAsia="Calibri"/>
                <w:szCs w:val="22"/>
              </w:rPr>
            </w:pPr>
            <w:r w:rsidRPr="00A249FC">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E28DA" w14:textId="77777777" w:rsidR="00360FB5" w:rsidRPr="00A249FC" w:rsidRDefault="00360FB5" w:rsidP="00553004">
            <w:pPr>
              <w:jc w:val="center"/>
              <w:rPr>
                <w:rFonts w:eastAsia="Calibri"/>
                <w:szCs w:val="22"/>
              </w:rPr>
            </w:pPr>
            <w:r w:rsidRPr="00A249F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E1F249" w14:textId="77777777" w:rsidR="00360FB5" w:rsidRPr="00A249FC" w:rsidRDefault="00360FB5" w:rsidP="00553004">
            <w:pPr>
              <w:jc w:val="center"/>
              <w:rPr>
                <w:rFonts w:eastAsia="Calibri"/>
                <w:szCs w:val="22"/>
              </w:rPr>
            </w:pPr>
            <w:r w:rsidRPr="00A249FC">
              <w:rPr>
                <w:rFonts w:eastAsia="Calibri"/>
                <w:szCs w:val="22"/>
              </w:rPr>
              <w:t>-</w:t>
            </w:r>
          </w:p>
        </w:tc>
      </w:tr>
      <w:tr w:rsidR="00A249FC" w:rsidRPr="00A249FC" w14:paraId="5643B70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75C2F9" w14:textId="77777777" w:rsidR="00360FB5" w:rsidRPr="00A249FC"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C5AC64" w14:textId="77777777" w:rsidR="00360FB5" w:rsidRPr="00A249FC" w:rsidRDefault="00360FB5" w:rsidP="00553004">
            <w:pPr>
              <w:rPr>
                <w:rFonts w:eastAsia="Calibri"/>
                <w:szCs w:val="22"/>
              </w:rPr>
            </w:pPr>
            <w:r w:rsidRPr="00A249FC">
              <w:rPr>
                <w:rFonts w:eastAsia="Calibri"/>
                <w:szCs w:val="22"/>
              </w:rPr>
              <w:t>KUSV92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733B50" w14:textId="77777777" w:rsidR="00360FB5" w:rsidRPr="00A249FC" w:rsidRDefault="00360FB5" w:rsidP="00553004">
            <w:pPr>
              <w:rPr>
                <w:rFonts w:eastAsia="Calibri"/>
                <w:szCs w:val="22"/>
              </w:rPr>
            </w:pPr>
            <w:r w:rsidRPr="00A249FC">
              <w:rPr>
                <w:rFonts w:eastAsia="Calibri"/>
                <w:szCs w:val="22"/>
              </w:rPr>
              <w:t>Privažiuojamasis kelias prie gyvenamųjų namų Padvarninkų k. nuo kelio Nr. 1225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B754BD" w14:textId="77777777" w:rsidR="00360FB5" w:rsidRPr="00A249FC" w:rsidRDefault="00360FB5" w:rsidP="00553004">
            <w:pPr>
              <w:jc w:val="right"/>
              <w:rPr>
                <w:rFonts w:eastAsia="Calibri"/>
                <w:szCs w:val="22"/>
              </w:rPr>
            </w:pPr>
            <w:r w:rsidRPr="00A249FC">
              <w:rPr>
                <w:rFonts w:eastAsia="Calibri"/>
                <w:szCs w:val="22"/>
              </w:rPr>
              <w:t>392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AA70F"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27C077"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F8326" w14:textId="77777777" w:rsidR="00360FB5" w:rsidRPr="00A249FC" w:rsidRDefault="00360FB5" w:rsidP="00553004">
            <w:pPr>
              <w:jc w:val="right"/>
              <w:rPr>
                <w:rFonts w:eastAsia="Calibri"/>
                <w:szCs w:val="22"/>
              </w:rPr>
            </w:pPr>
            <w:r w:rsidRPr="00A249FC">
              <w:rPr>
                <w:rFonts w:eastAsia="Calibri"/>
                <w:szCs w:val="22"/>
              </w:rPr>
              <w:t>392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734A0" w14:textId="77777777" w:rsidR="00360FB5" w:rsidRPr="00A249FC" w:rsidRDefault="00360FB5" w:rsidP="00553004">
            <w:pPr>
              <w:jc w:val="center"/>
              <w:rPr>
                <w:rFonts w:eastAsia="Calibri"/>
                <w:szCs w:val="22"/>
              </w:rPr>
            </w:pPr>
            <w:r w:rsidRPr="00A249F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1AC6A7" w14:textId="77777777" w:rsidR="00360FB5" w:rsidRPr="00A249FC" w:rsidRDefault="00360FB5" w:rsidP="00553004">
            <w:pPr>
              <w:jc w:val="center"/>
              <w:rPr>
                <w:rFonts w:eastAsia="Calibri"/>
                <w:szCs w:val="22"/>
              </w:rPr>
            </w:pPr>
            <w:r w:rsidRPr="00A249FC">
              <w:rPr>
                <w:rFonts w:eastAsia="Calibri"/>
                <w:szCs w:val="22"/>
              </w:rPr>
              <w:t>-</w:t>
            </w:r>
          </w:p>
        </w:tc>
      </w:tr>
      <w:tr w:rsidR="00A249FC" w:rsidRPr="00A249FC" w14:paraId="3F81689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D26B60" w14:textId="77777777" w:rsidR="00360FB5" w:rsidRPr="00A249FC"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6E332A" w14:textId="77777777" w:rsidR="00360FB5" w:rsidRPr="00A249FC" w:rsidRDefault="00360FB5" w:rsidP="00553004">
            <w:pPr>
              <w:rPr>
                <w:rFonts w:eastAsia="Calibri"/>
                <w:szCs w:val="22"/>
              </w:rPr>
            </w:pPr>
            <w:r w:rsidRPr="00A249FC">
              <w:rPr>
                <w:rFonts w:eastAsia="Calibri"/>
                <w:szCs w:val="22"/>
              </w:rPr>
              <w:t>KUSV105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ADC4AC" w14:textId="77777777" w:rsidR="00360FB5" w:rsidRPr="00A249FC" w:rsidRDefault="00360FB5" w:rsidP="00553004">
            <w:pPr>
              <w:rPr>
                <w:rFonts w:eastAsia="Calibri"/>
                <w:szCs w:val="22"/>
              </w:rPr>
            </w:pPr>
            <w:r w:rsidRPr="00A249FC">
              <w:rPr>
                <w:rFonts w:eastAsia="Calibri"/>
                <w:szCs w:val="22"/>
              </w:rPr>
              <w:t>Privažiuojamasis kelias prie miško Medinų vs. nuo kelio Nr. ku42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5EE255" w14:textId="4EDCAE46" w:rsidR="00360FB5" w:rsidRPr="00A249FC" w:rsidRDefault="00CB2A26" w:rsidP="00553004">
            <w:pPr>
              <w:jc w:val="right"/>
              <w:rPr>
                <w:rFonts w:eastAsia="Calibri"/>
                <w:szCs w:val="22"/>
              </w:rPr>
            </w:pPr>
            <w:r w:rsidRPr="00A249FC">
              <w:rPr>
                <w:rFonts w:eastAsia="Calibri"/>
                <w:szCs w:val="22"/>
              </w:rPr>
              <w:t>417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DCDA4"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6E2AC"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2AF03" w14:textId="03168661" w:rsidR="00360FB5" w:rsidRPr="00A249FC" w:rsidRDefault="00CB2A26" w:rsidP="00553004">
            <w:pPr>
              <w:jc w:val="right"/>
              <w:rPr>
                <w:rFonts w:eastAsia="Calibri"/>
                <w:szCs w:val="22"/>
              </w:rPr>
            </w:pPr>
            <w:r w:rsidRPr="00A249FC">
              <w:rPr>
                <w:rFonts w:eastAsia="Calibri"/>
                <w:szCs w:val="22"/>
              </w:rPr>
              <w:t>417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0C75B" w14:textId="77777777" w:rsidR="00360FB5" w:rsidRPr="00A249FC" w:rsidRDefault="00360FB5" w:rsidP="00553004">
            <w:pPr>
              <w:jc w:val="center"/>
              <w:rPr>
                <w:rFonts w:eastAsia="Calibri"/>
                <w:szCs w:val="22"/>
              </w:rPr>
            </w:pPr>
            <w:r w:rsidRPr="00A249F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7CA98D" w14:textId="2AE436DD" w:rsidR="00360FB5" w:rsidRPr="00A249FC" w:rsidRDefault="00CB2A26" w:rsidP="00553004">
            <w:pPr>
              <w:jc w:val="center"/>
              <w:rPr>
                <w:rFonts w:eastAsia="Calibri"/>
                <w:szCs w:val="22"/>
              </w:rPr>
            </w:pPr>
            <w:r w:rsidRPr="00A249FC">
              <w:rPr>
                <w:rFonts w:eastAsia="Calibri"/>
                <w:szCs w:val="22"/>
              </w:rPr>
              <w:t>4400-6450-6904</w:t>
            </w:r>
          </w:p>
        </w:tc>
      </w:tr>
      <w:tr w:rsidR="00A249FC" w:rsidRPr="00A249FC" w14:paraId="59E8D66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96C8D0" w14:textId="77777777" w:rsidR="00360FB5" w:rsidRPr="00A249FC"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A2D0D8" w14:textId="77777777" w:rsidR="00360FB5" w:rsidRPr="00A249FC" w:rsidRDefault="00360FB5" w:rsidP="00553004">
            <w:pPr>
              <w:rPr>
                <w:rFonts w:eastAsia="Calibri"/>
                <w:szCs w:val="22"/>
              </w:rPr>
            </w:pPr>
            <w:r w:rsidRPr="00A249FC">
              <w:rPr>
                <w:rFonts w:eastAsia="Calibri"/>
                <w:szCs w:val="22"/>
              </w:rPr>
              <w:t>KUSV110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32BCEA" w14:textId="77777777" w:rsidR="00360FB5" w:rsidRPr="00A249FC" w:rsidRDefault="00360FB5" w:rsidP="00553004">
            <w:pPr>
              <w:rPr>
                <w:rFonts w:eastAsia="Calibri"/>
                <w:szCs w:val="22"/>
              </w:rPr>
            </w:pPr>
            <w:r w:rsidRPr="00A249FC">
              <w:rPr>
                <w:rFonts w:eastAsia="Calibri"/>
                <w:szCs w:val="22"/>
              </w:rPr>
              <w:t>Pravažiuojamasis kelias nuo kelio Nr. ku25 iki kelio Nr. ku27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866408" w14:textId="77777777" w:rsidR="00360FB5" w:rsidRPr="00A249FC" w:rsidRDefault="00360FB5" w:rsidP="00553004">
            <w:pPr>
              <w:jc w:val="right"/>
              <w:rPr>
                <w:rFonts w:eastAsia="Calibri"/>
                <w:szCs w:val="22"/>
              </w:rPr>
            </w:pPr>
            <w:r w:rsidRPr="00A249FC">
              <w:rPr>
                <w:rFonts w:eastAsia="Calibri"/>
                <w:szCs w:val="22"/>
              </w:rPr>
              <w:t>1027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B846AC"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BFE10"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CE93E3" w14:textId="77777777" w:rsidR="00360FB5" w:rsidRPr="00A249FC" w:rsidRDefault="00360FB5" w:rsidP="00553004">
            <w:pPr>
              <w:jc w:val="right"/>
              <w:rPr>
                <w:rFonts w:eastAsia="Calibri"/>
                <w:szCs w:val="22"/>
              </w:rPr>
            </w:pPr>
            <w:r w:rsidRPr="00A249FC">
              <w:rPr>
                <w:rFonts w:eastAsia="Calibri"/>
                <w:szCs w:val="22"/>
              </w:rPr>
              <w:t>1027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C50C6" w14:textId="77777777" w:rsidR="00360FB5" w:rsidRPr="00A249FC" w:rsidRDefault="00360FB5" w:rsidP="00553004">
            <w:pPr>
              <w:jc w:val="center"/>
              <w:rPr>
                <w:rFonts w:eastAsia="Calibri"/>
                <w:szCs w:val="22"/>
              </w:rPr>
            </w:pPr>
            <w:r w:rsidRPr="00A249F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835F38" w14:textId="77777777" w:rsidR="00360FB5" w:rsidRPr="00A249FC" w:rsidRDefault="00360FB5" w:rsidP="00553004">
            <w:pPr>
              <w:jc w:val="center"/>
              <w:rPr>
                <w:rFonts w:eastAsia="Calibri"/>
                <w:szCs w:val="22"/>
              </w:rPr>
            </w:pPr>
            <w:r w:rsidRPr="00A249FC">
              <w:rPr>
                <w:rFonts w:eastAsia="Calibri"/>
                <w:szCs w:val="22"/>
              </w:rPr>
              <w:t>-</w:t>
            </w:r>
          </w:p>
        </w:tc>
      </w:tr>
      <w:tr w:rsidR="00A249FC" w:rsidRPr="00A249FC" w14:paraId="1E94A2E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4757525" w14:textId="77777777" w:rsidR="00360FB5" w:rsidRPr="00A249FC"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1BFCD6" w14:textId="77777777" w:rsidR="00360FB5" w:rsidRPr="00A249FC" w:rsidRDefault="00360FB5" w:rsidP="00553004">
            <w:pPr>
              <w:rPr>
                <w:rFonts w:eastAsia="Calibri"/>
                <w:szCs w:val="22"/>
              </w:rPr>
            </w:pPr>
            <w:r w:rsidRPr="00A249FC">
              <w:rPr>
                <w:rFonts w:eastAsia="Calibri"/>
                <w:szCs w:val="22"/>
              </w:rPr>
              <w:t>KUSV133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BF62E8" w14:textId="77777777" w:rsidR="00360FB5" w:rsidRPr="00A249FC" w:rsidRDefault="00360FB5" w:rsidP="00553004">
            <w:pPr>
              <w:rPr>
                <w:rFonts w:eastAsia="Calibri"/>
                <w:szCs w:val="22"/>
              </w:rPr>
            </w:pPr>
            <w:r w:rsidRPr="00A249FC">
              <w:rPr>
                <w:rFonts w:eastAsia="Calibri"/>
                <w:szCs w:val="22"/>
              </w:rPr>
              <w:t>Privažiuojamasis kelias prie gyvenamųjų namų Trakinių k. nuo kelio Nr. ku91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42047F" w14:textId="77777777" w:rsidR="00360FB5" w:rsidRPr="00A249FC" w:rsidRDefault="00360FB5" w:rsidP="00553004">
            <w:pPr>
              <w:jc w:val="right"/>
              <w:rPr>
                <w:rFonts w:eastAsia="Calibri"/>
                <w:szCs w:val="22"/>
              </w:rPr>
            </w:pPr>
            <w:r w:rsidRPr="00A249FC">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B3480A"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F988C"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C28CC" w14:textId="77777777" w:rsidR="00360FB5" w:rsidRPr="00A249FC" w:rsidRDefault="00360FB5" w:rsidP="00553004">
            <w:pPr>
              <w:jc w:val="right"/>
              <w:rPr>
                <w:rFonts w:eastAsia="Calibri"/>
                <w:szCs w:val="22"/>
              </w:rPr>
            </w:pPr>
            <w:r w:rsidRPr="00A249FC">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E5F05A" w14:textId="77777777" w:rsidR="00360FB5" w:rsidRPr="00A249FC" w:rsidRDefault="00360FB5" w:rsidP="00553004">
            <w:pPr>
              <w:jc w:val="center"/>
              <w:rPr>
                <w:rFonts w:eastAsia="Calibri"/>
                <w:szCs w:val="22"/>
              </w:rPr>
            </w:pPr>
            <w:r w:rsidRPr="00A249F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428929" w14:textId="77777777" w:rsidR="00360FB5" w:rsidRPr="00A249FC" w:rsidRDefault="00360FB5" w:rsidP="00553004">
            <w:pPr>
              <w:jc w:val="center"/>
              <w:rPr>
                <w:rFonts w:eastAsia="Calibri"/>
                <w:szCs w:val="22"/>
              </w:rPr>
            </w:pPr>
            <w:r w:rsidRPr="00A249FC">
              <w:rPr>
                <w:rFonts w:eastAsia="Calibri"/>
                <w:szCs w:val="22"/>
              </w:rPr>
              <w:t>-</w:t>
            </w:r>
          </w:p>
        </w:tc>
      </w:tr>
      <w:tr w:rsidR="00A249FC" w:rsidRPr="00A249FC" w14:paraId="03C5920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3ACD9D" w14:textId="77777777" w:rsidR="00360FB5" w:rsidRPr="00A249FC"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EEDB60" w14:textId="77777777" w:rsidR="00360FB5" w:rsidRPr="00A249FC" w:rsidRDefault="00360FB5" w:rsidP="00553004">
            <w:pPr>
              <w:rPr>
                <w:rFonts w:eastAsia="Calibri"/>
                <w:szCs w:val="22"/>
              </w:rPr>
            </w:pPr>
            <w:r w:rsidRPr="00A249FC">
              <w:rPr>
                <w:rFonts w:eastAsia="Calibri"/>
                <w:szCs w:val="22"/>
              </w:rPr>
              <w:t>KUVS134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62B576" w14:textId="77777777" w:rsidR="00360FB5" w:rsidRPr="00A249FC" w:rsidRDefault="00360FB5" w:rsidP="00553004">
            <w:pPr>
              <w:rPr>
                <w:rFonts w:eastAsia="Calibri"/>
                <w:szCs w:val="22"/>
              </w:rPr>
            </w:pPr>
            <w:r w:rsidRPr="00A249FC">
              <w:rPr>
                <w:rFonts w:eastAsia="Calibri"/>
                <w:szCs w:val="22"/>
              </w:rPr>
              <w:t>Privažiuojamasis kelias prie gyvenamųjų namų Trakinių k. nuo kelio Nr. ku33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D84391" w14:textId="77777777" w:rsidR="00360FB5" w:rsidRPr="00A249FC" w:rsidRDefault="00360FB5" w:rsidP="00553004">
            <w:pPr>
              <w:jc w:val="right"/>
              <w:rPr>
                <w:rFonts w:eastAsia="Calibri"/>
                <w:szCs w:val="22"/>
              </w:rPr>
            </w:pPr>
            <w:r w:rsidRPr="00A249FC">
              <w:rPr>
                <w:rFonts w:eastAsia="Calibri"/>
                <w:szCs w:val="22"/>
              </w:rPr>
              <w:t>1489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A4C108"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E21F3" w14:textId="77777777" w:rsidR="00360FB5" w:rsidRPr="00A249FC" w:rsidRDefault="00360FB5" w:rsidP="00553004">
            <w:pPr>
              <w:jc w:val="right"/>
              <w:rPr>
                <w:rFonts w:eastAsia="Calibri"/>
                <w:szCs w:val="22"/>
              </w:rPr>
            </w:pPr>
            <w:r w:rsidRPr="00A249FC">
              <w:rPr>
                <w:rFonts w:eastAsia="Calibri"/>
                <w:szCs w:val="22"/>
              </w:rPr>
              <w:t>1489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96382"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B525C" w14:textId="77777777" w:rsidR="00360FB5" w:rsidRPr="00A249FC" w:rsidRDefault="00360FB5" w:rsidP="00553004">
            <w:pPr>
              <w:jc w:val="center"/>
              <w:rPr>
                <w:rFonts w:eastAsia="Calibri"/>
                <w:szCs w:val="22"/>
              </w:rPr>
            </w:pPr>
            <w:r w:rsidRPr="00A249F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036EFC" w14:textId="77777777" w:rsidR="00360FB5" w:rsidRPr="00A249FC" w:rsidRDefault="00360FB5" w:rsidP="00553004">
            <w:pPr>
              <w:jc w:val="center"/>
              <w:rPr>
                <w:rFonts w:eastAsia="Calibri"/>
                <w:szCs w:val="22"/>
              </w:rPr>
            </w:pPr>
            <w:r w:rsidRPr="00A249FC">
              <w:rPr>
                <w:rFonts w:eastAsia="Calibri"/>
                <w:szCs w:val="22"/>
              </w:rPr>
              <w:t>-</w:t>
            </w:r>
          </w:p>
        </w:tc>
      </w:tr>
      <w:tr w:rsidR="00A249FC" w:rsidRPr="00A249FC" w14:paraId="79BF755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8050F7" w14:textId="77777777" w:rsidR="00360FB5" w:rsidRPr="00A249FC"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AEEA92" w14:textId="77777777" w:rsidR="00360FB5" w:rsidRPr="00A249FC" w:rsidRDefault="00360FB5" w:rsidP="00553004">
            <w:pPr>
              <w:rPr>
                <w:rFonts w:eastAsia="Calibri"/>
                <w:szCs w:val="22"/>
              </w:rPr>
            </w:pPr>
            <w:r w:rsidRPr="00A249FC">
              <w:rPr>
                <w:rFonts w:eastAsia="Calibri"/>
                <w:szCs w:val="22"/>
              </w:rPr>
              <w:t>KUSV136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69D0E3" w14:textId="77777777" w:rsidR="00360FB5" w:rsidRPr="00A249FC" w:rsidRDefault="00360FB5" w:rsidP="00553004">
            <w:pPr>
              <w:rPr>
                <w:rFonts w:eastAsia="Calibri"/>
                <w:szCs w:val="22"/>
              </w:rPr>
            </w:pPr>
            <w:r w:rsidRPr="00A249FC">
              <w:rPr>
                <w:rFonts w:eastAsia="Calibri"/>
                <w:szCs w:val="22"/>
              </w:rPr>
              <w:t>Privažiuojamasis kelias prie Plaštakos upelio, Plaštakos k. nuo kelio Nr. ku108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7F52E2" w14:textId="122DEDA4" w:rsidR="00360FB5" w:rsidRPr="00A249FC" w:rsidRDefault="00721F5A" w:rsidP="00553004">
            <w:pPr>
              <w:jc w:val="right"/>
              <w:rPr>
                <w:rFonts w:eastAsia="Calibri"/>
                <w:szCs w:val="22"/>
              </w:rPr>
            </w:pPr>
            <w:r w:rsidRPr="00A249FC">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B6758" w14:textId="77777777" w:rsidR="00360FB5" w:rsidRPr="00A249FC" w:rsidRDefault="00360FB5" w:rsidP="00553004">
            <w:pPr>
              <w:jc w:val="right"/>
              <w:rPr>
                <w:rFonts w:eastAsia="Calibri"/>
                <w:szCs w:val="22"/>
              </w:rPr>
            </w:pPr>
            <w:r w:rsidRPr="00A249F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85A22" w14:textId="6563E9AC" w:rsidR="00360FB5" w:rsidRPr="00A249FC" w:rsidRDefault="00721F5A" w:rsidP="00553004">
            <w:pPr>
              <w:jc w:val="right"/>
              <w:rPr>
                <w:rFonts w:eastAsia="Calibri"/>
                <w:szCs w:val="22"/>
              </w:rPr>
            </w:pPr>
            <w:r w:rsidRPr="00A249FC">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6A8E9" w14:textId="006E2A4D" w:rsidR="00360FB5" w:rsidRPr="00A249FC" w:rsidRDefault="00A249FC" w:rsidP="00553004">
            <w:pPr>
              <w:jc w:val="right"/>
              <w:rPr>
                <w:rFonts w:eastAsia="Calibri"/>
                <w:strike/>
                <w:szCs w:val="22"/>
              </w:rPr>
            </w:pPr>
            <w:r w:rsidRPr="00A249F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AD554" w14:textId="77777777" w:rsidR="00360FB5" w:rsidRPr="00A249FC" w:rsidRDefault="00360FB5" w:rsidP="00553004">
            <w:pPr>
              <w:jc w:val="center"/>
              <w:rPr>
                <w:rFonts w:eastAsia="Calibri"/>
                <w:szCs w:val="22"/>
              </w:rPr>
            </w:pPr>
            <w:r w:rsidRPr="00A249F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26B375" w14:textId="08A10C1C" w:rsidR="00360FB5" w:rsidRPr="00A249FC" w:rsidRDefault="00721F5A" w:rsidP="00553004">
            <w:pPr>
              <w:jc w:val="center"/>
              <w:rPr>
                <w:rFonts w:eastAsia="Calibri"/>
                <w:szCs w:val="22"/>
              </w:rPr>
            </w:pPr>
            <w:r w:rsidRPr="00A249FC">
              <w:rPr>
                <w:rFonts w:eastAsia="Calibri"/>
                <w:szCs w:val="22"/>
              </w:rPr>
              <w:t>4400-6458-4416</w:t>
            </w:r>
          </w:p>
        </w:tc>
      </w:tr>
      <w:tr w:rsidR="00360FB5" w:rsidRPr="004B1509" w14:paraId="185EF4D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10511F3"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8E699F" w14:textId="77777777" w:rsidR="00360FB5" w:rsidRPr="004B1509" w:rsidRDefault="00360FB5" w:rsidP="00553004">
            <w:pPr>
              <w:rPr>
                <w:rFonts w:eastAsia="Calibri"/>
                <w:szCs w:val="22"/>
              </w:rPr>
            </w:pPr>
            <w:r w:rsidRPr="004B1509">
              <w:rPr>
                <w:rFonts w:eastAsia="Calibri"/>
                <w:szCs w:val="22"/>
              </w:rPr>
              <w:t>KUSV138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76EA81" w14:textId="77777777" w:rsidR="00360FB5" w:rsidRPr="004B1509" w:rsidRDefault="00360FB5" w:rsidP="00553004">
            <w:pPr>
              <w:rPr>
                <w:rFonts w:eastAsia="Calibri"/>
                <w:szCs w:val="22"/>
              </w:rPr>
            </w:pPr>
            <w:r w:rsidRPr="004B1509">
              <w:rPr>
                <w:rFonts w:eastAsia="Calibri"/>
                <w:szCs w:val="22"/>
              </w:rPr>
              <w:t>Privažiuojamasis kelias prie Kališkų k. nuo kelio Nr. ku15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0F2684" w14:textId="77777777" w:rsidR="00360FB5" w:rsidRPr="004B1509" w:rsidRDefault="00360FB5" w:rsidP="00553004">
            <w:pPr>
              <w:jc w:val="right"/>
              <w:rPr>
                <w:rFonts w:eastAsia="Calibri"/>
                <w:szCs w:val="22"/>
              </w:rPr>
            </w:pPr>
            <w:r w:rsidRPr="004B1509">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54CA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A6D12"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57338A" w14:textId="77777777" w:rsidR="00360FB5" w:rsidRPr="004B1509" w:rsidRDefault="00360FB5" w:rsidP="00553004">
            <w:pPr>
              <w:jc w:val="right"/>
              <w:rPr>
                <w:rFonts w:eastAsia="Calibri"/>
                <w:bCs/>
                <w:szCs w:val="22"/>
              </w:rPr>
            </w:pPr>
            <w:r w:rsidRPr="004B1509">
              <w:rPr>
                <w:rFonts w:eastAsia="Calibri"/>
                <w:bCs/>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11379"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34B05E"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09CD4A9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E2DAB5"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ED10FE" w14:textId="77777777" w:rsidR="00360FB5" w:rsidRPr="004B1509" w:rsidRDefault="00360FB5" w:rsidP="00553004">
            <w:pPr>
              <w:rPr>
                <w:rFonts w:eastAsia="Calibri"/>
                <w:szCs w:val="22"/>
              </w:rPr>
            </w:pPr>
            <w:r w:rsidRPr="004B1509">
              <w:rPr>
                <w:rFonts w:eastAsia="Calibri"/>
                <w:szCs w:val="22"/>
              </w:rPr>
              <w:t>KUSV140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B1C5CD" w14:textId="77777777" w:rsidR="00360FB5" w:rsidRPr="004B1509" w:rsidRDefault="00360FB5" w:rsidP="00553004">
            <w:pPr>
              <w:rPr>
                <w:rFonts w:eastAsia="Calibri"/>
                <w:szCs w:val="22"/>
              </w:rPr>
            </w:pPr>
            <w:r w:rsidRPr="004B1509">
              <w:rPr>
                <w:rFonts w:eastAsia="Calibri"/>
                <w:szCs w:val="22"/>
              </w:rPr>
              <w:t>Pravažiuojamasis kelias nuo kelio Nr. 1201 iki Utenos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FE2809" w14:textId="77777777" w:rsidR="00360FB5" w:rsidRPr="004B1509" w:rsidRDefault="00360FB5" w:rsidP="00553004">
            <w:pPr>
              <w:jc w:val="right"/>
              <w:rPr>
                <w:rFonts w:eastAsia="Calibri"/>
                <w:szCs w:val="22"/>
              </w:rPr>
            </w:pPr>
            <w:r w:rsidRPr="004B1509">
              <w:rPr>
                <w:rFonts w:eastAsia="Calibri"/>
                <w:szCs w:val="22"/>
              </w:rPr>
              <w:t>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29DBD" w14:textId="77777777" w:rsidR="00360FB5" w:rsidRPr="004B1509" w:rsidRDefault="00360FB5" w:rsidP="00553004">
            <w:pPr>
              <w:jc w:val="right"/>
              <w:rPr>
                <w:rFonts w:eastAsia="Calibri"/>
                <w:szCs w:val="22"/>
              </w:rPr>
            </w:pPr>
            <w:r w:rsidRPr="004B1509">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A258B" w14:textId="77777777" w:rsidR="00360FB5" w:rsidRPr="004B1509" w:rsidRDefault="00360FB5" w:rsidP="00553004">
            <w:pPr>
              <w:jc w:val="right"/>
              <w:rPr>
                <w:rFonts w:eastAsia="Calibri"/>
                <w:bCs/>
                <w:szCs w:val="22"/>
              </w:rPr>
            </w:pPr>
            <w:r w:rsidRPr="004B1509">
              <w:rPr>
                <w:rFonts w:eastAsia="Calibri"/>
                <w:bCs/>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EFCB7"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31F3AA"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5D8BE8" w14:textId="77777777" w:rsidR="00360FB5" w:rsidRPr="004B1509" w:rsidRDefault="00360FB5" w:rsidP="00553004">
            <w:pPr>
              <w:jc w:val="center"/>
              <w:rPr>
                <w:rFonts w:eastAsia="Calibri"/>
                <w:bCs/>
                <w:szCs w:val="22"/>
              </w:rPr>
            </w:pPr>
            <w:r w:rsidRPr="004B1509">
              <w:rPr>
                <w:rFonts w:eastAsia="Calibri"/>
                <w:bCs/>
                <w:szCs w:val="22"/>
              </w:rPr>
              <w:t>4400-5435-1554</w:t>
            </w:r>
          </w:p>
        </w:tc>
      </w:tr>
      <w:tr w:rsidR="00360FB5" w:rsidRPr="004B1509" w14:paraId="3E308C7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B3D196"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7C2096" w14:textId="77777777" w:rsidR="00360FB5" w:rsidRPr="004B1509" w:rsidRDefault="00360FB5" w:rsidP="00553004">
            <w:pPr>
              <w:rPr>
                <w:rFonts w:eastAsia="Calibri"/>
                <w:szCs w:val="22"/>
              </w:rPr>
            </w:pPr>
            <w:r w:rsidRPr="004B1509">
              <w:rPr>
                <w:rFonts w:eastAsia="Calibri"/>
                <w:szCs w:val="22"/>
              </w:rPr>
              <w:t>KUSV141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FB0410" w14:textId="77777777" w:rsidR="00360FB5" w:rsidRPr="004B1509" w:rsidRDefault="00360FB5" w:rsidP="00553004">
            <w:pPr>
              <w:rPr>
                <w:rFonts w:eastAsia="Calibri"/>
                <w:szCs w:val="22"/>
              </w:rPr>
            </w:pPr>
            <w:r w:rsidRPr="004B1509">
              <w:rPr>
                <w:rFonts w:eastAsia="Calibri"/>
                <w:szCs w:val="22"/>
              </w:rPr>
              <w:t>Privažiuojamasis kelias prie gyvenamųjų namų Kurklių mstl. nuo kelio Nr. ku22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D7D766" w14:textId="77777777" w:rsidR="00360FB5" w:rsidRPr="004B1509" w:rsidRDefault="00360FB5" w:rsidP="00553004">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F01A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F33D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4B21E" w14:textId="77777777" w:rsidR="00360FB5" w:rsidRPr="004B1509" w:rsidRDefault="00360FB5" w:rsidP="00553004">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22221"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64482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033C24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893640"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F3159C" w14:textId="77777777" w:rsidR="00360FB5" w:rsidRPr="004B1509" w:rsidRDefault="00360FB5" w:rsidP="00553004">
            <w:pPr>
              <w:rPr>
                <w:rFonts w:eastAsia="Calibri"/>
                <w:szCs w:val="22"/>
              </w:rPr>
            </w:pPr>
            <w:r w:rsidRPr="004B1509">
              <w:rPr>
                <w:rFonts w:eastAsia="Calibri"/>
                <w:szCs w:val="22"/>
              </w:rPr>
              <w:t>KUSV154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90CBC7" w14:textId="77777777" w:rsidR="00360FB5" w:rsidRPr="004B1509" w:rsidRDefault="00360FB5" w:rsidP="00553004">
            <w:pPr>
              <w:rPr>
                <w:rFonts w:eastAsia="Calibri"/>
                <w:szCs w:val="22"/>
              </w:rPr>
            </w:pPr>
            <w:r w:rsidRPr="004B1509">
              <w:rPr>
                <w:rFonts w:eastAsia="Calibri"/>
                <w:szCs w:val="22"/>
              </w:rPr>
              <w:t>Pravažiuojamasis kelias nuo Salomėjos Nėries g., Kurklių mstl. iki Kališkų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E65D6C" w14:textId="77777777" w:rsidR="00360FB5" w:rsidRPr="004B1509" w:rsidRDefault="00360FB5" w:rsidP="00553004">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9AC0B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F129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88E28" w14:textId="77777777" w:rsidR="00360FB5" w:rsidRPr="004B1509" w:rsidRDefault="00360FB5" w:rsidP="00553004">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27EEE"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5C479A" w14:textId="77777777" w:rsidR="00360FB5" w:rsidRPr="004B1509" w:rsidRDefault="00360FB5" w:rsidP="00553004">
            <w:pPr>
              <w:jc w:val="center"/>
              <w:rPr>
                <w:rFonts w:eastAsia="Calibri"/>
                <w:szCs w:val="22"/>
              </w:rPr>
            </w:pPr>
            <w:r w:rsidRPr="004B1509">
              <w:rPr>
                <w:rFonts w:eastAsia="Calibri"/>
                <w:szCs w:val="22"/>
              </w:rPr>
              <w:t>-</w:t>
            </w:r>
          </w:p>
        </w:tc>
      </w:tr>
      <w:tr w:rsidR="009B4C43" w:rsidRPr="009B4C43" w14:paraId="0312082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CB1D843" w14:textId="77777777" w:rsidR="00360FB5" w:rsidRPr="009B4C4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C28FCE" w14:textId="77777777" w:rsidR="00360FB5" w:rsidRPr="009B4C43" w:rsidRDefault="00360FB5" w:rsidP="00553004">
            <w:pPr>
              <w:rPr>
                <w:rFonts w:eastAsia="Calibri"/>
                <w:szCs w:val="22"/>
              </w:rPr>
            </w:pPr>
            <w:r w:rsidRPr="009B4C43">
              <w:rPr>
                <w:rFonts w:eastAsia="Calibri"/>
                <w:szCs w:val="22"/>
              </w:rPr>
              <w:t>KUSV159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13A947" w14:textId="77777777" w:rsidR="00360FB5" w:rsidRPr="009B4C43" w:rsidRDefault="00360FB5" w:rsidP="00553004">
            <w:pPr>
              <w:rPr>
                <w:rFonts w:eastAsia="Calibri"/>
                <w:szCs w:val="22"/>
              </w:rPr>
            </w:pPr>
            <w:r w:rsidRPr="009B4C43">
              <w:rPr>
                <w:rFonts w:eastAsia="Calibri"/>
                <w:szCs w:val="22"/>
              </w:rPr>
              <w:t>Privažiuojamasis kelias prie gyvenamųjų namų Pagojės vs. nuo kelio Nr. ku75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51E1A8" w14:textId="74ACB4E7" w:rsidR="00360FB5" w:rsidRPr="009B4C43" w:rsidRDefault="008836B8" w:rsidP="00553004">
            <w:pPr>
              <w:jc w:val="right"/>
              <w:rPr>
                <w:rFonts w:eastAsia="Calibri"/>
                <w:szCs w:val="22"/>
              </w:rPr>
            </w:pPr>
            <w:r w:rsidRPr="009B4C43">
              <w:rPr>
                <w:rFonts w:eastAsia="Calibri"/>
                <w:szCs w:val="22"/>
              </w:rPr>
              <w:t> 608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AD435"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BBB77E" w14:textId="75C29424" w:rsidR="00360FB5" w:rsidRPr="009B4C43" w:rsidRDefault="008836B8" w:rsidP="00553004">
            <w:pPr>
              <w:jc w:val="right"/>
              <w:rPr>
                <w:rFonts w:eastAsia="Calibri"/>
                <w:szCs w:val="22"/>
              </w:rPr>
            </w:pPr>
            <w:r w:rsidRPr="009B4C43">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7B2621" w14:textId="20A4E6D9" w:rsidR="00360FB5" w:rsidRPr="009B4C43" w:rsidRDefault="008836B8" w:rsidP="00553004">
            <w:pPr>
              <w:jc w:val="right"/>
              <w:rPr>
                <w:rFonts w:eastAsia="Calibri"/>
                <w:szCs w:val="22"/>
              </w:rPr>
            </w:pPr>
            <w:r w:rsidRPr="009B4C43">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29328" w14:textId="77777777" w:rsidR="00360FB5" w:rsidRPr="009B4C43" w:rsidRDefault="00360FB5" w:rsidP="00553004">
            <w:pPr>
              <w:jc w:val="center"/>
              <w:rPr>
                <w:rFonts w:eastAsia="Calibri"/>
                <w:szCs w:val="22"/>
              </w:rPr>
            </w:pPr>
            <w:r w:rsidRPr="009B4C4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845733" w14:textId="7B00AF7A" w:rsidR="00360FB5" w:rsidRPr="009B4C43" w:rsidRDefault="008836B8" w:rsidP="00553004">
            <w:pPr>
              <w:jc w:val="center"/>
              <w:rPr>
                <w:rFonts w:eastAsia="Calibri"/>
                <w:szCs w:val="22"/>
              </w:rPr>
            </w:pPr>
            <w:r w:rsidRPr="009B4C43">
              <w:rPr>
                <w:rFonts w:eastAsia="Calibri"/>
                <w:szCs w:val="22"/>
              </w:rPr>
              <w:t>4400-6462-1034</w:t>
            </w:r>
          </w:p>
        </w:tc>
      </w:tr>
      <w:tr w:rsidR="009B4C43" w:rsidRPr="009B4C43" w14:paraId="5A9E545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5CEDA90" w14:textId="77777777" w:rsidR="00360FB5" w:rsidRPr="009B4C4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A3BAD4" w14:textId="77777777" w:rsidR="00360FB5" w:rsidRPr="009B4C43" w:rsidRDefault="00360FB5" w:rsidP="00553004">
            <w:pPr>
              <w:rPr>
                <w:rFonts w:eastAsia="Calibri"/>
                <w:szCs w:val="22"/>
              </w:rPr>
            </w:pPr>
            <w:r w:rsidRPr="009B4C43">
              <w:rPr>
                <w:rFonts w:eastAsia="Calibri"/>
                <w:szCs w:val="22"/>
              </w:rPr>
              <w:t>KUSV168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4332CD" w14:textId="77777777" w:rsidR="00360FB5" w:rsidRPr="009B4C43" w:rsidRDefault="00360FB5" w:rsidP="00553004">
            <w:pPr>
              <w:rPr>
                <w:rFonts w:eastAsia="Calibri"/>
                <w:szCs w:val="22"/>
              </w:rPr>
            </w:pPr>
            <w:r w:rsidRPr="009B4C43">
              <w:rPr>
                <w:rFonts w:eastAsia="Calibri"/>
                <w:szCs w:val="22"/>
              </w:rPr>
              <w:t>Privažiuojamasis kelias prie gyvenamųjų namų Karališkių k. nuo kelio Nr. KUSV27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400CFDF" w14:textId="77777777" w:rsidR="00360FB5" w:rsidRPr="009B4C43" w:rsidRDefault="00360FB5" w:rsidP="00553004">
            <w:pPr>
              <w:jc w:val="right"/>
              <w:rPr>
                <w:rFonts w:eastAsia="Calibri"/>
                <w:szCs w:val="22"/>
              </w:rPr>
            </w:pPr>
            <w:r w:rsidRPr="009B4C43">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3358FB"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96D27"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D2E15" w14:textId="77777777" w:rsidR="00360FB5" w:rsidRPr="009B4C43" w:rsidRDefault="00360FB5" w:rsidP="00553004">
            <w:pPr>
              <w:jc w:val="right"/>
              <w:rPr>
                <w:rFonts w:eastAsia="Calibri"/>
                <w:szCs w:val="22"/>
              </w:rPr>
            </w:pPr>
            <w:r w:rsidRPr="009B4C43">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ADCF51" w14:textId="77777777" w:rsidR="00360FB5" w:rsidRPr="009B4C43" w:rsidRDefault="00360FB5" w:rsidP="00553004">
            <w:pPr>
              <w:jc w:val="center"/>
              <w:rPr>
                <w:rFonts w:eastAsia="Calibri"/>
                <w:szCs w:val="22"/>
              </w:rPr>
            </w:pPr>
            <w:r w:rsidRPr="009B4C4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F741A6" w14:textId="77777777" w:rsidR="00360FB5" w:rsidRPr="009B4C43" w:rsidRDefault="00360FB5" w:rsidP="00553004">
            <w:pPr>
              <w:jc w:val="center"/>
              <w:rPr>
                <w:rFonts w:eastAsia="Calibri"/>
                <w:szCs w:val="22"/>
              </w:rPr>
            </w:pPr>
            <w:r w:rsidRPr="009B4C43">
              <w:rPr>
                <w:rFonts w:eastAsia="Calibri"/>
                <w:szCs w:val="22"/>
              </w:rPr>
              <w:t>-</w:t>
            </w:r>
          </w:p>
        </w:tc>
      </w:tr>
      <w:tr w:rsidR="009B4C43" w:rsidRPr="009B4C43" w14:paraId="5AD94AC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7179CE7" w14:textId="77777777" w:rsidR="00360FB5" w:rsidRPr="009B4C4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EAFBF9" w14:textId="77777777" w:rsidR="00360FB5" w:rsidRPr="009B4C43" w:rsidRDefault="00360FB5" w:rsidP="00553004">
            <w:pPr>
              <w:rPr>
                <w:rFonts w:eastAsia="Calibri"/>
                <w:szCs w:val="22"/>
              </w:rPr>
            </w:pPr>
            <w:r w:rsidRPr="009B4C43">
              <w:rPr>
                <w:rFonts w:eastAsia="Calibri"/>
                <w:szCs w:val="22"/>
              </w:rPr>
              <w:t>KUSV175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D13FD2" w14:textId="77777777" w:rsidR="00360FB5" w:rsidRPr="009B4C43" w:rsidRDefault="00360FB5" w:rsidP="00553004">
            <w:pPr>
              <w:rPr>
                <w:rFonts w:eastAsia="Calibri"/>
                <w:szCs w:val="22"/>
              </w:rPr>
            </w:pPr>
            <w:r w:rsidRPr="009B4C43">
              <w:rPr>
                <w:rFonts w:eastAsia="Calibri"/>
                <w:szCs w:val="22"/>
              </w:rPr>
              <w:t>Privažiuojamasis kelias prie gyvenamųjų namų nuo Parko g., Staškūniškio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8A3640" w14:textId="77777777" w:rsidR="00360FB5" w:rsidRPr="009B4C43" w:rsidRDefault="00360FB5" w:rsidP="00553004">
            <w:pPr>
              <w:jc w:val="right"/>
              <w:rPr>
                <w:rFonts w:eastAsia="Calibri"/>
                <w:szCs w:val="22"/>
              </w:rPr>
            </w:pPr>
            <w:r w:rsidRPr="009B4C43">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022B9"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0D525"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0DC049" w14:textId="77777777" w:rsidR="00360FB5" w:rsidRPr="009B4C43" w:rsidRDefault="00360FB5" w:rsidP="00553004">
            <w:pPr>
              <w:jc w:val="right"/>
              <w:rPr>
                <w:rFonts w:eastAsia="Calibri"/>
                <w:szCs w:val="22"/>
              </w:rPr>
            </w:pPr>
            <w:r w:rsidRPr="009B4C43">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6942D" w14:textId="77777777" w:rsidR="00360FB5" w:rsidRPr="009B4C43" w:rsidRDefault="00360FB5" w:rsidP="00553004">
            <w:pPr>
              <w:jc w:val="center"/>
              <w:rPr>
                <w:rFonts w:eastAsia="Calibri"/>
                <w:szCs w:val="22"/>
              </w:rPr>
            </w:pPr>
            <w:r w:rsidRPr="009B4C4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BF4C28" w14:textId="77777777" w:rsidR="00360FB5" w:rsidRPr="009B4C43" w:rsidRDefault="00360FB5" w:rsidP="00553004">
            <w:pPr>
              <w:jc w:val="center"/>
              <w:rPr>
                <w:rFonts w:eastAsia="Calibri"/>
                <w:szCs w:val="22"/>
              </w:rPr>
            </w:pPr>
            <w:r w:rsidRPr="009B4C43">
              <w:rPr>
                <w:rFonts w:eastAsia="Calibri"/>
                <w:szCs w:val="22"/>
              </w:rPr>
              <w:t>-</w:t>
            </w:r>
          </w:p>
        </w:tc>
      </w:tr>
      <w:tr w:rsidR="009B4C43" w:rsidRPr="009B4C43" w14:paraId="14F8DCC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D16D9F5" w14:textId="77777777" w:rsidR="00360FB5" w:rsidRPr="009B4C4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B47D25" w14:textId="77777777" w:rsidR="00360FB5" w:rsidRPr="009B4C43" w:rsidRDefault="00360FB5" w:rsidP="00553004">
            <w:pPr>
              <w:rPr>
                <w:rFonts w:eastAsia="Calibri"/>
                <w:szCs w:val="22"/>
              </w:rPr>
            </w:pPr>
            <w:r w:rsidRPr="009B4C43">
              <w:rPr>
                <w:rFonts w:eastAsia="Calibri"/>
                <w:szCs w:val="22"/>
              </w:rPr>
              <w:t>KUSV184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31D8EC" w14:textId="77777777" w:rsidR="00360FB5" w:rsidRPr="009B4C43" w:rsidRDefault="00360FB5" w:rsidP="00553004">
            <w:pPr>
              <w:rPr>
                <w:rFonts w:eastAsia="Calibri"/>
                <w:szCs w:val="22"/>
              </w:rPr>
            </w:pPr>
            <w:r w:rsidRPr="009B4C43">
              <w:rPr>
                <w:rFonts w:eastAsia="Calibri"/>
                <w:szCs w:val="22"/>
              </w:rPr>
              <w:t>Privažiuojamasis kelias prie gyvenamųjų namų Auguškų k. nuo kelio Nr. ku122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5B9F78" w14:textId="77777777" w:rsidR="00360FB5" w:rsidRPr="009B4C43" w:rsidRDefault="00360FB5" w:rsidP="00553004">
            <w:pPr>
              <w:jc w:val="right"/>
              <w:rPr>
                <w:rFonts w:eastAsia="Calibri"/>
                <w:szCs w:val="22"/>
              </w:rPr>
            </w:pPr>
            <w:r w:rsidRPr="009B4C43">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0167E0"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AFFCD"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42608" w14:textId="77777777" w:rsidR="00360FB5" w:rsidRPr="009B4C43" w:rsidRDefault="00360FB5" w:rsidP="00553004">
            <w:pPr>
              <w:jc w:val="right"/>
              <w:rPr>
                <w:rFonts w:eastAsia="Calibri"/>
                <w:szCs w:val="22"/>
              </w:rPr>
            </w:pPr>
            <w:r w:rsidRPr="009B4C43">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A3AA1E" w14:textId="77777777" w:rsidR="00360FB5" w:rsidRPr="009B4C43" w:rsidRDefault="00360FB5" w:rsidP="00553004">
            <w:pPr>
              <w:jc w:val="center"/>
              <w:rPr>
                <w:rFonts w:eastAsia="Calibri"/>
                <w:szCs w:val="22"/>
              </w:rPr>
            </w:pPr>
            <w:r w:rsidRPr="009B4C4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C216FE" w14:textId="77777777" w:rsidR="00360FB5" w:rsidRPr="009B4C43" w:rsidRDefault="00360FB5" w:rsidP="00553004">
            <w:pPr>
              <w:jc w:val="center"/>
              <w:rPr>
                <w:rFonts w:eastAsia="Calibri"/>
                <w:szCs w:val="22"/>
              </w:rPr>
            </w:pPr>
            <w:r w:rsidRPr="009B4C43">
              <w:rPr>
                <w:rFonts w:eastAsia="Calibri"/>
                <w:szCs w:val="22"/>
              </w:rPr>
              <w:t>-</w:t>
            </w:r>
          </w:p>
        </w:tc>
      </w:tr>
      <w:tr w:rsidR="009B4C43" w:rsidRPr="009B4C43" w14:paraId="2E95264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3B65BD" w14:textId="77777777" w:rsidR="00360FB5" w:rsidRPr="009B4C4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BABF27" w14:textId="77777777" w:rsidR="00360FB5" w:rsidRPr="009B4C43" w:rsidRDefault="00360FB5" w:rsidP="00553004">
            <w:pPr>
              <w:rPr>
                <w:rFonts w:eastAsia="Calibri"/>
                <w:szCs w:val="22"/>
              </w:rPr>
            </w:pPr>
            <w:r w:rsidRPr="009B4C43">
              <w:rPr>
                <w:rFonts w:eastAsia="Calibri"/>
                <w:szCs w:val="22"/>
              </w:rPr>
              <w:t>KUSV205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441D8C" w14:textId="77777777" w:rsidR="00360FB5" w:rsidRPr="009B4C43" w:rsidRDefault="00360FB5" w:rsidP="00553004">
            <w:pPr>
              <w:rPr>
                <w:rFonts w:eastAsia="Calibri"/>
                <w:szCs w:val="22"/>
              </w:rPr>
            </w:pPr>
            <w:r w:rsidRPr="009B4C43">
              <w:rPr>
                <w:rFonts w:eastAsia="Calibri"/>
                <w:szCs w:val="22"/>
              </w:rPr>
              <w:t>Privažiuojamasis kelias prie gyvenamųjų namų Gabrėlų k. nuo kelio Nr. ku68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2E70A8" w14:textId="7138E015" w:rsidR="00360FB5" w:rsidRPr="009B4C43" w:rsidRDefault="00901880" w:rsidP="00553004">
            <w:pPr>
              <w:jc w:val="right"/>
              <w:rPr>
                <w:rFonts w:eastAsia="Calibri"/>
                <w:szCs w:val="22"/>
              </w:rPr>
            </w:pPr>
            <w:r w:rsidRPr="009B4C43">
              <w:rPr>
                <w:rFonts w:eastAsia="Calibri"/>
                <w:szCs w:val="22"/>
              </w:rPr>
              <w:t xml:space="preserve"> 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4ACFA"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CEBC2"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D2B8C" w14:textId="2DF969E2" w:rsidR="00360FB5" w:rsidRPr="009B4C43" w:rsidRDefault="00901880" w:rsidP="00553004">
            <w:pPr>
              <w:jc w:val="right"/>
              <w:rPr>
                <w:rFonts w:eastAsia="Calibri"/>
                <w:szCs w:val="22"/>
              </w:rPr>
            </w:pPr>
            <w:r w:rsidRPr="009B4C43">
              <w:rPr>
                <w:rFonts w:eastAsia="Calibri"/>
                <w:szCs w:val="22"/>
              </w:rPr>
              <w:t xml:space="preserve"> 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BC6AEE" w14:textId="77777777" w:rsidR="00360FB5" w:rsidRPr="009B4C43" w:rsidRDefault="00360FB5" w:rsidP="00553004">
            <w:pPr>
              <w:jc w:val="center"/>
              <w:rPr>
                <w:rFonts w:eastAsia="Calibri"/>
                <w:szCs w:val="22"/>
              </w:rPr>
            </w:pPr>
            <w:r w:rsidRPr="009B4C4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5F1AD4" w14:textId="0810FE8B" w:rsidR="00360FB5" w:rsidRPr="009B4C43" w:rsidRDefault="00901880" w:rsidP="00553004">
            <w:pPr>
              <w:jc w:val="center"/>
              <w:rPr>
                <w:rFonts w:eastAsia="Calibri"/>
                <w:szCs w:val="22"/>
              </w:rPr>
            </w:pPr>
            <w:r w:rsidRPr="009B4C43">
              <w:rPr>
                <w:rFonts w:eastAsia="Calibri"/>
                <w:szCs w:val="22"/>
              </w:rPr>
              <w:t>4400-6461-1116</w:t>
            </w:r>
          </w:p>
        </w:tc>
      </w:tr>
      <w:tr w:rsidR="009B4C43" w:rsidRPr="009B4C43" w14:paraId="0C6D781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EA8E52" w14:textId="77777777" w:rsidR="00360FB5" w:rsidRPr="009B4C4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62A46D" w14:textId="77777777" w:rsidR="00360FB5" w:rsidRPr="009B4C43" w:rsidRDefault="00360FB5" w:rsidP="00553004">
            <w:pPr>
              <w:rPr>
                <w:rFonts w:eastAsia="Calibri"/>
                <w:szCs w:val="22"/>
              </w:rPr>
            </w:pPr>
            <w:r w:rsidRPr="009B4C43">
              <w:rPr>
                <w:rFonts w:eastAsia="Calibri"/>
                <w:szCs w:val="22"/>
              </w:rPr>
              <w:t>KUSV207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4AABC2" w14:textId="77777777" w:rsidR="00360FB5" w:rsidRPr="009B4C43" w:rsidRDefault="00360FB5" w:rsidP="00553004">
            <w:pPr>
              <w:rPr>
                <w:rFonts w:eastAsia="Calibri"/>
                <w:szCs w:val="22"/>
              </w:rPr>
            </w:pPr>
            <w:r w:rsidRPr="009B4C43">
              <w:rPr>
                <w:rFonts w:eastAsia="Calibri"/>
                <w:szCs w:val="22"/>
              </w:rPr>
              <w:t>Pravažiuojamasis kelias nuo kelio Nr. ku68 iki kelią ku4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AC1A3B" w14:textId="77777777" w:rsidR="00360FB5" w:rsidRPr="009B4C43" w:rsidRDefault="00360FB5" w:rsidP="00553004">
            <w:pPr>
              <w:jc w:val="right"/>
              <w:rPr>
                <w:rFonts w:eastAsia="Calibri"/>
                <w:szCs w:val="22"/>
              </w:rPr>
            </w:pPr>
            <w:r w:rsidRPr="009B4C43">
              <w:rPr>
                <w:rFonts w:eastAsia="Calibri"/>
                <w:szCs w:val="22"/>
              </w:rPr>
              <w:t>700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6FA82"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54C74"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2E876" w14:textId="77777777" w:rsidR="00360FB5" w:rsidRPr="009B4C43" w:rsidRDefault="00360FB5" w:rsidP="00553004">
            <w:pPr>
              <w:jc w:val="right"/>
              <w:rPr>
                <w:rFonts w:eastAsia="Calibri"/>
                <w:szCs w:val="22"/>
              </w:rPr>
            </w:pPr>
            <w:r w:rsidRPr="009B4C43">
              <w:rPr>
                <w:rFonts w:eastAsia="Calibri"/>
                <w:szCs w:val="22"/>
              </w:rPr>
              <w:t>700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CED67" w14:textId="77777777" w:rsidR="00360FB5" w:rsidRPr="009B4C43" w:rsidRDefault="00360FB5" w:rsidP="00553004">
            <w:pPr>
              <w:jc w:val="center"/>
              <w:rPr>
                <w:rFonts w:eastAsia="Calibri"/>
                <w:szCs w:val="22"/>
              </w:rPr>
            </w:pPr>
            <w:r w:rsidRPr="009B4C4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4C6FE5" w14:textId="77777777" w:rsidR="00360FB5" w:rsidRPr="009B4C43" w:rsidRDefault="00360FB5" w:rsidP="00553004">
            <w:pPr>
              <w:jc w:val="center"/>
              <w:rPr>
                <w:rFonts w:eastAsia="Calibri"/>
                <w:szCs w:val="22"/>
              </w:rPr>
            </w:pPr>
            <w:r w:rsidRPr="009B4C43">
              <w:rPr>
                <w:rFonts w:eastAsia="Calibri"/>
                <w:szCs w:val="22"/>
              </w:rPr>
              <w:t>-</w:t>
            </w:r>
          </w:p>
        </w:tc>
      </w:tr>
      <w:tr w:rsidR="009B4C43" w:rsidRPr="009B4C43" w14:paraId="58151CA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EA5B4CB" w14:textId="77777777" w:rsidR="00360FB5" w:rsidRPr="009B4C4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15BBCC" w14:textId="77777777" w:rsidR="00360FB5" w:rsidRPr="009B4C43" w:rsidRDefault="00360FB5" w:rsidP="00553004">
            <w:pPr>
              <w:rPr>
                <w:rFonts w:eastAsia="Calibri"/>
                <w:szCs w:val="22"/>
              </w:rPr>
            </w:pPr>
            <w:r w:rsidRPr="009B4C43">
              <w:rPr>
                <w:rFonts w:eastAsia="Calibri"/>
                <w:szCs w:val="22"/>
              </w:rPr>
              <w:t>KUSV208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D231BD" w14:textId="77777777" w:rsidR="00360FB5" w:rsidRPr="009B4C43" w:rsidRDefault="00360FB5" w:rsidP="00553004">
            <w:pPr>
              <w:rPr>
                <w:rFonts w:eastAsia="Calibri"/>
                <w:szCs w:val="22"/>
              </w:rPr>
            </w:pPr>
            <w:r w:rsidRPr="009B4C43">
              <w:rPr>
                <w:rFonts w:eastAsia="Calibri"/>
                <w:szCs w:val="22"/>
              </w:rPr>
              <w:t>Privažiuojamasis kelias prie gyvenamųjų namų Verbuvkos k. nuo kelio Nr. ku75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CAF514" w14:textId="545FDE70" w:rsidR="00360FB5" w:rsidRPr="009B4C43" w:rsidRDefault="00616E1F" w:rsidP="00553004">
            <w:pPr>
              <w:jc w:val="right"/>
              <w:rPr>
                <w:rFonts w:eastAsia="Calibri"/>
                <w:szCs w:val="22"/>
              </w:rPr>
            </w:pPr>
            <w:r w:rsidRPr="009B4C43">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8DCCE"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B8AD3" w14:textId="3750E013" w:rsidR="00360FB5" w:rsidRPr="009B4C43" w:rsidRDefault="00616E1F" w:rsidP="00553004">
            <w:pPr>
              <w:jc w:val="right"/>
              <w:rPr>
                <w:rFonts w:eastAsia="Calibri"/>
                <w:szCs w:val="22"/>
              </w:rPr>
            </w:pPr>
            <w:r w:rsidRPr="009B4C43">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99F23" w14:textId="510775C3" w:rsidR="00360FB5" w:rsidRPr="000D0BCD" w:rsidRDefault="000D0BCD" w:rsidP="00553004">
            <w:pPr>
              <w:jc w:val="right"/>
              <w:rPr>
                <w:rFonts w:eastAsia="Calibri"/>
                <w:szCs w:val="22"/>
              </w:rPr>
            </w:pPr>
            <w:r w:rsidRPr="000D0BC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5ADD6D" w14:textId="77777777" w:rsidR="00360FB5" w:rsidRPr="009B4C43" w:rsidRDefault="00360FB5" w:rsidP="00553004">
            <w:pPr>
              <w:jc w:val="center"/>
              <w:rPr>
                <w:rFonts w:eastAsia="Calibri"/>
                <w:szCs w:val="22"/>
              </w:rPr>
            </w:pPr>
            <w:r w:rsidRPr="009B4C4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ED8506" w14:textId="76275BBF" w:rsidR="00360FB5" w:rsidRPr="009B4C43" w:rsidRDefault="00616E1F" w:rsidP="00553004">
            <w:pPr>
              <w:jc w:val="center"/>
              <w:rPr>
                <w:rFonts w:eastAsia="Calibri"/>
                <w:szCs w:val="22"/>
              </w:rPr>
            </w:pPr>
            <w:r w:rsidRPr="009B4C43">
              <w:rPr>
                <w:rFonts w:eastAsia="Calibri"/>
                <w:szCs w:val="22"/>
              </w:rPr>
              <w:t>4400-6462-3936</w:t>
            </w:r>
          </w:p>
        </w:tc>
      </w:tr>
      <w:tr w:rsidR="009B4C43" w:rsidRPr="009B4C43" w14:paraId="667DE8D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CF84A71" w14:textId="77777777" w:rsidR="00360FB5" w:rsidRPr="009B4C4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4CB7DB" w14:textId="77777777" w:rsidR="00360FB5" w:rsidRPr="009B4C43" w:rsidRDefault="00360FB5" w:rsidP="00553004">
            <w:pPr>
              <w:rPr>
                <w:rFonts w:eastAsia="Calibri"/>
                <w:szCs w:val="22"/>
              </w:rPr>
            </w:pPr>
            <w:r w:rsidRPr="009B4C43">
              <w:rPr>
                <w:rFonts w:eastAsia="Calibri"/>
                <w:szCs w:val="22"/>
              </w:rPr>
              <w:t>KUSV209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360820" w14:textId="77777777" w:rsidR="00360FB5" w:rsidRPr="009B4C43" w:rsidRDefault="00360FB5" w:rsidP="00553004">
            <w:pPr>
              <w:rPr>
                <w:rFonts w:eastAsia="Calibri"/>
                <w:szCs w:val="22"/>
              </w:rPr>
            </w:pPr>
            <w:r w:rsidRPr="009B4C43">
              <w:rPr>
                <w:rFonts w:eastAsia="Calibri"/>
                <w:szCs w:val="22"/>
              </w:rPr>
              <w:t>Privažiuojamasis kelias prie gyvenamųjų namų Mūrų k. nuo kelio Nr. ku75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E29CFA" w14:textId="77777777" w:rsidR="00360FB5" w:rsidRPr="009B4C43" w:rsidRDefault="00360FB5" w:rsidP="00553004">
            <w:pPr>
              <w:jc w:val="right"/>
              <w:rPr>
                <w:rFonts w:eastAsia="Calibri"/>
                <w:szCs w:val="22"/>
              </w:rPr>
            </w:pPr>
            <w:r w:rsidRPr="009B4C43">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ACE523"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F19AD"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E8D0E5" w14:textId="77777777" w:rsidR="00360FB5" w:rsidRPr="009B4C43" w:rsidRDefault="00360FB5" w:rsidP="00553004">
            <w:pPr>
              <w:jc w:val="right"/>
              <w:rPr>
                <w:rFonts w:eastAsia="Calibri"/>
                <w:szCs w:val="22"/>
              </w:rPr>
            </w:pPr>
            <w:r w:rsidRPr="009B4C43">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A2D33B" w14:textId="77777777" w:rsidR="00360FB5" w:rsidRPr="009B4C43" w:rsidRDefault="00360FB5" w:rsidP="00553004">
            <w:pPr>
              <w:jc w:val="center"/>
              <w:rPr>
                <w:rFonts w:eastAsia="Calibri"/>
                <w:szCs w:val="22"/>
              </w:rPr>
            </w:pPr>
            <w:r w:rsidRPr="009B4C4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8E69CF" w14:textId="77777777" w:rsidR="00360FB5" w:rsidRPr="009B4C43" w:rsidRDefault="00360FB5" w:rsidP="00553004">
            <w:pPr>
              <w:jc w:val="center"/>
              <w:rPr>
                <w:rFonts w:eastAsia="Calibri"/>
                <w:szCs w:val="22"/>
              </w:rPr>
            </w:pPr>
            <w:r w:rsidRPr="009B4C43">
              <w:rPr>
                <w:rFonts w:eastAsia="Calibri"/>
                <w:szCs w:val="22"/>
              </w:rPr>
              <w:t>-</w:t>
            </w:r>
          </w:p>
        </w:tc>
      </w:tr>
      <w:tr w:rsidR="009B4C43" w:rsidRPr="009B4C43" w14:paraId="00E1DC1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75A5441" w14:textId="77777777" w:rsidR="00360FB5" w:rsidRPr="009B4C4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5EF46A" w14:textId="77777777" w:rsidR="00360FB5" w:rsidRPr="009B4C43" w:rsidRDefault="00360FB5" w:rsidP="00553004">
            <w:pPr>
              <w:rPr>
                <w:rFonts w:eastAsia="Calibri"/>
                <w:szCs w:val="22"/>
              </w:rPr>
            </w:pPr>
            <w:r w:rsidRPr="009B4C43">
              <w:rPr>
                <w:rFonts w:eastAsia="Calibri"/>
                <w:szCs w:val="22"/>
              </w:rPr>
              <w:t>KUSV217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D36630" w14:textId="77777777" w:rsidR="00360FB5" w:rsidRPr="009B4C43" w:rsidRDefault="00360FB5" w:rsidP="00553004">
            <w:pPr>
              <w:rPr>
                <w:rFonts w:eastAsia="Calibri"/>
                <w:szCs w:val="22"/>
              </w:rPr>
            </w:pPr>
            <w:r w:rsidRPr="009B4C43">
              <w:rPr>
                <w:rFonts w:eastAsia="Calibri"/>
                <w:szCs w:val="22"/>
              </w:rPr>
              <w:t>Privažiuojamasis kelias prie Plaštakos k. kapinių nuo kelio Nr. 4805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043DEB" w14:textId="77777777" w:rsidR="00360FB5" w:rsidRPr="009B4C43" w:rsidRDefault="00360FB5" w:rsidP="00553004">
            <w:pPr>
              <w:jc w:val="right"/>
              <w:rPr>
                <w:rFonts w:eastAsia="Calibri"/>
                <w:szCs w:val="22"/>
              </w:rPr>
            </w:pPr>
            <w:r w:rsidRPr="009B4C43">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82B39"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F1528"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B654A" w14:textId="77777777" w:rsidR="00360FB5" w:rsidRPr="009B4C43" w:rsidRDefault="00360FB5" w:rsidP="00553004">
            <w:pPr>
              <w:jc w:val="right"/>
              <w:rPr>
                <w:rFonts w:eastAsia="Calibri"/>
                <w:szCs w:val="22"/>
              </w:rPr>
            </w:pPr>
            <w:r w:rsidRPr="009B4C43">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9A5D8" w14:textId="77777777" w:rsidR="00360FB5" w:rsidRPr="009B4C43" w:rsidRDefault="00360FB5" w:rsidP="00553004">
            <w:pPr>
              <w:jc w:val="center"/>
              <w:rPr>
                <w:rFonts w:eastAsia="Calibri"/>
                <w:szCs w:val="22"/>
              </w:rPr>
            </w:pPr>
            <w:r w:rsidRPr="009B4C4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DC20C3" w14:textId="77777777" w:rsidR="00360FB5" w:rsidRPr="009B4C43" w:rsidRDefault="00360FB5" w:rsidP="00553004">
            <w:pPr>
              <w:jc w:val="center"/>
              <w:rPr>
                <w:rFonts w:eastAsia="Calibri"/>
                <w:szCs w:val="22"/>
              </w:rPr>
            </w:pPr>
            <w:r w:rsidRPr="009B4C43">
              <w:rPr>
                <w:rFonts w:eastAsia="Calibri"/>
                <w:szCs w:val="22"/>
              </w:rPr>
              <w:t>-</w:t>
            </w:r>
          </w:p>
        </w:tc>
      </w:tr>
      <w:tr w:rsidR="009B4C43" w:rsidRPr="009B4C43" w14:paraId="4B1AE02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C6275D" w14:textId="77777777" w:rsidR="00360FB5" w:rsidRPr="009B4C4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E10B08" w14:textId="77777777" w:rsidR="00360FB5" w:rsidRPr="009B4C43" w:rsidRDefault="00360FB5" w:rsidP="00553004">
            <w:pPr>
              <w:rPr>
                <w:rFonts w:eastAsia="Calibri"/>
                <w:szCs w:val="22"/>
              </w:rPr>
            </w:pPr>
            <w:r w:rsidRPr="009B4C43">
              <w:rPr>
                <w:rFonts w:eastAsia="Calibri"/>
                <w:szCs w:val="22"/>
              </w:rPr>
              <w:t>KUSV233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70F4AB" w14:textId="77777777" w:rsidR="00360FB5" w:rsidRPr="009B4C43" w:rsidRDefault="00360FB5" w:rsidP="00553004">
            <w:pPr>
              <w:rPr>
                <w:rFonts w:eastAsia="Calibri"/>
                <w:szCs w:val="22"/>
              </w:rPr>
            </w:pPr>
            <w:r w:rsidRPr="009B4C43">
              <w:rPr>
                <w:rFonts w:eastAsia="Calibri"/>
                <w:szCs w:val="22"/>
              </w:rPr>
              <w:t>Pravažiuojamasis kelias nuo kelio Nr. 1225 iki kelio Nr. ku6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6717E3" w14:textId="77777777" w:rsidR="00360FB5" w:rsidRPr="009B4C43" w:rsidRDefault="00360FB5" w:rsidP="00553004">
            <w:pPr>
              <w:jc w:val="right"/>
              <w:rPr>
                <w:rFonts w:eastAsia="Calibri"/>
                <w:szCs w:val="22"/>
              </w:rPr>
            </w:pPr>
            <w:r w:rsidRPr="009B4C43">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C6284"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2C2FF3"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880D9" w14:textId="77777777" w:rsidR="00360FB5" w:rsidRPr="009B4C43" w:rsidRDefault="00360FB5" w:rsidP="00553004">
            <w:pPr>
              <w:jc w:val="right"/>
              <w:rPr>
                <w:rFonts w:eastAsia="Calibri"/>
                <w:szCs w:val="22"/>
              </w:rPr>
            </w:pPr>
            <w:r w:rsidRPr="009B4C43">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40389" w14:textId="77777777" w:rsidR="00360FB5" w:rsidRPr="009B4C43" w:rsidRDefault="00360FB5" w:rsidP="00553004">
            <w:pPr>
              <w:jc w:val="center"/>
              <w:rPr>
                <w:rFonts w:eastAsia="Calibri"/>
                <w:szCs w:val="22"/>
              </w:rPr>
            </w:pPr>
            <w:r w:rsidRPr="009B4C4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F87E88" w14:textId="77777777" w:rsidR="00360FB5" w:rsidRPr="009B4C43" w:rsidRDefault="00360FB5" w:rsidP="00553004">
            <w:pPr>
              <w:jc w:val="center"/>
              <w:rPr>
                <w:rFonts w:eastAsia="Calibri"/>
                <w:szCs w:val="22"/>
              </w:rPr>
            </w:pPr>
            <w:r w:rsidRPr="009B4C43">
              <w:rPr>
                <w:rFonts w:eastAsia="Calibri"/>
                <w:szCs w:val="22"/>
              </w:rPr>
              <w:t>-</w:t>
            </w:r>
          </w:p>
        </w:tc>
      </w:tr>
      <w:tr w:rsidR="009B4C43" w:rsidRPr="009B4C43" w14:paraId="16D3D72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1518B8" w14:textId="77777777" w:rsidR="00360FB5" w:rsidRPr="009B4C4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6236AB" w14:textId="77777777" w:rsidR="00360FB5" w:rsidRPr="009B4C43" w:rsidRDefault="00360FB5" w:rsidP="00553004">
            <w:pPr>
              <w:rPr>
                <w:rFonts w:eastAsia="Calibri"/>
                <w:szCs w:val="22"/>
              </w:rPr>
            </w:pPr>
            <w:r w:rsidRPr="009B4C43">
              <w:rPr>
                <w:rFonts w:eastAsia="Calibri"/>
                <w:szCs w:val="22"/>
              </w:rPr>
              <w:t>KUSV241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D80036" w14:textId="77777777" w:rsidR="00360FB5" w:rsidRPr="009B4C43" w:rsidRDefault="00360FB5" w:rsidP="00553004">
            <w:pPr>
              <w:rPr>
                <w:rFonts w:eastAsia="Calibri"/>
                <w:szCs w:val="22"/>
              </w:rPr>
            </w:pPr>
            <w:r w:rsidRPr="009B4C43">
              <w:rPr>
                <w:rFonts w:eastAsia="Calibri"/>
                <w:szCs w:val="22"/>
              </w:rPr>
              <w:t>Pravažiuojamasis kelias prie Dejūnų k. nuo kelio Nr. 1229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8CD30A" w14:textId="77777777" w:rsidR="00360FB5" w:rsidRPr="009B4C43" w:rsidRDefault="00360FB5" w:rsidP="00553004">
            <w:pPr>
              <w:jc w:val="right"/>
              <w:rPr>
                <w:rFonts w:eastAsia="Calibri"/>
                <w:szCs w:val="22"/>
              </w:rPr>
            </w:pPr>
            <w:r w:rsidRPr="009B4C43">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8E730"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19CF47"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1A6C8" w14:textId="77777777" w:rsidR="00360FB5" w:rsidRPr="009B4C43" w:rsidRDefault="00360FB5" w:rsidP="00553004">
            <w:pPr>
              <w:jc w:val="right"/>
              <w:rPr>
                <w:rFonts w:eastAsia="Calibri"/>
                <w:szCs w:val="22"/>
              </w:rPr>
            </w:pPr>
            <w:r w:rsidRPr="009B4C43">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D8097E" w14:textId="77777777" w:rsidR="00360FB5" w:rsidRPr="009B4C43" w:rsidRDefault="00360FB5" w:rsidP="00553004">
            <w:pPr>
              <w:jc w:val="center"/>
              <w:rPr>
                <w:rFonts w:eastAsia="Calibri"/>
                <w:szCs w:val="22"/>
              </w:rPr>
            </w:pPr>
            <w:r w:rsidRPr="009B4C4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F10182" w14:textId="77777777" w:rsidR="00360FB5" w:rsidRPr="009B4C43" w:rsidRDefault="00360FB5" w:rsidP="00553004">
            <w:pPr>
              <w:jc w:val="center"/>
              <w:rPr>
                <w:rFonts w:eastAsia="Calibri"/>
                <w:szCs w:val="22"/>
              </w:rPr>
            </w:pPr>
            <w:r w:rsidRPr="009B4C43">
              <w:rPr>
                <w:rFonts w:eastAsia="Calibri"/>
                <w:szCs w:val="22"/>
              </w:rPr>
              <w:t>-</w:t>
            </w:r>
          </w:p>
        </w:tc>
      </w:tr>
      <w:tr w:rsidR="009B4C43" w:rsidRPr="009B4C43" w14:paraId="525796C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F1E7FB" w14:textId="77777777" w:rsidR="00360FB5" w:rsidRPr="009B4C4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5D68D7" w14:textId="77777777" w:rsidR="00360FB5" w:rsidRPr="009B4C43" w:rsidRDefault="00360FB5" w:rsidP="00553004">
            <w:pPr>
              <w:rPr>
                <w:rFonts w:eastAsia="Calibri"/>
                <w:szCs w:val="22"/>
              </w:rPr>
            </w:pPr>
            <w:r w:rsidRPr="009B4C43">
              <w:rPr>
                <w:rFonts w:eastAsia="Calibri"/>
                <w:szCs w:val="22"/>
              </w:rPr>
              <w:t>KUSV244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8BE614" w14:textId="77777777" w:rsidR="00360FB5" w:rsidRPr="009B4C43" w:rsidRDefault="00360FB5" w:rsidP="00553004">
            <w:pPr>
              <w:rPr>
                <w:rFonts w:eastAsia="Calibri"/>
                <w:szCs w:val="22"/>
              </w:rPr>
            </w:pPr>
            <w:r w:rsidRPr="009B4C43">
              <w:rPr>
                <w:rFonts w:eastAsia="Calibri"/>
                <w:szCs w:val="22"/>
              </w:rPr>
              <w:t>Pravažiuojamasis kelias nuo Kliepšių g., Rundžių k. iki kelio ku78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0695B6" w14:textId="77777777" w:rsidR="00360FB5" w:rsidRPr="009B4C43" w:rsidRDefault="00360FB5" w:rsidP="00553004">
            <w:pPr>
              <w:jc w:val="right"/>
              <w:rPr>
                <w:rFonts w:eastAsia="Calibri"/>
                <w:szCs w:val="22"/>
              </w:rPr>
            </w:pPr>
            <w:r w:rsidRPr="009B4C43">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A381D"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797EF"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C9F23" w14:textId="77777777" w:rsidR="00360FB5" w:rsidRPr="009B4C43" w:rsidRDefault="00360FB5" w:rsidP="00553004">
            <w:pPr>
              <w:jc w:val="right"/>
              <w:rPr>
                <w:rFonts w:eastAsia="Calibri"/>
                <w:szCs w:val="22"/>
              </w:rPr>
            </w:pPr>
            <w:r w:rsidRPr="009B4C43">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1F089" w14:textId="77777777" w:rsidR="00360FB5" w:rsidRPr="009B4C43" w:rsidRDefault="00360FB5" w:rsidP="00553004">
            <w:pPr>
              <w:jc w:val="center"/>
              <w:rPr>
                <w:rFonts w:eastAsia="Calibri"/>
                <w:szCs w:val="22"/>
              </w:rPr>
            </w:pPr>
            <w:r w:rsidRPr="009B4C4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75840C" w14:textId="77777777" w:rsidR="00360FB5" w:rsidRPr="009B4C43" w:rsidRDefault="00360FB5" w:rsidP="00553004">
            <w:pPr>
              <w:jc w:val="center"/>
              <w:rPr>
                <w:rFonts w:eastAsia="Calibri"/>
                <w:szCs w:val="22"/>
              </w:rPr>
            </w:pPr>
            <w:r w:rsidRPr="009B4C43">
              <w:rPr>
                <w:rFonts w:eastAsia="Calibri"/>
                <w:szCs w:val="22"/>
              </w:rPr>
              <w:t>-</w:t>
            </w:r>
          </w:p>
        </w:tc>
      </w:tr>
      <w:tr w:rsidR="009B4C43" w:rsidRPr="009B4C43" w14:paraId="4200D45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3F2E27" w14:textId="77777777" w:rsidR="00360FB5" w:rsidRPr="009B4C4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DA3EF2" w14:textId="77777777" w:rsidR="00360FB5" w:rsidRPr="009B4C43" w:rsidRDefault="00360FB5" w:rsidP="00553004">
            <w:pPr>
              <w:rPr>
                <w:rFonts w:eastAsia="Calibri"/>
                <w:szCs w:val="22"/>
              </w:rPr>
            </w:pPr>
            <w:r w:rsidRPr="009B4C43">
              <w:rPr>
                <w:rFonts w:eastAsia="Calibri"/>
                <w:szCs w:val="22"/>
              </w:rPr>
              <w:t>KUSV248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ADAD45" w14:textId="77777777" w:rsidR="00360FB5" w:rsidRPr="009B4C43" w:rsidRDefault="00360FB5" w:rsidP="00553004">
            <w:pPr>
              <w:rPr>
                <w:rFonts w:eastAsia="Calibri"/>
                <w:szCs w:val="22"/>
              </w:rPr>
            </w:pPr>
            <w:r w:rsidRPr="009B4C43">
              <w:rPr>
                <w:rFonts w:eastAsia="Calibri"/>
                <w:szCs w:val="22"/>
              </w:rPr>
              <w:t>Pravažiuojamasis kelias nuo Dvaro g., Kurklių II k. iki Obelynės vs.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DD045D" w14:textId="77777777" w:rsidR="00360FB5" w:rsidRPr="009B4C43" w:rsidRDefault="00360FB5" w:rsidP="00553004">
            <w:pPr>
              <w:jc w:val="right"/>
              <w:rPr>
                <w:rFonts w:eastAsia="Calibri"/>
                <w:szCs w:val="22"/>
              </w:rPr>
            </w:pPr>
            <w:r w:rsidRPr="009B4C43">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D2486"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6F0020"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47E20" w14:textId="77777777" w:rsidR="00360FB5" w:rsidRPr="009B4C43" w:rsidRDefault="00360FB5" w:rsidP="00553004">
            <w:pPr>
              <w:jc w:val="right"/>
              <w:rPr>
                <w:rFonts w:eastAsia="Calibri"/>
                <w:szCs w:val="22"/>
              </w:rPr>
            </w:pPr>
            <w:r w:rsidRPr="009B4C43">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77BCD" w14:textId="77777777" w:rsidR="00360FB5" w:rsidRPr="009B4C43" w:rsidRDefault="00360FB5" w:rsidP="00553004">
            <w:pPr>
              <w:jc w:val="center"/>
              <w:rPr>
                <w:rFonts w:eastAsia="Calibri"/>
                <w:szCs w:val="22"/>
              </w:rPr>
            </w:pPr>
            <w:r w:rsidRPr="009B4C4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6529C9" w14:textId="77777777" w:rsidR="00360FB5" w:rsidRPr="009B4C43" w:rsidRDefault="00360FB5" w:rsidP="00553004">
            <w:pPr>
              <w:jc w:val="center"/>
              <w:rPr>
                <w:rFonts w:eastAsia="Calibri"/>
                <w:szCs w:val="22"/>
              </w:rPr>
            </w:pPr>
            <w:r w:rsidRPr="009B4C43">
              <w:rPr>
                <w:rFonts w:eastAsia="Calibri"/>
                <w:szCs w:val="22"/>
              </w:rPr>
              <w:t>-</w:t>
            </w:r>
          </w:p>
        </w:tc>
      </w:tr>
      <w:tr w:rsidR="009B4C43" w:rsidRPr="009B4C43" w14:paraId="4DBCF64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DF0305" w14:textId="77777777" w:rsidR="00360FB5" w:rsidRPr="009B4C4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83A27E" w14:textId="77777777" w:rsidR="00360FB5" w:rsidRPr="009B4C43" w:rsidRDefault="00360FB5" w:rsidP="00553004">
            <w:pPr>
              <w:rPr>
                <w:rFonts w:eastAsia="Calibri"/>
                <w:szCs w:val="22"/>
              </w:rPr>
            </w:pPr>
            <w:r w:rsidRPr="009B4C43">
              <w:rPr>
                <w:rFonts w:eastAsia="Calibri"/>
                <w:szCs w:val="22"/>
              </w:rPr>
              <w:t>KUSV250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FDA725" w14:textId="77777777" w:rsidR="00360FB5" w:rsidRPr="009B4C43" w:rsidRDefault="00360FB5" w:rsidP="00553004">
            <w:pPr>
              <w:rPr>
                <w:rFonts w:eastAsia="Calibri"/>
                <w:szCs w:val="22"/>
              </w:rPr>
            </w:pPr>
            <w:r w:rsidRPr="009B4C43">
              <w:rPr>
                <w:rFonts w:eastAsia="Calibri"/>
                <w:szCs w:val="22"/>
              </w:rPr>
              <w:t>Pravažiuojamasis kelias nuo kelio Nr. 1201 iki kelio Nr. ku138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021B71" w14:textId="77777777" w:rsidR="00360FB5" w:rsidRPr="009B4C43" w:rsidRDefault="00360FB5" w:rsidP="00553004">
            <w:pPr>
              <w:jc w:val="right"/>
              <w:rPr>
                <w:rFonts w:eastAsia="Calibri"/>
                <w:szCs w:val="22"/>
              </w:rPr>
            </w:pPr>
            <w:r w:rsidRPr="009B4C43">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3B88F"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C1F1D"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27B37" w14:textId="77777777" w:rsidR="00360FB5" w:rsidRPr="009B4C43" w:rsidRDefault="00360FB5" w:rsidP="00553004">
            <w:pPr>
              <w:jc w:val="right"/>
              <w:rPr>
                <w:rFonts w:eastAsia="Calibri"/>
                <w:szCs w:val="22"/>
              </w:rPr>
            </w:pPr>
            <w:r w:rsidRPr="009B4C43">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DEB75" w14:textId="77777777" w:rsidR="00360FB5" w:rsidRPr="009B4C43" w:rsidRDefault="00360FB5" w:rsidP="00553004">
            <w:pPr>
              <w:jc w:val="center"/>
              <w:rPr>
                <w:rFonts w:eastAsia="Calibri"/>
                <w:szCs w:val="22"/>
              </w:rPr>
            </w:pPr>
            <w:r w:rsidRPr="009B4C4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AED8B9" w14:textId="77777777" w:rsidR="00360FB5" w:rsidRPr="009B4C43" w:rsidRDefault="00360FB5" w:rsidP="00553004">
            <w:pPr>
              <w:jc w:val="center"/>
              <w:rPr>
                <w:rFonts w:eastAsia="Calibri"/>
                <w:szCs w:val="22"/>
              </w:rPr>
            </w:pPr>
            <w:r w:rsidRPr="009B4C43">
              <w:rPr>
                <w:rFonts w:eastAsia="Calibri"/>
                <w:szCs w:val="22"/>
              </w:rPr>
              <w:t>-</w:t>
            </w:r>
          </w:p>
        </w:tc>
      </w:tr>
      <w:tr w:rsidR="009B4C43" w:rsidRPr="009B4C43" w14:paraId="3A4AEA1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54160DA" w14:textId="77777777" w:rsidR="00360FB5" w:rsidRPr="009B4C43"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2D8196" w14:textId="77777777" w:rsidR="00360FB5" w:rsidRPr="009B4C43" w:rsidRDefault="00360FB5" w:rsidP="00553004">
            <w:pPr>
              <w:rPr>
                <w:rFonts w:eastAsia="Calibri"/>
                <w:szCs w:val="22"/>
              </w:rPr>
            </w:pPr>
            <w:r w:rsidRPr="009B4C43">
              <w:rPr>
                <w:rFonts w:eastAsia="Calibri"/>
                <w:szCs w:val="22"/>
              </w:rPr>
              <w:t>KUSV251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D10AAC" w14:textId="77777777" w:rsidR="00360FB5" w:rsidRPr="009B4C43" w:rsidRDefault="00360FB5" w:rsidP="00553004">
            <w:pPr>
              <w:rPr>
                <w:rFonts w:eastAsia="Calibri"/>
                <w:szCs w:val="22"/>
              </w:rPr>
            </w:pPr>
            <w:r w:rsidRPr="009B4C43">
              <w:rPr>
                <w:rFonts w:eastAsia="Calibri"/>
                <w:szCs w:val="22"/>
              </w:rPr>
              <w:t>Pravažiuojamasis kelias nuo kelio Nr. ku81 iki kelio Nr. ku115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931E49" w14:textId="058638EA" w:rsidR="00360FB5" w:rsidRPr="009B4C43" w:rsidRDefault="00072D88" w:rsidP="00553004">
            <w:pPr>
              <w:jc w:val="right"/>
              <w:rPr>
                <w:rFonts w:eastAsia="Calibri"/>
                <w:szCs w:val="22"/>
              </w:rPr>
            </w:pPr>
            <w:r w:rsidRPr="009B4C43">
              <w:rPr>
                <w:rFonts w:eastAsia="Calibri"/>
                <w:szCs w:val="22"/>
              </w:rPr>
              <w:t>600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FD9A07"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AF1A2" w14:textId="77777777" w:rsidR="00360FB5" w:rsidRPr="009B4C43" w:rsidRDefault="00360FB5" w:rsidP="00553004">
            <w:pPr>
              <w:jc w:val="right"/>
              <w:rPr>
                <w:rFonts w:eastAsia="Calibri"/>
                <w:szCs w:val="22"/>
              </w:rPr>
            </w:pPr>
            <w:r w:rsidRPr="009B4C4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4C4B1" w14:textId="09421871" w:rsidR="00360FB5" w:rsidRPr="009B4C43" w:rsidRDefault="00072D88" w:rsidP="00553004">
            <w:pPr>
              <w:jc w:val="right"/>
              <w:rPr>
                <w:rFonts w:eastAsia="Calibri"/>
                <w:szCs w:val="22"/>
              </w:rPr>
            </w:pPr>
            <w:r w:rsidRPr="009B4C43">
              <w:rPr>
                <w:rFonts w:eastAsia="Calibri"/>
                <w:szCs w:val="22"/>
              </w:rPr>
              <w:t>600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AA96B" w14:textId="77777777" w:rsidR="00360FB5" w:rsidRPr="009B4C43" w:rsidRDefault="00360FB5" w:rsidP="00553004">
            <w:pPr>
              <w:jc w:val="center"/>
              <w:rPr>
                <w:rFonts w:eastAsia="Calibri"/>
                <w:szCs w:val="22"/>
              </w:rPr>
            </w:pPr>
            <w:r w:rsidRPr="009B4C4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225606" w14:textId="474FCBB4" w:rsidR="00360FB5" w:rsidRPr="009B4C43" w:rsidRDefault="00072D88" w:rsidP="00553004">
            <w:pPr>
              <w:jc w:val="center"/>
              <w:rPr>
                <w:rFonts w:eastAsia="Calibri"/>
                <w:szCs w:val="22"/>
              </w:rPr>
            </w:pPr>
            <w:r w:rsidRPr="009B4C43">
              <w:rPr>
                <w:rFonts w:eastAsia="Calibri"/>
                <w:szCs w:val="22"/>
              </w:rPr>
              <w:t>4400-6462-1196</w:t>
            </w:r>
          </w:p>
        </w:tc>
      </w:tr>
      <w:tr w:rsidR="00360FB5" w:rsidRPr="004B1509" w14:paraId="71C3FA9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0339E3"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D0A8E3" w14:textId="77777777" w:rsidR="00360FB5" w:rsidRPr="004B1509" w:rsidRDefault="00360FB5" w:rsidP="00553004">
            <w:pPr>
              <w:rPr>
                <w:rFonts w:eastAsia="Calibri"/>
                <w:szCs w:val="22"/>
              </w:rPr>
            </w:pPr>
            <w:r w:rsidRPr="004B1509">
              <w:rPr>
                <w:rFonts w:eastAsia="Calibri"/>
                <w:szCs w:val="22"/>
              </w:rPr>
              <w:t>KUSV263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EBC3C3" w14:textId="77777777" w:rsidR="00360FB5" w:rsidRPr="004B1509" w:rsidRDefault="00360FB5" w:rsidP="00553004">
            <w:pPr>
              <w:rPr>
                <w:rFonts w:eastAsia="Calibri"/>
                <w:szCs w:val="22"/>
              </w:rPr>
            </w:pPr>
            <w:r w:rsidRPr="004B1509">
              <w:rPr>
                <w:rFonts w:eastAsia="Calibri"/>
                <w:szCs w:val="22"/>
              </w:rPr>
              <w:t>Pravažiuojamasis kelias nuo Dvaro g., Kurklių II k. iki kelio Nr. ku11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C1EBA1" w14:textId="77777777" w:rsidR="00360FB5" w:rsidRPr="004B1509" w:rsidRDefault="00360FB5" w:rsidP="00553004">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95D8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5B5F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1DDB4" w14:textId="77777777" w:rsidR="00360FB5" w:rsidRPr="004B1509" w:rsidRDefault="00360FB5" w:rsidP="00553004">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32598"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0624F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3541D4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671E9F9"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29AB08" w14:textId="77777777" w:rsidR="00360FB5" w:rsidRPr="004B1509" w:rsidRDefault="00360FB5" w:rsidP="00553004">
            <w:pPr>
              <w:rPr>
                <w:rFonts w:eastAsia="Calibri"/>
                <w:szCs w:val="22"/>
              </w:rPr>
            </w:pPr>
            <w:r w:rsidRPr="004B1509">
              <w:rPr>
                <w:rFonts w:eastAsia="Calibri"/>
                <w:szCs w:val="22"/>
              </w:rPr>
              <w:t>KUSV267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9326DF" w14:textId="77777777" w:rsidR="00360FB5" w:rsidRPr="004B1509" w:rsidRDefault="00360FB5" w:rsidP="00553004">
            <w:pPr>
              <w:rPr>
                <w:rFonts w:eastAsia="Calibri"/>
                <w:szCs w:val="22"/>
              </w:rPr>
            </w:pPr>
            <w:r w:rsidRPr="004B1509">
              <w:rPr>
                <w:rFonts w:eastAsia="Calibri"/>
                <w:szCs w:val="22"/>
              </w:rPr>
              <w:t>Pravažiuojamasis kelias nuo Dejūnų k. iki kelio Nr. ku42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473876" w14:textId="77777777" w:rsidR="00360FB5" w:rsidRPr="004B1509" w:rsidRDefault="00360FB5" w:rsidP="00553004">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E05F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6F12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E2FB9" w14:textId="77777777" w:rsidR="00360FB5" w:rsidRPr="004B1509" w:rsidRDefault="00360FB5" w:rsidP="00553004">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999BC9"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FA1DC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6542FB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CF3EE0F"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0070F2" w14:textId="77777777" w:rsidR="00360FB5" w:rsidRPr="004B1509" w:rsidRDefault="00360FB5" w:rsidP="00553004">
            <w:pPr>
              <w:rPr>
                <w:rFonts w:eastAsia="Calibri"/>
                <w:szCs w:val="22"/>
              </w:rPr>
            </w:pPr>
            <w:r w:rsidRPr="004B1509">
              <w:rPr>
                <w:rFonts w:eastAsia="Calibri"/>
                <w:szCs w:val="22"/>
              </w:rPr>
              <w:t>KUSV270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F9AFEE" w14:textId="77777777" w:rsidR="00360FB5" w:rsidRPr="004B1509" w:rsidRDefault="00360FB5" w:rsidP="00553004">
            <w:pPr>
              <w:rPr>
                <w:rFonts w:eastAsia="Calibri"/>
                <w:szCs w:val="22"/>
              </w:rPr>
            </w:pPr>
            <w:r w:rsidRPr="004B1509">
              <w:rPr>
                <w:rFonts w:eastAsia="Calibri"/>
                <w:szCs w:val="22"/>
              </w:rPr>
              <w:t>Pravažiuojamasis kelias nuo kelio Nr. ku46 į iki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DF2A43" w14:textId="77777777" w:rsidR="00360FB5" w:rsidRPr="004B1509" w:rsidRDefault="00360FB5" w:rsidP="00553004">
            <w:pPr>
              <w:jc w:val="right"/>
              <w:rPr>
                <w:rFonts w:eastAsia="Calibri"/>
                <w:szCs w:val="22"/>
              </w:rPr>
            </w:pPr>
            <w:r w:rsidRPr="004B1509">
              <w:rPr>
                <w:rFonts w:eastAsia="Calibri"/>
                <w:szCs w:val="22"/>
              </w:rPr>
              <w:t>1061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64F5E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B57A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F1B68" w14:textId="77777777" w:rsidR="00360FB5" w:rsidRPr="004B1509" w:rsidRDefault="00360FB5" w:rsidP="00553004">
            <w:pPr>
              <w:jc w:val="right"/>
              <w:rPr>
                <w:rFonts w:eastAsia="Calibri"/>
                <w:szCs w:val="22"/>
              </w:rPr>
            </w:pPr>
            <w:r w:rsidRPr="004B1509">
              <w:rPr>
                <w:rFonts w:eastAsia="Calibri"/>
                <w:szCs w:val="22"/>
              </w:rPr>
              <w:t>1061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B27FE"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6A127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CEE596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6B80F78"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365611" w14:textId="77777777" w:rsidR="00360FB5" w:rsidRPr="004B1509" w:rsidRDefault="00360FB5" w:rsidP="00553004">
            <w:pPr>
              <w:rPr>
                <w:rFonts w:eastAsia="Calibri"/>
                <w:szCs w:val="22"/>
              </w:rPr>
            </w:pPr>
            <w:r w:rsidRPr="004B1509">
              <w:rPr>
                <w:rFonts w:eastAsia="Calibri"/>
                <w:szCs w:val="22"/>
              </w:rPr>
              <w:t>KUSV272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90C476" w14:textId="77777777" w:rsidR="00360FB5" w:rsidRPr="004B1509" w:rsidRDefault="00360FB5" w:rsidP="00553004">
            <w:pPr>
              <w:rPr>
                <w:rFonts w:eastAsia="Calibri"/>
                <w:szCs w:val="22"/>
              </w:rPr>
            </w:pPr>
            <w:r w:rsidRPr="004B1509">
              <w:rPr>
                <w:rFonts w:eastAsia="Calibri"/>
                <w:szCs w:val="22"/>
              </w:rPr>
              <w:t>Privažiuojamasis kelias prie dvarvietės Pavirinčių k.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CDA721" w14:textId="77777777" w:rsidR="00360FB5" w:rsidRPr="004B1509" w:rsidRDefault="00360FB5" w:rsidP="00553004">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9162A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3377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418BE" w14:textId="77777777" w:rsidR="00360FB5" w:rsidRPr="004B1509" w:rsidRDefault="00360FB5" w:rsidP="00553004">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5E733"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634F8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E84AAA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EE9F966"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11B2DE" w14:textId="77777777" w:rsidR="00360FB5" w:rsidRPr="004B1509" w:rsidRDefault="00360FB5" w:rsidP="00553004">
            <w:pPr>
              <w:rPr>
                <w:rFonts w:eastAsia="Calibri"/>
                <w:szCs w:val="22"/>
              </w:rPr>
            </w:pPr>
            <w:r w:rsidRPr="004B1509">
              <w:rPr>
                <w:rFonts w:eastAsia="Calibri"/>
                <w:szCs w:val="22"/>
              </w:rPr>
              <w:t>KUSV276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07CF4F" w14:textId="77777777" w:rsidR="00360FB5" w:rsidRPr="004B1509" w:rsidRDefault="00360FB5" w:rsidP="00553004">
            <w:pPr>
              <w:rPr>
                <w:rFonts w:eastAsia="Calibri"/>
                <w:szCs w:val="22"/>
              </w:rPr>
            </w:pPr>
            <w:r w:rsidRPr="004B1509">
              <w:rPr>
                <w:rFonts w:eastAsia="Calibri"/>
                <w:szCs w:val="22"/>
              </w:rPr>
              <w:t>Pravažiuojamasis kelias nuo Antakalnio g. iki Tujų g., Kurklių II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A8C950" w14:textId="77777777" w:rsidR="00360FB5" w:rsidRPr="004B1509" w:rsidRDefault="00360FB5" w:rsidP="00553004">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3FE41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1D507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5D655" w14:textId="77777777" w:rsidR="00360FB5" w:rsidRPr="004B1509" w:rsidRDefault="00360FB5" w:rsidP="00553004">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C2536"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CC7A83" w14:textId="77777777" w:rsidR="00360FB5" w:rsidRPr="004B1509" w:rsidRDefault="00360FB5" w:rsidP="00553004">
            <w:pPr>
              <w:jc w:val="center"/>
              <w:rPr>
                <w:rFonts w:eastAsia="Calibri"/>
                <w:szCs w:val="22"/>
              </w:rPr>
            </w:pPr>
            <w:r w:rsidRPr="004B1509">
              <w:rPr>
                <w:rFonts w:eastAsia="Calibri"/>
                <w:szCs w:val="22"/>
              </w:rPr>
              <w:t>-</w:t>
            </w:r>
          </w:p>
        </w:tc>
      </w:tr>
      <w:tr w:rsidR="0023035A" w:rsidRPr="0023035A" w14:paraId="6E59A41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29402A5" w14:textId="77777777" w:rsidR="00360FB5" w:rsidRPr="0023035A"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3620F9" w14:textId="77777777" w:rsidR="00360FB5" w:rsidRPr="0023035A" w:rsidRDefault="00360FB5" w:rsidP="00553004">
            <w:pPr>
              <w:rPr>
                <w:rFonts w:eastAsia="Calibri"/>
                <w:szCs w:val="22"/>
              </w:rPr>
            </w:pPr>
            <w:r w:rsidRPr="0023035A">
              <w:rPr>
                <w:rFonts w:eastAsia="Calibri"/>
                <w:szCs w:val="22"/>
              </w:rPr>
              <w:t>KUSV280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9BD0AA" w14:textId="77777777" w:rsidR="00360FB5" w:rsidRPr="0023035A" w:rsidRDefault="00360FB5" w:rsidP="00553004">
            <w:pPr>
              <w:rPr>
                <w:rFonts w:eastAsia="Calibri"/>
                <w:szCs w:val="22"/>
              </w:rPr>
            </w:pPr>
            <w:r w:rsidRPr="0023035A">
              <w:rPr>
                <w:rFonts w:eastAsia="Calibri"/>
                <w:szCs w:val="22"/>
              </w:rPr>
              <w:t>Pravažiuojamasis kelias nuo kelio Nr. ku115 iki kelio Nr. ku60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A0EC4B" w14:textId="50937BAF" w:rsidR="00360FB5" w:rsidRPr="0023035A" w:rsidRDefault="008A0128" w:rsidP="00553004">
            <w:pPr>
              <w:jc w:val="right"/>
              <w:rPr>
                <w:rFonts w:eastAsia="Calibri"/>
                <w:szCs w:val="22"/>
              </w:rPr>
            </w:pPr>
            <w:r w:rsidRPr="0023035A">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5A741" w14:textId="77777777" w:rsidR="00360FB5" w:rsidRPr="0023035A" w:rsidRDefault="00360FB5" w:rsidP="00553004">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E3052" w14:textId="5F5A8483" w:rsidR="00360FB5" w:rsidRPr="0023035A" w:rsidRDefault="008A0128" w:rsidP="00553004">
            <w:pPr>
              <w:jc w:val="right"/>
              <w:rPr>
                <w:rFonts w:eastAsia="Calibri"/>
                <w:szCs w:val="22"/>
              </w:rPr>
            </w:pPr>
            <w:r w:rsidRPr="0023035A">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08D1C" w14:textId="57355761" w:rsidR="00360FB5" w:rsidRPr="0023035A" w:rsidRDefault="0023035A" w:rsidP="00553004">
            <w:pPr>
              <w:jc w:val="right"/>
              <w:rPr>
                <w:rFonts w:eastAsia="Calibri"/>
                <w:strike/>
                <w:szCs w:val="22"/>
              </w:rPr>
            </w:pPr>
            <w:r w:rsidRPr="0023035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18859" w14:textId="77777777" w:rsidR="00360FB5" w:rsidRPr="0023035A" w:rsidRDefault="00360FB5" w:rsidP="00553004">
            <w:pPr>
              <w:jc w:val="center"/>
              <w:rPr>
                <w:rFonts w:eastAsia="Calibri"/>
                <w:szCs w:val="22"/>
              </w:rPr>
            </w:pPr>
            <w:r w:rsidRPr="0023035A">
              <w:rPr>
                <w:rFonts w:eastAsia="Calibri"/>
                <w:szCs w:val="22"/>
              </w:rPr>
              <w:t>IVv</w:t>
            </w:r>
          </w:p>
          <w:p w14:paraId="31C2446A" w14:textId="726891D1" w:rsidR="008A0128" w:rsidRPr="0023035A" w:rsidRDefault="008A0128" w:rsidP="00553004">
            <w:pPr>
              <w:jc w:val="center"/>
              <w:rPr>
                <w:rFonts w:eastAsia="Calibri"/>
                <w:szCs w:val="22"/>
              </w:rPr>
            </w:pPr>
            <w:r w:rsidRPr="0023035A">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EBA746" w14:textId="77777777" w:rsidR="008A0128" w:rsidRPr="0023035A" w:rsidRDefault="008A0128" w:rsidP="008A0128">
            <w:pPr>
              <w:jc w:val="center"/>
              <w:rPr>
                <w:rFonts w:eastAsia="Calibri"/>
                <w:szCs w:val="22"/>
              </w:rPr>
            </w:pPr>
            <w:r w:rsidRPr="0023035A">
              <w:rPr>
                <w:rFonts w:eastAsia="Calibri"/>
                <w:szCs w:val="22"/>
              </w:rPr>
              <w:t>4400-6462-1201</w:t>
            </w:r>
          </w:p>
          <w:p w14:paraId="04C756CD" w14:textId="657D0A49" w:rsidR="00360FB5" w:rsidRPr="0023035A" w:rsidRDefault="008A0128" w:rsidP="008A0128">
            <w:pPr>
              <w:jc w:val="center"/>
              <w:rPr>
                <w:rFonts w:eastAsia="Calibri"/>
                <w:szCs w:val="22"/>
              </w:rPr>
            </w:pPr>
            <w:r w:rsidRPr="0023035A">
              <w:rPr>
                <w:rFonts w:eastAsia="Calibri"/>
                <w:szCs w:val="22"/>
              </w:rPr>
              <w:t>4400-6462-1156</w:t>
            </w:r>
          </w:p>
        </w:tc>
      </w:tr>
      <w:tr w:rsidR="0023035A" w:rsidRPr="0023035A" w14:paraId="2BDB3E9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F96B08" w14:textId="77777777" w:rsidR="00360FB5" w:rsidRPr="0023035A"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8C2033" w14:textId="77777777" w:rsidR="00360FB5" w:rsidRPr="0023035A" w:rsidRDefault="00360FB5" w:rsidP="00553004">
            <w:pPr>
              <w:rPr>
                <w:rFonts w:eastAsia="Calibri"/>
                <w:szCs w:val="22"/>
              </w:rPr>
            </w:pPr>
            <w:r w:rsidRPr="0023035A">
              <w:rPr>
                <w:rFonts w:eastAsia="Calibri"/>
                <w:szCs w:val="22"/>
              </w:rPr>
              <w:t>KUSV282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BBF59C" w14:textId="77777777" w:rsidR="00360FB5" w:rsidRPr="0023035A" w:rsidRDefault="00360FB5" w:rsidP="00553004">
            <w:pPr>
              <w:rPr>
                <w:rFonts w:eastAsia="Calibri"/>
                <w:szCs w:val="22"/>
              </w:rPr>
            </w:pPr>
            <w:r w:rsidRPr="0023035A">
              <w:rPr>
                <w:rFonts w:eastAsia="Calibri"/>
                <w:szCs w:val="22"/>
              </w:rPr>
              <w:t>Pravažiuojamasis kelias nuo kelio Nr. 1201 iki kelio Nr. ku17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CA142C" w14:textId="77777777" w:rsidR="00360FB5" w:rsidRPr="0023035A" w:rsidRDefault="00360FB5" w:rsidP="00553004">
            <w:pPr>
              <w:jc w:val="right"/>
              <w:rPr>
                <w:rFonts w:eastAsia="Calibri"/>
                <w:szCs w:val="22"/>
              </w:rPr>
            </w:pPr>
            <w:r w:rsidRPr="0023035A">
              <w:rPr>
                <w:rFonts w:eastAsia="Calibri"/>
                <w:szCs w:val="22"/>
              </w:rPr>
              <w:t>763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4C628" w14:textId="77777777" w:rsidR="00360FB5" w:rsidRPr="0023035A" w:rsidRDefault="00360FB5" w:rsidP="00553004">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2E098" w14:textId="77777777" w:rsidR="00360FB5" w:rsidRPr="0023035A" w:rsidRDefault="00360FB5" w:rsidP="00553004">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CF0EFF" w14:textId="77777777" w:rsidR="00360FB5" w:rsidRPr="0023035A" w:rsidRDefault="00360FB5" w:rsidP="00553004">
            <w:pPr>
              <w:jc w:val="right"/>
              <w:rPr>
                <w:rFonts w:eastAsia="Calibri"/>
                <w:szCs w:val="22"/>
              </w:rPr>
            </w:pPr>
            <w:r w:rsidRPr="0023035A">
              <w:rPr>
                <w:rFonts w:eastAsia="Calibri"/>
                <w:szCs w:val="22"/>
              </w:rPr>
              <w:t>763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7F1611" w14:textId="77777777" w:rsidR="00360FB5" w:rsidRPr="0023035A" w:rsidRDefault="00360FB5" w:rsidP="00553004">
            <w:pPr>
              <w:jc w:val="center"/>
              <w:rPr>
                <w:rFonts w:eastAsia="Calibri"/>
                <w:szCs w:val="22"/>
              </w:rPr>
            </w:pPr>
            <w:r w:rsidRPr="0023035A">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7E6451" w14:textId="77777777" w:rsidR="00360FB5" w:rsidRPr="0023035A" w:rsidRDefault="00360FB5" w:rsidP="00553004">
            <w:pPr>
              <w:jc w:val="center"/>
              <w:rPr>
                <w:rFonts w:eastAsia="Calibri"/>
                <w:szCs w:val="22"/>
              </w:rPr>
            </w:pPr>
            <w:r w:rsidRPr="0023035A">
              <w:rPr>
                <w:rFonts w:eastAsia="Calibri"/>
                <w:szCs w:val="22"/>
              </w:rPr>
              <w:t>-</w:t>
            </w:r>
          </w:p>
        </w:tc>
      </w:tr>
      <w:tr w:rsidR="0023035A" w:rsidRPr="0023035A" w14:paraId="53F62A7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4FDAF94" w14:textId="77777777" w:rsidR="00360FB5" w:rsidRPr="0023035A"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45907D" w14:textId="77777777" w:rsidR="00360FB5" w:rsidRPr="0023035A" w:rsidRDefault="00360FB5" w:rsidP="00553004">
            <w:pPr>
              <w:rPr>
                <w:rFonts w:eastAsia="Calibri"/>
                <w:szCs w:val="22"/>
              </w:rPr>
            </w:pPr>
            <w:r w:rsidRPr="0023035A">
              <w:rPr>
                <w:rFonts w:eastAsia="Calibri"/>
                <w:szCs w:val="22"/>
              </w:rPr>
              <w:t>KUSV286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C4EF70" w14:textId="77777777" w:rsidR="00360FB5" w:rsidRPr="0023035A" w:rsidRDefault="00360FB5" w:rsidP="00553004">
            <w:pPr>
              <w:rPr>
                <w:rFonts w:eastAsia="Calibri"/>
                <w:szCs w:val="22"/>
              </w:rPr>
            </w:pPr>
            <w:r w:rsidRPr="0023035A">
              <w:rPr>
                <w:rFonts w:eastAsia="Calibri"/>
                <w:szCs w:val="22"/>
              </w:rPr>
              <w:t>Pravažiuojamasis kelias nuo Gegužės g. iki Šviesos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228855" w14:textId="77777777" w:rsidR="00360FB5" w:rsidRPr="0023035A" w:rsidRDefault="00360FB5" w:rsidP="00553004">
            <w:pPr>
              <w:jc w:val="right"/>
              <w:rPr>
                <w:rFonts w:eastAsia="Calibri"/>
                <w:szCs w:val="22"/>
              </w:rPr>
            </w:pPr>
            <w:r w:rsidRPr="0023035A">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D50D68" w14:textId="77777777" w:rsidR="00360FB5" w:rsidRPr="0023035A" w:rsidRDefault="00360FB5" w:rsidP="00553004">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0112B" w14:textId="77777777" w:rsidR="00360FB5" w:rsidRPr="0023035A" w:rsidRDefault="00360FB5" w:rsidP="00553004">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F75EB" w14:textId="77777777" w:rsidR="00360FB5" w:rsidRPr="0023035A" w:rsidRDefault="00360FB5" w:rsidP="00553004">
            <w:pPr>
              <w:jc w:val="right"/>
              <w:rPr>
                <w:rFonts w:eastAsia="Calibri"/>
                <w:szCs w:val="22"/>
              </w:rPr>
            </w:pPr>
            <w:r w:rsidRPr="0023035A">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B5CEF" w14:textId="77777777" w:rsidR="00360FB5" w:rsidRPr="0023035A" w:rsidRDefault="00360FB5" w:rsidP="00553004">
            <w:pPr>
              <w:jc w:val="center"/>
              <w:rPr>
                <w:rFonts w:eastAsia="Calibri"/>
                <w:szCs w:val="22"/>
              </w:rPr>
            </w:pPr>
            <w:r w:rsidRPr="0023035A">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D92F3E" w14:textId="77777777" w:rsidR="00360FB5" w:rsidRPr="0023035A" w:rsidRDefault="00360FB5" w:rsidP="00553004">
            <w:pPr>
              <w:jc w:val="center"/>
              <w:rPr>
                <w:rFonts w:eastAsia="Calibri"/>
                <w:szCs w:val="22"/>
              </w:rPr>
            </w:pPr>
            <w:r w:rsidRPr="0023035A">
              <w:rPr>
                <w:rFonts w:eastAsia="Calibri"/>
                <w:szCs w:val="22"/>
              </w:rPr>
              <w:t>-</w:t>
            </w:r>
          </w:p>
        </w:tc>
      </w:tr>
      <w:tr w:rsidR="0023035A" w:rsidRPr="0023035A" w14:paraId="4556765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C852B4" w14:textId="77777777" w:rsidR="00360FB5" w:rsidRPr="0023035A"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1988B4" w14:textId="77777777" w:rsidR="00360FB5" w:rsidRPr="0023035A" w:rsidRDefault="00360FB5" w:rsidP="00553004">
            <w:pPr>
              <w:rPr>
                <w:rFonts w:eastAsia="Calibri"/>
                <w:szCs w:val="22"/>
              </w:rPr>
            </w:pPr>
            <w:r w:rsidRPr="0023035A">
              <w:rPr>
                <w:rFonts w:eastAsia="Calibri"/>
                <w:szCs w:val="22"/>
              </w:rPr>
              <w:t>KUSV287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9E158B" w14:textId="77777777" w:rsidR="00360FB5" w:rsidRPr="0023035A" w:rsidRDefault="00360FB5" w:rsidP="00553004">
            <w:pPr>
              <w:rPr>
                <w:rFonts w:eastAsia="Calibri"/>
                <w:szCs w:val="22"/>
              </w:rPr>
            </w:pPr>
            <w:r w:rsidRPr="0023035A">
              <w:rPr>
                <w:rFonts w:eastAsia="Calibri"/>
                <w:szCs w:val="22"/>
              </w:rPr>
              <w:t>Pravažiuojamasis kelias nuo Kranto g. iki Kavarsko g., Kurklių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AD3929" w14:textId="77777777" w:rsidR="00360FB5" w:rsidRPr="0023035A" w:rsidRDefault="00360FB5" w:rsidP="00553004">
            <w:pPr>
              <w:jc w:val="right"/>
              <w:rPr>
                <w:rFonts w:eastAsia="Calibri"/>
                <w:szCs w:val="22"/>
              </w:rPr>
            </w:pPr>
            <w:r w:rsidRPr="0023035A">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68E33" w14:textId="77777777" w:rsidR="00360FB5" w:rsidRPr="0023035A" w:rsidRDefault="00360FB5" w:rsidP="00553004">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39E5C3" w14:textId="77777777" w:rsidR="00360FB5" w:rsidRPr="0023035A" w:rsidRDefault="00360FB5" w:rsidP="00553004">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03C43" w14:textId="77777777" w:rsidR="00360FB5" w:rsidRPr="0023035A" w:rsidRDefault="00360FB5" w:rsidP="00553004">
            <w:pPr>
              <w:jc w:val="right"/>
              <w:rPr>
                <w:rFonts w:eastAsia="Calibri"/>
                <w:szCs w:val="22"/>
              </w:rPr>
            </w:pPr>
            <w:r w:rsidRPr="0023035A">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4BFB1" w14:textId="77777777" w:rsidR="00360FB5" w:rsidRPr="0023035A" w:rsidRDefault="00360FB5" w:rsidP="00553004">
            <w:pPr>
              <w:jc w:val="center"/>
              <w:rPr>
                <w:rFonts w:eastAsia="Calibri"/>
                <w:szCs w:val="22"/>
              </w:rPr>
            </w:pPr>
            <w:r w:rsidRPr="0023035A">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BAAB9C" w14:textId="77777777" w:rsidR="00360FB5" w:rsidRPr="0023035A" w:rsidRDefault="00360FB5" w:rsidP="00553004">
            <w:pPr>
              <w:jc w:val="center"/>
              <w:rPr>
                <w:rFonts w:eastAsia="Calibri"/>
                <w:szCs w:val="22"/>
              </w:rPr>
            </w:pPr>
            <w:r w:rsidRPr="0023035A">
              <w:rPr>
                <w:rFonts w:eastAsia="Calibri"/>
                <w:szCs w:val="22"/>
              </w:rPr>
              <w:t>-</w:t>
            </w:r>
          </w:p>
        </w:tc>
      </w:tr>
      <w:tr w:rsidR="0023035A" w:rsidRPr="0023035A" w14:paraId="099ED65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077679" w14:textId="77777777" w:rsidR="00360FB5" w:rsidRPr="0023035A"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58CBA3" w14:textId="77777777" w:rsidR="00360FB5" w:rsidRPr="0023035A" w:rsidRDefault="00360FB5" w:rsidP="00553004">
            <w:pPr>
              <w:rPr>
                <w:rFonts w:eastAsia="Calibri"/>
                <w:szCs w:val="22"/>
              </w:rPr>
            </w:pPr>
            <w:r w:rsidRPr="0023035A">
              <w:rPr>
                <w:rFonts w:eastAsia="Calibri"/>
                <w:szCs w:val="22"/>
              </w:rPr>
              <w:t>KUSV291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88F13A" w14:textId="77777777" w:rsidR="00360FB5" w:rsidRPr="0023035A" w:rsidRDefault="00360FB5" w:rsidP="00553004">
            <w:pPr>
              <w:rPr>
                <w:rFonts w:eastAsia="Calibri"/>
                <w:szCs w:val="22"/>
              </w:rPr>
            </w:pPr>
            <w:r w:rsidRPr="0023035A">
              <w:rPr>
                <w:rFonts w:eastAsia="Calibri"/>
                <w:szCs w:val="22"/>
              </w:rPr>
              <w:t>Pravažiuojamasis kelias nuo kelio Nr. KUSV325 iki Dragaudžių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9AFCB6" w14:textId="77777777" w:rsidR="00360FB5" w:rsidRPr="0023035A" w:rsidRDefault="00360FB5" w:rsidP="00553004">
            <w:pPr>
              <w:jc w:val="right"/>
              <w:rPr>
                <w:rFonts w:eastAsia="Calibri"/>
                <w:szCs w:val="22"/>
              </w:rPr>
            </w:pPr>
            <w:r w:rsidRPr="0023035A">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DA642" w14:textId="77777777" w:rsidR="00360FB5" w:rsidRPr="0023035A" w:rsidRDefault="00360FB5" w:rsidP="00553004">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03182" w14:textId="77777777" w:rsidR="00360FB5" w:rsidRPr="0023035A" w:rsidRDefault="00360FB5" w:rsidP="00553004">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801B2" w14:textId="77777777" w:rsidR="00360FB5" w:rsidRPr="0023035A" w:rsidRDefault="00360FB5" w:rsidP="00553004">
            <w:pPr>
              <w:jc w:val="right"/>
              <w:rPr>
                <w:rFonts w:eastAsia="Calibri"/>
                <w:szCs w:val="22"/>
              </w:rPr>
            </w:pPr>
            <w:r w:rsidRPr="0023035A">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5EFB8" w14:textId="77777777" w:rsidR="00360FB5" w:rsidRPr="0023035A" w:rsidRDefault="00360FB5" w:rsidP="00553004">
            <w:pPr>
              <w:jc w:val="center"/>
              <w:rPr>
                <w:rFonts w:eastAsia="Calibri"/>
                <w:szCs w:val="22"/>
              </w:rPr>
            </w:pPr>
            <w:r w:rsidRPr="0023035A">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6A2875" w14:textId="77777777" w:rsidR="00360FB5" w:rsidRPr="0023035A" w:rsidRDefault="00360FB5" w:rsidP="00553004">
            <w:pPr>
              <w:jc w:val="center"/>
              <w:rPr>
                <w:rFonts w:eastAsia="Calibri"/>
                <w:szCs w:val="22"/>
              </w:rPr>
            </w:pPr>
            <w:r w:rsidRPr="0023035A">
              <w:rPr>
                <w:rFonts w:eastAsia="Calibri"/>
                <w:szCs w:val="22"/>
              </w:rPr>
              <w:t>-</w:t>
            </w:r>
          </w:p>
        </w:tc>
      </w:tr>
      <w:tr w:rsidR="0023035A" w:rsidRPr="0023035A" w14:paraId="43D7629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D91862C" w14:textId="77777777" w:rsidR="00360FB5" w:rsidRPr="0023035A"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D51329" w14:textId="77777777" w:rsidR="00360FB5" w:rsidRPr="0023035A" w:rsidRDefault="00360FB5" w:rsidP="00553004">
            <w:pPr>
              <w:rPr>
                <w:rFonts w:eastAsia="Calibri"/>
                <w:szCs w:val="22"/>
              </w:rPr>
            </w:pPr>
            <w:r w:rsidRPr="0023035A">
              <w:rPr>
                <w:rFonts w:eastAsia="Calibri"/>
                <w:szCs w:val="22"/>
              </w:rPr>
              <w:t>KUSV295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4CE92F" w14:textId="77777777" w:rsidR="00360FB5" w:rsidRPr="0023035A" w:rsidRDefault="00360FB5" w:rsidP="00553004">
            <w:pPr>
              <w:rPr>
                <w:rFonts w:eastAsia="Calibri"/>
                <w:szCs w:val="22"/>
              </w:rPr>
            </w:pPr>
            <w:r w:rsidRPr="0023035A">
              <w:rPr>
                <w:rFonts w:eastAsia="Calibri"/>
                <w:szCs w:val="22"/>
              </w:rPr>
              <w:t>Privažiuojamasis kelias prie hidrografinio draustinio Plaštakos k. nuo kelio Nr. 4805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9A6905" w14:textId="30B2630F" w:rsidR="00360FB5" w:rsidRPr="0023035A" w:rsidRDefault="009F68C1" w:rsidP="00553004">
            <w:pPr>
              <w:jc w:val="right"/>
              <w:rPr>
                <w:rFonts w:eastAsia="Calibri"/>
                <w:szCs w:val="22"/>
              </w:rPr>
            </w:pPr>
            <w:r w:rsidRPr="0023035A">
              <w:rPr>
                <w:rFonts w:eastAsia="Calibri"/>
                <w:szCs w:val="22"/>
              </w:rPr>
              <w:t>353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BC075" w14:textId="77777777" w:rsidR="00360FB5" w:rsidRPr="0023035A" w:rsidRDefault="00360FB5" w:rsidP="00553004">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3189A" w14:textId="13B7A8B4" w:rsidR="00360FB5" w:rsidRPr="0023035A" w:rsidRDefault="009F68C1" w:rsidP="00553004">
            <w:pPr>
              <w:jc w:val="right"/>
              <w:rPr>
                <w:rFonts w:eastAsia="Calibri"/>
                <w:szCs w:val="22"/>
              </w:rPr>
            </w:pPr>
            <w:r w:rsidRPr="0023035A">
              <w:rPr>
                <w:rFonts w:eastAsia="Calibri"/>
                <w:szCs w:val="22"/>
              </w:rPr>
              <w:t>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63AC74" w14:textId="468F06B3" w:rsidR="00360FB5" w:rsidRPr="0023035A" w:rsidRDefault="009F68C1" w:rsidP="00553004">
            <w:pPr>
              <w:jc w:val="right"/>
              <w:rPr>
                <w:rFonts w:eastAsia="Calibri"/>
                <w:szCs w:val="22"/>
              </w:rPr>
            </w:pPr>
            <w:r w:rsidRPr="0023035A">
              <w:rPr>
                <w:rFonts w:eastAsia="Calibri"/>
                <w:szCs w:val="22"/>
              </w:rPr>
              <w:t> 328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BB62F" w14:textId="77777777" w:rsidR="00360FB5" w:rsidRPr="0023035A" w:rsidRDefault="00360FB5" w:rsidP="00553004">
            <w:pPr>
              <w:jc w:val="center"/>
              <w:rPr>
                <w:rFonts w:eastAsia="Calibri"/>
                <w:szCs w:val="22"/>
              </w:rPr>
            </w:pPr>
            <w:r w:rsidRPr="0023035A">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E8ECF6" w14:textId="470F9BCF" w:rsidR="00360FB5" w:rsidRPr="0023035A" w:rsidRDefault="009F68C1" w:rsidP="00553004">
            <w:pPr>
              <w:jc w:val="center"/>
              <w:rPr>
                <w:rFonts w:eastAsia="Calibri"/>
                <w:szCs w:val="22"/>
              </w:rPr>
            </w:pPr>
            <w:r w:rsidRPr="0023035A">
              <w:rPr>
                <w:rFonts w:eastAsia="Calibri"/>
                <w:szCs w:val="22"/>
              </w:rPr>
              <w:t>4400-6450-6854</w:t>
            </w:r>
          </w:p>
        </w:tc>
      </w:tr>
      <w:tr w:rsidR="0023035A" w:rsidRPr="0023035A" w14:paraId="7E4DAB3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ED66A3" w14:textId="77777777" w:rsidR="00360FB5" w:rsidRPr="0023035A"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874EC4" w14:textId="77777777" w:rsidR="00360FB5" w:rsidRPr="0023035A" w:rsidRDefault="00360FB5" w:rsidP="00553004">
            <w:pPr>
              <w:rPr>
                <w:rFonts w:eastAsia="Calibri"/>
                <w:szCs w:val="22"/>
              </w:rPr>
            </w:pPr>
            <w:r w:rsidRPr="0023035A">
              <w:rPr>
                <w:rFonts w:eastAsia="Calibri"/>
                <w:szCs w:val="22"/>
              </w:rPr>
              <w:t>KUSV297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E556A0" w14:textId="77777777" w:rsidR="00360FB5" w:rsidRPr="0023035A" w:rsidRDefault="00360FB5" w:rsidP="00553004">
            <w:pPr>
              <w:rPr>
                <w:rFonts w:eastAsia="Calibri"/>
                <w:szCs w:val="22"/>
              </w:rPr>
            </w:pPr>
            <w:r w:rsidRPr="0023035A">
              <w:rPr>
                <w:rFonts w:eastAsia="Calibri"/>
                <w:szCs w:val="22"/>
              </w:rPr>
              <w:t>Pravažiuojamasis kelias nuo Gaidelių k. iki kelio Nr. ku44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C38EC0C" w14:textId="7800C91B" w:rsidR="00360FB5" w:rsidRPr="0023035A" w:rsidRDefault="000458AE" w:rsidP="00553004">
            <w:pPr>
              <w:jc w:val="right"/>
              <w:rPr>
                <w:rFonts w:eastAsia="Calibri"/>
                <w:szCs w:val="22"/>
              </w:rPr>
            </w:pPr>
            <w:r w:rsidRPr="0023035A">
              <w:rPr>
                <w:rFonts w:eastAsia="Calibri"/>
                <w:szCs w:val="22"/>
              </w:rPr>
              <w:t>376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483D7" w14:textId="77777777" w:rsidR="00360FB5" w:rsidRPr="0023035A" w:rsidRDefault="00360FB5" w:rsidP="00553004">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02B622" w14:textId="1496C78E" w:rsidR="00360FB5" w:rsidRPr="0023035A" w:rsidRDefault="000458AE" w:rsidP="00553004">
            <w:pPr>
              <w:jc w:val="right"/>
              <w:rPr>
                <w:rFonts w:eastAsia="Calibri"/>
                <w:szCs w:val="22"/>
              </w:rPr>
            </w:pPr>
            <w:r w:rsidRPr="0023035A">
              <w:rPr>
                <w:rFonts w:eastAsia="Calibri"/>
                <w:szCs w:val="22"/>
              </w:rPr>
              <w:t>376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1206D3" w14:textId="3465FBE8" w:rsidR="00360FB5" w:rsidRPr="0023035A" w:rsidRDefault="0023035A" w:rsidP="00553004">
            <w:pPr>
              <w:jc w:val="right"/>
              <w:rPr>
                <w:rFonts w:eastAsia="Calibri"/>
                <w:strike/>
                <w:szCs w:val="22"/>
              </w:rPr>
            </w:pPr>
            <w:r w:rsidRPr="0023035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4404E" w14:textId="77777777" w:rsidR="00360FB5" w:rsidRPr="0023035A" w:rsidRDefault="00360FB5" w:rsidP="00553004">
            <w:pPr>
              <w:jc w:val="center"/>
              <w:rPr>
                <w:rFonts w:eastAsia="Calibri"/>
                <w:szCs w:val="22"/>
              </w:rPr>
            </w:pPr>
            <w:r w:rsidRPr="0023035A">
              <w:rPr>
                <w:rFonts w:eastAsia="Calibri"/>
                <w:szCs w:val="22"/>
              </w:rPr>
              <w:t>IVv</w:t>
            </w:r>
          </w:p>
          <w:p w14:paraId="399CA9A4" w14:textId="25DC9958" w:rsidR="000458AE" w:rsidRPr="0023035A" w:rsidRDefault="000458AE" w:rsidP="00553004">
            <w:pPr>
              <w:jc w:val="center"/>
              <w:rPr>
                <w:rFonts w:eastAsia="Calibri"/>
                <w:szCs w:val="22"/>
              </w:rPr>
            </w:pPr>
            <w:r w:rsidRPr="0023035A">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24BC03" w14:textId="3A5D8750" w:rsidR="00360FB5" w:rsidRPr="0023035A" w:rsidRDefault="000458AE" w:rsidP="00553004">
            <w:pPr>
              <w:jc w:val="center"/>
              <w:rPr>
                <w:rFonts w:eastAsia="Calibri"/>
                <w:szCs w:val="22"/>
              </w:rPr>
            </w:pPr>
            <w:r w:rsidRPr="0023035A">
              <w:rPr>
                <w:rFonts w:eastAsia="Calibri"/>
                <w:szCs w:val="22"/>
              </w:rPr>
              <w:t>4400-6458-4441 4400-6458-4463</w:t>
            </w:r>
          </w:p>
        </w:tc>
      </w:tr>
      <w:tr w:rsidR="0023035A" w:rsidRPr="0023035A" w14:paraId="4F9B8F8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AE1495" w14:textId="77777777" w:rsidR="00360FB5" w:rsidRPr="0023035A"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584337" w14:textId="77777777" w:rsidR="00360FB5" w:rsidRPr="0023035A" w:rsidRDefault="00360FB5" w:rsidP="00553004">
            <w:pPr>
              <w:rPr>
                <w:rFonts w:eastAsia="Calibri"/>
                <w:szCs w:val="22"/>
              </w:rPr>
            </w:pPr>
            <w:r w:rsidRPr="0023035A">
              <w:rPr>
                <w:rFonts w:eastAsia="Calibri"/>
                <w:szCs w:val="22"/>
              </w:rPr>
              <w:t>KUSV298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175977" w14:textId="77777777" w:rsidR="00360FB5" w:rsidRPr="0023035A" w:rsidRDefault="00360FB5" w:rsidP="00553004">
            <w:pPr>
              <w:rPr>
                <w:rFonts w:eastAsia="Calibri"/>
                <w:szCs w:val="22"/>
              </w:rPr>
            </w:pPr>
            <w:r w:rsidRPr="0023035A">
              <w:rPr>
                <w:rFonts w:eastAsia="Calibri"/>
                <w:szCs w:val="22"/>
              </w:rPr>
              <w:t>Privažiuojamasis kelias prie Dejūnų vs. nuo kelio Nr. ku42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D004D3" w14:textId="3A88432B" w:rsidR="00360FB5" w:rsidRPr="0023035A" w:rsidRDefault="009F68C1" w:rsidP="00553004">
            <w:pPr>
              <w:jc w:val="right"/>
              <w:rPr>
                <w:rFonts w:eastAsia="Calibri"/>
                <w:szCs w:val="22"/>
              </w:rPr>
            </w:pPr>
            <w:r w:rsidRPr="0023035A">
              <w:rPr>
                <w:rFonts w:eastAsia="Calibri"/>
                <w:szCs w:val="22"/>
              </w:rPr>
              <w:t>459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55B6EB" w14:textId="77777777" w:rsidR="00360FB5" w:rsidRPr="0023035A" w:rsidRDefault="00360FB5" w:rsidP="00553004">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72BEB" w14:textId="77777777" w:rsidR="00360FB5" w:rsidRPr="0023035A" w:rsidRDefault="00360FB5" w:rsidP="00553004">
            <w:pPr>
              <w:jc w:val="right"/>
              <w:rPr>
                <w:rFonts w:eastAsia="Calibri"/>
                <w:szCs w:val="22"/>
              </w:rPr>
            </w:pPr>
            <w:r w:rsidRPr="0023035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C81FA" w14:textId="188591C1" w:rsidR="00360FB5" w:rsidRPr="0023035A" w:rsidRDefault="009F68C1" w:rsidP="00553004">
            <w:pPr>
              <w:jc w:val="right"/>
              <w:rPr>
                <w:rFonts w:eastAsia="Calibri"/>
                <w:szCs w:val="22"/>
              </w:rPr>
            </w:pPr>
            <w:r w:rsidRPr="0023035A">
              <w:rPr>
                <w:rFonts w:eastAsia="Calibri"/>
                <w:szCs w:val="22"/>
              </w:rPr>
              <w:t> 459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534916" w14:textId="77777777" w:rsidR="00360FB5" w:rsidRPr="0023035A" w:rsidRDefault="00360FB5" w:rsidP="00553004">
            <w:pPr>
              <w:jc w:val="center"/>
              <w:rPr>
                <w:rFonts w:eastAsia="Calibri"/>
                <w:szCs w:val="22"/>
              </w:rPr>
            </w:pPr>
            <w:r w:rsidRPr="0023035A">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278EBB" w14:textId="11C383E6" w:rsidR="00360FB5" w:rsidRPr="0023035A" w:rsidRDefault="009F68C1" w:rsidP="00553004">
            <w:pPr>
              <w:jc w:val="center"/>
              <w:rPr>
                <w:rFonts w:eastAsia="Calibri"/>
                <w:szCs w:val="22"/>
              </w:rPr>
            </w:pPr>
            <w:r w:rsidRPr="0023035A">
              <w:rPr>
                <w:rFonts w:eastAsia="Calibri"/>
                <w:szCs w:val="22"/>
              </w:rPr>
              <w:t>4400-6450-6910</w:t>
            </w:r>
          </w:p>
        </w:tc>
      </w:tr>
      <w:tr w:rsidR="00360FB5" w:rsidRPr="004B1509" w14:paraId="5D1C5CB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DEDDBB"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ED09AE" w14:textId="77777777" w:rsidR="00360FB5" w:rsidRPr="004B1509" w:rsidRDefault="00360FB5" w:rsidP="00553004">
            <w:pPr>
              <w:rPr>
                <w:rFonts w:eastAsia="Calibri"/>
                <w:szCs w:val="22"/>
              </w:rPr>
            </w:pPr>
            <w:r w:rsidRPr="004B1509">
              <w:rPr>
                <w:rFonts w:eastAsia="Calibri"/>
                <w:szCs w:val="22"/>
              </w:rPr>
              <w:t>KUSV303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991B45" w14:textId="77777777" w:rsidR="00360FB5" w:rsidRPr="004B1509" w:rsidRDefault="00360FB5" w:rsidP="00553004">
            <w:pPr>
              <w:rPr>
                <w:rFonts w:eastAsia="Calibri"/>
                <w:szCs w:val="22"/>
              </w:rPr>
            </w:pPr>
            <w:r w:rsidRPr="004B1509">
              <w:rPr>
                <w:rFonts w:eastAsia="Calibri"/>
                <w:szCs w:val="22"/>
              </w:rPr>
              <w:t>Pravažiuojamasis kelias nuo Kukiškio k. iki Antanavos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B815B6" w14:textId="77777777" w:rsidR="00360FB5" w:rsidRPr="004B1509" w:rsidRDefault="00360FB5" w:rsidP="00553004">
            <w:pPr>
              <w:jc w:val="right"/>
              <w:rPr>
                <w:rFonts w:eastAsia="Calibri"/>
                <w:szCs w:val="22"/>
              </w:rPr>
            </w:pPr>
            <w:r w:rsidRPr="004B1509">
              <w:rPr>
                <w:rFonts w:eastAsia="Calibri"/>
                <w:szCs w:val="22"/>
              </w:rPr>
              <w:t>785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25B35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D203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9A623" w14:textId="77777777" w:rsidR="00360FB5" w:rsidRPr="004B1509" w:rsidRDefault="00360FB5" w:rsidP="00553004">
            <w:pPr>
              <w:jc w:val="right"/>
              <w:rPr>
                <w:rFonts w:eastAsia="Calibri"/>
                <w:szCs w:val="22"/>
              </w:rPr>
            </w:pPr>
            <w:r w:rsidRPr="004B1509">
              <w:rPr>
                <w:rFonts w:eastAsia="Calibri"/>
                <w:szCs w:val="22"/>
              </w:rPr>
              <w:t>785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7638F"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932C6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6E731D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1EA444"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9083DE" w14:textId="77777777" w:rsidR="00360FB5" w:rsidRPr="004B1509" w:rsidRDefault="00360FB5" w:rsidP="00553004">
            <w:pPr>
              <w:rPr>
                <w:rFonts w:eastAsia="Calibri"/>
                <w:szCs w:val="22"/>
              </w:rPr>
            </w:pPr>
            <w:r w:rsidRPr="004B1509">
              <w:rPr>
                <w:rFonts w:eastAsia="Calibri"/>
                <w:szCs w:val="22"/>
              </w:rPr>
              <w:t>KUSV305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1FBA36" w14:textId="77777777" w:rsidR="00360FB5" w:rsidRPr="004B1509" w:rsidRDefault="00360FB5" w:rsidP="00553004">
            <w:pPr>
              <w:rPr>
                <w:rFonts w:eastAsia="Calibri"/>
                <w:szCs w:val="22"/>
              </w:rPr>
            </w:pPr>
            <w:r w:rsidRPr="004B1509">
              <w:rPr>
                <w:rFonts w:eastAsia="Calibri"/>
                <w:szCs w:val="22"/>
              </w:rPr>
              <w:t>Pravažiuojamasis kelias prie gyvenamųjų namų Kunigiškių k. nuo kelio Nr. ku42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3765F0" w14:textId="77777777" w:rsidR="00360FB5" w:rsidRPr="004B1509" w:rsidRDefault="00360FB5" w:rsidP="00553004">
            <w:pPr>
              <w:jc w:val="right"/>
              <w:rPr>
                <w:rFonts w:eastAsia="Calibri"/>
                <w:szCs w:val="22"/>
              </w:rPr>
            </w:pPr>
            <w:r w:rsidRPr="004B1509">
              <w:rPr>
                <w:rFonts w:eastAsia="Calibri"/>
                <w:szCs w:val="22"/>
              </w:rPr>
              <w:t>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E642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642BD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1C4FF" w14:textId="77777777" w:rsidR="00360FB5" w:rsidRPr="004B1509" w:rsidRDefault="00360FB5" w:rsidP="00553004">
            <w:pPr>
              <w:jc w:val="right"/>
              <w:rPr>
                <w:rFonts w:eastAsia="Calibri"/>
                <w:szCs w:val="22"/>
              </w:rPr>
            </w:pPr>
            <w:r w:rsidRPr="004B1509">
              <w:rPr>
                <w:rFonts w:eastAsia="Calibri"/>
                <w:szCs w:val="22"/>
              </w:rPr>
              <w:t>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F3CD6"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6D9B2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AECC41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E6EED60"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955C89" w14:textId="77777777" w:rsidR="00360FB5" w:rsidRPr="004B1509" w:rsidRDefault="00360FB5" w:rsidP="00553004">
            <w:pPr>
              <w:rPr>
                <w:rFonts w:eastAsia="Calibri"/>
                <w:szCs w:val="22"/>
              </w:rPr>
            </w:pPr>
            <w:r w:rsidRPr="004B1509">
              <w:rPr>
                <w:rFonts w:eastAsia="Calibri"/>
                <w:szCs w:val="22"/>
              </w:rPr>
              <w:t>KUSV312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0BB362" w14:textId="77777777" w:rsidR="00360FB5" w:rsidRPr="004B1509" w:rsidRDefault="00360FB5" w:rsidP="00553004">
            <w:pPr>
              <w:rPr>
                <w:rFonts w:eastAsia="Calibri"/>
                <w:szCs w:val="22"/>
              </w:rPr>
            </w:pPr>
            <w:r w:rsidRPr="004B1509">
              <w:rPr>
                <w:rFonts w:eastAsia="Calibri"/>
                <w:szCs w:val="22"/>
              </w:rPr>
              <w:t>Privažiuojamasis kelias prie gyvenamųjų namų Taikos g., Kurklių mstl. nuo kelio Nr. 1218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ED989B" w14:textId="77777777" w:rsidR="00360FB5" w:rsidRPr="004B1509" w:rsidRDefault="00360FB5" w:rsidP="00553004">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462A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878A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A7BE8" w14:textId="77777777" w:rsidR="00360FB5" w:rsidRPr="004B1509" w:rsidRDefault="00360FB5" w:rsidP="00553004">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0652C"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B6266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AD479E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82C864B"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28CB88" w14:textId="77777777" w:rsidR="00360FB5" w:rsidRPr="004B1509" w:rsidRDefault="00360FB5" w:rsidP="00553004">
            <w:pPr>
              <w:rPr>
                <w:rFonts w:eastAsia="Calibri"/>
                <w:szCs w:val="22"/>
              </w:rPr>
            </w:pPr>
            <w:r w:rsidRPr="004B1509">
              <w:rPr>
                <w:rFonts w:eastAsia="Calibri"/>
                <w:szCs w:val="22"/>
              </w:rPr>
              <w:t>KUSV316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14E38B" w14:textId="77777777" w:rsidR="00360FB5" w:rsidRPr="004B1509" w:rsidRDefault="00360FB5" w:rsidP="00553004">
            <w:pPr>
              <w:rPr>
                <w:rFonts w:eastAsia="Calibri"/>
                <w:szCs w:val="22"/>
              </w:rPr>
            </w:pPr>
            <w:r w:rsidRPr="004B1509">
              <w:rPr>
                <w:rFonts w:eastAsia="Calibri"/>
                <w:szCs w:val="22"/>
              </w:rPr>
              <w:t>Privažiuojamasis kelias Šviesos g., Kurklių mstl. nuo kelio Nr. 1201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6A1BBE" w14:textId="77777777" w:rsidR="00360FB5" w:rsidRPr="004B1509" w:rsidRDefault="00360FB5" w:rsidP="00553004">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7367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1696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250C54" w14:textId="77777777" w:rsidR="00360FB5" w:rsidRPr="004B1509" w:rsidRDefault="00360FB5" w:rsidP="00553004">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6B4AE"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5E399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30ED16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545162"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C2C943" w14:textId="77777777" w:rsidR="00360FB5" w:rsidRPr="004B1509" w:rsidRDefault="00360FB5" w:rsidP="00553004">
            <w:pPr>
              <w:rPr>
                <w:rFonts w:eastAsia="Calibri"/>
                <w:szCs w:val="22"/>
              </w:rPr>
            </w:pPr>
            <w:r w:rsidRPr="004B1509">
              <w:rPr>
                <w:rFonts w:eastAsia="Calibri"/>
                <w:szCs w:val="22"/>
              </w:rPr>
              <w:t>KUSV319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AFCCB5" w14:textId="77777777" w:rsidR="00360FB5" w:rsidRPr="004B1509" w:rsidRDefault="00360FB5" w:rsidP="00553004">
            <w:pPr>
              <w:rPr>
                <w:rFonts w:eastAsia="Calibri"/>
                <w:szCs w:val="22"/>
              </w:rPr>
            </w:pPr>
            <w:r w:rsidRPr="004B1509">
              <w:rPr>
                <w:rFonts w:eastAsia="Calibri"/>
                <w:szCs w:val="22"/>
              </w:rPr>
              <w:t>Pravažiuojamasis kelias nuo kelio Nr. ku139 iki kelio Nr. ku113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4D0C87" w14:textId="77777777" w:rsidR="00360FB5" w:rsidRPr="004B1509" w:rsidRDefault="00360FB5" w:rsidP="00553004">
            <w:pPr>
              <w:jc w:val="right"/>
              <w:rPr>
                <w:rFonts w:eastAsia="Calibri"/>
                <w:szCs w:val="22"/>
              </w:rPr>
            </w:pPr>
            <w:r w:rsidRPr="004B1509">
              <w:rPr>
                <w:rFonts w:eastAsia="Calibri"/>
                <w:szCs w:val="22"/>
              </w:rPr>
              <w:t>754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6698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BAC7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37F09" w14:textId="77777777" w:rsidR="00360FB5" w:rsidRPr="004B1509" w:rsidRDefault="00360FB5" w:rsidP="00553004">
            <w:pPr>
              <w:jc w:val="right"/>
              <w:rPr>
                <w:rFonts w:eastAsia="Calibri"/>
                <w:szCs w:val="22"/>
              </w:rPr>
            </w:pPr>
            <w:r w:rsidRPr="004B1509">
              <w:rPr>
                <w:rFonts w:eastAsia="Calibri"/>
                <w:szCs w:val="22"/>
              </w:rPr>
              <w:t>754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ED4C25"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8EF30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4C8008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A841F2E"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ACFB7C" w14:textId="77777777" w:rsidR="00360FB5" w:rsidRPr="004B1509" w:rsidRDefault="00360FB5" w:rsidP="00553004">
            <w:pPr>
              <w:rPr>
                <w:rFonts w:eastAsia="Calibri"/>
                <w:szCs w:val="22"/>
              </w:rPr>
            </w:pPr>
            <w:r w:rsidRPr="004B1509">
              <w:rPr>
                <w:rFonts w:eastAsia="Calibri"/>
                <w:szCs w:val="22"/>
              </w:rPr>
              <w:t>KUSV324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387A5F" w14:textId="77777777" w:rsidR="00360FB5" w:rsidRPr="004B1509" w:rsidRDefault="00360FB5" w:rsidP="00553004">
            <w:pPr>
              <w:rPr>
                <w:rFonts w:eastAsia="Calibri"/>
                <w:szCs w:val="22"/>
              </w:rPr>
            </w:pPr>
            <w:r w:rsidRPr="004B1509">
              <w:rPr>
                <w:rFonts w:eastAsia="Calibri"/>
                <w:szCs w:val="22"/>
              </w:rPr>
              <w:t>Privažiuojamasis kelias prie Vargulių k. kapinių nuo kelio Nr. ku50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BB5C70" w14:textId="77777777" w:rsidR="00360FB5" w:rsidRPr="004B1509" w:rsidRDefault="00360FB5" w:rsidP="00553004">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60AE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E28E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4C51F" w14:textId="77777777" w:rsidR="00360FB5" w:rsidRPr="004B1509" w:rsidRDefault="00360FB5" w:rsidP="00553004">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AF280"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261A3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1B99AA5" w14:textId="77777777" w:rsidTr="009765B0">
        <w:tc>
          <w:tcPr>
            <w:tcW w:w="960" w:type="dxa"/>
            <w:tcBorders>
              <w:top w:val="single" w:sz="4" w:space="0" w:color="auto"/>
              <w:left w:val="single" w:sz="12" w:space="0" w:color="auto"/>
              <w:bottom w:val="single" w:sz="12" w:space="0" w:color="auto"/>
              <w:right w:val="single" w:sz="4" w:space="0" w:color="auto"/>
            </w:tcBorders>
            <w:vAlign w:val="center"/>
          </w:tcPr>
          <w:p w14:paraId="37C9FBF6"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12" w:space="0" w:color="auto"/>
              <w:right w:val="single" w:sz="4" w:space="0" w:color="auto"/>
            </w:tcBorders>
            <w:vAlign w:val="center"/>
            <w:hideMark/>
          </w:tcPr>
          <w:p w14:paraId="5AD3E502" w14:textId="77777777" w:rsidR="00360FB5" w:rsidRPr="004B1509" w:rsidRDefault="00360FB5" w:rsidP="00553004">
            <w:pPr>
              <w:rPr>
                <w:rFonts w:eastAsia="Calibri"/>
                <w:szCs w:val="22"/>
              </w:rPr>
            </w:pPr>
            <w:r w:rsidRPr="004B1509">
              <w:rPr>
                <w:rFonts w:eastAsia="Calibri"/>
                <w:szCs w:val="22"/>
              </w:rPr>
              <w:t>KUSV325</w:t>
            </w:r>
          </w:p>
        </w:tc>
        <w:tc>
          <w:tcPr>
            <w:tcW w:w="4412" w:type="dxa"/>
            <w:tcBorders>
              <w:top w:val="single" w:sz="4" w:space="0" w:color="auto"/>
              <w:left w:val="single" w:sz="4" w:space="0" w:color="auto"/>
              <w:bottom w:val="single" w:sz="12" w:space="0" w:color="auto"/>
              <w:right w:val="single" w:sz="4" w:space="0" w:color="auto"/>
            </w:tcBorders>
            <w:vAlign w:val="center"/>
            <w:hideMark/>
          </w:tcPr>
          <w:p w14:paraId="0E055300" w14:textId="77777777" w:rsidR="00360FB5" w:rsidRPr="004B1509" w:rsidRDefault="00360FB5" w:rsidP="00553004">
            <w:pPr>
              <w:rPr>
                <w:rFonts w:eastAsia="Calibri"/>
                <w:szCs w:val="22"/>
              </w:rPr>
            </w:pPr>
            <w:r w:rsidRPr="004B1509">
              <w:rPr>
                <w:rFonts w:eastAsia="Calibri"/>
                <w:szCs w:val="22"/>
              </w:rPr>
              <w:t>Pravažiuojamasis kelias nuo Armoniškių k. iki kelio Nr. ku49</w:t>
            </w:r>
          </w:p>
        </w:tc>
        <w:tc>
          <w:tcPr>
            <w:tcW w:w="1147" w:type="dxa"/>
            <w:tcBorders>
              <w:top w:val="single" w:sz="4" w:space="0" w:color="auto"/>
              <w:left w:val="single" w:sz="4" w:space="0" w:color="auto"/>
              <w:bottom w:val="single" w:sz="12" w:space="0" w:color="auto"/>
              <w:right w:val="single" w:sz="4" w:space="0" w:color="auto"/>
            </w:tcBorders>
            <w:vAlign w:val="center"/>
            <w:hideMark/>
          </w:tcPr>
          <w:p w14:paraId="7D4DCF3C" w14:textId="77777777" w:rsidR="00360FB5" w:rsidRPr="004B1509" w:rsidRDefault="00360FB5" w:rsidP="00553004">
            <w:pPr>
              <w:jc w:val="right"/>
              <w:rPr>
                <w:rFonts w:eastAsia="Calibri"/>
                <w:szCs w:val="22"/>
              </w:rPr>
            </w:pPr>
            <w:r w:rsidRPr="004B1509">
              <w:rPr>
                <w:rFonts w:eastAsia="Calibri"/>
                <w:szCs w:val="22"/>
              </w:rPr>
              <w:t>453</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2D141F6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78051D0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7738D191" w14:textId="77777777" w:rsidR="00360FB5" w:rsidRPr="004B1509" w:rsidRDefault="00360FB5" w:rsidP="00553004">
            <w:pPr>
              <w:jc w:val="right"/>
              <w:rPr>
                <w:rFonts w:eastAsia="Calibri"/>
                <w:szCs w:val="22"/>
              </w:rPr>
            </w:pPr>
            <w:r w:rsidRPr="004B1509">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C9119"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12" w:space="0" w:color="auto"/>
              <w:right w:val="single" w:sz="12" w:space="0" w:color="auto"/>
            </w:tcBorders>
            <w:vAlign w:val="center"/>
            <w:hideMark/>
          </w:tcPr>
          <w:p w14:paraId="17E75BC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8F5C555" w14:textId="77777777" w:rsidTr="009765B0">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686E773E" w14:textId="77777777" w:rsidR="00360FB5" w:rsidRPr="004B1509" w:rsidRDefault="00360FB5" w:rsidP="00553004">
            <w:pPr>
              <w:tabs>
                <w:tab w:val="center" w:pos="4819"/>
                <w:tab w:val="right" w:pos="9638"/>
              </w:tabs>
              <w:rPr>
                <w:rFonts w:eastAsia="Calibri"/>
                <w:i/>
                <w:iCs/>
                <w:szCs w:val="22"/>
              </w:rPr>
            </w:pPr>
            <w:r w:rsidRPr="004B1509">
              <w:rPr>
                <w:rFonts w:eastAsia="Calibri"/>
                <w:i/>
                <w:iCs/>
                <w:szCs w:val="22"/>
              </w:rPr>
              <w:t>7.</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70E1746A" w14:textId="77777777" w:rsidR="00360FB5" w:rsidRPr="004B1509" w:rsidRDefault="00360FB5" w:rsidP="00553004">
            <w:pPr>
              <w:rPr>
                <w:rFonts w:eastAsia="Calibri"/>
                <w:i/>
                <w:iCs/>
                <w:szCs w:val="22"/>
              </w:rPr>
            </w:pPr>
            <w:r w:rsidRPr="004B1509">
              <w:rPr>
                <w:rFonts w:eastAsia="Calibri"/>
                <w:i/>
                <w:iCs/>
                <w:szCs w:val="22"/>
              </w:rPr>
              <w:t>SKIEMONIŲ SENIŪNIJA:</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143C001F" w14:textId="642EBB24" w:rsidR="00360FB5" w:rsidRPr="007A28CA" w:rsidRDefault="00DE02F6" w:rsidP="00553004">
            <w:pPr>
              <w:jc w:val="right"/>
              <w:rPr>
                <w:rFonts w:eastAsia="Calibri"/>
                <w:bCs/>
                <w:i/>
                <w:iCs/>
                <w:szCs w:val="22"/>
                <w:lang w:val="en-US"/>
              </w:rPr>
            </w:pPr>
            <w:r>
              <w:rPr>
                <w:rFonts w:eastAsia="Calibri"/>
                <w:bCs/>
                <w:i/>
                <w:iCs/>
                <w:szCs w:val="22"/>
                <w:lang w:val="en-US"/>
              </w:rPr>
              <w:t>117 365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CDD513E" w14:textId="2EC0A314" w:rsidR="00360FB5" w:rsidRPr="004B1509" w:rsidRDefault="00DE02F6" w:rsidP="00553004">
            <w:pPr>
              <w:jc w:val="right"/>
              <w:rPr>
                <w:rFonts w:eastAsia="Calibri"/>
                <w:bCs/>
                <w:i/>
                <w:iCs/>
                <w:szCs w:val="22"/>
              </w:rPr>
            </w:pPr>
            <w:r>
              <w:rPr>
                <w:rFonts w:eastAsia="Calibri"/>
                <w:bCs/>
                <w:i/>
                <w:iCs/>
                <w:szCs w:val="22"/>
              </w:rPr>
              <w:t>15 699</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3182A944" w14:textId="05BEF245" w:rsidR="00360FB5" w:rsidRPr="004B1509" w:rsidRDefault="00DE02F6" w:rsidP="00553004">
            <w:pPr>
              <w:jc w:val="right"/>
              <w:rPr>
                <w:rFonts w:eastAsia="Calibri"/>
                <w:bCs/>
                <w:i/>
                <w:iCs/>
                <w:szCs w:val="22"/>
              </w:rPr>
            </w:pPr>
            <w:r>
              <w:rPr>
                <w:rFonts w:eastAsia="Calibri"/>
                <w:bCs/>
                <w:i/>
                <w:iCs/>
                <w:szCs w:val="22"/>
              </w:rPr>
              <w:t>71 789</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CA46533" w14:textId="0ED10B0C" w:rsidR="00360FB5" w:rsidRPr="004B1509" w:rsidRDefault="00DE02F6" w:rsidP="00553004">
            <w:pPr>
              <w:jc w:val="right"/>
              <w:rPr>
                <w:rFonts w:eastAsia="Calibri"/>
                <w:bCs/>
                <w:i/>
                <w:iCs/>
                <w:szCs w:val="22"/>
              </w:rPr>
            </w:pPr>
            <w:r>
              <w:rPr>
                <w:rFonts w:eastAsia="Calibri"/>
                <w:bCs/>
                <w:i/>
                <w:iCs/>
                <w:szCs w:val="22"/>
              </w:rPr>
              <w:t>29 877</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9CB4B04" w14:textId="77777777" w:rsidR="00360FB5" w:rsidRPr="004B1509" w:rsidRDefault="00360FB5" w:rsidP="00553004">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1709AB1A" w14:textId="77777777" w:rsidR="00360FB5" w:rsidRPr="004B1509" w:rsidRDefault="00360FB5" w:rsidP="00553004">
            <w:pPr>
              <w:jc w:val="center"/>
              <w:rPr>
                <w:rFonts w:eastAsia="Calibri"/>
                <w:i/>
                <w:iCs/>
                <w:szCs w:val="22"/>
              </w:rPr>
            </w:pPr>
          </w:p>
        </w:tc>
      </w:tr>
      <w:tr w:rsidR="00360FB5" w:rsidRPr="00C938C5" w14:paraId="4A213C0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7A03342" w14:textId="77777777" w:rsidR="00360FB5" w:rsidRPr="00C938C5" w:rsidRDefault="00360FB5" w:rsidP="00553004">
            <w:pPr>
              <w:numPr>
                <w:ilvl w:val="0"/>
                <w:numId w:val="17"/>
              </w:numPr>
              <w:tabs>
                <w:tab w:val="center" w:pos="4819"/>
                <w:tab w:val="right" w:pos="9638"/>
              </w:tabs>
              <w:spacing w:after="160" w:line="256" w:lineRule="auto"/>
              <w:contextualSpacing/>
              <w:rPr>
                <w:rFonts w:eastAsia="Calibri"/>
                <w:i/>
                <w:iCs/>
                <w:szCs w:val="22"/>
              </w:rPr>
            </w:pP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17DB3B9A" w14:textId="77777777" w:rsidR="00360FB5" w:rsidRPr="00C938C5" w:rsidRDefault="00360FB5" w:rsidP="00553004">
            <w:pPr>
              <w:rPr>
                <w:rFonts w:eastAsia="Calibri"/>
                <w:i/>
                <w:iCs/>
                <w:szCs w:val="22"/>
              </w:rPr>
            </w:pPr>
            <w:r w:rsidRPr="00C938C5">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508A4781" w14:textId="07D1519D" w:rsidR="00360FB5" w:rsidRPr="00C938C5" w:rsidRDefault="00DE02F6" w:rsidP="00553004">
            <w:pPr>
              <w:jc w:val="right"/>
              <w:rPr>
                <w:rFonts w:eastAsia="Calibri"/>
                <w:bCs/>
                <w:i/>
                <w:iCs/>
                <w:szCs w:val="22"/>
              </w:rPr>
            </w:pPr>
            <w:r>
              <w:rPr>
                <w:rFonts w:eastAsia="Calibri"/>
                <w:bCs/>
                <w:i/>
                <w:iCs/>
                <w:szCs w:val="22"/>
              </w:rPr>
              <w:t>20 008</w:t>
            </w:r>
          </w:p>
        </w:tc>
        <w:tc>
          <w:tcPr>
            <w:tcW w:w="1133" w:type="dxa"/>
            <w:tcBorders>
              <w:top w:val="single" w:sz="4" w:space="0" w:color="auto"/>
              <w:left w:val="single" w:sz="4" w:space="0" w:color="auto"/>
              <w:bottom w:val="single" w:sz="4" w:space="0" w:color="auto"/>
              <w:right w:val="single" w:sz="4" w:space="0" w:color="auto"/>
            </w:tcBorders>
            <w:vAlign w:val="center"/>
          </w:tcPr>
          <w:p w14:paraId="63E6016B" w14:textId="469BD5E9" w:rsidR="00360FB5" w:rsidRPr="00C938C5" w:rsidRDefault="00DE02F6" w:rsidP="00553004">
            <w:pPr>
              <w:jc w:val="right"/>
              <w:rPr>
                <w:rFonts w:eastAsia="Calibri"/>
                <w:bCs/>
                <w:i/>
                <w:iCs/>
                <w:szCs w:val="22"/>
              </w:rPr>
            </w:pPr>
            <w:r>
              <w:rPr>
                <w:rFonts w:eastAsia="Calibri"/>
                <w:bCs/>
                <w:i/>
                <w:iCs/>
                <w:szCs w:val="22"/>
              </w:rPr>
              <w:t>6 859</w:t>
            </w:r>
          </w:p>
        </w:tc>
        <w:tc>
          <w:tcPr>
            <w:tcW w:w="1133" w:type="dxa"/>
            <w:tcBorders>
              <w:top w:val="single" w:sz="4" w:space="0" w:color="auto"/>
              <w:left w:val="single" w:sz="4" w:space="0" w:color="auto"/>
              <w:bottom w:val="single" w:sz="4" w:space="0" w:color="auto"/>
              <w:right w:val="single" w:sz="4" w:space="0" w:color="auto"/>
            </w:tcBorders>
            <w:vAlign w:val="center"/>
          </w:tcPr>
          <w:p w14:paraId="09D152BF" w14:textId="3459B905" w:rsidR="00360FB5" w:rsidRPr="00C938C5" w:rsidRDefault="00DE02F6" w:rsidP="00553004">
            <w:pPr>
              <w:jc w:val="right"/>
              <w:rPr>
                <w:rFonts w:eastAsia="Calibri"/>
                <w:bCs/>
                <w:i/>
                <w:iCs/>
                <w:szCs w:val="22"/>
              </w:rPr>
            </w:pPr>
            <w:r>
              <w:rPr>
                <w:rFonts w:eastAsia="Calibri"/>
                <w:bCs/>
                <w:i/>
                <w:iCs/>
                <w:szCs w:val="22"/>
              </w:rPr>
              <w:t>9 089</w:t>
            </w:r>
          </w:p>
        </w:tc>
        <w:tc>
          <w:tcPr>
            <w:tcW w:w="1133" w:type="dxa"/>
            <w:tcBorders>
              <w:top w:val="single" w:sz="4" w:space="0" w:color="auto"/>
              <w:left w:val="single" w:sz="4" w:space="0" w:color="auto"/>
              <w:bottom w:val="single" w:sz="4" w:space="0" w:color="auto"/>
              <w:right w:val="single" w:sz="4" w:space="0" w:color="auto"/>
            </w:tcBorders>
            <w:vAlign w:val="center"/>
          </w:tcPr>
          <w:p w14:paraId="3E6019F1" w14:textId="50924FC0" w:rsidR="00360FB5" w:rsidRPr="00C938C5" w:rsidRDefault="00DE02F6" w:rsidP="00553004">
            <w:pPr>
              <w:jc w:val="right"/>
              <w:rPr>
                <w:rFonts w:eastAsia="Calibri"/>
                <w:i/>
                <w:iCs/>
                <w:szCs w:val="22"/>
              </w:rPr>
            </w:pPr>
            <w:r>
              <w:rPr>
                <w:rFonts w:eastAsia="Calibri"/>
                <w:i/>
                <w:iCs/>
                <w:szCs w:val="22"/>
              </w:rPr>
              <w:t>4 060</w:t>
            </w:r>
          </w:p>
        </w:tc>
        <w:tc>
          <w:tcPr>
            <w:tcW w:w="1133" w:type="dxa"/>
            <w:tcBorders>
              <w:top w:val="single" w:sz="4" w:space="0" w:color="auto"/>
              <w:left w:val="single" w:sz="4" w:space="0" w:color="auto"/>
              <w:bottom w:val="single" w:sz="4" w:space="0" w:color="auto"/>
              <w:right w:val="single" w:sz="4" w:space="0" w:color="auto"/>
            </w:tcBorders>
            <w:vAlign w:val="center"/>
          </w:tcPr>
          <w:p w14:paraId="07D00101" w14:textId="77777777" w:rsidR="00360FB5" w:rsidRPr="00C938C5" w:rsidRDefault="00360FB5"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51C33DA8" w14:textId="77777777" w:rsidR="00360FB5" w:rsidRPr="00C938C5" w:rsidRDefault="00360FB5" w:rsidP="00553004">
            <w:pPr>
              <w:jc w:val="center"/>
              <w:rPr>
                <w:rFonts w:eastAsia="Calibri"/>
                <w:i/>
                <w:iCs/>
                <w:szCs w:val="22"/>
              </w:rPr>
            </w:pPr>
          </w:p>
        </w:tc>
      </w:tr>
      <w:tr w:rsidR="00360FB5" w:rsidRPr="004B1509" w14:paraId="33A69A3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07FABB"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2AC840" w14:textId="77777777" w:rsidR="00360FB5" w:rsidRPr="004B1509" w:rsidRDefault="00360FB5" w:rsidP="00553004">
            <w:pPr>
              <w:rPr>
                <w:rFonts w:eastAsia="Calibri"/>
                <w:szCs w:val="22"/>
              </w:rPr>
            </w:pPr>
            <w:r w:rsidRPr="004B1509">
              <w:rPr>
                <w:rFonts w:eastAsia="Calibri"/>
                <w:szCs w:val="22"/>
                <w:lang w:eastAsia="lt-LT"/>
              </w:rPr>
              <w:t>1SkS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5123E1" w14:textId="77777777" w:rsidR="00360FB5" w:rsidRPr="004B1509" w:rsidRDefault="00360FB5" w:rsidP="00553004">
            <w:pPr>
              <w:rPr>
                <w:rFonts w:eastAsia="Calibri"/>
                <w:szCs w:val="22"/>
              </w:rPr>
            </w:pPr>
            <w:r w:rsidRPr="004B1509">
              <w:rPr>
                <w:rFonts w:eastAsia="Calibri"/>
                <w:szCs w:val="22"/>
              </w:rPr>
              <w:t>Ąžuolų g., Skiemon</w:t>
            </w:r>
            <w:r w:rsidRPr="004B1509">
              <w:rPr>
                <w:rFonts w:eastAsia="Calibri"/>
                <w:bCs/>
                <w:szCs w:val="22"/>
              </w:rPr>
              <w:t xml:space="preserve">ių </w:t>
            </w:r>
            <w:r w:rsidRPr="004B1509">
              <w:rPr>
                <w:rFonts w:eastAsia="Calibri"/>
                <w:szCs w:val="22"/>
              </w:rPr>
              <w:t>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DA4669" w14:textId="77777777" w:rsidR="00360FB5" w:rsidRPr="004B1509" w:rsidRDefault="00360FB5" w:rsidP="00553004">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BCB3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ECE3F" w14:textId="77777777" w:rsidR="00360FB5" w:rsidRPr="004B1509" w:rsidRDefault="00360FB5" w:rsidP="00553004">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7B309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04B5D3"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C041BB" w14:textId="77777777" w:rsidR="00360FB5" w:rsidRPr="004B1509" w:rsidRDefault="00360FB5" w:rsidP="00553004">
            <w:pPr>
              <w:jc w:val="center"/>
              <w:rPr>
                <w:rFonts w:eastAsia="Calibri"/>
                <w:szCs w:val="22"/>
              </w:rPr>
            </w:pPr>
            <w:r w:rsidRPr="004B1509">
              <w:rPr>
                <w:rFonts w:eastAsia="Calibri"/>
                <w:szCs w:val="22"/>
              </w:rPr>
              <w:t>4400-5445-4730</w:t>
            </w:r>
          </w:p>
        </w:tc>
      </w:tr>
      <w:tr w:rsidR="00360FB5" w:rsidRPr="004B1509" w14:paraId="5AFC346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97736C7"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7D415E" w14:textId="77777777" w:rsidR="00360FB5" w:rsidRPr="004B1509" w:rsidRDefault="00360FB5" w:rsidP="00553004">
            <w:pPr>
              <w:rPr>
                <w:rFonts w:eastAsia="Calibri"/>
                <w:szCs w:val="22"/>
              </w:rPr>
            </w:pPr>
            <w:r w:rsidRPr="004B1509">
              <w:rPr>
                <w:rFonts w:eastAsia="Calibri"/>
                <w:szCs w:val="22"/>
              </w:rPr>
              <w:t>2</w:t>
            </w:r>
            <w:r w:rsidRPr="004B1509">
              <w:rPr>
                <w:rFonts w:eastAsia="Calibri"/>
                <w:szCs w:val="22"/>
                <w:lang w:eastAsia="lt-LT"/>
              </w:rPr>
              <w:t>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417B28" w14:textId="77777777" w:rsidR="00360FB5" w:rsidRPr="004B1509" w:rsidRDefault="00360FB5" w:rsidP="00553004">
            <w:pPr>
              <w:rPr>
                <w:rFonts w:eastAsia="Calibri"/>
                <w:szCs w:val="22"/>
              </w:rPr>
            </w:pPr>
            <w:r w:rsidRPr="004B1509">
              <w:rPr>
                <w:rFonts w:eastAsia="Calibri"/>
                <w:szCs w:val="22"/>
              </w:rPr>
              <w:t>Guobų g., Skiemon</w:t>
            </w:r>
            <w:r w:rsidRPr="004B1509">
              <w:rPr>
                <w:rFonts w:eastAsia="Calibri"/>
                <w:bCs/>
                <w:szCs w:val="22"/>
              </w:rPr>
              <w:t>ių</w:t>
            </w:r>
            <w:r w:rsidRPr="004B1509">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1E765E" w14:textId="77777777" w:rsidR="00360FB5" w:rsidRPr="004B1509" w:rsidRDefault="00360FB5" w:rsidP="00553004">
            <w:pPr>
              <w:jc w:val="right"/>
              <w:rPr>
                <w:rFonts w:eastAsia="Calibri"/>
                <w:szCs w:val="22"/>
              </w:rPr>
            </w:pPr>
            <w:r w:rsidRPr="004B1509">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AF968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F144A" w14:textId="77777777" w:rsidR="00360FB5" w:rsidRPr="004B1509" w:rsidRDefault="00360FB5" w:rsidP="00553004">
            <w:pPr>
              <w:jc w:val="right"/>
              <w:rPr>
                <w:rFonts w:eastAsia="Calibri"/>
                <w:szCs w:val="22"/>
              </w:rPr>
            </w:pPr>
            <w:r w:rsidRPr="004B1509">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A08D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A0FAAA"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BD2334" w14:textId="77777777" w:rsidR="00360FB5" w:rsidRPr="004B1509" w:rsidRDefault="00360FB5" w:rsidP="00553004">
            <w:pPr>
              <w:jc w:val="center"/>
              <w:rPr>
                <w:rFonts w:eastAsia="Calibri"/>
                <w:szCs w:val="22"/>
              </w:rPr>
            </w:pPr>
            <w:r w:rsidRPr="004B1509">
              <w:rPr>
                <w:rFonts w:eastAsia="Calibri"/>
                <w:szCs w:val="22"/>
              </w:rPr>
              <w:t>4400-5445-4741</w:t>
            </w:r>
          </w:p>
        </w:tc>
      </w:tr>
      <w:tr w:rsidR="00360FB5" w:rsidRPr="004B1509" w14:paraId="78F1E34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872CA81"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CF791B" w14:textId="77777777" w:rsidR="00360FB5" w:rsidRPr="004B1509" w:rsidRDefault="00360FB5" w:rsidP="00553004">
            <w:pPr>
              <w:rPr>
                <w:rFonts w:eastAsia="Calibri"/>
                <w:szCs w:val="22"/>
              </w:rPr>
            </w:pPr>
            <w:r w:rsidRPr="004B1509">
              <w:rPr>
                <w:rFonts w:eastAsia="Calibri"/>
                <w:szCs w:val="22"/>
              </w:rPr>
              <w:t>skm47807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65A3CC" w14:textId="77777777" w:rsidR="00360FB5" w:rsidRPr="004B1509" w:rsidRDefault="00360FB5" w:rsidP="00553004">
            <w:pPr>
              <w:rPr>
                <w:rFonts w:eastAsia="Calibri"/>
                <w:szCs w:val="22"/>
              </w:rPr>
            </w:pPr>
            <w:r w:rsidRPr="004B1509">
              <w:rPr>
                <w:rFonts w:eastAsia="Calibri"/>
                <w:szCs w:val="22"/>
              </w:rPr>
              <w:t>Kalno g., Skiemon</w:t>
            </w:r>
            <w:r w:rsidRPr="004B1509">
              <w:rPr>
                <w:rFonts w:eastAsia="Calibri"/>
                <w:bCs/>
                <w:szCs w:val="22"/>
              </w:rPr>
              <w:t>ių</w:t>
            </w:r>
            <w:r w:rsidRPr="004B1509">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49C2A5" w14:textId="77777777" w:rsidR="00360FB5" w:rsidRPr="004B1509" w:rsidRDefault="00360FB5" w:rsidP="00553004">
            <w:pPr>
              <w:jc w:val="right"/>
              <w:rPr>
                <w:rFonts w:eastAsia="Calibri"/>
                <w:szCs w:val="22"/>
              </w:rPr>
            </w:pPr>
            <w:r w:rsidRPr="004B1509">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CFF3F" w14:textId="77777777" w:rsidR="00360FB5" w:rsidRPr="004B1509" w:rsidRDefault="00360FB5" w:rsidP="00553004">
            <w:pPr>
              <w:jc w:val="right"/>
              <w:rPr>
                <w:rFonts w:eastAsia="Calibri"/>
                <w:szCs w:val="22"/>
              </w:rPr>
            </w:pPr>
            <w:r w:rsidRPr="004B1509">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8DC6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4CC81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A5F92C"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54D165" w14:textId="77777777" w:rsidR="00360FB5" w:rsidRPr="004B1509" w:rsidRDefault="00360FB5" w:rsidP="00553004">
            <w:pPr>
              <w:jc w:val="center"/>
              <w:rPr>
                <w:rFonts w:eastAsia="Calibri"/>
                <w:szCs w:val="22"/>
              </w:rPr>
            </w:pPr>
            <w:r w:rsidRPr="004B1509">
              <w:rPr>
                <w:rFonts w:eastAsia="Calibri"/>
                <w:szCs w:val="22"/>
              </w:rPr>
              <w:t>4400-5445-9728</w:t>
            </w:r>
          </w:p>
        </w:tc>
      </w:tr>
      <w:tr w:rsidR="00360FB5" w:rsidRPr="004B1509" w14:paraId="37DB68A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2AA42CF"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D1FBCF" w14:textId="77777777" w:rsidR="00360FB5" w:rsidRPr="004B1509" w:rsidRDefault="00360FB5" w:rsidP="00553004">
            <w:pPr>
              <w:rPr>
                <w:rFonts w:eastAsia="Calibri"/>
                <w:szCs w:val="22"/>
              </w:rPr>
            </w:pPr>
            <w:r w:rsidRPr="004B1509">
              <w:rPr>
                <w:rFonts w:eastAsia="Calibri"/>
                <w:szCs w:val="22"/>
              </w:rPr>
              <w:t>skm47811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B5EA5E" w14:textId="77777777" w:rsidR="00360FB5" w:rsidRPr="004B1509" w:rsidRDefault="00360FB5" w:rsidP="00553004">
            <w:pPr>
              <w:rPr>
                <w:rFonts w:eastAsia="Calibri"/>
                <w:szCs w:val="22"/>
              </w:rPr>
            </w:pPr>
            <w:r w:rsidRPr="004B1509">
              <w:rPr>
                <w:rFonts w:eastAsia="Calibri"/>
                <w:szCs w:val="22"/>
              </w:rPr>
              <w:t>Malūno g., Skiemon</w:t>
            </w:r>
            <w:r w:rsidRPr="004B1509">
              <w:rPr>
                <w:rFonts w:eastAsia="Calibri"/>
                <w:bCs/>
                <w:szCs w:val="22"/>
              </w:rPr>
              <w:t>ių</w:t>
            </w:r>
            <w:r w:rsidRPr="004B1509">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FED24DD" w14:textId="77777777" w:rsidR="00360FB5" w:rsidRPr="004B1509" w:rsidRDefault="00360FB5" w:rsidP="00553004">
            <w:pPr>
              <w:jc w:val="right"/>
              <w:rPr>
                <w:rFonts w:eastAsia="Calibri"/>
                <w:szCs w:val="22"/>
              </w:rPr>
            </w:pPr>
            <w:r w:rsidRPr="004B1509">
              <w:rPr>
                <w:rFonts w:eastAsia="Calibri"/>
                <w:szCs w:val="22"/>
              </w:rPr>
              <w:t>589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C10EC" w14:textId="77777777" w:rsidR="00360FB5" w:rsidRPr="004B1509" w:rsidRDefault="00360FB5" w:rsidP="00553004">
            <w:pPr>
              <w:jc w:val="right"/>
              <w:rPr>
                <w:rFonts w:eastAsia="Calibri"/>
                <w:szCs w:val="22"/>
              </w:rPr>
            </w:pPr>
            <w:r w:rsidRPr="004B1509">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1F105" w14:textId="77777777" w:rsidR="00360FB5" w:rsidRPr="004B1509" w:rsidRDefault="00360FB5" w:rsidP="00553004">
            <w:pPr>
              <w:jc w:val="right"/>
              <w:rPr>
                <w:rFonts w:eastAsia="Calibri"/>
                <w:szCs w:val="22"/>
              </w:rPr>
            </w:pPr>
            <w:r w:rsidRPr="004B1509">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82B0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768534"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E0EC71" w14:textId="77777777" w:rsidR="00360FB5" w:rsidRPr="004B1509" w:rsidRDefault="00360FB5" w:rsidP="00553004">
            <w:pPr>
              <w:jc w:val="center"/>
              <w:rPr>
                <w:rFonts w:eastAsia="Calibri"/>
                <w:szCs w:val="22"/>
              </w:rPr>
            </w:pPr>
            <w:r w:rsidRPr="004B1509">
              <w:rPr>
                <w:rFonts w:eastAsia="Calibri"/>
                <w:szCs w:val="22"/>
              </w:rPr>
              <w:t>4400-5445-9739</w:t>
            </w:r>
          </w:p>
        </w:tc>
      </w:tr>
      <w:tr w:rsidR="00360FB5" w:rsidRPr="004B1509" w14:paraId="48A7E53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74A4141"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6471B" w14:textId="77777777" w:rsidR="00360FB5" w:rsidRPr="004B1509" w:rsidRDefault="00360FB5" w:rsidP="00553004">
            <w:pPr>
              <w:rPr>
                <w:rFonts w:eastAsia="Calibri"/>
                <w:szCs w:val="22"/>
              </w:rPr>
            </w:pPr>
            <w:r w:rsidRPr="004B1509">
              <w:rPr>
                <w:rFonts w:eastAsia="Calibri"/>
                <w:szCs w:val="22"/>
              </w:rPr>
              <w:t>skm47813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D2D79C" w14:textId="77777777" w:rsidR="00360FB5" w:rsidRPr="004B1509" w:rsidRDefault="00360FB5" w:rsidP="00553004">
            <w:pPr>
              <w:rPr>
                <w:rFonts w:eastAsia="Calibri"/>
                <w:szCs w:val="22"/>
              </w:rPr>
            </w:pPr>
            <w:r w:rsidRPr="004B1509">
              <w:rPr>
                <w:rFonts w:eastAsia="Calibri"/>
                <w:szCs w:val="22"/>
              </w:rPr>
              <w:t>Pakalnės g., Skiemon</w:t>
            </w:r>
            <w:r w:rsidRPr="004B1509">
              <w:rPr>
                <w:rFonts w:eastAsia="Calibri"/>
                <w:bCs/>
                <w:szCs w:val="22"/>
              </w:rPr>
              <w:t>ių</w:t>
            </w:r>
            <w:r w:rsidRPr="004B1509">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A65ECE" w14:textId="77777777" w:rsidR="00360FB5" w:rsidRPr="004B1509" w:rsidRDefault="00360FB5" w:rsidP="00553004">
            <w:pPr>
              <w:jc w:val="right"/>
              <w:rPr>
                <w:rFonts w:eastAsia="Calibri"/>
                <w:szCs w:val="22"/>
              </w:rPr>
            </w:pPr>
            <w:r w:rsidRPr="004B1509">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FC439" w14:textId="77777777" w:rsidR="00360FB5" w:rsidRPr="004B1509" w:rsidRDefault="00360FB5" w:rsidP="00553004">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67B22B" w14:textId="77777777" w:rsidR="00360FB5" w:rsidRPr="004B1509" w:rsidRDefault="00360FB5" w:rsidP="00553004">
            <w:pPr>
              <w:jc w:val="right"/>
              <w:rPr>
                <w:rFonts w:eastAsia="Calibri"/>
                <w:szCs w:val="22"/>
              </w:rPr>
            </w:pPr>
            <w:r w:rsidRPr="004B1509">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B184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02567"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B7BBAE" w14:textId="77777777" w:rsidR="00360FB5" w:rsidRPr="004B1509" w:rsidRDefault="00360FB5" w:rsidP="00553004">
            <w:pPr>
              <w:jc w:val="center"/>
              <w:rPr>
                <w:rFonts w:eastAsia="Calibri"/>
                <w:szCs w:val="22"/>
              </w:rPr>
            </w:pPr>
            <w:r w:rsidRPr="004B1509">
              <w:rPr>
                <w:rFonts w:eastAsia="Calibri"/>
                <w:szCs w:val="22"/>
              </w:rPr>
              <w:t>4400-5446-0281</w:t>
            </w:r>
          </w:p>
        </w:tc>
      </w:tr>
      <w:tr w:rsidR="00360FB5" w:rsidRPr="004B1509" w14:paraId="7E214CD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C10609D"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5762BE" w14:textId="77777777" w:rsidR="00360FB5" w:rsidRPr="004B1509" w:rsidRDefault="00360FB5" w:rsidP="00553004">
            <w:pPr>
              <w:rPr>
                <w:rFonts w:eastAsia="Calibri"/>
                <w:szCs w:val="22"/>
              </w:rPr>
            </w:pPr>
            <w:r w:rsidRPr="004B1509">
              <w:rPr>
                <w:rFonts w:eastAsia="Calibri"/>
                <w:szCs w:val="22"/>
              </w:rPr>
              <w:t>skm47815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73E8AA" w14:textId="77777777" w:rsidR="00360FB5" w:rsidRPr="004B1509" w:rsidRDefault="00360FB5" w:rsidP="00553004">
            <w:pPr>
              <w:rPr>
                <w:rFonts w:eastAsia="Calibri"/>
                <w:szCs w:val="22"/>
              </w:rPr>
            </w:pPr>
            <w:r w:rsidRPr="004B1509">
              <w:rPr>
                <w:rFonts w:eastAsia="Calibri"/>
                <w:szCs w:val="22"/>
              </w:rPr>
              <w:t>Paupio g., Skiemon</w:t>
            </w:r>
            <w:r w:rsidRPr="004B1509">
              <w:rPr>
                <w:rFonts w:eastAsia="Calibri"/>
                <w:bCs/>
                <w:szCs w:val="22"/>
              </w:rPr>
              <w:t>ių</w:t>
            </w:r>
            <w:r w:rsidRPr="004B1509">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B1B333" w14:textId="77777777" w:rsidR="00360FB5" w:rsidRPr="004B1509" w:rsidRDefault="00360FB5" w:rsidP="00553004">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485AB" w14:textId="77777777" w:rsidR="00360FB5" w:rsidRPr="004B1509" w:rsidRDefault="00360FB5" w:rsidP="00553004">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8B84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C3513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08740"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216B61" w14:textId="77777777" w:rsidR="00360FB5" w:rsidRPr="004B1509" w:rsidRDefault="00360FB5" w:rsidP="00553004">
            <w:pPr>
              <w:jc w:val="center"/>
              <w:rPr>
                <w:rFonts w:eastAsia="Calibri"/>
                <w:szCs w:val="22"/>
              </w:rPr>
            </w:pPr>
            <w:r w:rsidRPr="004B1509">
              <w:rPr>
                <w:rFonts w:eastAsia="Calibri"/>
                <w:szCs w:val="22"/>
              </w:rPr>
              <w:t>4400-1995-1047</w:t>
            </w:r>
          </w:p>
        </w:tc>
      </w:tr>
      <w:tr w:rsidR="00360FB5" w:rsidRPr="004B1509" w14:paraId="6F7F1D6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E8EB850"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41C2FC" w14:textId="77777777" w:rsidR="00360FB5" w:rsidRPr="004B1509" w:rsidRDefault="00360FB5" w:rsidP="00553004">
            <w:pPr>
              <w:rPr>
                <w:rFonts w:eastAsia="Calibri"/>
                <w:szCs w:val="22"/>
              </w:rPr>
            </w:pPr>
            <w:r w:rsidRPr="004B1509">
              <w:rPr>
                <w:rFonts w:eastAsia="Calibri"/>
                <w:szCs w:val="22"/>
              </w:rPr>
              <w:t>skm47817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E202EF" w14:textId="77777777" w:rsidR="00360FB5" w:rsidRPr="004B1509" w:rsidRDefault="00360FB5" w:rsidP="00553004">
            <w:pPr>
              <w:rPr>
                <w:rFonts w:eastAsia="Calibri"/>
                <w:szCs w:val="22"/>
              </w:rPr>
            </w:pPr>
            <w:r w:rsidRPr="004B1509">
              <w:rPr>
                <w:rFonts w:eastAsia="Calibri"/>
                <w:szCs w:val="22"/>
              </w:rPr>
              <w:t>Pušyno g., Skiemon</w:t>
            </w:r>
            <w:r w:rsidRPr="004B1509">
              <w:rPr>
                <w:rFonts w:eastAsia="Calibri"/>
                <w:bCs/>
                <w:szCs w:val="22"/>
              </w:rPr>
              <w:t>ių</w:t>
            </w:r>
            <w:r w:rsidRPr="004B1509">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9745F1" w14:textId="77777777" w:rsidR="00360FB5" w:rsidRPr="004B1509" w:rsidRDefault="00360FB5" w:rsidP="00553004">
            <w:pPr>
              <w:jc w:val="right"/>
              <w:rPr>
                <w:rFonts w:eastAsia="Calibri"/>
                <w:szCs w:val="22"/>
              </w:rPr>
            </w:pPr>
            <w:r w:rsidRPr="004B1509">
              <w:rPr>
                <w:rFonts w:eastAsia="Calibri"/>
                <w:szCs w:val="22"/>
              </w:rPr>
              <w:t>315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631474" w14:textId="77777777" w:rsidR="00360FB5" w:rsidRPr="004B1509" w:rsidRDefault="00360FB5" w:rsidP="00553004">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4812F" w14:textId="77777777" w:rsidR="00360FB5" w:rsidRPr="004B1509" w:rsidRDefault="00360FB5" w:rsidP="00553004">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AC8FC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4F632"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35D6D3" w14:textId="77777777" w:rsidR="00360FB5" w:rsidRPr="004B1509" w:rsidRDefault="00360FB5" w:rsidP="00553004">
            <w:pPr>
              <w:jc w:val="center"/>
              <w:rPr>
                <w:rFonts w:eastAsia="Calibri"/>
                <w:szCs w:val="22"/>
              </w:rPr>
            </w:pPr>
            <w:r w:rsidRPr="004B1509">
              <w:rPr>
                <w:rFonts w:eastAsia="Calibri"/>
                <w:szCs w:val="22"/>
              </w:rPr>
              <w:t>4400-5446-0316</w:t>
            </w:r>
          </w:p>
        </w:tc>
      </w:tr>
      <w:tr w:rsidR="00360FB5" w:rsidRPr="004B1509" w14:paraId="63362F8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A975CC4"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CECA82" w14:textId="77777777" w:rsidR="00360FB5" w:rsidRPr="004B1509" w:rsidRDefault="00360FB5" w:rsidP="00553004">
            <w:pPr>
              <w:rPr>
                <w:rFonts w:eastAsia="Calibri"/>
                <w:szCs w:val="22"/>
              </w:rPr>
            </w:pPr>
            <w:r w:rsidRPr="004B1509">
              <w:rPr>
                <w:rFonts w:eastAsia="Calibri"/>
                <w:szCs w:val="22"/>
                <w:lang w:eastAsia="lt-LT"/>
              </w:rPr>
              <w:t>8SkS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3BA814" w14:textId="77777777" w:rsidR="00360FB5" w:rsidRPr="004B1509" w:rsidRDefault="00360FB5" w:rsidP="00553004">
            <w:pPr>
              <w:rPr>
                <w:rFonts w:eastAsia="Calibri"/>
                <w:szCs w:val="22"/>
              </w:rPr>
            </w:pPr>
            <w:r w:rsidRPr="004B1509">
              <w:rPr>
                <w:rFonts w:eastAsia="Calibri"/>
                <w:szCs w:val="22"/>
              </w:rPr>
              <w:t>Šilo g., Skiemon</w:t>
            </w:r>
            <w:r w:rsidRPr="004B1509">
              <w:rPr>
                <w:rFonts w:eastAsia="Calibri"/>
                <w:bCs/>
                <w:szCs w:val="22"/>
              </w:rPr>
              <w:t>ių</w:t>
            </w:r>
            <w:r w:rsidRPr="004B1509">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ABF2B6" w14:textId="77777777" w:rsidR="00360FB5" w:rsidRPr="004B1509" w:rsidRDefault="00360FB5" w:rsidP="00553004">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B1C17" w14:textId="77777777" w:rsidR="00360FB5" w:rsidRPr="004B1509" w:rsidRDefault="00360FB5" w:rsidP="00553004">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C16E7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B738A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51058"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50EA38" w14:textId="77777777" w:rsidR="00360FB5" w:rsidRPr="004B1509" w:rsidRDefault="00360FB5" w:rsidP="00553004">
            <w:pPr>
              <w:jc w:val="center"/>
              <w:rPr>
                <w:rFonts w:eastAsia="Calibri"/>
                <w:szCs w:val="22"/>
              </w:rPr>
            </w:pPr>
            <w:r w:rsidRPr="004B1509">
              <w:rPr>
                <w:rFonts w:eastAsia="Calibri"/>
                <w:szCs w:val="22"/>
              </w:rPr>
              <w:t>4400-49</w:t>
            </w:r>
            <w:r w:rsidRPr="004B1509">
              <w:rPr>
                <w:rFonts w:eastAsia="Calibri"/>
                <w:bCs/>
                <w:szCs w:val="22"/>
              </w:rPr>
              <w:t>61</w:t>
            </w:r>
            <w:r w:rsidRPr="004B1509">
              <w:rPr>
                <w:rFonts w:eastAsia="Calibri"/>
                <w:szCs w:val="22"/>
              </w:rPr>
              <w:t>-8026</w:t>
            </w:r>
          </w:p>
        </w:tc>
      </w:tr>
      <w:tr w:rsidR="00360FB5" w:rsidRPr="004B1509" w14:paraId="395A8C0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0CAF975"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D0D10C" w14:textId="77777777" w:rsidR="00360FB5" w:rsidRPr="004B1509" w:rsidRDefault="00360FB5" w:rsidP="00553004">
            <w:pPr>
              <w:rPr>
                <w:rFonts w:eastAsia="Calibri"/>
                <w:szCs w:val="22"/>
              </w:rPr>
            </w:pPr>
            <w:r w:rsidRPr="004B1509">
              <w:rPr>
                <w:rFonts w:eastAsia="Calibri"/>
                <w:szCs w:val="22"/>
              </w:rPr>
              <w:t>skm47821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F0A780" w14:textId="77777777" w:rsidR="00360FB5" w:rsidRPr="004B1509" w:rsidRDefault="00360FB5" w:rsidP="00553004">
            <w:pPr>
              <w:rPr>
                <w:rFonts w:eastAsia="Calibri"/>
                <w:szCs w:val="22"/>
              </w:rPr>
            </w:pPr>
            <w:r w:rsidRPr="004B1509">
              <w:rPr>
                <w:rFonts w:eastAsia="Calibri"/>
                <w:szCs w:val="22"/>
              </w:rPr>
              <w:t>Žiogų g., Skiemon</w:t>
            </w:r>
            <w:r w:rsidRPr="004B1509">
              <w:rPr>
                <w:rFonts w:eastAsia="Calibri"/>
                <w:bCs/>
                <w:szCs w:val="22"/>
              </w:rPr>
              <w:t>ių</w:t>
            </w:r>
            <w:r w:rsidRPr="004B1509">
              <w:rPr>
                <w:rFonts w:eastAsia="Calibri"/>
                <w:szCs w:val="22"/>
              </w:rPr>
              <w:t xml:space="preserve">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56DA4D" w14:textId="77777777" w:rsidR="00360FB5" w:rsidRPr="004B1509" w:rsidRDefault="00360FB5" w:rsidP="00553004">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19F07" w14:textId="77777777" w:rsidR="00360FB5" w:rsidRPr="004B1509" w:rsidRDefault="00360FB5" w:rsidP="00553004">
            <w:pPr>
              <w:jc w:val="right"/>
              <w:rPr>
                <w:rFonts w:eastAsia="Calibri"/>
                <w:szCs w:val="22"/>
              </w:rPr>
            </w:pPr>
            <w:r w:rsidRPr="004B1509">
              <w:rPr>
                <w:rFonts w:eastAsia="Calibri"/>
                <w:szCs w:val="22"/>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EAE53" w14:textId="77777777" w:rsidR="00360FB5" w:rsidRPr="004B1509" w:rsidRDefault="00360FB5" w:rsidP="00553004">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29DB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A319B"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2DC7E6" w14:textId="77777777" w:rsidR="00360FB5" w:rsidRPr="004B1509" w:rsidRDefault="00360FB5" w:rsidP="00553004">
            <w:pPr>
              <w:jc w:val="center"/>
              <w:rPr>
                <w:rFonts w:eastAsia="Calibri"/>
                <w:szCs w:val="22"/>
              </w:rPr>
            </w:pPr>
            <w:r w:rsidRPr="004B1509">
              <w:rPr>
                <w:rFonts w:eastAsia="Calibri"/>
                <w:szCs w:val="22"/>
              </w:rPr>
              <w:t>4400-5446-0327</w:t>
            </w:r>
          </w:p>
        </w:tc>
      </w:tr>
      <w:tr w:rsidR="00360FB5" w:rsidRPr="004B1509" w14:paraId="128263C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BBFC8E"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D4BD04" w14:textId="77777777" w:rsidR="00360FB5" w:rsidRPr="004B1509" w:rsidRDefault="00360FB5" w:rsidP="00553004">
            <w:pPr>
              <w:rPr>
                <w:rFonts w:eastAsia="Calibri"/>
                <w:szCs w:val="22"/>
              </w:rPr>
            </w:pPr>
            <w:r w:rsidRPr="004B1509">
              <w:rPr>
                <w:rFonts w:eastAsia="Calibri"/>
                <w:szCs w:val="22"/>
              </w:rPr>
              <w:t>sk4-1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63E55F" w14:textId="77777777" w:rsidR="00360FB5" w:rsidRPr="004B1509" w:rsidRDefault="00360FB5" w:rsidP="00553004">
            <w:pPr>
              <w:rPr>
                <w:rFonts w:eastAsia="Calibri"/>
                <w:szCs w:val="22"/>
              </w:rPr>
            </w:pPr>
            <w:r w:rsidRPr="004B1509">
              <w:rPr>
                <w:rFonts w:eastAsia="Calibri"/>
                <w:szCs w:val="22"/>
              </w:rPr>
              <w:t>Ateities g., Katlėrių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6339B6" w14:textId="77777777" w:rsidR="00360FB5" w:rsidRPr="004B1509" w:rsidRDefault="00360FB5" w:rsidP="00553004">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9F0E7" w14:textId="77777777" w:rsidR="00360FB5" w:rsidRPr="004B1509" w:rsidRDefault="00360FB5" w:rsidP="00553004">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BBC70" w14:textId="77777777" w:rsidR="00360FB5" w:rsidRPr="004B1509" w:rsidRDefault="00360FB5" w:rsidP="00553004">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8EB7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FDA804"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238A6D" w14:textId="77777777" w:rsidR="00360FB5" w:rsidRPr="004B1509" w:rsidRDefault="00360FB5" w:rsidP="00553004">
            <w:pPr>
              <w:jc w:val="center"/>
              <w:rPr>
                <w:rFonts w:eastAsia="Calibri"/>
                <w:szCs w:val="22"/>
              </w:rPr>
            </w:pPr>
            <w:r w:rsidRPr="004B1509">
              <w:rPr>
                <w:rFonts w:eastAsia="Calibri"/>
                <w:szCs w:val="22"/>
              </w:rPr>
              <w:t>4400-5446-6732</w:t>
            </w:r>
          </w:p>
        </w:tc>
      </w:tr>
      <w:tr w:rsidR="00360FB5" w:rsidRPr="004B1509" w14:paraId="1608304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F3B47AD"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398507" w14:textId="77777777" w:rsidR="00360FB5" w:rsidRPr="004B1509" w:rsidRDefault="00360FB5" w:rsidP="00553004">
            <w:pPr>
              <w:rPr>
                <w:rFonts w:eastAsia="Calibri"/>
                <w:szCs w:val="22"/>
              </w:rPr>
            </w:pPr>
            <w:r w:rsidRPr="004B1509">
              <w:rPr>
                <w:rFonts w:eastAsia="Calibri"/>
                <w:szCs w:val="22"/>
              </w:rPr>
              <w:t>sk4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B11478" w14:textId="77777777" w:rsidR="00360FB5" w:rsidRPr="004B1509" w:rsidRDefault="00360FB5" w:rsidP="00553004">
            <w:pPr>
              <w:rPr>
                <w:rFonts w:eastAsia="Calibri"/>
                <w:szCs w:val="22"/>
              </w:rPr>
            </w:pPr>
            <w:r w:rsidRPr="004B1509">
              <w:rPr>
                <w:rFonts w:eastAsia="Calibri"/>
                <w:szCs w:val="22"/>
              </w:rPr>
              <w:t>Pušyno g., Katlėrių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6AF889" w14:textId="77777777" w:rsidR="00360FB5" w:rsidRPr="004B1509" w:rsidRDefault="00360FB5" w:rsidP="00553004">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CDA1C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3E207" w14:textId="77777777" w:rsidR="00360FB5" w:rsidRPr="004B1509" w:rsidRDefault="00360FB5" w:rsidP="00553004">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2E9C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8E6855"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4548D6" w14:textId="77777777" w:rsidR="00360FB5" w:rsidRPr="004B1509" w:rsidRDefault="00360FB5" w:rsidP="00553004">
            <w:pPr>
              <w:jc w:val="center"/>
              <w:rPr>
                <w:rFonts w:eastAsia="Calibri"/>
                <w:szCs w:val="22"/>
              </w:rPr>
            </w:pPr>
            <w:r w:rsidRPr="004B1509">
              <w:rPr>
                <w:rFonts w:eastAsia="Calibri"/>
                <w:szCs w:val="22"/>
              </w:rPr>
              <w:t>4400-5299-5545</w:t>
            </w:r>
          </w:p>
        </w:tc>
      </w:tr>
      <w:tr w:rsidR="00360FB5" w:rsidRPr="005025FE" w14:paraId="160FB2A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330FB6B" w14:textId="77777777" w:rsidR="00360FB5" w:rsidRPr="005025FE"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2A19BB" w14:textId="77777777" w:rsidR="00360FB5" w:rsidRPr="005025FE" w:rsidRDefault="00360FB5" w:rsidP="00553004">
            <w:pPr>
              <w:rPr>
                <w:rFonts w:eastAsia="Calibri"/>
                <w:szCs w:val="22"/>
              </w:rPr>
            </w:pPr>
            <w:r w:rsidRPr="005025FE">
              <w:rPr>
                <w:rFonts w:eastAsia="Calibri"/>
                <w:szCs w:val="22"/>
              </w:rPr>
              <w:t>sk4-3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29D6F3" w14:textId="77777777" w:rsidR="00360FB5" w:rsidRPr="005025FE" w:rsidRDefault="00360FB5" w:rsidP="00553004">
            <w:pPr>
              <w:rPr>
                <w:rFonts w:eastAsia="Calibri"/>
                <w:szCs w:val="22"/>
              </w:rPr>
            </w:pPr>
            <w:r w:rsidRPr="005025FE">
              <w:rPr>
                <w:rFonts w:eastAsia="Calibri"/>
                <w:szCs w:val="22"/>
              </w:rPr>
              <w:t>Smėlio g., Katlėrių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281514" w14:textId="3EC910DC" w:rsidR="00360FB5" w:rsidRPr="005025FE" w:rsidRDefault="00360FB5" w:rsidP="00553004">
            <w:pPr>
              <w:jc w:val="right"/>
              <w:rPr>
                <w:rFonts w:eastAsia="Calibri"/>
                <w:szCs w:val="22"/>
              </w:rPr>
            </w:pPr>
            <w:r w:rsidRPr="005025FE">
              <w:rPr>
                <w:rFonts w:eastAsia="Calibri"/>
                <w:szCs w:val="22"/>
              </w:rPr>
              <w:t xml:space="preserve"> 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D49DA" w14:textId="4298A8F4" w:rsidR="00360FB5" w:rsidRPr="005025FE" w:rsidRDefault="00360FB5" w:rsidP="00553004">
            <w:pPr>
              <w:jc w:val="right"/>
              <w:rPr>
                <w:rFonts w:eastAsia="Calibri"/>
                <w:szCs w:val="22"/>
              </w:rPr>
            </w:pPr>
            <w:r w:rsidRPr="005025FE">
              <w:rPr>
                <w:rFonts w:eastAsia="Calibri"/>
                <w:szCs w:val="22"/>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C702C4" w14:textId="77777777" w:rsidR="00360FB5" w:rsidRPr="005025FE" w:rsidRDefault="00360FB5" w:rsidP="00553004">
            <w:pPr>
              <w:jc w:val="right"/>
              <w:rPr>
                <w:rFonts w:eastAsia="Calibri"/>
                <w:szCs w:val="22"/>
              </w:rPr>
            </w:pPr>
            <w:r w:rsidRPr="005025FE">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2107E" w14:textId="77777777" w:rsidR="00360FB5" w:rsidRPr="005025FE" w:rsidRDefault="00360FB5" w:rsidP="00553004">
            <w:pPr>
              <w:jc w:val="right"/>
              <w:rPr>
                <w:rFonts w:eastAsia="Calibri"/>
                <w:szCs w:val="22"/>
              </w:rPr>
            </w:pPr>
            <w:r w:rsidRPr="005025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FF6BD7" w14:textId="77777777" w:rsidR="00360FB5" w:rsidRPr="005025FE" w:rsidRDefault="00360FB5" w:rsidP="00553004">
            <w:pPr>
              <w:jc w:val="center"/>
              <w:rPr>
                <w:rFonts w:eastAsia="Calibri"/>
                <w:szCs w:val="22"/>
              </w:rPr>
            </w:pPr>
            <w:r w:rsidRPr="005025F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D90E8C" w14:textId="77777777" w:rsidR="00360FB5" w:rsidRPr="005025FE" w:rsidRDefault="00360FB5" w:rsidP="00553004">
            <w:pPr>
              <w:jc w:val="center"/>
              <w:rPr>
                <w:rFonts w:eastAsia="Calibri"/>
                <w:szCs w:val="22"/>
              </w:rPr>
            </w:pPr>
            <w:r w:rsidRPr="005025FE">
              <w:rPr>
                <w:rFonts w:eastAsia="Calibri"/>
                <w:szCs w:val="22"/>
              </w:rPr>
              <w:t>4400-5446-6743</w:t>
            </w:r>
          </w:p>
        </w:tc>
      </w:tr>
      <w:tr w:rsidR="00360FB5" w:rsidRPr="005025FE" w14:paraId="1542139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45876F" w14:textId="77777777" w:rsidR="00360FB5" w:rsidRPr="005025FE"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699433" w14:textId="77777777" w:rsidR="00360FB5" w:rsidRPr="005025FE" w:rsidRDefault="00360FB5" w:rsidP="00553004">
            <w:pPr>
              <w:rPr>
                <w:rFonts w:eastAsia="Calibri"/>
                <w:szCs w:val="22"/>
              </w:rPr>
            </w:pPr>
            <w:r w:rsidRPr="005025FE">
              <w:rPr>
                <w:rFonts w:eastAsia="Calibri"/>
                <w:szCs w:val="22"/>
                <w:lang w:eastAsia="lt-LT"/>
              </w:rPr>
              <w:t>13SkS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675180" w14:textId="77777777" w:rsidR="00360FB5" w:rsidRPr="005025FE" w:rsidRDefault="00360FB5" w:rsidP="00553004">
            <w:pPr>
              <w:rPr>
                <w:rFonts w:eastAsia="Calibri"/>
                <w:szCs w:val="22"/>
              </w:rPr>
            </w:pPr>
            <w:r w:rsidRPr="005025FE">
              <w:rPr>
                <w:rFonts w:eastAsia="Calibri"/>
                <w:szCs w:val="22"/>
              </w:rPr>
              <w:t>Taikos g., Katlėrių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4AE87B3" w14:textId="75967B18" w:rsidR="00360FB5" w:rsidRPr="005025FE" w:rsidRDefault="00360FB5" w:rsidP="00553004">
            <w:pPr>
              <w:jc w:val="right"/>
              <w:rPr>
                <w:rFonts w:eastAsia="Calibri"/>
                <w:szCs w:val="22"/>
              </w:rPr>
            </w:pPr>
            <w:r w:rsidRPr="005025FE">
              <w:rPr>
                <w:rFonts w:eastAsia="Calibri"/>
                <w:szCs w:val="22"/>
              </w:rPr>
              <w:t> 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89C97" w14:textId="77777777" w:rsidR="00360FB5" w:rsidRPr="005025FE" w:rsidRDefault="00360FB5" w:rsidP="00553004">
            <w:pPr>
              <w:jc w:val="right"/>
              <w:rPr>
                <w:rFonts w:eastAsia="Calibri"/>
                <w:szCs w:val="22"/>
              </w:rPr>
            </w:pPr>
            <w:r w:rsidRPr="005025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C4065" w14:textId="52C41061" w:rsidR="00360FB5" w:rsidRPr="005025FE" w:rsidRDefault="00360FB5" w:rsidP="00553004">
            <w:pPr>
              <w:jc w:val="right"/>
              <w:rPr>
                <w:rFonts w:eastAsia="Calibri"/>
                <w:strike/>
                <w:szCs w:val="22"/>
              </w:rPr>
            </w:pPr>
            <w:r w:rsidRPr="005025FE">
              <w:rPr>
                <w:rFonts w:eastAsia="Calibri"/>
                <w:szCs w:val="22"/>
              </w:rPr>
              <w:t>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F3FFA" w14:textId="77777777" w:rsidR="00360FB5" w:rsidRPr="005025FE" w:rsidRDefault="00360FB5" w:rsidP="00553004">
            <w:pPr>
              <w:jc w:val="right"/>
              <w:rPr>
                <w:rFonts w:eastAsia="Calibri"/>
                <w:szCs w:val="22"/>
              </w:rPr>
            </w:pPr>
            <w:r w:rsidRPr="005025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63922" w14:textId="77777777" w:rsidR="00360FB5" w:rsidRPr="005025FE" w:rsidRDefault="00360FB5" w:rsidP="00553004">
            <w:pPr>
              <w:jc w:val="center"/>
              <w:rPr>
                <w:rFonts w:eastAsia="Calibri"/>
                <w:szCs w:val="22"/>
              </w:rPr>
            </w:pPr>
            <w:r w:rsidRPr="005025F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0A82A1" w14:textId="77777777" w:rsidR="00360FB5" w:rsidRPr="005025FE" w:rsidRDefault="00360FB5" w:rsidP="00553004">
            <w:pPr>
              <w:jc w:val="center"/>
              <w:rPr>
                <w:rFonts w:eastAsia="Calibri"/>
                <w:szCs w:val="22"/>
              </w:rPr>
            </w:pPr>
            <w:r w:rsidRPr="005025FE">
              <w:rPr>
                <w:rFonts w:eastAsia="Calibri"/>
                <w:szCs w:val="22"/>
              </w:rPr>
              <w:t>4400-5299-7550</w:t>
            </w:r>
          </w:p>
        </w:tc>
      </w:tr>
      <w:tr w:rsidR="00360FB5" w:rsidRPr="004B1509" w14:paraId="1FAFA49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2F624B4"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EAE49B" w14:textId="77777777" w:rsidR="00360FB5" w:rsidRPr="004B1509" w:rsidRDefault="00360FB5" w:rsidP="00553004">
            <w:pPr>
              <w:rPr>
                <w:rFonts w:eastAsia="Calibri"/>
                <w:szCs w:val="22"/>
              </w:rPr>
            </w:pPr>
            <w:r w:rsidRPr="004B1509">
              <w:rPr>
                <w:rFonts w:eastAsia="Calibri"/>
                <w:szCs w:val="22"/>
              </w:rPr>
              <w:t>29SkS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50F8A1" w14:textId="77777777" w:rsidR="00360FB5" w:rsidRPr="004B1509" w:rsidRDefault="00360FB5" w:rsidP="00553004">
            <w:pPr>
              <w:rPr>
                <w:rFonts w:eastAsia="Calibri"/>
                <w:szCs w:val="22"/>
              </w:rPr>
            </w:pPr>
            <w:r w:rsidRPr="004B1509">
              <w:rPr>
                <w:rFonts w:eastAsia="Calibri"/>
                <w:szCs w:val="22"/>
              </w:rPr>
              <w:t>Dvaro g., Kurklelių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5F2F06" w14:textId="77777777" w:rsidR="00360FB5" w:rsidRPr="004B1509" w:rsidRDefault="00360FB5" w:rsidP="00553004">
            <w:pPr>
              <w:jc w:val="right"/>
              <w:rPr>
                <w:rFonts w:eastAsia="Calibri"/>
                <w:szCs w:val="22"/>
              </w:rPr>
            </w:pPr>
            <w:r w:rsidRPr="004B1509">
              <w:rPr>
                <w:rFonts w:eastAsia="Calibri"/>
                <w:szCs w:val="22"/>
              </w:rPr>
              <w:t>1571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BE0A7" w14:textId="77777777" w:rsidR="00360FB5" w:rsidRPr="004B1509" w:rsidRDefault="00360FB5" w:rsidP="00553004">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660F4" w14:textId="77777777" w:rsidR="00360FB5" w:rsidRPr="004B1509" w:rsidRDefault="00360FB5" w:rsidP="00553004">
            <w:pPr>
              <w:jc w:val="right"/>
              <w:rPr>
                <w:rFonts w:eastAsia="Calibri"/>
                <w:szCs w:val="22"/>
              </w:rPr>
            </w:pPr>
            <w:r w:rsidRPr="004B1509">
              <w:rPr>
                <w:rFonts w:eastAsia="Calibri"/>
                <w:szCs w:val="22"/>
              </w:rPr>
              <w:t>842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C234E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744799"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EBB5F0" w14:textId="77777777" w:rsidR="00360FB5" w:rsidRPr="004B1509" w:rsidRDefault="00360FB5" w:rsidP="00553004">
            <w:pPr>
              <w:jc w:val="center"/>
              <w:rPr>
                <w:rFonts w:eastAsia="Calibri"/>
                <w:szCs w:val="22"/>
              </w:rPr>
            </w:pPr>
            <w:r w:rsidRPr="004B1509">
              <w:rPr>
                <w:rFonts w:eastAsia="Calibri"/>
                <w:szCs w:val="22"/>
              </w:rPr>
              <w:t>4400-5446-9568</w:t>
            </w:r>
          </w:p>
        </w:tc>
      </w:tr>
      <w:tr w:rsidR="00360FB5" w:rsidRPr="004B1509" w14:paraId="2ACD750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04AC825"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ECF441" w14:textId="77777777" w:rsidR="00360FB5" w:rsidRPr="004B1509" w:rsidRDefault="00360FB5" w:rsidP="00553004">
            <w:pPr>
              <w:rPr>
                <w:rFonts w:eastAsia="Calibri"/>
                <w:szCs w:val="22"/>
              </w:rPr>
            </w:pPr>
            <w:r w:rsidRPr="004B1509">
              <w:rPr>
                <w:rFonts w:eastAsia="Calibri"/>
                <w:szCs w:val="22"/>
              </w:rPr>
              <w:t>sk17-2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634007" w14:textId="77777777" w:rsidR="00360FB5" w:rsidRPr="004B1509" w:rsidRDefault="00360FB5" w:rsidP="00553004">
            <w:pPr>
              <w:rPr>
                <w:rFonts w:eastAsia="Calibri"/>
                <w:szCs w:val="22"/>
              </w:rPr>
            </w:pPr>
            <w:r w:rsidRPr="004B1509">
              <w:rPr>
                <w:rFonts w:eastAsia="Calibri"/>
                <w:szCs w:val="22"/>
              </w:rPr>
              <w:t>Ežero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9BFAEC" w14:textId="77777777" w:rsidR="00360FB5" w:rsidRPr="004B1509" w:rsidRDefault="00360FB5" w:rsidP="00553004">
            <w:pPr>
              <w:jc w:val="right"/>
              <w:rPr>
                <w:rFonts w:eastAsia="Calibri"/>
                <w:szCs w:val="22"/>
              </w:rPr>
            </w:pPr>
            <w:r w:rsidRPr="004B1509">
              <w:rPr>
                <w:rFonts w:eastAsia="Calibri"/>
                <w:szCs w:val="22"/>
              </w:rPr>
              <w:t>490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61A49" w14:textId="77777777" w:rsidR="00360FB5" w:rsidRPr="004B1509" w:rsidRDefault="00360FB5" w:rsidP="00553004">
            <w:pPr>
              <w:jc w:val="right"/>
              <w:rPr>
                <w:rFonts w:eastAsia="Calibri"/>
                <w:szCs w:val="22"/>
              </w:rPr>
            </w:pPr>
            <w:r w:rsidRPr="004B1509">
              <w:rPr>
                <w:rFonts w:eastAsia="Calibri"/>
                <w:szCs w:val="22"/>
              </w:rPr>
              <w:t>490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5B2FA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EBD1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88BB1"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44070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011793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70F41EB"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60ACF1" w14:textId="77777777" w:rsidR="00360FB5" w:rsidRPr="004B1509" w:rsidRDefault="00360FB5" w:rsidP="00553004">
            <w:pPr>
              <w:rPr>
                <w:rFonts w:eastAsia="Calibri"/>
                <w:szCs w:val="22"/>
              </w:rPr>
            </w:pPr>
            <w:r w:rsidRPr="004B1509">
              <w:rPr>
                <w:rFonts w:eastAsia="Calibri"/>
                <w:szCs w:val="22"/>
              </w:rPr>
              <w:t>sk17-7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D7417E" w14:textId="77777777" w:rsidR="00360FB5" w:rsidRPr="004B1509" w:rsidRDefault="00360FB5" w:rsidP="00553004">
            <w:pPr>
              <w:rPr>
                <w:rFonts w:eastAsia="Calibri"/>
                <w:szCs w:val="22"/>
              </w:rPr>
            </w:pPr>
            <w:r w:rsidRPr="004B1509">
              <w:rPr>
                <w:rFonts w:eastAsia="Calibri"/>
                <w:szCs w:val="22"/>
              </w:rPr>
              <w:t>Liepų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F82B21" w14:textId="77777777" w:rsidR="00360FB5" w:rsidRPr="004B1509" w:rsidRDefault="00360FB5" w:rsidP="00553004">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9B7F36" w14:textId="77777777" w:rsidR="00360FB5" w:rsidRPr="004B1509" w:rsidRDefault="00360FB5" w:rsidP="00553004">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BF59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9537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392CA"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E2F65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BC1052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6323DF"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63D809" w14:textId="77777777" w:rsidR="00360FB5" w:rsidRPr="004B1509" w:rsidRDefault="00360FB5" w:rsidP="00553004">
            <w:pPr>
              <w:rPr>
                <w:rFonts w:eastAsia="Calibri"/>
                <w:szCs w:val="22"/>
              </w:rPr>
            </w:pPr>
            <w:r w:rsidRPr="004B1509">
              <w:rPr>
                <w:rFonts w:eastAsia="Calibri"/>
                <w:szCs w:val="22"/>
              </w:rPr>
              <w:t>sk17-1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63A9B0" w14:textId="77777777" w:rsidR="00360FB5" w:rsidRPr="004B1509" w:rsidRDefault="00360FB5" w:rsidP="00553004">
            <w:pPr>
              <w:rPr>
                <w:rFonts w:eastAsia="Calibri"/>
                <w:szCs w:val="22"/>
              </w:rPr>
            </w:pPr>
            <w:r w:rsidRPr="004B1509">
              <w:rPr>
                <w:rFonts w:eastAsia="Calibri"/>
                <w:szCs w:val="22"/>
              </w:rPr>
              <w:t>Paežerių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71854D" w14:textId="77777777" w:rsidR="00360FB5" w:rsidRPr="004B1509" w:rsidRDefault="00360FB5" w:rsidP="00553004">
            <w:pPr>
              <w:jc w:val="right"/>
              <w:rPr>
                <w:rFonts w:eastAsia="Calibri"/>
                <w:szCs w:val="22"/>
              </w:rPr>
            </w:pPr>
            <w:r w:rsidRPr="004B1509">
              <w:rPr>
                <w:rFonts w:eastAsia="Calibri"/>
                <w:szCs w:val="22"/>
              </w:rPr>
              <w:t>633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3B5E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77F4B" w14:textId="77777777" w:rsidR="00360FB5" w:rsidRPr="004B1509" w:rsidRDefault="00360FB5" w:rsidP="00553004">
            <w:pPr>
              <w:jc w:val="right"/>
              <w:rPr>
                <w:rFonts w:eastAsia="Calibri"/>
                <w:szCs w:val="22"/>
              </w:rPr>
            </w:pPr>
            <w:r w:rsidRPr="004B1509">
              <w:rPr>
                <w:rFonts w:eastAsia="Calibri"/>
                <w:szCs w:val="22"/>
              </w:rPr>
              <w:t>633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B488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AF6B5"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973B0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ADAAE7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6EFF2DF"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455450" w14:textId="77777777" w:rsidR="00360FB5" w:rsidRPr="004B1509" w:rsidRDefault="00360FB5" w:rsidP="00553004">
            <w:pPr>
              <w:rPr>
                <w:rFonts w:eastAsia="Calibri"/>
                <w:szCs w:val="22"/>
              </w:rPr>
            </w:pPr>
            <w:r w:rsidRPr="004B1509">
              <w:rPr>
                <w:rFonts w:eastAsia="Calibri"/>
                <w:szCs w:val="22"/>
              </w:rPr>
              <w:t>sk17-6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C07247" w14:textId="77777777" w:rsidR="00360FB5" w:rsidRPr="004B1509" w:rsidRDefault="00360FB5" w:rsidP="00553004">
            <w:pPr>
              <w:rPr>
                <w:rFonts w:eastAsia="Calibri"/>
                <w:szCs w:val="22"/>
              </w:rPr>
            </w:pPr>
            <w:r w:rsidRPr="004B1509">
              <w:rPr>
                <w:rFonts w:eastAsia="Calibri"/>
                <w:szCs w:val="22"/>
              </w:rPr>
              <w:t>Šlaito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ECF951" w14:textId="77777777" w:rsidR="00360FB5" w:rsidRPr="004B1509" w:rsidRDefault="00360FB5" w:rsidP="00553004">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56514" w14:textId="77777777" w:rsidR="00360FB5" w:rsidRPr="004B1509" w:rsidRDefault="00360FB5" w:rsidP="00553004">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3832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EAAB8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2733D"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CBE34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37C2C1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26535A6"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C7F05A" w14:textId="77777777" w:rsidR="00360FB5" w:rsidRPr="004B1509" w:rsidRDefault="00360FB5" w:rsidP="00553004">
            <w:pPr>
              <w:rPr>
                <w:rFonts w:eastAsia="Calibri"/>
                <w:szCs w:val="22"/>
              </w:rPr>
            </w:pPr>
            <w:r w:rsidRPr="004B1509">
              <w:rPr>
                <w:rFonts w:eastAsia="Calibri"/>
                <w:szCs w:val="22"/>
              </w:rPr>
              <w:t>sk17-3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5C9EBC" w14:textId="77777777" w:rsidR="00360FB5" w:rsidRPr="004B1509" w:rsidRDefault="00360FB5" w:rsidP="00553004">
            <w:pPr>
              <w:rPr>
                <w:rFonts w:eastAsia="Calibri"/>
                <w:szCs w:val="22"/>
              </w:rPr>
            </w:pPr>
            <w:r w:rsidRPr="004B1509">
              <w:rPr>
                <w:rFonts w:eastAsia="Calibri"/>
                <w:szCs w:val="22"/>
              </w:rPr>
              <w:t>Tvenkinių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427DD1" w14:textId="77777777" w:rsidR="00360FB5" w:rsidRPr="004B1509" w:rsidRDefault="00360FB5" w:rsidP="00553004">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1ADDE" w14:textId="77777777" w:rsidR="00360FB5" w:rsidRPr="004B1509" w:rsidRDefault="00360FB5" w:rsidP="00553004">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D7E98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7A02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7375B"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537354" w14:textId="77777777" w:rsidR="00360FB5" w:rsidRPr="004B1509" w:rsidRDefault="00360FB5" w:rsidP="00553004">
            <w:pPr>
              <w:jc w:val="center"/>
              <w:rPr>
                <w:rFonts w:eastAsia="Calibri"/>
                <w:szCs w:val="22"/>
              </w:rPr>
            </w:pPr>
            <w:r w:rsidRPr="004B1509">
              <w:rPr>
                <w:rFonts w:eastAsia="Calibri"/>
                <w:szCs w:val="22"/>
              </w:rPr>
              <w:t>4400-5446-9579</w:t>
            </w:r>
          </w:p>
        </w:tc>
      </w:tr>
      <w:tr w:rsidR="00360FB5" w:rsidRPr="004B1509" w14:paraId="2613393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B54321"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DD26B9" w14:textId="77777777" w:rsidR="00360FB5" w:rsidRPr="004B1509" w:rsidRDefault="00360FB5" w:rsidP="00553004">
            <w:pPr>
              <w:rPr>
                <w:rFonts w:eastAsia="Calibri"/>
                <w:szCs w:val="22"/>
              </w:rPr>
            </w:pPr>
            <w:r w:rsidRPr="004B1509">
              <w:rPr>
                <w:rFonts w:eastAsia="Calibri"/>
                <w:szCs w:val="22"/>
              </w:rPr>
              <w:t>sk17-4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2369F6" w14:textId="77777777" w:rsidR="00360FB5" w:rsidRPr="004B1509" w:rsidRDefault="00360FB5" w:rsidP="00553004">
            <w:pPr>
              <w:rPr>
                <w:rFonts w:eastAsia="Calibri"/>
                <w:szCs w:val="22"/>
              </w:rPr>
            </w:pPr>
            <w:r w:rsidRPr="004B1509">
              <w:rPr>
                <w:rFonts w:eastAsia="Calibri"/>
                <w:szCs w:val="22"/>
              </w:rPr>
              <w:t>Vaisiutiškio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A4EBA5" w14:textId="77777777" w:rsidR="00360FB5" w:rsidRPr="004B1509" w:rsidRDefault="00360FB5" w:rsidP="00553004">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0D449" w14:textId="77777777" w:rsidR="00360FB5" w:rsidRPr="004B1509" w:rsidRDefault="00360FB5" w:rsidP="00553004">
            <w:pPr>
              <w:jc w:val="right"/>
              <w:rPr>
                <w:rFonts w:eastAsia="Calibri"/>
                <w:szCs w:val="22"/>
              </w:rPr>
            </w:pPr>
            <w:r w:rsidRPr="004B1509">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CC8F7" w14:textId="77777777" w:rsidR="00360FB5" w:rsidRPr="004B1509" w:rsidRDefault="00360FB5" w:rsidP="00553004">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67A6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2B6FA"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0294CC" w14:textId="77777777" w:rsidR="00360FB5" w:rsidRPr="004B1509" w:rsidRDefault="00360FB5" w:rsidP="00553004">
            <w:pPr>
              <w:jc w:val="center"/>
              <w:rPr>
                <w:rFonts w:eastAsia="Calibri"/>
                <w:szCs w:val="22"/>
              </w:rPr>
            </w:pPr>
            <w:r w:rsidRPr="004B1509">
              <w:rPr>
                <w:rFonts w:eastAsia="Calibri"/>
                <w:szCs w:val="22"/>
              </w:rPr>
              <w:t>4400-5446-9624</w:t>
            </w:r>
          </w:p>
        </w:tc>
      </w:tr>
      <w:tr w:rsidR="00360FB5" w:rsidRPr="004B1509" w14:paraId="5B2CBB6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87BEEA"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3E41C" w14:textId="77777777" w:rsidR="00360FB5" w:rsidRPr="004B1509" w:rsidRDefault="00360FB5" w:rsidP="00553004">
            <w:pPr>
              <w:rPr>
                <w:rFonts w:eastAsia="Calibri"/>
                <w:szCs w:val="22"/>
              </w:rPr>
            </w:pPr>
            <w:r w:rsidRPr="004B1509">
              <w:rPr>
                <w:rFonts w:eastAsia="Calibri"/>
                <w:szCs w:val="22"/>
              </w:rPr>
              <w:t>sk17-5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42DC7E" w14:textId="77777777" w:rsidR="00360FB5" w:rsidRPr="004B1509" w:rsidRDefault="00360FB5" w:rsidP="00553004">
            <w:pPr>
              <w:rPr>
                <w:rFonts w:eastAsia="Calibri"/>
                <w:szCs w:val="22"/>
              </w:rPr>
            </w:pPr>
            <w:r w:rsidRPr="004B1509">
              <w:rPr>
                <w:rFonts w:eastAsia="Calibri"/>
                <w:szCs w:val="22"/>
              </w:rPr>
              <w:t>Žvejų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118AD7" w14:textId="77777777" w:rsidR="00360FB5" w:rsidRPr="004B1509" w:rsidRDefault="00360FB5" w:rsidP="00553004">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8355F" w14:textId="77777777" w:rsidR="00360FB5" w:rsidRPr="004B1509" w:rsidRDefault="00360FB5" w:rsidP="00553004">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43A2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6DBC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B432D"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1D114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30AEEA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E1EBD8E"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5AC794" w14:textId="77777777" w:rsidR="00360FB5" w:rsidRPr="004B1509" w:rsidRDefault="00360FB5" w:rsidP="00553004">
            <w:pPr>
              <w:rPr>
                <w:rFonts w:eastAsia="Calibri"/>
                <w:szCs w:val="22"/>
              </w:rPr>
            </w:pPr>
            <w:r w:rsidRPr="004B1509">
              <w:rPr>
                <w:rFonts w:eastAsia="Calibri"/>
                <w:szCs w:val="22"/>
                <w:lang w:eastAsia="lt-LT"/>
              </w:rPr>
              <w:t>21SkS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A74E30" w14:textId="77777777" w:rsidR="00360FB5" w:rsidRPr="004B1509" w:rsidRDefault="00360FB5" w:rsidP="00553004">
            <w:pPr>
              <w:rPr>
                <w:rFonts w:eastAsia="Calibri"/>
                <w:szCs w:val="22"/>
              </w:rPr>
            </w:pPr>
            <w:r w:rsidRPr="004B1509">
              <w:rPr>
                <w:rFonts w:eastAsia="Calibri"/>
                <w:szCs w:val="22"/>
              </w:rPr>
              <w:t>Nagurkiškių g., Nagurkiškių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6F3D9D" w14:textId="77777777" w:rsidR="00360FB5" w:rsidRPr="004B1509" w:rsidRDefault="00360FB5" w:rsidP="00553004">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B700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574AA" w14:textId="77777777" w:rsidR="00360FB5" w:rsidRPr="004B1509" w:rsidRDefault="00360FB5" w:rsidP="00553004">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F9797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5D706"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06C04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C63B05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7289E9"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21722F" w14:textId="77777777" w:rsidR="00360FB5" w:rsidRPr="004B1509" w:rsidRDefault="00360FB5" w:rsidP="00553004">
            <w:pPr>
              <w:rPr>
                <w:rFonts w:eastAsia="Calibri"/>
                <w:szCs w:val="22"/>
              </w:rPr>
            </w:pPr>
            <w:r w:rsidRPr="004B1509">
              <w:rPr>
                <w:rFonts w:eastAsia="Calibri"/>
                <w:szCs w:val="22"/>
                <w:lang w:eastAsia="lt-LT"/>
              </w:rPr>
              <w:t>22SkS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2633F1" w14:textId="77777777" w:rsidR="00360FB5" w:rsidRPr="004B1509" w:rsidRDefault="00360FB5" w:rsidP="00553004">
            <w:pPr>
              <w:rPr>
                <w:rFonts w:eastAsia="Calibri"/>
                <w:szCs w:val="22"/>
              </w:rPr>
            </w:pPr>
            <w:r w:rsidRPr="004B1509">
              <w:rPr>
                <w:rFonts w:eastAsia="Calibri"/>
                <w:szCs w:val="22"/>
              </w:rPr>
              <w:t>Nevėžos g., Nagurkiškių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A3673D" w14:textId="77777777" w:rsidR="00360FB5" w:rsidRPr="004B1509" w:rsidRDefault="00360FB5" w:rsidP="00553004">
            <w:pPr>
              <w:jc w:val="right"/>
              <w:rPr>
                <w:rFonts w:eastAsia="Calibri"/>
                <w:szCs w:val="22"/>
              </w:rPr>
            </w:pPr>
            <w:r w:rsidRPr="004B1509">
              <w:rPr>
                <w:rFonts w:eastAsia="Calibri"/>
                <w:szCs w:val="22"/>
              </w:rPr>
              <w:t>1065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C5BF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0CD2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C04E7" w14:textId="77777777" w:rsidR="00360FB5" w:rsidRPr="004B1509" w:rsidRDefault="00360FB5" w:rsidP="00553004">
            <w:pPr>
              <w:jc w:val="right"/>
              <w:rPr>
                <w:rFonts w:eastAsia="Calibri"/>
                <w:szCs w:val="22"/>
              </w:rPr>
            </w:pPr>
            <w:r w:rsidRPr="004B1509">
              <w:rPr>
                <w:rFonts w:eastAsia="Calibri"/>
                <w:szCs w:val="22"/>
              </w:rPr>
              <w:t>1065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04C551"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12A57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4C9E0B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7718E3E"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6AABAC" w14:textId="77777777" w:rsidR="00360FB5" w:rsidRPr="004B1509" w:rsidRDefault="00360FB5" w:rsidP="00553004">
            <w:pPr>
              <w:rPr>
                <w:rFonts w:eastAsia="Calibri"/>
                <w:szCs w:val="22"/>
              </w:rPr>
            </w:pPr>
            <w:r w:rsidRPr="004B1509">
              <w:rPr>
                <w:rFonts w:eastAsia="Calibri"/>
                <w:szCs w:val="22"/>
                <w:lang w:eastAsia="lt-LT"/>
              </w:rPr>
              <w:t>23SkS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48ECCD" w14:textId="77777777" w:rsidR="00360FB5" w:rsidRPr="004B1509" w:rsidRDefault="00360FB5" w:rsidP="00553004">
            <w:pPr>
              <w:rPr>
                <w:rFonts w:eastAsia="Calibri"/>
                <w:szCs w:val="22"/>
              </w:rPr>
            </w:pPr>
            <w:r w:rsidRPr="004B1509">
              <w:rPr>
                <w:rFonts w:eastAsia="Calibri"/>
                <w:szCs w:val="22"/>
              </w:rPr>
              <w:t>Sintautų g., Nagurkiškių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B1767A" w14:textId="77777777" w:rsidR="00360FB5" w:rsidRPr="004B1509" w:rsidRDefault="00360FB5" w:rsidP="00553004">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ADF6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9CF1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A2FD8" w14:textId="77777777" w:rsidR="00360FB5" w:rsidRPr="004B1509" w:rsidRDefault="00360FB5" w:rsidP="00553004">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5A5BCB"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804B0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80D7D7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FBEC2A4"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3E040A" w14:textId="77777777" w:rsidR="00360FB5" w:rsidRPr="004B1509" w:rsidRDefault="00360FB5" w:rsidP="00553004">
            <w:pPr>
              <w:rPr>
                <w:rFonts w:eastAsia="Calibri"/>
                <w:bCs/>
                <w:szCs w:val="22"/>
                <w:lang w:eastAsia="lt-LT"/>
              </w:rPr>
            </w:pPr>
            <w:r w:rsidRPr="004B1509">
              <w:rPr>
                <w:rFonts w:eastAsia="Calibri"/>
                <w:bCs/>
                <w:szCs w:val="22"/>
                <w:lang w:eastAsia="lt-LT"/>
              </w:rPr>
              <w:t>sk39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2DD424" w14:textId="77777777" w:rsidR="00360FB5" w:rsidRPr="004B1509" w:rsidRDefault="00360FB5" w:rsidP="00553004">
            <w:pPr>
              <w:rPr>
                <w:rFonts w:eastAsia="Calibri"/>
                <w:bCs/>
                <w:szCs w:val="22"/>
              </w:rPr>
            </w:pPr>
            <w:r w:rsidRPr="004B1509">
              <w:rPr>
                <w:rFonts w:eastAsia="Calibri"/>
                <w:bCs/>
                <w:szCs w:val="22"/>
              </w:rPr>
              <w:t>Pušyno g., Palionių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30411E" w14:textId="77777777" w:rsidR="00360FB5" w:rsidRPr="004B1509" w:rsidRDefault="00360FB5" w:rsidP="00553004">
            <w:pPr>
              <w:jc w:val="right"/>
              <w:rPr>
                <w:rFonts w:eastAsia="Calibri"/>
                <w:bCs/>
                <w:szCs w:val="22"/>
              </w:rPr>
            </w:pPr>
            <w:r w:rsidRPr="004B1509">
              <w:rPr>
                <w:rFonts w:eastAsia="Calibri"/>
                <w:bCs/>
                <w:szCs w:val="22"/>
              </w:rPr>
              <w:t>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F0625"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BA903" w14:textId="77777777" w:rsidR="00360FB5" w:rsidRPr="004B1509" w:rsidRDefault="00360FB5" w:rsidP="00553004">
            <w:pPr>
              <w:jc w:val="right"/>
              <w:rPr>
                <w:rFonts w:eastAsia="Calibri"/>
                <w:bCs/>
                <w:szCs w:val="22"/>
              </w:rPr>
            </w:pPr>
            <w:r w:rsidRPr="004B1509">
              <w:rPr>
                <w:rFonts w:eastAsia="Calibri"/>
                <w:bCs/>
                <w:szCs w:val="22"/>
              </w:rPr>
              <w:t>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EF9D53"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34CB3"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5236D0" w14:textId="77777777" w:rsidR="00360FB5" w:rsidRPr="004B1509" w:rsidRDefault="00360FB5" w:rsidP="00553004">
            <w:pPr>
              <w:jc w:val="center"/>
              <w:rPr>
                <w:rFonts w:eastAsia="Calibri"/>
                <w:bCs/>
                <w:szCs w:val="22"/>
              </w:rPr>
            </w:pPr>
            <w:r w:rsidRPr="004B1509">
              <w:rPr>
                <w:rFonts w:eastAsia="Calibri"/>
                <w:bCs/>
                <w:szCs w:val="22"/>
              </w:rPr>
              <w:t>4400-5494-8699</w:t>
            </w:r>
          </w:p>
        </w:tc>
      </w:tr>
      <w:tr w:rsidR="00360FB5" w:rsidRPr="004B1509" w14:paraId="7D29A86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93F987"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D89711" w14:textId="77777777" w:rsidR="00360FB5" w:rsidRPr="004B1509" w:rsidRDefault="00360FB5" w:rsidP="00553004">
            <w:pPr>
              <w:rPr>
                <w:rFonts w:eastAsia="Calibri"/>
                <w:szCs w:val="22"/>
              </w:rPr>
            </w:pPr>
            <w:r w:rsidRPr="004B1509">
              <w:rPr>
                <w:rFonts w:eastAsia="Calibri"/>
                <w:szCs w:val="22"/>
                <w:lang w:eastAsia="lt-LT"/>
              </w:rPr>
              <w:t>24SkS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285E03" w14:textId="77777777" w:rsidR="00360FB5" w:rsidRPr="004B1509" w:rsidRDefault="00360FB5" w:rsidP="00553004">
            <w:pPr>
              <w:rPr>
                <w:rFonts w:eastAsia="Calibri"/>
                <w:szCs w:val="22"/>
              </w:rPr>
            </w:pPr>
            <w:r w:rsidRPr="004B1509">
              <w:rPr>
                <w:rFonts w:eastAsia="Calibri"/>
                <w:szCs w:val="22"/>
              </w:rPr>
              <w:t>Girnakalnio g., Pašilių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AB763A" w14:textId="77777777" w:rsidR="00360FB5" w:rsidRPr="004B1509" w:rsidRDefault="00360FB5" w:rsidP="00553004">
            <w:pPr>
              <w:jc w:val="right"/>
              <w:rPr>
                <w:rFonts w:eastAsia="Calibri"/>
                <w:szCs w:val="22"/>
              </w:rPr>
            </w:pPr>
            <w:r w:rsidRPr="004B1509">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E3607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7B2E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98332B" w14:textId="77777777" w:rsidR="00360FB5" w:rsidRPr="004B1509" w:rsidRDefault="00360FB5" w:rsidP="00553004">
            <w:pPr>
              <w:jc w:val="right"/>
              <w:rPr>
                <w:rFonts w:eastAsia="Calibri"/>
                <w:szCs w:val="22"/>
              </w:rPr>
            </w:pPr>
            <w:r w:rsidRPr="004B1509">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FE93C"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D3A33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7B393E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22F854A"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192F24" w14:textId="77777777" w:rsidR="00360FB5" w:rsidRPr="004B1509" w:rsidRDefault="00360FB5" w:rsidP="00553004">
            <w:pPr>
              <w:rPr>
                <w:rFonts w:eastAsia="Calibri"/>
                <w:szCs w:val="22"/>
              </w:rPr>
            </w:pPr>
            <w:r w:rsidRPr="004B1509">
              <w:rPr>
                <w:rFonts w:eastAsia="Calibri"/>
                <w:szCs w:val="22"/>
                <w:lang w:eastAsia="lt-LT"/>
              </w:rPr>
              <w:t>30SkS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3247F4" w14:textId="77777777" w:rsidR="00360FB5" w:rsidRPr="004B1509" w:rsidRDefault="00360FB5" w:rsidP="00553004">
            <w:pPr>
              <w:rPr>
                <w:rFonts w:eastAsia="Calibri"/>
                <w:szCs w:val="22"/>
              </w:rPr>
            </w:pPr>
            <w:r w:rsidRPr="004B1509">
              <w:rPr>
                <w:rFonts w:eastAsia="Calibri"/>
                <w:szCs w:val="22"/>
              </w:rPr>
              <w:t>Luknos g., Pašilių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FF273F" w14:textId="77777777" w:rsidR="00360FB5" w:rsidRPr="004B1509" w:rsidRDefault="00360FB5" w:rsidP="00553004">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159E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3C23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AED87B" w14:textId="77777777" w:rsidR="00360FB5" w:rsidRPr="004B1509" w:rsidRDefault="00360FB5" w:rsidP="00553004">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39D02"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9B23A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83A23C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F3E2E1B"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7BA130" w14:textId="77777777" w:rsidR="00360FB5" w:rsidRPr="004B1509" w:rsidRDefault="00360FB5" w:rsidP="00553004">
            <w:pPr>
              <w:rPr>
                <w:rFonts w:eastAsia="Calibri"/>
                <w:szCs w:val="22"/>
              </w:rPr>
            </w:pPr>
            <w:r w:rsidRPr="004B1509">
              <w:rPr>
                <w:rFonts w:eastAsia="Calibri"/>
                <w:szCs w:val="22"/>
                <w:lang w:eastAsia="lt-LT"/>
              </w:rPr>
              <w:t>25SkS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E3B768" w14:textId="77777777" w:rsidR="00360FB5" w:rsidRPr="004B1509" w:rsidRDefault="00360FB5" w:rsidP="00553004">
            <w:pPr>
              <w:rPr>
                <w:rFonts w:eastAsia="Calibri"/>
                <w:szCs w:val="22"/>
              </w:rPr>
            </w:pPr>
            <w:r w:rsidRPr="004B1509">
              <w:rPr>
                <w:rFonts w:eastAsia="Calibri"/>
                <w:szCs w:val="22"/>
              </w:rPr>
              <w:t>Miško g., Pašilių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FFEC1E" w14:textId="77777777" w:rsidR="00360FB5" w:rsidRPr="004B1509" w:rsidRDefault="00360FB5" w:rsidP="00553004">
            <w:pPr>
              <w:jc w:val="right"/>
              <w:rPr>
                <w:rFonts w:eastAsia="Calibri"/>
                <w:szCs w:val="22"/>
              </w:rPr>
            </w:pPr>
            <w:r w:rsidRPr="004B1509">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224D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1C6CAE" w14:textId="77777777" w:rsidR="00360FB5" w:rsidRPr="004B1509" w:rsidRDefault="00360FB5" w:rsidP="00553004">
            <w:pPr>
              <w:jc w:val="right"/>
              <w:rPr>
                <w:rFonts w:eastAsia="Calibri"/>
                <w:szCs w:val="22"/>
              </w:rPr>
            </w:pPr>
            <w:r w:rsidRPr="004B1509">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20C9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95A8A"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8332A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8707E5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7C5D18"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0C3198" w14:textId="77777777" w:rsidR="00360FB5" w:rsidRPr="004B1509" w:rsidRDefault="00360FB5" w:rsidP="00553004">
            <w:pPr>
              <w:rPr>
                <w:rFonts w:eastAsia="Calibri"/>
                <w:szCs w:val="22"/>
              </w:rPr>
            </w:pPr>
            <w:r w:rsidRPr="004B1509">
              <w:rPr>
                <w:rFonts w:eastAsia="Calibri"/>
                <w:szCs w:val="22"/>
                <w:lang w:eastAsia="lt-LT"/>
              </w:rPr>
              <w:t>26SkS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D75FD3" w14:textId="77777777" w:rsidR="00360FB5" w:rsidRPr="004B1509" w:rsidRDefault="00360FB5" w:rsidP="00553004">
            <w:pPr>
              <w:rPr>
                <w:rFonts w:eastAsia="Calibri"/>
                <w:szCs w:val="22"/>
              </w:rPr>
            </w:pPr>
            <w:r w:rsidRPr="004B1509">
              <w:rPr>
                <w:rFonts w:eastAsia="Calibri"/>
                <w:szCs w:val="22"/>
              </w:rPr>
              <w:t>Paluknių g., Pašilių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83DFB1" w14:textId="77777777" w:rsidR="00360FB5" w:rsidRPr="004B1509" w:rsidRDefault="00360FB5" w:rsidP="00553004">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9726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7935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7D59D5" w14:textId="77777777" w:rsidR="00360FB5" w:rsidRPr="004B1509" w:rsidRDefault="00360FB5" w:rsidP="00553004">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C34AA"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AD5A5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508A48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AAF623"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B1A18F" w14:textId="77777777" w:rsidR="00360FB5" w:rsidRPr="004B1509" w:rsidRDefault="00360FB5" w:rsidP="00553004">
            <w:pPr>
              <w:rPr>
                <w:rFonts w:eastAsia="Calibri"/>
                <w:szCs w:val="22"/>
              </w:rPr>
            </w:pPr>
            <w:r w:rsidRPr="004B1509">
              <w:rPr>
                <w:rFonts w:eastAsia="Calibri"/>
                <w:szCs w:val="22"/>
                <w:lang w:eastAsia="lt-LT"/>
              </w:rPr>
              <w:t>27SkS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8FED19" w14:textId="77777777" w:rsidR="00360FB5" w:rsidRPr="004B1509" w:rsidRDefault="00360FB5" w:rsidP="00553004">
            <w:pPr>
              <w:rPr>
                <w:rFonts w:eastAsia="Calibri"/>
                <w:szCs w:val="22"/>
              </w:rPr>
            </w:pPr>
            <w:r w:rsidRPr="004B1509">
              <w:rPr>
                <w:rFonts w:eastAsia="Calibri"/>
                <w:szCs w:val="22"/>
              </w:rPr>
              <w:t>Pūstalaukių g., Pūstalaukių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87C58E" w14:textId="77777777" w:rsidR="00360FB5" w:rsidRPr="004B1509" w:rsidRDefault="00360FB5" w:rsidP="00553004">
            <w:pPr>
              <w:jc w:val="right"/>
              <w:rPr>
                <w:rFonts w:eastAsia="Calibri"/>
                <w:szCs w:val="22"/>
              </w:rPr>
            </w:pPr>
            <w:r w:rsidRPr="004B1509">
              <w:rPr>
                <w:rFonts w:eastAsia="Calibri"/>
                <w:szCs w:val="22"/>
              </w:rPr>
              <w:t>966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B29A86" w14:textId="77777777" w:rsidR="00360FB5" w:rsidRPr="004B1509" w:rsidRDefault="00360FB5" w:rsidP="00553004">
            <w:pPr>
              <w:jc w:val="right"/>
              <w:rPr>
                <w:rFonts w:eastAsia="Calibri"/>
                <w:bCs/>
                <w:szCs w:val="22"/>
              </w:rPr>
            </w:pPr>
            <w:r w:rsidRPr="004B1509">
              <w:rPr>
                <w:rFonts w:eastAsia="Calibri"/>
                <w:bCs/>
                <w:szCs w:val="22"/>
              </w:rPr>
              <w:t>966</w:t>
            </w:r>
          </w:p>
        </w:tc>
        <w:tc>
          <w:tcPr>
            <w:tcW w:w="1133" w:type="dxa"/>
            <w:tcBorders>
              <w:top w:val="single" w:sz="4" w:space="0" w:color="auto"/>
              <w:left w:val="single" w:sz="4" w:space="0" w:color="auto"/>
              <w:bottom w:val="single" w:sz="4" w:space="0" w:color="auto"/>
              <w:right w:val="single" w:sz="4" w:space="0" w:color="auto"/>
            </w:tcBorders>
            <w:vAlign w:val="center"/>
          </w:tcPr>
          <w:p w14:paraId="7DDEDA85" w14:textId="5C6FD4DB" w:rsidR="00360FB5" w:rsidRPr="004B1509" w:rsidRDefault="00360FB5" w:rsidP="00553004">
            <w:pPr>
              <w:jc w:val="right"/>
              <w:rPr>
                <w:rFonts w:eastAsia="Calibri"/>
                <w:b/>
                <w:bCs/>
                <w:szCs w:val="22"/>
              </w:rPr>
            </w:pPr>
            <w:r>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22A5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CEEF32"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BB35B8" w14:textId="77777777" w:rsidR="00360FB5" w:rsidRPr="004B1509" w:rsidRDefault="00360FB5" w:rsidP="00553004">
            <w:pPr>
              <w:jc w:val="center"/>
              <w:rPr>
                <w:rFonts w:eastAsia="Calibri"/>
                <w:szCs w:val="22"/>
              </w:rPr>
            </w:pPr>
            <w:r w:rsidRPr="004B1509">
              <w:rPr>
                <w:rFonts w:eastAsia="Calibri"/>
                <w:szCs w:val="22"/>
              </w:rPr>
              <w:t>4400-5041-8723</w:t>
            </w:r>
          </w:p>
        </w:tc>
      </w:tr>
      <w:tr w:rsidR="00360FB5" w:rsidRPr="004B1509" w14:paraId="3C94832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9D3406"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E1A79E" w14:textId="77777777" w:rsidR="00360FB5" w:rsidRPr="004B1509" w:rsidRDefault="00360FB5" w:rsidP="00553004">
            <w:pPr>
              <w:rPr>
                <w:rFonts w:eastAsia="Calibri"/>
                <w:szCs w:val="22"/>
              </w:rPr>
            </w:pPr>
            <w:r w:rsidRPr="004B1509">
              <w:rPr>
                <w:rFonts w:eastAsia="Calibri"/>
                <w:szCs w:val="22"/>
                <w:lang w:eastAsia="lt-LT"/>
              </w:rPr>
              <w:t>28SkS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E81F48" w14:textId="77777777" w:rsidR="00360FB5" w:rsidRPr="004B1509" w:rsidRDefault="00360FB5" w:rsidP="00553004">
            <w:pPr>
              <w:rPr>
                <w:rFonts w:eastAsia="Calibri"/>
                <w:szCs w:val="22"/>
              </w:rPr>
            </w:pPr>
            <w:r w:rsidRPr="004B1509">
              <w:rPr>
                <w:rFonts w:eastAsia="Calibri"/>
                <w:szCs w:val="22"/>
              </w:rPr>
              <w:t>Liepų g., Pūstalaukių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04E08E" w14:textId="77777777" w:rsidR="00360FB5" w:rsidRPr="004B1509" w:rsidRDefault="00360FB5" w:rsidP="00553004">
            <w:pPr>
              <w:jc w:val="right"/>
              <w:rPr>
                <w:rFonts w:eastAsia="Calibri"/>
                <w:szCs w:val="22"/>
              </w:rPr>
            </w:pPr>
            <w:r w:rsidRPr="004B1509">
              <w:rPr>
                <w:rFonts w:eastAsia="Calibri"/>
                <w:szCs w:val="22"/>
              </w:rPr>
              <w:t>1743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7616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19B7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470525" w14:textId="77777777" w:rsidR="00360FB5" w:rsidRPr="004B1509" w:rsidRDefault="00360FB5" w:rsidP="00553004">
            <w:pPr>
              <w:jc w:val="right"/>
              <w:rPr>
                <w:rFonts w:eastAsia="Calibri"/>
                <w:szCs w:val="22"/>
              </w:rPr>
            </w:pPr>
            <w:r w:rsidRPr="004B1509">
              <w:rPr>
                <w:rFonts w:eastAsia="Calibri"/>
                <w:szCs w:val="22"/>
              </w:rPr>
              <w:t>1743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D2F9E"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38655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5B4BDE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77B475"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2C5D2" w14:textId="77777777" w:rsidR="00360FB5" w:rsidRPr="004B1509" w:rsidRDefault="00360FB5" w:rsidP="00553004">
            <w:pPr>
              <w:rPr>
                <w:rFonts w:eastAsia="Calibri"/>
                <w:szCs w:val="22"/>
                <w:lang w:eastAsia="lt-LT"/>
              </w:rPr>
            </w:pPr>
            <w:r w:rsidRPr="004B1509">
              <w:rPr>
                <w:rFonts w:eastAsia="Calibri"/>
                <w:szCs w:val="22"/>
                <w:lang w:eastAsia="lt-LT"/>
              </w:rPr>
              <w:t>1-1SkS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7BD08B" w14:textId="7C99CE04" w:rsidR="00360FB5" w:rsidRPr="004B1509" w:rsidRDefault="00360FB5" w:rsidP="00553004">
            <w:pPr>
              <w:rPr>
                <w:rFonts w:eastAsia="Calibri"/>
                <w:szCs w:val="22"/>
              </w:rPr>
            </w:pPr>
            <w:r w:rsidRPr="004B1509">
              <w:rPr>
                <w:rFonts w:eastAsia="Calibri"/>
                <w:szCs w:val="22"/>
              </w:rPr>
              <w:t>Ąžuolų g., Skiemon</w:t>
            </w:r>
            <w:r>
              <w:rPr>
                <w:rFonts w:eastAsia="Calibri"/>
                <w:szCs w:val="22"/>
              </w:rPr>
              <w:t>ių</w:t>
            </w:r>
            <w:r w:rsidRPr="004B1509">
              <w:rPr>
                <w:rFonts w:eastAsia="Calibri"/>
                <w:szCs w:val="22"/>
              </w:rPr>
              <w:t xml:space="preserve">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FC5ABB" w14:textId="77777777" w:rsidR="00360FB5" w:rsidRPr="004B1509" w:rsidRDefault="00360FB5" w:rsidP="00553004">
            <w:pPr>
              <w:jc w:val="right"/>
              <w:rPr>
                <w:rFonts w:eastAsia="Calibri"/>
                <w:szCs w:val="22"/>
              </w:rPr>
            </w:pPr>
            <w:r w:rsidRPr="004B1509">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1A9E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4FC0F6" w14:textId="77777777" w:rsidR="00360FB5" w:rsidRPr="004B1509" w:rsidRDefault="00360FB5" w:rsidP="00553004">
            <w:pPr>
              <w:jc w:val="right"/>
              <w:rPr>
                <w:rFonts w:eastAsia="Calibri"/>
                <w:szCs w:val="22"/>
              </w:rPr>
            </w:pPr>
            <w:r w:rsidRPr="004B1509">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A602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6A5C3" w14:textId="77777777" w:rsidR="00360FB5" w:rsidRPr="004B1509" w:rsidRDefault="00360FB5" w:rsidP="00553004">
            <w:pPr>
              <w:jc w:val="center"/>
              <w:rPr>
                <w:rFonts w:eastAsia="Calibri"/>
                <w:bCs/>
                <w:szCs w:val="22"/>
              </w:rPr>
            </w:pPr>
            <w:r w:rsidRPr="004B1509">
              <w:rPr>
                <w:rFonts w:eastAsia="Calibri"/>
                <w:bCs/>
                <w:szCs w:val="22"/>
              </w:rPr>
              <w:t>D</w:t>
            </w:r>
          </w:p>
          <w:p w14:paraId="3181E02A"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81792F" w14:textId="77777777" w:rsidR="00360FB5" w:rsidRPr="004B1509" w:rsidRDefault="00360FB5" w:rsidP="00553004">
            <w:pPr>
              <w:jc w:val="center"/>
              <w:rPr>
                <w:rFonts w:eastAsia="Calibri"/>
                <w:szCs w:val="22"/>
              </w:rPr>
            </w:pPr>
            <w:r w:rsidRPr="004B1509">
              <w:rPr>
                <w:rFonts w:eastAsia="Calibri"/>
                <w:szCs w:val="22"/>
              </w:rPr>
              <w:t>4400-5466-1548</w:t>
            </w:r>
          </w:p>
          <w:p w14:paraId="2812D652" w14:textId="77777777" w:rsidR="00360FB5" w:rsidRPr="004B1509" w:rsidRDefault="00360FB5" w:rsidP="00553004">
            <w:pPr>
              <w:jc w:val="center"/>
              <w:rPr>
                <w:rFonts w:eastAsia="Calibri"/>
                <w:szCs w:val="22"/>
              </w:rPr>
            </w:pPr>
            <w:r w:rsidRPr="004B1509">
              <w:rPr>
                <w:rFonts w:eastAsia="Calibri"/>
                <w:szCs w:val="22"/>
              </w:rPr>
              <w:t>4400-5466-1537</w:t>
            </w:r>
          </w:p>
        </w:tc>
      </w:tr>
      <w:tr w:rsidR="00360FB5" w:rsidRPr="004B1509" w14:paraId="7247B6B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1E58CDA"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594383" w14:textId="77777777" w:rsidR="00360FB5" w:rsidRPr="004B1509" w:rsidRDefault="00360FB5" w:rsidP="00553004">
            <w:pPr>
              <w:rPr>
                <w:rFonts w:eastAsia="Calibri"/>
                <w:szCs w:val="22"/>
              </w:rPr>
            </w:pPr>
            <w:r w:rsidRPr="004B1509">
              <w:rPr>
                <w:rFonts w:eastAsia="Calibri"/>
                <w:szCs w:val="22"/>
                <w:lang w:eastAsia="lt-LT"/>
              </w:rPr>
              <w:t>31SkS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7FDAE5" w14:textId="77777777" w:rsidR="00360FB5" w:rsidRPr="004B1509" w:rsidRDefault="00360FB5" w:rsidP="00553004">
            <w:pPr>
              <w:rPr>
                <w:rFonts w:eastAsia="Calibri"/>
                <w:szCs w:val="22"/>
              </w:rPr>
            </w:pPr>
            <w:r w:rsidRPr="004B1509">
              <w:rPr>
                <w:rFonts w:eastAsia="Calibri"/>
                <w:szCs w:val="22"/>
              </w:rPr>
              <w:t>Baltušavos g., Voversių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FD6905" w14:textId="77777777" w:rsidR="00360FB5" w:rsidRPr="004B1509" w:rsidRDefault="00360FB5" w:rsidP="00553004">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2B8E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BAEA9" w14:textId="77777777" w:rsidR="00360FB5" w:rsidRPr="004B1509" w:rsidRDefault="00360FB5" w:rsidP="00553004">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86D3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21545"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96C67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C074B3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3A5AC2" w14:textId="77777777" w:rsidR="00360FB5" w:rsidRPr="004B1509" w:rsidRDefault="00360FB5" w:rsidP="00553004">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B8A61D" w14:textId="77777777" w:rsidR="00360FB5" w:rsidRPr="004B1509" w:rsidRDefault="00360FB5" w:rsidP="00553004">
            <w:pPr>
              <w:rPr>
                <w:rFonts w:eastAsia="Calibri"/>
                <w:szCs w:val="22"/>
              </w:rPr>
            </w:pPr>
            <w:r w:rsidRPr="004B1509">
              <w:rPr>
                <w:rFonts w:eastAsia="Calibri"/>
                <w:szCs w:val="22"/>
                <w:lang w:eastAsia="lt-LT"/>
              </w:rPr>
              <w:t>32SkS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C94DA5" w14:textId="77777777" w:rsidR="00360FB5" w:rsidRPr="004B1509" w:rsidRDefault="00360FB5" w:rsidP="00553004">
            <w:pPr>
              <w:rPr>
                <w:rFonts w:eastAsia="Calibri"/>
                <w:szCs w:val="22"/>
              </w:rPr>
            </w:pPr>
            <w:r w:rsidRPr="004B1509">
              <w:rPr>
                <w:rFonts w:eastAsia="Calibri"/>
                <w:szCs w:val="22"/>
              </w:rPr>
              <w:t>Voversių g., Voversių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B4AC19" w14:textId="77777777" w:rsidR="00360FB5" w:rsidRPr="004B1509" w:rsidRDefault="00360FB5" w:rsidP="00553004">
            <w:pPr>
              <w:jc w:val="right"/>
              <w:rPr>
                <w:rFonts w:eastAsia="Calibri"/>
                <w:szCs w:val="22"/>
              </w:rPr>
            </w:pPr>
            <w:r w:rsidRPr="004B1509">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B305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BA8412" w14:textId="77777777" w:rsidR="00360FB5" w:rsidRPr="004B1509" w:rsidRDefault="00360FB5" w:rsidP="00553004">
            <w:pPr>
              <w:jc w:val="right"/>
              <w:rPr>
                <w:rFonts w:eastAsia="Calibri"/>
                <w:szCs w:val="22"/>
              </w:rPr>
            </w:pPr>
            <w:r w:rsidRPr="004B1509">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99A2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4BAE6C"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6F406D" w14:textId="77777777" w:rsidR="00360FB5" w:rsidRPr="004B1509" w:rsidRDefault="00360FB5" w:rsidP="00553004">
            <w:pPr>
              <w:jc w:val="center"/>
              <w:rPr>
                <w:rFonts w:eastAsia="Calibri"/>
                <w:szCs w:val="22"/>
              </w:rPr>
            </w:pPr>
            <w:r w:rsidRPr="004B1509">
              <w:rPr>
                <w:rFonts w:eastAsia="Calibri"/>
                <w:szCs w:val="22"/>
              </w:rPr>
              <w:t>4400-5494-3936</w:t>
            </w:r>
          </w:p>
        </w:tc>
      </w:tr>
      <w:tr w:rsidR="00360FB5" w:rsidRPr="004B1509" w14:paraId="2E0774BE" w14:textId="77777777" w:rsidTr="009765B0">
        <w:tc>
          <w:tcPr>
            <w:tcW w:w="960" w:type="dxa"/>
            <w:tcBorders>
              <w:top w:val="single" w:sz="4" w:space="0" w:color="auto"/>
              <w:left w:val="single" w:sz="12" w:space="0" w:color="auto"/>
              <w:bottom w:val="single" w:sz="4" w:space="0" w:color="auto"/>
              <w:right w:val="single" w:sz="4" w:space="0" w:color="auto"/>
            </w:tcBorders>
            <w:vAlign w:val="center"/>
            <w:hideMark/>
          </w:tcPr>
          <w:p w14:paraId="1EDE8BD3" w14:textId="77777777" w:rsidR="00360FB5" w:rsidRPr="004B1509" w:rsidRDefault="00360FB5" w:rsidP="00553004">
            <w:pPr>
              <w:tabs>
                <w:tab w:val="center" w:pos="4819"/>
                <w:tab w:val="right" w:pos="9638"/>
              </w:tabs>
              <w:rPr>
                <w:rFonts w:eastAsia="Calibri"/>
                <w:i/>
                <w:iCs/>
                <w:szCs w:val="22"/>
              </w:rPr>
            </w:pPr>
            <w:r w:rsidRPr="004B1509">
              <w:rPr>
                <w:rFonts w:eastAsia="Calibri"/>
                <w:i/>
                <w:iCs/>
                <w:szCs w:val="22"/>
              </w:rPr>
              <w:t>7.2.</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5AA6F29F" w14:textId="77777777" w:rsidR="00360FB5" w:rsidRPr="004B1509" w:rsidRDefault="00360FB5" w:rsidP="00553004">
            <w:pPr>
              <w:rPr>
                <w:rFonts w:eastAsia="Calibri"/>
                <w:i/>
                <w:iCs/>
                <w:szCs w:val="22"/>
              </w:rPr>
            </w:pPr>
            <w:r w:rsidRPr="004B1509">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51B696DA" w14:textId="410D6FD0" w:rsidR="00360FB5" w:rsidRPr="004B1509" w:rsidRDefault="00FF1EB5" w:rsidP="00553004">
            <w:pPr>
              <w:jc w:val="right"/>
              <w:rPr>
                <w:rFonts w:eastAsia="Calibri"/>
                <w:bCs/>
                <w:i/>
                <w:iCs/>
                <w:szCs w:val="22"/>
              </w:rPr>
            </w:pPr>
            <w:r>
              <w:rPr>
                <w:rFonts w:eastAsia="Calibri"/>
                <w:bCs/>
                <w:i/>
                <w:iCs/>
                <w:szCs w:val="22"/>
              </w:rPr>
              <w:t>97 357</w:t>
            </w:r>
          </w:p>
        </w:tc>
        <w:tc>
          <w:tcPr>
            <w:tcW w:w="1133" w:type="dxa"/>
            <w:tcBorders>
              <w:top w:val="single" w:sz="4" w:space="0" w:color="auto"/>
              <w:left w:val="single" w:sz="4" w:space="0" w:color="auto"/>
              <w:bottom w:val="single" w:sz="4" w:space="0" w:color="auto"/>
              <w:right w:val="single" w:sz="4" w:space="0" w:color="auto"/>
            </w:tcBorders>
            <w:vAlign w:val="center"/>
          </w:tcPr>
          <w:p w14:paraId="64C601E9" w14:textId="28976E0F" w:rsidR="00360FB5" w:rsidRPr="004B1509" w:rsidRDefault="00FF1EB5" w:rsidP="00553004">
            <w:pPr>
              <w:jc w:val="right"/>
              <w:rPr>
                <w:rFonts w:eastAsia="Calibri"/>
                <w:bCs/>
                <w:i/>
                <w:iCs/>
                <w:szCs w:val="22"/>
              </w:rPr>
            </w:pPr>
            <w:r>
              <w:rPr>
                <w:rFonts w:eastAsia="Calibri"/>
                <w:bCs/>
                <w:i/>
                <w:iCs/>
                <w:szCs w:val="22"/>
              </w:rPr>
              <w:t>8 840</w:t>
            </w:r>
          </w:p>
        </w:tc>
        <w:tc>
          <w:tcPr>
            <w:tcW w:w="1133" w:type="dxa"/>
            <w:tcBorders>
              <w:top w:val="single" w:sz="4" w:space="0" w:color="auto"/>
              <w:left w:val="single" w:sz="4" w:space="0" w:color="auto"/>
              <w:bottom w:val="single" w:sz="4" w:space="0" w:color="auto"/>
              <w:right w:val="single" w:sz="4" w:space="0" w:color="auto"/>
            </w:tcBorders>
            <w:vAlign w:val="center"/>
          </w:tcPr>
          <w:p w14:paraId="1B4423E2" w14:textId="32CB78AD" w:rsidR="00360FB5" w:rsidRPr="004B1509" w:rsidRDefault="00FF1EB5" w:rsidP="00553004">
            <w:pPr>
              <w:jc w:val="right"/>
              <w:rPr>
                <w:rFonts w:eastAsia="Calibri"/>
                <w:bCs/>
                <w:i/>
                <w:iCs/>
                <w:szCs w:val="22"/>
              </w:rPr>
            </w:pPr>
            <w:r>
              <w:rPr>
                <w:rFonts w:eastAsia="Calibri"/>
                <w:bCs/>
                <w:i/>
                <w:iCs/>
                <w:szCs w:val="22"/>
              </w:rPr>
              <w:t>62 700</w:t>
            </w:r>
          </w:p>
        </w:tc>
        <w:tc>
          <w:tcPr>
            <w:tcW w:w="1133" w:type="dxa"/>
            <w:tcBorders>
              <w:top w:val="single" w:sz="4" w:space="0" w:color="auto"/>
              <w:left w:val="single" w:sz="4" w:space="0" w:color="auto"/>
              <w:bottom w:val="single" w:sz="4" w:space="0" w:color="auto"/>
              <w:right w:val="single" w:sz="4" w:space="0" w:color="auto"/>
            </w:tcBorders>
            <w:vAlign w:val="center"/>
          </w:tcPr>
          <w:p w14:paraId="20215F95" w14:textId="331CB20E" w:rsidR="00360FB5" w:rsidRPr="004B1509" w:rsidRDefault="00FF1EB5" w:rsidP="00553004">
            <w:pPr>
              <w:jc w:val="right"/>
              <w:rPr>
                <w:rFonts w:eastAsia="Calibri"/>
                <w:bCs/>
                <w:i/>
                <w:iCs/>
                <w:szCs w:val="22"/>
              </w:rPr>
            </w:pPr>
            <w:r>
              <w:rPr>
                <w:rFonts w:eastAsia="Calibri"/>
                <w:bCs/>
                <w:i/>
                <w:iCs/>
                <w:szCs w:val="22"/>
              </w:rPr>
              <w:t>25 817</w:t>
            </w:r>
          </w:p>
        </w:tc>
        <w:tc>
          <w:tcPr>
            <w:tcW w:w="1133" w:type="dxa"/>
            <w:tcBorders>
              <w:top w:val="single" w:sz="4" w:space="0" w:color="auto"/>
              <w:left w:val="single" w:sz="4" w:space="0" w:color="auto"/>
              <w:bottom w:val="single" w:sz="4" w:space="0" w:color="auto"/>
              <w:right w:val="single" w:sz="4" w:space="0" w:color="auto"/>
            </w:tcBorders>
            <w:vAlign w:val="center"/>
          </w:tcPr>
          <w:p w14:paraId="3B5C9FBC" w14:textId="77777777" w:rsidR="00360FB5" w:rsidRPr="004B1509" w:rsidRDefault="00360FB5"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6B68C982" w14:textId="77777777" w:rsidR="00360FB5" w:rsidRPr="004B1509" w:rsidRDefault="00360FB5" w:rsidP="00553004">
            <w:pPr>
              <w:jc w:val="center"/>
              <w:rPr>
                <w:rFonts w:eastAsia="Calibri"/>
                <w:i/>
                <w:iCs/>
                <w:szCs w:val="22"/>
              </w:rPr>
            </w:pPr>
          </w:p>
        </w:tc>
      </w:tr>
      <w:tr w:rsidR="00360FB5" w:rsidRPr="004B1509" w14:paraId="04E6B53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F1661E1"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B5F22B" w14:textId="77777777" w:rsidR="00360FB5" w:rsidRPr="004B1509" w:rsidRDefault="00360FB5" w:rsidP="00553004">
            <w:pPr>
              <w:rPr>
                <w:rFonts w:eastAsia="Calibri"/>
                <w:szCs w:val="22"/>
              </w:rPr>
            </w:pPr>
            <w:r w:rsidRPr="004B1509">
              <w:rPr>
                <w:rFonts w:eastAsia="Calibri"/>
                <w:szCs w:val="22"/>
              </w:rPr>
              <w:t>sk1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183829" w14:textId="77777777" w:rsidR="00360FB5" w:rsidRPr="004B1509" w:rsidRDefault="00360FB5" w:rsidP="00553004">
            <w:pPr>
              <w:rPr>
                <w:rFonts w:eastAsia="Calibri"/>
                <w:szCs w:val="22"/>
              </w:rPr>
            </w:pPr>
            <w:r w:rsidRPr="004B1509">
              <w:rPr>
                <w:rFonts w:eastAsia="Calibri"/>
                <w:szCs w:val="22"/>
              </w:rPr>
              <w:t>Trumbatiškis–Pilviškiai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2F3CE2" w14:textId="77777777" w:rsidR="00360FB5" w:rsidRPr="004B1509" w:rsidRDefault="00360FB5" w:rsidP="00553004">
            <w:pPr>
              <w:jc w:val="right"/>
              <w:rPr>
                <w:rFonts w:eastAsia="Calibri"/>
                <w:szCs w:val="22"/>
              </w:rPr>
            </w:pPr>
            <w:r w:rsidRPr="004B1509">
              <w:rPr>
                <w:rFonts w:eastAsia="Calibri"/>
                <w:szCs w:val="22"/>
              </w:rPr>
              <w:t>4039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F889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67BE34" w14:textId="77777777" w:rsidR="00360FB5" w:rsidRPr="004B1509" w:rsidRDefault="00360FB5" w:rsidP="00553004">
            <w:pPr>
              <w:jc w:val="right"/>
              <w:rPr>
                <w:rFonts w:eastAsia="Calibri"/>
                <w:szCs w:val="22"/>
              </w:rPr>
            </w:pPr>
            <w:r w:rsidRPr="004B1509">
              <w:rPr>
                <w:rFonts w:eastAsia="Calibri"/>
                <w:szCs w:val="22"/>
              </w:rPr>
              <w:t>4039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8B75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D83F4"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DC0634" w14:textId="77777777" w:rsidR="00360FB5" w:rsidRPr="004B1509" w:rsidRDefault="00360FB5" w:rsidP="00553004">
            <w:pPr>
              <w:jc w:val="center"/>
              <w:rPr>
                <w:rFonts w:eastAsia="Calibri"/>
                <w:szCs w:val="22"/>
              </w:rPr>
            </w:pPr>
            <w:r w:rsidRPr="004B1509">
              <w:rPr>
                <w:rFonts w:eastAsia="Calibri"/>
                <w:szCs w:val="22"/>
              </w:rPr>
              <w:t>4400-5494-8577</w:t>
            </w:r>
          </w:p>
        </w:tc>
      </w:tr>
      <w:tr w:rsidR="00360FB5" w:rsidRPr="004B1509" w14:paraId="70583E1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C29490"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CA17C7" w14:textId="77777777" w:rsidR="00360FB5" w:rsidRPr="004B1509" w:rsidRDefault="00360FB5" w:rsidP="00553004">
            <w:pPr>
              <w:rPr>
                <w:rFonts w:eastAsia="Calibri"/>
                <w:szCs w:val="22"/>
              </w:rPr>
            </w:pPr>
            <w:r w:rsidRPr="004B1509">
              <w:rPr>
                <w:rFonts w:eastAsia="Calibri"/>
                <w:szCs w:val="22"/>
              </w:rPr>
              <w:t>sk10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FF015D" w14:textId="77777777" w:rsidR="00360FB5" w:rsidRPr="004B1509" w:rsidRDefault="00360FB5" w:rsidP="00553004">
            <w:pPr>
              <w:rPr>
                <w:rFonts w:eastAsia="Calibri"/>
                <w:szCs w:val="22"/>
              </w:rPr>
            </w:pPr>
            <w:r w:rsidRPr="004B1509">
              <w:rPr>
                <w:rFonts w:eastAsia="Calibri"/>
                <w:szCs w:val="22"/>
              </w:rPr>
              <w:t>Privažiuojamasis kelias prie Skiemonių seniūnijos pastato  nuo Luknos g., Skiemonių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E41EFC" w14:textId="77777777" w:rsidR="00360FB5" w:rsidRPr="004B1509" w:rsidRDefault="00360FB5" w:rsidP="00553004">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566FD" w14:textId="77777777" w:rsidR="00360FB5" w:rsidRPr="004B1509" w:rsidRDefault="00360FB5" w:rsidP="00553004">
            <w:pPr>
              <w:jc w:val="right"/>
              <w:rPr>
                <w:rFonts w:eastAsia="Calibri"/>
                <w:szCs w:val="22"/>
              </w:rPr>
            </w:pPr>
            <w:r w:rsidRPr="004B1509">
              <w:rPr>
                <w:rFonts w:eastAsia="Calibri"/>
                <w:szCs w:val="22"/>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CCFA7" w14:textId="77777777" w:rsidR="00360FB5" w:rsidRPr="004B1509" w:rsidRDefault="00360FB5" w:rsidP="00553004">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7080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C67B0"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F28EAD" w14:textId="77777777" w:rsidR="00360FB5" w:rsidRPr="004B1509" w:rsidRDefault="00360FB5" w:rsidP="00553004">
            <w:pPr>
              <w:jc w:val="center"/>
              <w:rPr>
                <w:rFonts w:eastAsia="Calibri"/>
                <w:szCs w:val="22"/>
              </w:rPr>
            </w:pPr>
            <w:r w:rsidRPr="004B1509">
              <w:rPr>
                <w:rFonts w:eastAsia="Calibri"/>
                <w:szCs w:val="22"/>
              </w:rPr>
              <w:t>4400-5447-2794</w:t>
            </w:r>
          </w:p>
        </w:tc>
      </w:tr>
      <w:tr w:rsidR="00360FB5" w:rsidRPr="004B1509" w14:paraId="28A6930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53D261"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BA7FD3" w14:textId="77777777" w:rsidR="00360FB5" w:rsidRPr="004B1509" w:rsidRDefault="00360FB5" w:rsidP="00553004">
            <w:pPr>
              <w:rPr>
                <w:rFonts w:eastAsia="Calibri"/>
                <w:szCs w:val="22"/>
              </w:rPr>
            </w:pPr>
            <w:r w:rsidRPr="004B1509">
              <w:rPr>
                <w:rFonts w:eastAsia="Calibri"/>
                <w:szCs w:val="22"/>
              </w:rPr>
              <w:t>sk10-1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C6780C" w14:textId="77777777" w:rsidR="00360FB5" w:rsidRPr="004B1509" w:rsidRDefault="00360FB5" w:rsidP="00553004">
            <w:pPr>
              <w:rPr>
                <w:rFonts w:eastAsia="Calibri"/>
                <w:szCs w:val="22"/>
              </w:rPr>
            </w:pPr>
            <w:r w:rsidRPr="004B1509">
              <w:rPr>
                <w:rFonts w:eastAsia="Calibri"/>
                <w:szCs w:val="22"/>
              </w:rPr>
              <w:t>Gikonys–Smulkis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F85F9E" w14:textId="77777777" w:rsidR="00360FB5" w:rsidRPr="004B1509" w:rsidRDefault="00360FB5" w:rsidP="00553004">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9029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656506" w14:textId="77777777" w:rsidR="00360FB5" w:rsidRPr="004B1509" w:rsidRDefault="00360FB5" w:rsidP="00553004">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16EE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69221C"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4E65D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0FD4F8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9630873"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47F142" w14:textId="77777777" w:rsidR="00360FB5" w:rsidRPr="004B1509" w:rsidRDefault="00360FB5" w:rsidP="00553004">
            <w:pPr>
              <w:rPr>
                <w:rFonts w:eastAsia="Calibri"/>
                <w:szCs w:val="22"/>
              </w:rPr>
            </w:pPr>
            <w:r w:rsidRPr="004B1509">
              <w:rPr>
                <w:rFonts w:eastAsia="Calibri"/>
                <w:szCs w:val="22"/>
              </w:rPr>
              <w:t>sk10-2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FF1D68" w14:textId="77777777" w:rsidR="00360FB5" w:rsidRPr="004B1509" w:rsidRDefault="00360FB5" w:rsidP="00553004">
            <w:pPr>
              <w:rPr>
                <w:rFonts w:eastAsia="Calibri"/>
                <w:szCs w:val="22"/>
              </w:rPr>
            </w:pPr>
            <w:r w:rsidRPr="004B1509">
              <w:rPr>
                <w:rFonts w:eastAsia="Calibri"/>
                <w:szCs w:val="22"/>
              </w:rPr>
              <w:t>Privažiuojamasis kelias prie Naujaūlyčio k. nuo kelio Nr. sk10-2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1813F7" w14:textId="77777777" w:rsidR="00360FB5" w:rsidRPr="004B1509" w:rsidRDefault="00360FB5" w:rsidP="00553004">
            <w:pPr>
              <w:jc w:val="right"/>
              <w:rPr>
                <w:rFonts w:eastAsia="Calibri"/>
                <w:szCs w:val="22"/>
              </w:rPr>
            </w:pPr>
            <w:r w:rsidRPr="004B1509">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2EE3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A1EE2" w14:textId="77777777" w:rsidR="00360FB5" w:rsidRPr="004B1509" w:rsidRDefault="00360FB5" w:rsidP="00553004">
            <w:pPr>
              <w:jc w:val="right"/>
              <w:rPr>
                <w:rFonts w:eastAsia="Calibri"/>
                <w:szCs w:val="22"/>
              </w:rPr>
            </w:pPr>
            <w:r w:rsidRPr="004B1509">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F889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7BD15"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4D994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68FD43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E07349"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B3ACC8" w14:textId="77777777" w:rsidR="00360FB5" w:rsidRPr="004B1509" w:rsidRDefault="00360FB5" w:rsidP="00553004">
            <w:pPr>
              <w:rPr>
                <w:rFonts w:eastAsia="Calibri"/>
                <w:szCs w:val="22"/>
              </w:rPr>
            </w:pPr>
            <w:r w:rsidRPr="004B1509">
              <w:rPr>
                <w:rFonts w:eastAsia="Calibri"/>
                <w:szCs w:val="22"/>
              </w:rPr>
              <w:t>sk10-3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F858D6" w14:textId="77777777" w:rsidR="00360FB5" w:rsidRPr="004B1509" w:rsidRDefault="00360FB5" w:rsidP="00553004">
            <w:pPr>
              <w:rPr>
                <w:rFonts w:eastAsia="Calibri"/>
                <w:szCs w:val="22"/>
              </w:rPr>
            </w:pPr>
            <w:r w:rsidRPr="004B1509">
              <w:rPr>
                <w:rFonts w:eastAsia="Calibri"/>
                <w:szCs w:val="22"/>
              </w:rPr>
              <w:t xml:space="preserve">Pravažiuojamasis nuo kelio Nr. A6 iki Smulkio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74DE09" w14:textId="77777777" w:rsidR="00360FB5" w:rsidRPr="004B1509" w:rsidRDefault="00360FB5" w:rsidP="00553004">
            <w:pPr>
              <w:jc w:val="right"/>
              <w:rPr>
                <w:rFonts w:eastAsia="Calibri"/>
                <w:szCs w:val="22"/>
              </w:rPr>
            </w:pPr>
            <w:r w:rsidRPr="004B1509">
              <w:rPr>
                <w:rFonts w:eastAsia="Calibri"/>
                <w:szCs w:val="22"/>
              </w:rPr>
              <w:t>463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76E66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0A1F4" w14:textId="77777777" w:rsidR="00360FB5" w:rsidRPr="004B1509" w:rsidRDefault="00360FB5" w:rsidP="00553004">
            <w:pPr>
              <w:jc w:val="right"/>
              <w:rPr>
                <w:rFonts w:eastAsia="Calibri"/>
                <w:szCs w:val="22"/>
              </w:rPr>
            </w:pPr>
            <w:r w:rsidRPr="004B1509">
              <w:rPr>
                <w:rFonts w:eastAsia="Calibri"/>
                <w:szCs w:val="22"/>
              </w:rPr>
              <w:t>463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1E68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4CD09"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6ABAD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896CD7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CD9F65"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68B5DD" w14:textId="77777777" w:rsidR="00360FB5" w:rsidRPr="004B1509" w:rsidRDefault="00360FB5" w:rsidP="00553004">
            <w:pPr>
              <w:rPr>
                <w:rFonts w:eastAsia="Calibri"/>
                <w:szCs w:val="22"/>
              </w:rPr>
            </w:pPr>
            <w:r w:rsidRPr="004B1509">
              <w:rPr>
                <w:rFonts w:eastAsia="Calibri"/>
                <w:szCs w:val="22"/>
              </w:rPr>
              <w:t>sk100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15C6C3" w14:textId="77777777" w:rsidR="00360FB5" w:rsidRPr="004B1509" w:rsidRDefault="00360FB5" w:rsidP="00553004">
            <w:pPr>
              <w:rPr>
                <w:rFonts w:eastAsia="Calibri"/>
                <w:szCs w:val="22"/>
              </w:rPr>
            </w:pPr>
            <w:r w:rsidRPr="004B1509">
              <w:rPr>
                <w:rFonts w:eastAsia="Calibri"/>
                <w:szCs w:val="22"/>
              </w:rPr>
              <w:t>Privažiuojamasis kelias prie gyvenamųjų namų Kurklelių k. nuo kelio Nr. Nr.119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76FAC2" w14:textId="77777777" w:rsidR="00360FB5" w:rsidRPr="004B1509" w:rsidRDefault="00360FB5" w:rsidP="00553004">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ECF1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BDE2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56F21" w14:textId="77777777" w:rsidR="00360FB5" w:rsidRPr="004B1509" w:rsidRDefault="00360FB5" w:rsidP="00553004">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52857"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498C4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952B1E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543F7E"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149DA4" w14:textId="77777777" w:rsidR="00360FB5" w:rsidRPr="004B1509" w:rsidRDefault="00360FB5" w:rsidP="00553004">
            <w:pPr>
              <w:rPr>
                <w:rFonts w:eastAsia="Calibri"/>
                <w:szCs w:val="22"/>
              </w:rPr>
            </w:pPr>
            <w:r w:rsidRPr="004B1509">
              <w:rPr>
                <w:rFonts w:eastAsia="Calibri"/>
                <w:szCs w:val="22"/>
              </w:rPr>
              <w:t>sk101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F06064" w14:textId="77777777" w:rsidR="00360FB5" w:rsidRPr="004B1509" w:rsidRDefault="00360FB5" w:rsidP="00553004">
            <w:pPr>
              <w:rPr>
                <w:rFonts w:eastAsia="Calibri"/>
                <w:szCs w:val="22"/>
              </w:rPr>
            </w:pPr>
            <w:r w:rsidRPr="004B1509">
              <w:rPr>
                <w:rFonts w:eastAsia="Calibri"/>
                <w:szCs w:val="22"/>
              </w:rPr>
              <w:t>Pravažiuojamasis kelias nuo kelio Nr. 1219 iki Gečionių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AE9E91" w14:textId="77777777" w:rsidR="00360FB5" w:rsidRPr="004B1509" w:rsidRDefault="00360FB5" w:rsidP="00553004">
            <w:pPr>
              <w:jc w:val="right"/>
              <w:rPr>
                <w:rFonts w:eastAsia="Calibri"/>
                <w:szCs w:val="22"/>
              </w:rPr>
            </w:pPr>
            <w:r w:rsidRPr="004B1509">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5EA0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0081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2B2B7" w14:textId="77777777" w:rsidR="00360FB5" w:rsidRPr="004B1509" w:rsidRDefault="00360FB5" w:rsidP="00553004">
            <w:pPr>
              <w:jc w:val="right"/>
              <w:rPr>
                <w:rFonts w:eastAsia="Calibri"/>
                <w:szCs w:val="22"/>
              </w:rPr>
            </w:pPr>
            <w:r w:rsidRPr="004B1509">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F1350"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D4AF3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E6EB88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811FAD"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A90160" w14:textId="77777777" w:rsidR="00360FB5" w:rsidRPr="004B1509" w:rsidRDefault="00360FB5" w:rsidP="00553004">
            <w:pPr>
              <w:rPr>
                <w:rFonts w:eastAsia="Calibri"/>
                <w:szCs w:val="22"/>
              </w:rPr>
            </w:pPr>
            <w:r w:rsidRPr="004B1509">
              <w:rPr>
                <w:rFonts w:eastAsia="Calibri"/>
                <w:szCs w:val="22"/>
              </w:rPr>
              <w:t>sk102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A664F7" w14:textId="77777777" w:rsidR="00360FB5" w:rsidRPr="004B1509" w:rsidRDefault="00360FB5" w:rsidP="00553004">
            <w:pPr>
              <w:rPr>
                <w:rFonts w:eastAsia="Calibri"/>
                <w:szCs w:val="22"/>
              </w:rPr>
            </w:pPr>
            <w:r w:rsidRPr="004B1509">
              <w:rPr>
                <w:rFonts w:eastAsia="Calibri"/>
                <w:szCs w:val="22"/>
              </w:rPr>
              <w:t>Privažiuojamasis kelias prie gyvenamųjų namų Kurklelių k. nuo kelio Nr. sk37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7C2E33" w14:textId="77777777" w:rsidR="00360FB5" w:rsidRPr="004B1509" w:rsidRDefault="00360FB5" w:rsidP="00553004">
            <w:pPr>
              <w:jc w:val="right"/>
              <w:rPr>
                <w:rFonts w:eastAsia="Calibri"/>
                <w:szCs w:val="22"/>
              </w:rPr>
            </w:pPr>
            <w:r w:rsidRPr="004B1509">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05258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DA56D" w14:textId="77777777" w:rsidR="00360FB5" w:rsidRPr="004B1509" w:rsidRDefault="00360FB5" w:rsidP="00553004">
            <w:pPr>
              <w:jc w:val="right"/>
              <w:rPr>
                <w:rFonts w:eastAsia="Calibri"/>
                <w:szCs w:val="22"/>
              </w:rPr>
            </w:pPr>
            <w:r w:rsidRPr="004B1509">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02A5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4A94A"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FF4E6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A48812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8AAE6D8"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66BC57" w14:textId="77777777" w:rsidR="00360FB5" w:rsidRPr="004B1509" w:rsidRDefault="00360FB5" w:rsidP="00553004">
            <w:pPr>
              <w:rPr>
                <w:rFonts w:eastAsia="Calibri"/>
                <w:szCs w:val="22"/>
              </w:rPr>
            </w:pPr>
            <w:r w:rsidRPr="004B1509">
              <w:rPr>
                <w:rFonts w:eastAsia="Calibri"/>
                <w:szCs w:val="22"/>
              </w:rPr>
              <w:t>sk103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544792" w14:textId="77777777" w:rsidR="00360FB5" w:rsidRPr="004B1509" w:rsidRDefault="00360FB5" w:rsidP="00553004">
            <w:pPr>
              <w:rPr>
                <w:rFonts w:eastAsia="Calibri"/>
                <w:szCs w:val="22"/>
              </w:rPr>
            </w:pPr>
            <w:r w:rsidRPr="004B1509">
              <w:rPr>
                <w:rFonts w:eastAsia="Calibri"/>
                <w:szCs w:val="22"/>
              </w:rPr>
              <w:t>Privažiuojamasis kelias prie Nevėžos ežero nuo kelio Nr. sk29-1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4A9084" w14:textId="77777777" w:rsidR="00360FB5" w:rsidRPr="004B1509" w:rsidRDefault="00360FB5" w:rsidP="00553004">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7080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1C840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11DCA" w14:textId="77777777" w:rsidR="00360FB5" w:rsidRPr="004B1509" w:rsidRDefault="00360FB5" w:rsidP="00553004">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098CA"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523F05" w14:textId="77777777" w:rsidR="00360FB5" w:rsidRPr="004B1509" w:rsidRDefault="00360FB5" w:rsidP="00553004">
            <w:pPr>
              <w:jc w:val="center"/>
              <w:rPr>
                <w:rFonts w:eastAsia="Calibri"/>
                <w:szCs w:val="22"/>
              </w:rPr>
            </w:pPr>
            <w:r w:rsidRPr="004B1509">
              <w:rPr>
                <w:rFonts w:eastAsia="Calibri"/>
                <w:szCs w:val="22"/>
              </w:rPr>
              <w:t>-</w:t>
            </w:r>
          </w:p>
        </w:tc>
      </w:tr>
      <w:tr w:rsidR="00FB5F51" w:rsidRPr="00FB5F51" w14:paraId="31C7106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8F82F2" w14:textId="77777777" w:rsidR="00360FB5" w:rsidRPr="00FB5F51"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9F4639" w14:textId="77777777" w:rsidR="00360FB5" w:rsidRPr="00FB5F51" w:rsidRDefault="00360FB5" w:rsidP="00553004">
            <w:pPr>
              <w:rPr>
                <w:rFonts w:eastAsia="Calibri"/>
                <w:szCs w:val="22"/>
              </w:rPr>
            </w:pPr>
            <w:r w:rsidRPr="00FB5F51">
              <w:rPr>
                <w:rFonts w:eastAsia="Calibri"/>
                <w:szCs w:val="22"/>
              </w:rPr>
              <w:t>sk104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55B70D" w14:textId="77777777" w:rsidR="00360FB5" w:rsidRPr="00FB5F51" w:rsidRDefault="00360FB5" w:rsidP="00553004">
            <w:pPr>
              <w:rPr>
                <w:rFonts w:eastAsia="Calibri"/>
                <w:szCs w:val="22"/>
              </w:rPr>
            </w:pPr>
            <w:r w:rsidRPr="00FB5F51">
              <w:rPr>
                <w:rFonts w:eastAsia="Calibri"/>
                <w:szCs w:val="22"/>
              </w:rPr>
              <w:t>Sarickai–Miškiniškiai 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5C25FE" w14:textId="77777777" w:rsidR="00360FB5" w:rsidRPr="00FB5F51" w:rsidRDefault="00360FB5" w:rsidP="00553004">
            <w:pPr>
              <w:jc w:val="right"/>
              <w:rPr>
                <w:rFonts w:eastAsia="Calibri"/>
                <w:szCs w:val="22"/>
              </w:rPr>
            </w:pPr>
            <w:r w:rsidRPr="00FB5F51">
              <w:rPr>
                <w:rFonts w:eastAsia="Calibri"/>
                <w:szCs w:val="22"/>
              </w:rPr>
              <w:t>2120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A6AEB" w14:textId="77777777" w:rsidR="00360FB5" w:rsidRPr="00FB5F51" w:rsidRDefault="00360FB5" w:rsidP="00553004">
            <w:pPr>
              <w:jc w:val="right"/>
              <w:rPr>
                <w:rFonts w:eastAsia="Calibri"/>
                <w:szCs w:val="22"/>
              </w:rPr>
            </w:pPr>
            <w:r w:rsidRPr="00FB5F51">
              <w:rPr>
                <w:rFonts w:eastAsia="Calibri"/>
                <w:szCs w:val="22"/>
              </w:rPr>
              <w:t>2120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4BDEC" w14:textId="77777777" w:rsidR="00360FB5" w:rsidRPr="00FB5F51" w:rsidRDefault="00360FB5" w:rsidP="00553004">
            <w:pPr>
              <w:jc w:val="right"/>
              <w:rPr>
                <w:rFonts w:eastAsia="Calibri"/>
                <w:szCs w:val="22"/>
              </w:rPr>
            </w:pPr>
            <w:r w:rsidRPr="00FB5F5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06C6A5" w14:textId="77777777" w:rsidR="00360FB5" w:rsidRPr="00FB5F51" w:rsidRDefault="00360FB5" w:rsidP="00553004">
            <w:pPr>
              <w:jc w:val="right"/>
              <w:rPr>
                <w:rFonts w:eastAsia="Calibri"/>
                <w:szCs w:val="22"/>
              </w:rPr>
            </w:pPr>
            <w:r w:rsidRPr="00FB5F5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FA5D1" w14:textId="77777777" w:rsidR="00360FB5" w:rsidRPr="00FB5F51" w:rsidRDefault="00360FB5" w:rsidP="00553004">
            <w:pPr>
              <w:jc w:val="center"/>
              <w:rPr>
                <w:rFonts w:eastAsia="Calibri"/>
                <w:szCs w:val="22"/>
              </w:rPr>
            </w:pPr>
            <w:r w:rsidRPr="00FB5F5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89491F" w14:textId="6A996755" w:rsidR="00360FB5" w:rsidRPr="00FB5F51" w:rsidRDefault="00E907F4" w:rsidP="00553004">
            <w:pPr>
              <w:jc w:val="center"/>
              <w:rPr>
                <w:rFonts w:eastAsia="Calibri"/>
                <w:szCs w:val="22"/>
              </w:rPr>
            </w:pPr>
            <w:r w:rsidRPr="00FB5F51">
              <w:rPr>
                <w:rFonts w:eastAsia="Calibri"/>
                <w:szCs w:val="22"/>
              </w:rPr>
              <w:t>4400-2198-4400</w:t>
            </w:r>
          </w:p>
        </w:tc>
      </w:tr>
      <w:tr w:rsidR="00360FB5" w:rsidRPr="004B1509" w14:paraId="0D94F7E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CCC95E9"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9FCD5C" w14:textId="77777777" w:rsidR="00360FB5" w:rsidRPr="004B1509" w:rsidRDefault="00360FB5" w:rsidP="00553004">
            <w:pPr>
              <w:rPr>
                <w:rFonts w:eastAsia="Calibri"/>
                <w:szCs w:val="22"/>
              </w:rPr>
            </w:pPr>
            <w:r w:rsidRPr="004B1509">
              <w:rPr>
                <w:rFonts w:eastAsia="Calibri"/>
                <w:szCs w:val="22"/>
              </w:rPr>
              <w:t>sk105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96015E" w14:textId="77777777" w:rsidR="00360FB5" w:rsidRPr="004B1509" w:rsidRDefault="00360FB5" w:rsidP="00553004">
            <w:pPr>
              <w:rPr>
                <w:rFonts w:eastAsia="Calibri"/>
                <w:szCs w:val="22"/>
              </w:rPr>
            </w:pPr>
            <w:r w:rsidRPr="004B1509">
              <w:rPr>
                <w:rFonts w:eastAsia="Calibri"/>
                <w:szCs w:val="22"/>
              </w:rPr>
              <w:t>Privažiuojamasis kelias prie gyvenamųjų namų Miškiniškių I k.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BF1671" w14:textId="77777777" w:rsidR="00360FB5" w:rsidRPr="004B1509" w:rsidRDefault="00360FB5" w:rsidP="00553004">
            <w:pPr>
              <w:jc w:val="right"/>
              <w:rPr>
                <w:rFonts w:eastAsia="Calibri"/>
                <w:szCs w:val="22"/>
              </w:rPr>
            </w:pPr>
            <w:r w:rsidRPr="004B1509">
              <w:rPr>
                <w:rFonts w:eastAsia="Calibri"/>
                <w:szCs w:val="22"/>
              </w:rPr>
              <w:t>433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CB5B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4B39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B8D1E" w14:textId="77777777" w:rsidR="00360FB5" w:rsidRPr="004B1509" w:rsidRDefault="00360FB5" w:rsidP="00553004">
            <w:pPr>
              <w:jc w:val="right"/>
              <w:rPr>
                <w:rFonts w:eastAsia="Calibri"/>
                <w:szCs w:val="22"/>
              </w:rPr>
            </w:pPr>
            <w:r w:rsidRPr="004B1509">
              <w:rPr>
                <w:rFonts w:eastAsia="Calibri"/>
                <w:szCs w:val="22"/>
              </w:rPr>
              <w:t>433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16DC5"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8D0F6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7C582C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F71AB5"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C857A9" w14:textId="77777777" w:rsidR="00360FB5" w:rsidRPr="004B1509" w:rsidRDefault="00360FB5" w:rsidP="00553004">
            <w:pPr>
              <w:rPr>
                <w:rFonts w:eastAsia="Calibri"/>
                <w:szCs w:val="22"/>
              </w:rPr>
            </w:pPr>
            <w:r w:rsidRPr="004B1509">
              <w:rPr>
                <w:rFonts w:eastAsia="Calibri"/>
                <w:szCs w:val="22"/>
              </w:rPr>
              <w:t>sk106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D7DA4A" w14:textId="77777777" w:rsidR="00360FB5" w:rsidRPr="004B1509" w:rsidRDefault="00360FB5" w:rsidP="00553004">
            <w:pPr>
              <w:rPr>
                <w:rFonts w:eastAsia="Calibri"/>
                <w:szCs w:val="22"/>
              </w:rPr>
            </w:pPr>
            <w:r w:rsidRPr="004B1509">
              <w:rPr>
                <w:rFonts w:eastAsia="Calibri"/>
                <w:szCs w:val="22"/>
              </w:rPr>
              <w:t>Pravažiuojamasis kelias prie gyvenamųjų namų Miškiniškių I k. nuo kelio Nr. sk20-1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DE384E" w14:textId="77777777" w:rsidR="00360FB5" w:rsidRPr="004B1509" w:rsidRDefault="00360FB5" w:rsidP="00553004">
            <w:pPr>
              <w:jc w:val="right"/>
              <w:rPr>
                <w:rFonts w:eastAsia="Calibri"/>
                <w:szCs w:val="22"/>
              </w:rPr>
            </w:pPr>
            <w:r w:rsidRPr="004B1509">
              <w:rPr>
                <w:rFonts w:eastAsia="Calibri"/>
                <w:szCs w:val="22"/>
              </w:rPr>
              <w:t>549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2BFA1" w14:textId="77777777" w:rsidR="00360FB5" w:rsidRPr="004B1509" w:rsidRDefault="00360FB5" w:rsidP="00553004">
            <w:pPr>
              <w:jc w:val="right"/>
              <w:rPr>
                <w:rFonts w:eastAsia="Calibri"/>
                <w:szCs w:val="22"/>
              </w:rPr>
            </w:pPr>
            <w:r w:rsidRPr="004B1509">
              <w:rPr>
                <w:rFonts w:eastAsia="Calibri"/>
                <w:szCs w:val="22"/>
              </w:rPr>
              <w:t>549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E85A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9ABA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3C40F3"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94852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58CF84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F3638E6"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31A305" w14:textId="77777777" w:rsidR="00360FB5" w:rsidRPr="004B1509" w:rsidRDefault="00360FB5" w:rsidP="00553004">
            <w:pPr>
              <w:rPr>
                <w:rFonts w:eastAsia="Calibri"/>
                <w:szCs w:val="22"/>
              </w:rPr>
            </w:pPr>
            <w:r w:rsidRPr="004B1509">
              <w:rPr>
                <w:rFonts w:eastAsia="Calibri"/>
                <w:szCs w:val="22"/>
              </w:rPr>
              <w:t>sk107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48045B" w14:textId="77777777" w:rsidR="00360FB5" w:rsidRPr="004B1509" w:rsidRDefault="00360FB5" w:rsidP="00553004">
            <w:pPr>
              <w:rPr>
                <w:rFonts w:eastAsia="Calibri"/>
                <w:szCs w:val="22"/>
              </w:rPr>
            </w:pPr>
            <w:r w:rsidRPr="004B1509">
              <w:rPr>
                <w:rFonts w:eastAsia="Calibri"/>
                <w:szCs w:val="22"/>
              </w:rPr>
              <w:t>Privažiuojamasis kelias prie gyvenamųjų namų Paluknių k. nuo kelio Nr. Nr. 119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DBF58B" w14:textId="77777777" w:rsidR="00360FB5" w:rsidRPr="004B1509" w:rsidRDefault="00360FB5" w:rsidP="00553004">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7B13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0624A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A0CA9" w14:textId="77777777" w:rsidR="00360FB5" w:rsidRPr="004B1509" w:rsidRDefault="00360FB5" w:rsidP="00553004">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84AD58"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FB162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4418B8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C1DCB81"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14FC8A" w14:textId="77777777" w:rsidR="00360FB5" w:rsidRPr="004B1509" w:rsidRDefault="00360FB5" w:rsidP="00553004">
            <w:pPr>
              <w:rPr>
                <w:rFonts w:eastAsia="Calibri"/>
                <w:szCs w:val="22"/>
              </w:rPr>
            </w:pPr>
            <w:r w:rsidRPr="004B1509">
              <w:rPr>
                <w:rFonts w:eastAsia="Calibri"/>
                <w:szCs w:val="22"/>
              </w:rPr>
              <w:t>sk108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6290A88" w14:textId="77777777" w:rsidR="00360FB5" w:rsidRPr="004B1509" w:rsidRDefault="00360FB5" w:rsidP="00553004">
            <w:pPr>
              <w:rPr>
                <w:rFonts w:eastAsia="Calibri"/>
                <w:szCs w:val="22"/>
              </w:rPr>
            </w:pPr>
            <w:r w:rsidRPr="004B1509">
              <w:rPr>
                <w:rFonts w:eastAsia="Calibri"/>
                <w:szCs w:val="22"/>
              </w:rPr>
              <w:t>Privažiuojamasis kelias prie gyvenamųjų namų nuo Nagurkiškio g., Nagurkiškio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85D96D" w14:textId="77777777" w:rsidR="00360FB5" w:rsidRPr="004B1509" w:rsidRDefault="00360FB5" w:rsidP="00553004">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2F22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0ADE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CCB7D" w14:textId="77777777" w:rsidR="00360FB5" w:rsidRPr="004B1509" w:rsidRDefault="00360FB5" w:rsidP="00553004">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76051"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36B81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DB6A5C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19251A6"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530919" w14:textId="77777777" w:rsidR="00360FB5" w:rsidRPr="004B1509" w:rsidRDefault="00360FB5" w:rsidP="00553004">
            <w:pPr>
              <w:rPr>
                <w:rFonts w:eastAsia="Calibri"/>
                <w:szCs w:val="22"/>
              </w:rPr>
            </w:pPr>
            <w:r w:rsidRPr="004B1509">
              <w:rPr>
                <w:rFonts w:eastAsia="Calibri"/>
                <w:szCs w:val="22"/>
              </w:rPr>
              <w:t>sk109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90DBF8" w14:textId="77777777" w:rsidR="00360FB5" w:rsidRPr="004B1509" w:rsidRDefault="00360FB5" w:rsidP="00553004">
            <w:pPr>
              <w:rPr>
                <w:rFonts w:eastAsia="Calibri"/>
                <w:szCs w:val="22"/>
              </w:rPr>
            </w:pPr>
            <w:r w:rsidRPr="004B1509">
              <w:rPr>
                <w:rFonts w:eastAsia="Calibri"/>
                <w:szCs w:val="22"/>
              </w:rPr>
              <w:t>Privažiuojamasis kelias prie medžiotojų pastato nuo Luknos g., Skiemonių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53BBC4" w14:textId="77777777" w:rsidR="00360FB5" w:rsidRPr="004B1509" w:rsidRDefault="00360FB5" w:rsidP="00553004">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7460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5CBF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D90C8" w14:textId="77777777" w:rsidR="00360FB5" w:rsidRPr="004B1509" w:rsidRDefault="00360FB5" w:rsidP="00553004">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7ECED"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C8F04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0670AB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3021F40"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75CC4B" w14:textId="77777777" w:rsidR="00360FB5" w:rsidRPr="004B1509" w:rsidRDefault="00360FB5" w:rsidP="00553004">
            <w:pPr>
              <w:rPr>
                <w:rFonts w:eastAsia="Calibri"/>
                <w:szCs w:val="22"/>
              </w:rPr>
            </w:pPr>
            <w:r w:rsidRPr="004B1509">
              <w:rPr>
                <w:rFonts w:eastAsia="Calibri"/>
                <w:szCs w:val="22"/>
              </w:rPr>
              <w:t>sk11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2B1E42" w14:textId="77777777" w:rsidR="00360FB5" w:rsidRPr="004B1509" w:rsidRDefault="00360FB5" w:rsidP="00553004">
            <w:pPr>
              <w:rPr>
                <w:rFonts w:eastAsia="Calibri"/>
                <w:szCs w:val="22"/>
              </w:rPr>
            </w:pPr>
            <w:r w:rsidRPr="004B1509">
              <w:rPr>
                <w:rFonts w:eastAsia="Calibri"/>
                <w:szCs w:val="22"/>
              </w:rPr>
              <w:t>Kelpiškis–Balteniškiai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34889D" w14:textId="77777777" w:rsidR="00360FB5" w:rsidRPr="004B1509" w:rsidRDefault="00360FB5" w:rsidP="00553004">
            <w:pPr>
              <w:jc w:val="right"/>
              <w:rPr>
                <w:rFonts w:eastAsia="Calibri"/>
                <w:szCs w:val="22"/>
              </w:rPr>
            </w:pPr>
            <w:r w:rsidRPr="004B1509">
              <w:rPr>
                <w:rFonts w:eastAsia="Calibri"/>
                <w:szCs w:val="22"/>
              </w:rPr>
              <w:t>3577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69E98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152BC" w14:textId="77777777" w:rsidR="00360FB5" w:rsidRPr="004B1509" w:rsidRDefault="00360FB5" w:rsidP="00553004">
            <w:pPr>
              <w:jc w:val="right"/>
              <w:rPr>
                <w:rFonts w:eastAsia="Calibri"/>
                <w:szCs w:val="22"/>
              </w:rPr>
            </w:pPr>
            <w:r w:rsidRPr="004B1509">
              <w:rPr>
                <w:rFonts w:eastAsia="Calibri"/>
                <w:szCs w:val="22"/>
              </w:rPr>
              <w:t>3577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FDCF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0C2A6C"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C44A66" w14:textId="77777777" w:rsidR="00360FB5" w:rsidRPr="004B1509" w:rsidRDefault="00360FB5" w:rsidP="00553004">
            <w:pPr>
              <w:jc w:val="center"/>
              <w:rPr>
                <w:rFonts w:eastAsia="Calibri"/>
                <w:szCs w:val="22"/>
              </w:rPr>
            </w:pPr>
            <w:r w:rsidRPr="004B1509">
              <w:rPr>
                <w:rFonts w:eastAsia="Calibri"/>
                <w:szCs w:val="22"/>
              </w:rPr>
              <w:t>4400-5494-8599</w:t>
            </w:r>
          </w:p>
        </w:tc>
      </w:tr>
      <w:tr w:rsidR="00360FB5" w:rsidRPr="004B1509" w14:paraId="44C9ECD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C13CCC8"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A3B925" w14:textId="77777777" w:rsidR="00360FB5" w:rsidRPr="004B1509" w:rsidRDefault="00360FB5" w:rsidP="00553004">
            <w:pPr>
              <w:rPr>
                <w:rFonts w:eastAsia="Calibri"/>
                <w:szCs w:val="22"/>
              </w:rPr>
            </w:pPr>
            <w:r w:rsidRPr="004B1509">
              <w:rPr>
                <w:rFonts w:eastAsia="Calibri"/>
                <w:szCs w:val="22"/>
              </w:rPr>
              <w:t>sk110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02BA45" w14:textId="77777777" w:rsidR="00360FB5" w:rsidRPr="004B1509" w:rsidRDefault="00360FB5" w:rsidP="00553004">
            <w:pPr>
              <w:rPr>
                <w:rFonts w:eastAsia="Calibri"/>
                <w:szCs w:val="22"/>
              </w:rPr>
            </w:pPr>
            <w:r w:rsidRPr="004B1509">
              <w:rPr>
                <w:rFonts w:eastAsia="Calibri"/>
                <w:szCs w:val="22"/>
              </w:rPr>
              <w:t>Privažiuojamasis kelias prie gyvenamųjų namų Topoliškių k. nuo kelio Nr. sk37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B09ABE" w14:textId="77777777" w:rsidR="00360FB5" w:rsidRPr="004B1509" w:rsidRDefault="00360FB5" w:rsidP="00553004">
            <w:pPr>
              <w:jc w:val="right"/>
              <w:rPr>
                <w:rFonts w:eastAsia="Calibri"/>
                <w:szCs w:val="22"/>
              </w:rPr>
            </w:pPr>
            <w:r w:rsidRPr="004B1509">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D554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D27C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C1D30" w14:textId="77777777" w:rsidR="00360FB5" w:rsidRPr="004B1509" w:rsidRDefault="00360FB5" w:rsidP="00553004">
            <w:pPr>
              <w:jc w:val="right"/>
              <w:rPr>
                <w:rFonts w:eastAsia="Calibri"/>
                <w:szCs w:val="22"/>
              </w:rPr>
            </w:pPr>
            <w:r w:rsidRPr="004B1509">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8AC1A"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4F505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9728E9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190398B"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FC54DF" w14:textId="77777777" w:rsidR="00360FB5" w:rsidRPr="004B1509" w:rsidRDefault="00360FB5" w:rsidP="00553004">
            <w:pPr>
              <w:rPr>
                <w:rFonts w:eastAsia="Calibri"/>
                <w:szCs w:val="22"/>
              </w:rPr>
            </w:pPr>
            <w:r w:rsidRPr="004B1509">
              <w:rPr>
                <w:rFonts w:eastAsia="Calibri"/>
                <w:szCs w:val="22"/>
              </w:rPr>
              <w:t>sk12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50E4E0" w14:textId="77777777" w:rsidR="00360FB5" w:rsidRPr="004B1509" w:rsidRDefault="00360FB5" w:rsidP="00553004">
            <w:pPr>
              <w:rPr>
                <w:rFonts w:eastAsia="Calibri"/>
                <w:szCs w:val="22"/>
              </w:rPr>
            </w:pPr>
            <w:r w:rsidRPr="004B1509">
              <w:rPr>
                <w:rFonts w:eastAsia="Calibri"/>
                <w:szCs w:val="22"/>
              </w:rPr>
              <w:t>Velykūnai–Pilviškiai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693480" w14:textId="77777777" w:rsidR="00360FB5" w:rsidRPr="004B1509" w:rsidRDefault="00360FB5" w:rsidP="00553004">
            <w:pPr>
              <w:jc w:val="right"/>
              <w:rPr>
                <w:rFonts w:eastAsia="Calibri"/>
                <w:szCs w:val="22"/>
              </w:rPr>
            </w:pPr>
            <w:r w:rsidRPr="004B1509">
              <w:rPr>
                <w:rFonts w:eastAsia="Calibri"/>
                <w:szCs w:val="22"/>
              </w:rPr>
              <w:t>2620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FE52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A3B1" w14:textId="77777777" w:rsidR="00360FB5" w:rsidRPr="004B1509" w:rsidRDefault="00360FB5" w:rsidP="00553004">
            <w:pPr>
              <w:jc w:val="right"/>
              <w:rPr>
                <w:rFonts w:eastAsia="Calibri"/>
                <w:szCs w:val="22"/>
              </w:rPr>
            </w:pPr>
            <w:r w:rsidRPr="004B1509">
              <w:rPr>
                <w:rFonts w:eastAsia="Calibri"/>
                <w:szCs w:val="22"/>
              </w:rPr>
              <w:t>2620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52A2A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7BDD5"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7A7F4D" w14:textId="77777777" w:rsidR="00360FB5" w:rsidRPr="004B1509" w:rsidRDefault="00360FB5" w:rsidP="00553004">
            <w:pPr>
              <w:jc w:val="center"/>
              <w:rPr>
                <w:rFonts w:eastAsia="Calibri"/>
                <w:szCs w:val="22"/>
              </w:rPr>
            </w:pPr>
            <w:r w:rsidRPr="004B1509">
              <w:rPr>
                <w:rFonts w:eastAsia="Calibri"/>
                <w:szCs w:val="22"/>
              </w:rPr>
              <w:t>4400-5494-8611</w:t>
            </w:r>
          </w:p>
        </w:tc>
      </w:tr>
      <w:tr w:rsidR="00360FB5" w:rsidRPr="004B1509" w14:paraId="1839AE0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AD59DC9"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12FAF7" w14:textId="77777777" w:rsidR="00360FB5" w:rsidRPr="004B1509" w:rsidRDefault="00360FB5" w:rsidP="00553004">
            <w:pPr>
              <w:rPr>
                <w:rFonts w:eastAsia="Calibri"/>
                <w:szCs w:val="22"/>
              </w:rPr>
            </w:pPr>
            <w:r w:rsidRPr="004B1509">
              <w:rPr>
                <w:rFonts w:eastAsia="Calibri"/>
                <w:szCs w:val="22"/>
              </w:rPr>
              <w:t>sk13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32B27D" w14:textId="77777777" w:rsidR="00360FB5" w:rsidRPr="004B1509" w:rsidRDefault="00360FB5" w:rsidP="00553004">
            <w:pPr>
              <w:rPr>
                <w:rFonts w:eastAsia="Calibri"/>
                <w:szCs w:val="22"/>
              </w:rPr>
            </w:pPr>
            <w:r w:rsidRPr="004B1509">
              <w:rPr>
                <w:rFonts w:eastAsia="Calibri"/>
                <w:szCs w:val="22"/>
              </w:rPr>
              <w:t>Velykūnai–Balteniai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F660AB" w14:textId="77777777" w:rsidR="00360FB5" w:rsidRPr="004B1509" w:rsidRDefault="00360FB5" w:rsidP="00553004">
            <w:pPr>
              <w:jc w:val="right"/>
              <w:rPr>
                <w:rFonts w:eastAsia="Calibri"/>
                <w:szCs w:val="22"/>
              </w:rPr>
            </w:pPr>
            <w:r w:rsidRPr="004B1509">
              <w:rPr>
                <w:rFonts w:eastAsia="Calibri"/>
                <w:szCs w:val="22"/>
              </w:rPr>
              <w:t>2598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7523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AF15B" w14:textId="77777777" w:rsidR="00360FB5" w:rsidRPr="004B1509" w:rsidRDefault="00360FB5" w:rsidP="00553004">
            <w:pPr>
              <w:jc w:val="right"/>
              <w:rPr>
                <w:rFonts w:eastAsia="Calibri"/>
                <w:szCs w:val="22"/>
              </w:rPr>
            </w:pPr>
            <w:r w:rsidRPr="004B1509">
              <w:rPr>
                <w:rFonts w:eastAsia="Calibri"/>
                <w:szCs w:val="22"/>
              </w:rPr>
              <w:t>2598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A324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7E8AB"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75D35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6FE7FD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7D66BA7"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ECE472" w14:textId="77777777" w:rsidR="00360FB5" w:rsidRPr="004B1509" w:rsidRDefault="00360FB5" w:rsidP="00553004">
            <w:pPr>
              <w:rPr>
                <w:rFonts w:eastAsia="Calibri"/>
                <w:szCs w:val="22"/>
              </w:rPr>
            </w:pPr>
            <w:r w:rsidRPr="004B1509">
              <w:rPr>
                <w:rFonts w:eastAsia="Calibri"/>
                <w:szCs w:val="22"/>
              </w:rPr>
              <w:t>sk14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04D024" w14:textId="77777777" w:rsidR="00360FB5" w:rsidRPr="004B1509" w:rsidRDefault="00360FB5" w:rsidP="00553004">
            <w:pPr>
              <w:rPr>
                <w:rFonts w:eastAsia="Calibri"/>
                <w:szCs w:val="22"/>
              </w:rPr>
            </w:pPr>
            <w:r w:rsidRPr="004B1509">
              <w:rPr>
                <w:rFonts w:eastAsia="Calibri"/>
                <w:szCs w:val="22"/>
              </w:rPr>
              <w:t>Gečionys–Trumbatiškis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B1D01F" w14:textId="77777777" w:rsidR="00360FB5" w:rsidRPr="004B1509" w:rsidRDefault="00360FB5" w:rsidP="00553004">
            <w:pPr>
              <w:jc w:val="right"/>
              <w:rPr>
                <w:rFonts w:eastAsia="Calibri"/>
                <w:szCs w:val="22"/>
              </w:rPr>
            </w:pPr>
            <w:r w:rsidRPr="004B1509">
              <w:rPr>
                <w:rFonts w:eastAsia="Calibri"/>
                <w:szCs w:val="22"/>
              </w:rPr>
              <w:t>3099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89DCF9" w14:textId="77777777" w:rsidR="00360FB5" w:rsidRPr="004B1509" w:rsidRDefault="00360FB5" w:rsidP="00553004">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F20A2" w14:textId="77777777" w:rsidR="00360FB5" w:rsidRPr="004B1509" w:rsidRDefault="00360FB5" w:rsidP="00553004">
            <w:pPr>
              <w:jc w:val="right"/>
              <w:rPr>
                <w:rFonts w:eastAsia="Calibri"/>
                <w:szCs w:val="22"/>
              </w:rPr>
            </w:pPr>
            <w:r w:rsidRPr="004B1509">
              <w:rPr>
                <w:rFonts w:eastAsia="Calibri"/>
                <w:szCs w:val="22"/>
              </w:rPr>
              <w:t>2952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3E18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F1F53"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51B0F6" w14:textId="77777777" w:rsidR="00360FB5" w:rsidRPr="004B1509" w:rsidRDefault="00360FB5" w:rsidP="00553004">
            <w:pPr>
              <w:jc w:val="center"/>
              <w:rPr>
                <w:rFonts w:eastAsia="Calibri"/>
                <w:szCs w:val="22"/>
              </w:rPr>
            </w:pPr>
            <w:r w:rsidRPr="004B1509">
              <w:rPr>
                <w:rFonts w:eastAsia="Calibri"/>
                <w:szCs w:val="22"/>
              </w:rPr>
              <w:t>4400-5494-8622</w:t>
            </w:r>
          </w:p>
        </w:tc>
      </w:tr>
      <w:tr w:rsidR="00360FB5" w:rsidRPr="004B1509" w14:paraId="10987DB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C7C51D2"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5BCDE4" w14:textId="77777777" w:rsidR="00360FB5" w:rsidRPr="004B1509" w:rsidRDefault="00360FB5" w:rsidP="00553004">
            <w:pPr>
              <w:rPr>
                <w:rFonts w:eastAsia="Calibri"/>
                <w:szCs w:val="22"/>
              </w:rPr>
            </w:pPr>
            <w:r w:rsidRPr="004B1509">
              <w:rPr>
                <w:rFonts w:eastAsia="Calibri"/>
                <w:szCs w:val="22"/>
              </w:rPr>
              <w:t>sk15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F66D30" w14:textId="77777777" w:rsidR="00360FB5" w:rsidRPr="004B1509" w:rsidRDefault="00360FB5" w:rsidP="00553004">
            <w:pPr>
              <w:rPr>
                <w:rFonts w:eastAsia="Calibri"/>
                <w:szCs w:val="22"/>
              </w:rPr>
            </w:pPr>
            <w:r w:rsidRPr="004B1509">
              <w:rPr>
                <w:rFonts w:eastAsia="Calibri"/>
                <w:szCs w:val="22"/>
              </w:rPr>
              <w:t>Trumbatiškis–Kilėviškiai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C7773E" w14:textId="77777777" w:rsidR="00360FB5" w:rsidRPr="004B1509" w:rsidRDefault="00360FB5" w:rsidP="00553004">
            <w:pPr>
              <w:jc w:val="right"/>
              <w:rPr>
                <w:rFonts w:eastAsia="Calibri"/>
                <w:szCs w:val="22"/>
              </w:rPr>
            </w:pPr>
            <w:r w:rsidRPr="004B1509">
              <w:rPr>
                <w:rFonts w:eastAsia="Calibri"/>
                <w:szCs w:val="22"/>
              </w:rPr>
              <w:t>2097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6773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875B68" w14:textId="77777777" w:rsidR="00360FB5" w:rsidRPr="004B1509" w:rsidRDefault="00360FB5" w:rsidP="00553004">
            <w:pPr>
              <w:jc w:val="right"/>
              <w:rPr>
                <w:rFonts w:eastAsia="Calibri"/>
                <w:szCs w:val="22"/>
              </w:rPr>
            </w:pPr>
            <w:r w:rsidRPr="004B1509">
              <w:rPr>
                <w:rFonts w:eastAsia="Calibri"/>
                <w:szCs w:val="22"/>
              </w:rPr>
              <w:t>2097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A7EF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6CACA"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4E6C2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235A5E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1BDC5A"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E140BC" w14:textId="77777777" w:rsidR="00360FB5" w:rsidRPr="004B1509" w:rsidRDefault="00360FB5" w:rsidP="00553004">
            <w:pPr>
              <w:rPr>
                <w:rFonts w:eastAsia="Calibri"/>
                <w:szCs w:val="22"/>
              </w:rPr>
            </w:pPr>
            <w:r w:rsidRPr="004B1509">
              <w:rPr>
                <w:rFonts w:eastAsia="Calibri"/>
                <w:szCs w:val="22"/>
              </w:rPr>
              <w:t>sk16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7D568B" w14:textId="77777777" w:rsidR="00360FB5" w:rsidRPr="004B1509" w:rsidRDefault="00360FB5" w:rsidP="00553004">
            <w:pPr>
              <w:rPr>
                <w:rFonts w:eastAsia="Calibri"/>
                <w:szCs w:val="22"/>
              </w:rPr>
            </w:pPr>
            <w:r w:rsidRPr="004B1509">
              <w:rPr>
                <w:rFonts w:eastAsia="Calibri"/>
                <w:szCs w:val="22"/>
              </w:rPr>
              <w:t>Plepiškiai–Gudiškiai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6E0210" w14:textId="77777777" w:rsidR="00360FB5" w:rsidRPr="004B1509" w:rsidRDefault="00360FB5" w:rsidP="00553004">
            <w:pPr>
              <w:jc w:val="right"/>
              <w:rPr>
                <w:rFonts w:eastAsia="Calibri"/>
                <w:szCs w:val="22"/>
              </w:rPr>
            </w:pPr>
            <w:r w:rsidRPr="004B1509">
              <w:rPr>
                <w:rFonts w:eastAsia="Calibri"/>
                <w:szCs w:val="22"/>
              </w:rPr>
              <w:t>3551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20B6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C8EB1" w14:textId="77777777" w:rsidR="00360FB5" w:rsidRPr="004B1509" w:rsidRDefault="00360FB5" w:rsidP="00553004">
            <w:pPr>
              <w:jc w:val="right"/>
              <w:rPr>
                <w:rFonts w:eastAsia="Calibri"/>
                <w:szCs w:val="22"/>
              </w:rPr>
            </w:pPr>
            <w:r w:rsidRPr="004B1509">
              <w:rPr>
                <w:rFonts w:eastAsia="Calibri"/>
                <w:szCs w:val="22"/>
              </w:rPr>
              <w:t>3551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AE41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1CEAEC"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6D2BC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C53C96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F292C69"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998E29" w14:textId="77777777" w:rsidR="00360FB5" w:rsidRPr="004B1509" w:rsidRDefault="00360FB5" w:rsidP="00553004">
            <w:pPr>
              <w:rPr>
                <w:rFonts w:eastAsia="Calibri"/>
                <w:szCs w:val="22"/>
              </w:rPr>
            </w:pPr>
            <w:r w:rsidRPr="004B1509">
              <w:rPr>
                <w:rFonts w:eastAsia="Calibri"/>
                <w:szCs w:val="22"/>
              </w:rPr>
              <w:t>sk17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EFA8D0" w14:textId="77777777" w:rsidR="00360FB5" w:rsidRPr="004B1509" w:rsidRDefault="00360FB5" w:rsidP="00553004">
            <w:pPr>
              <w:rPr>
                <w:rFonts w:eastAsia="Calibri"/>
                <w:szCs w:val="22"/>
              </w:rPr>
            </w:pPr>
            <w:r w:rsidRPr="004B1509">
              <w:rPr>
                <w:rFonts w:eastAsia="Calibri"/>
                <w:szCs w:val="22"/>
              </w:rPr>
              <w:t>Privažiuojamasis kelias prie gyvenamųjų namų nuo Pūstalaukių g., Pūstalaukių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2C1F4F" w14:textId="77777777" w:rsidR="00360FB5" w:rsidRPr="004B1509" w:rsidRDefault="00360FB5" w:rsidP="00553004">
            <w:pPr>
              <w:jc w:val="right"/>
              <w:rPr>
                <w:rFonts w:eastAsia="Calibri"/>
                <w:szCs w:val="22"/>
              </w:rPr>
            </w:pPr>
            <w:r w:rsidRPr="004B1509">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9FB5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BB96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58ABA" w14:textId="77777777" w:rsidR="00360FB5" w:rsidRPr="004B1509" w:rsidRDefault="00360FB5" w:rsidP="00553004">
            <w:pPr>
              <w:jc w:val="right"/>
              <w:rPr>
                <w:rFonts w:eastAsia="Calibri"/>
                <w:szCs w:val="22"/>
              </w:rPr>
            </w:pPr>
            <w:r w:rsidRPr="004B1509">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7CC4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0476F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DDC1BD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56243B2"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CBBDE1" w14:textId="77777777" w:rsidR="00360FB5" w:rsidRPr="004B1509" w:rsidRDefault="00360FB5" w:rsidP="00553004">
            <w:pPr>
              <w:rPr>
                <w:rFonts w:eastAsia="Calibri"/>
                <w:szCs w:val="22"/>
              </w:rPr>
            </w:pPr>
            <w:r w:rsidRPr="004B1509">
              <w:rPr>
                <w:rFonts w:eastAsia="Calibri"/>
                <w:szCs w:val="22"/>
              </w:rPr>
              <w:t>sk18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40661D" w14:textId="77777777" w:rsidR="00360FB5" w:rsidRPr="004B1509" w:rsidRDefault="00360FB5" w:rsidP="00553004">
            <w:pPr>
              <w:rPr>
                <w:rFonts w:eastAsia="Calibri"/>
                <w:szCs w:val="22"/>
              </w:rPr>
            </w:pPr>
            <w:r w:rsidRPr="004B1509">
              <w:rPr>
                <w:rFonts w:eastAsia="Calibri"/>
                <w:szCs w:val="22"/>
              </w:rPr>
              <w:t>Privažiuojamasis kelias prie gyvenamųjų namų Sarickų k. nuo kelio Nr. sk18-1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9A264C" w14:textId="77777777" w:rsidR="00360FB5" w:rsidRPr="004B1509" w:rsidRDefault="00360FB5" w:rsidP="00553004">
            <w:pPr>
              <w:jc w:val="right"/>
              <w:rPr>
                <w:rFonts w:eastAsia="Calibri"/>
                <w:szCs w:val="22"/>
              </w:rPr>
            </w:pPr>
            <w:r w:rsidRPr="004B1509">
              <w:rPr>
                <w:rFonts w:eastAsia="Calibri"/>
                <w:szCs w:val="22"/>
              </w:rPr>
              <w:t>849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C218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0064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E76EA" w14:textId="77777777" w:rsidR="00360FB5" w:rsidRPr="004B1509" w:rsidRDefault="00360FB5" w:rsidP="00553004">
            <w:pPr>
              <w:jc w:val="right"/>
              <w:rPr>
                <w:rFonts w:eastAsia="Calibri"/>
                <w:szCs w:val="22"/>
              </w:rPr>
            </w:pPr>
            <w:r w:rsidRPr="004B1509">
              <w:rPr>
                <w:rFonts w:eastAsia="Calibri"/>
                <w:szCs w:val="22"/>
              </w:rPr>
              <w:t>849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4B8A9"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AD1A7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9105BA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26040C"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75DF28" w14:textId="77777777" w:rsidR="00360FB5" w:rsidRPr="004B1509" w:rsidRDefault="00360FB5" w:rsidP="00553004">
            <w:pPr>
              <w:rPr>
                <w:rFonts w:eastAsia="Calibri"/>
                <w:szCs w:val="22"/>
              </w:rPr>
            </w:pPr>
            <w:r w:rsidRPr="004B1509">
              <w:rPr>
                <w:rFonts w:eastAsia="Calibri"/>
                <w:szCs w:val="22"/>
              </w:rPr>
              <w:t>sk18-1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FECE1C" w14:textId="77777777" w:rsidR="00360FB5" w:rsidRPr="004B1509" w:rsidRDefault="00360FB5" w:rsidP="00553004">
            <w:pPr>
              <w:rPr>
                <w:rFonts w:eastAsia="Calibri"/>
                <w:szCs w:val="22"/>
              </w:rPr>
            </w:pPr>
            <w:r w:rsidRPr="004B1509">
              <w:rPr>
                <w:rFonts w:eastAsia="Calibri"/>
                <w:szCs w:val="22"/>
              </w:rPr>
              <w:t>Pravažiuojamasis kelias nuo kelio Nr.A6 iki kelio Nr. sk18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35E275" w14:textId="77777777" w:rsidR="00360FB5" w:rsidRPr="004B1509" w:rsidRDefault="00360FB5" w:rsidP="00553004">
            <w:pPr>
              <w:jc w:val="right"/>
              <w:rPr>
                <w:rFonts w:eastAsia="Calibri"/>
                <w:szCs w:val="22"/>
              </w:rPr>
            </w:pPr>
            <w:r w:rsidRPr="004B1509">
              <w:rPr>
                <w:rFonts w:eastAsia="Calibri"/>
                <w:szCs w:val="22"/>
              </w:rPr>
              <w:t>365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D9DF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2B392" w14:textId="77777777" w:rsidR="00360FB5" w:rsidRPr="004B1509" w:rsidRDefault="00360FB5" w:rsidP="00553004">
            <w:pPr>
              <w:jc w:val="right"/>
              <w:rPr>
                <w:rFonts w:eastAsia="Calibri"/>
                <w:szCs w:val="22"/>
              </w:rPr>
            </w:pPr>
            <w:r w:rsidRPr="004B1509">
              <w:rPr>
                <w:rFonts w:eastAsia="Calibri"/>
                <w:szCs w:val="22"/>
              </w:rPr>
              <w:t>365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FDEF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8F43C"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EE611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958A89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3998990"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3F1602" w14:textId="77777777" w:rsidR="00360FB5" w:rsidRPr="004B1509" w:rsidRDefault="00360FB5" w:rsidP="00553004">
            <w:pPr>
              <w:rPr>
                <w:rFonts w:eastAsia="Calibri"/>
                <w:szCs w:val="22"/>
              </w:rPr>
            </w:pPr>
            <w:r w:rsidRPr="004B1509">
              <w:rPr>
                <w:rFonts w:eastAsia="Calibri"/>
                <w:szCs w:val="22"/>
              </w:rPr>
              <w:t>sk19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3C0326" w14:textId="77777777" w:rsidR="00360FB5" w:rsidRPr="004B1509" w:rsidRDefault="00360FB5" w:rsidP="00553004">
            <w:pPr>
              <w:rPr>
                <w:rFonts w:eastAsia="Calibri"/>
                <w:szCs w:val="22"/>
              </w:rPr>
            </w:pPr>
            <w:r w:rsidRPr="004B1509">
              <w:rPr>
                <w:rFonts w:eastAsia="Calibri"/>
                <w:szCs w:val="22"/>
              </w:rPr>
              <w:t>Sarickai</w:t>
            </w:r>
            <w:r w:rsidRPr="004B1509">
              <w:rPr>
                <w:rFonts w:eastAsia="Calibri"/>
                <w:szCs w:val="22"/>
              </w:rPr>
              <w:softHyphen/>
              <w:t>–Užunvėžis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519A07" w14:textId="77777777" w:rsidR="00360FB5" w:rsidRPr="004B1509" w:rsidRDefault="00360FB5" w:rsidP="00553004">
            <w:pPr>
              <w:jc w:val="right"/>
              <w:rPr>
                <w:rFonts w:eastAsia="Calibri"/>
                <w:szCs w:val="22"/>
              </w:rPr>
            </w:pPr>
            <w:r w:rsidRPr="004B1509">
              <w:rPr>
                <w:rFonts w:eastAsia="Calibri"/>
                <w:szCs w:val="22"/>
              </w:rPr>
              <w:t>1593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ED47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A8000" w14:textId="77777777" w:rsidR="00360FB5" w:rsidRPr="004B1509" w:rsidRDefault="00360FB5" w:rsidP="00553004">
            <w:pPr>
              <w:jc w:val="right"/>
              <w:rPr>
                <w:rFonts w:eastAsia="Calibri"/>
                <w:szCs w:val="22"/>
              </w:rPr>
            </w:pPr>
            <w:r w:rsidRPr="004B1509">
              <w:rPr>
                <w:rFonts w:eastAsia="Calibri"/>
                <w:szCs w:val="22"/>
              </w:rPr>
              <w:t>1593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8D498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9BAF9"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96A58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9474D9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48C1C9"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3F0B71" w14:textId="77777777" w:rsidR="00360FB5" w:rsidRPr="004B1509" w:rsidRDefault="00360FB5" w:rsidP="00553004">
            <w:pPr>
              <w:rPr>
                <w:rFonts w:eastAsia="Calibri"/>
                <w:szCs w:val="22"/>
              </w:rPr>
            </w:pPr>
            <w:r w:rsidRPr="004B1509">
              <w:rPr>
                <w:rFonts w:eastAsia="Calibri"/>
                <w:szCs w:val="22"/>
              </w:rPr>
              <w:t>sk19-1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A6DC91" w14:textId="77777777" w:rsidR="00360FB5" w:rsidRPr="004B1509" w:rsidRDefault="00360FB5" w:rsidP="00553004">
            <w:pPr>
              <w:rPr>
                <w:rFonts w:eastAsia="Calibri"/>
                <w:szCs w:val="22"/>
              </w:rPr>
            </w:pPr>
            <w:r w:rsidRPr="004B1509">
              <w:rPr>
                <w:rFonts w:eastAsia="Calibri"/>
                <w:szCs w:val="22"/>
              </w:rPr>
              <w:t>Linksmavietė–Dalinka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68A3CF" w14:textId="77777777" w:rsidR="00360FB5" w:rsidRPr="004B1509" w:rsidRDefault="00360FB5" w:rsidP="00553004">
            <w:pPr>
              <w:jc w:val="right"/>
              <w:rPr>
                <w:rFonts w:eastAsia="Calibri"/>
                <w:szCs w:val="22"/>
              </w:rPr>
            </w:pPr>
            <w:r w:rsidRPr="004B1509">
              <w:rPr>
                <w:rFonts w:eastAsia="Calibri"/>
                <w:szCs w:val="22"/>
              </w:rPr>
              <w:t>1296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0FCD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D17AC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F4177" w14:textId="77777777" w:rsidR="00360FB5" w:rsidRPr="004B1509" w:rsidRDefault="00360FB5" w:rsidP="00553004">
            <w:pPr>
              <w:jc w:val="right"/>
              <w:rPr>
                <w:rFonts w:eastAsia="Calibri"/>
                <w:szCs w:val="22"/>
              </w:rPr>
            </w:pPr>
            <w:r w:rsidRPr="004B1509">
              <w:rPr>
                <w:rFonts w:eastAsia="Calibri"/>
                <w:szCs w:val="22"/>
              </w:rPr>
              <w:t>1296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F35BD"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9D86C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C3072C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F786B87"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C1F36F" w14:textId="77777777" w:rsidR="00360FB5" w:rsidRPr="004B1509" w:rsidRDefault="00360FB5" w:rsidP="00553004">
            <w:pPr>
              <w:rPr>
                <w:rFonts w:eastAsia="Calibri"/>
                <w:szCs w:val="22"/>
              </w:rPr>
            </w:pPr>
            <w:r w:rsidRPr="004B1509">
              <w:rPr>
                <w:rFonts w:eastAsia="Calibri"/>
                <w:szCs w:val="22"/>
              </w:rPr>
              <w:t>sk2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A4B78D" w14:textId="77777777" w:rsidR="00360FB5" w:rsidRPr="004B1509" w:rsidRDefault="00360FB5" w:rsidP="00553004">
            <w:pPr>
              <w:rPr>
                <w:rFonts w:eastAsia="Calibri"/>
                <w:szCs w:val="22"/>
              </w:rPr>
            </w:pPr>
            <w:r w:rsidRPr="004B1509">
              <w:rPr>
                <w:rFonts w:eastAsia="Calibri"/>
                <w:szCs w:val="22"/>
              </w:rPr>
              <w:t xml:space="preserve">Sirvydiškis–Remeikiai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2267FA" w14:textId="77777777" w:rsidR="00360FB5" w:rsidRPr="004B1509" w:rsidRDefault="00360FB5" w:rsidP="00553004">
            <w:pPr>
              <w:jc w:val="right"/>
              <w:rPr>
                <w:rFonts w:eastAsia="Calibri"/>
                <w:szCs w:val="22"/>
              </w:rPr>
            </w:pPr>
            <w:r w:rsidRPr="004B1509">
              <w:rPr>
                <w:rFonts w:eastAsia="Calibri"/>
                <w:szCs w:val="22"/>
              </w:rPr>
              <w:t>3745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FBADC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74BFE" w14:textId="77777777" w:rsidR="00360FB5" w:rsidRPr="004B1509" w:rsidRDefault="00360FB5" w:rsidP="00553004">
            <w:pPr>
              <w:jc w:val="right"/>
              <w:rPr>
                <w:rFonts w:eastAsia="Calibri"/>
                <w:szCs w:val="22"/>
              </w:rPr>
            </w:pPr>
            <w:r w:rsidRPr="004B1509">
              <w:rPr>
                <w:rFonts w:eastAsia="Calibri"/>
                <w:szCs w:val="22"/>
              </w:rPr>
              <w:t>3745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B23C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8F864"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BDDF6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EE266C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9AFCF2E"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ABD994" w14:textId="77777777" w:rsidR="00360FB5" w:rsidRPr="004B1509" w:rsidRDefault="00360FB5" w:rsidP="00553004">
            <w:pPr>
              <w:rPr>
                <w:rFonts w:eastAsia="Calibri"/>
                <w:szCs w:val="22"/>
              </w:rPr>
            </w:pPr>
            <w:r w:rsidRPr="004B1509">
              <w:rPr>
                <w:rFonts w:eastAsia="Calibri"/>
                <w:szCs w:val="22"/>
              </w:rPr>
              <w:t>sk20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C6A947" w14:textId="77777777" w:rsidR="00360FB5" w:rsidRPr="004B1509" w:rsidRDefault="00360FB5" w:rsidP="00553004">
            <w:pPr>
              <w:rPr>
                <w:rFonts w:eastAsia="Calibri"/>
                <w:szCs w:val="22"/>
              </w:rPr>
            </w:pPr>
            <w:r w:rsidRPr="004B1509">
              <w:rPr>
                <w:rFonts w:eastAsia="Calibri"/>
                <w:szCs w:val="22"/>
              </w:rPr>
              <w:t>Pravažiuojamasis kelias nuo Voversių g., Voversių k. iki  Žibėčių k., Molėtų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58F092" w14:textId="77777777" w:rsidR="00360FB5" w:rsidRPr="004B1509" w:rsidRDefault="00360FB5" w:rsidP="00553004">
            <w:pPr>
              <w:jc w:val="right"/>
              <w:rPr>
                <w:rFonts w:eastAsia="Calibri"/>
                <w:szCs w:val="22"/>
              </w:rPr>
            </w:pPr>
            <w:r w:rsidRPr="004B1509">
              <w:rPr>
                <w:rFonts w:eastAsia="Calibri"/>
                <w:szCs w:val="22"/>
              </w:rPr>
              <w:t>739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11DA7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F707BB" w14:textId="77777777" w:rsidR="00360FB5" w:rsidRPr="004B1509" w:rsidRDefault="00360FB5" w:rsidP="00553004">
            <w:pPr>
              <w:jc w:val="right"/>
              <w:rPr>
                <w:rFonts w:eastAsia="Calibri"/>
                <w:szCs w:val="22"/>
              </w:rPr>
            </w:pPr>
            <w:r w:rsidRPr="004B1509">
              <w:rPr>
                <w:rFonts w:eastAsia="Calibri"/>
                <w:szCs w:val="22"/>
              </w:rPr>
              <w:t>739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07E7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0FD97"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7D599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1B4901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E8E6665"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FAF2B4" w14:textId="77777777" w:rsidR="00360FB5" w:rsidRPr="004B1509" w:rsidRDefault="00360FB5" w:rsidP="00553004">
            <w:pPr>
              <w:rPr>
                <w:rFonts w:eastAsia="Calibri"/>
                <w:szCs w:val="22"/>
              </w:rPr>
            </w:pPr>
            <w:r w:rsidRPr="004B1509">
              <w:rPr>
                <w:rFonts w:eastAsia="Calibri"/>
                <w:szCs w:val="22"/>
              </w:rPr>
              <w:t>sk20-1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3DBE34" w14:textId="77777777" w:rsidR="00360FB5" w:rsidRPr="004B1509" w:rsidRDefault="00360FB5" w:rsidP="00553004">
            <w:pPr>
              <w:rPr>
                <w:rFonts w:eastAsia="Calibri"/>
                <w:szCs w:val="22"/>
              </w:rPr>
            </w:pPr>
            <w:r w:rsidRPr="004B1509">
              <w:rPr>
                <w:rFonts w:eastAsia="Calibri"/>
                <w:szCs w:val="22"/>
              </w:rPr>
              <w:t>Privažiuojamasis kelias prie gyvenamųjų namų Miškiniškių I k.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8B6B06D" w14:textId="77777777" w:rsidR="00360FB5" w:rsidRPr="004B1509" w:rsidRDefault="00360FB5" w:rsidP="00553004">
            <w:pPr>
              <w:jc w:val="right"/>
              <w:rPr>
                <w:rFonts w:eastAsia="Calibri"/>
                <w:szCs w:val="22"/>
              </w:rPr>
            </w:pPr>
            <w:r w:rsidRPr="004B1509">
              <w:rPr>
                <w:rFonts w:eastAsia="Calibri"/>
                <w:szCs w:val="22"/>
              </w:rPr>
              <w:t>1000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B0FC7" w14:textId="77777777" w:rsidR="00360FB5" w:rsidRPr="004B1509" w:rsidRDefault="00360FB5" w:rsidP="00553004">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9186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978A9" w14:textId="77777777" w:rsidR="00360FB5" w:rsidRPr="004B1509" w:rsidRDefault="00360FB5" w:rsidP="00553004">
            <w:pPr>
              <w:jc w:val="right"/>
              <w:rPr>
                <w:rFonts w:eastAsia="Calibri"/>
                <w:szCs w:val="22"/>
              </w:rPr>
            </w:pPr>
            <w:r w:rsidRPr="004B1509">
              <w:rPr>
                <w:rFonts w:eastAsia="Calibri"/>
                <w:szCs w:val="22"/>
              </w:rPr>
              <w:t>730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6DE69"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4F351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56B885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709A3CB"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DD74F2" w14:textId="77777777" w:rsidR="00360FB5" w:rsidRPr="004B1509" w:rsidRDefault="00360FB5" w:rsidP="00553004">
            <w:pPr>
              <w:rPr>
                <w:rFonts w:eastAsia="Calibri"/>
                <w:szCs w:val="22"/>
              </w:rPr>
            </w:pPr>
            <w:r w:rsidRPr="004B1509">
              <w:rPr>
                <w:rFonts w:eastAsia="Calibri"/>
                <w:szCs w:val="22"/>
              </w:rPr>
              <w:t>sk23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DC255B" w14:textId="77777777" w:rsidR="00360FB5" w:rsidRPr="004B1509" w:rsidRDefault="00360FB5" w:rsidP="00553004">
            <w:pPr>
              <w:rPr>
                <w:rFonts w:eastAsia="Calibri"/>
                <w:szCs w:val="22"/>
              </w:rPr>
            </w:pPr>
            <w:r w:rsidRPr="004B1509">
              <w:rPr>
                <w:rFonts w:eastAsia="Calibri"/>
                <w:szCs w:val="22"/>
              </w:rPr>
              <w:t>Privažiuojamasis kelias prie gyvenamųjų namų Ožionių k. nuo kelio Nr. 119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91EBCC" w14:textId="77777777" w:rsidR="00360FB5" w:rsidRPr="004B1509" w:rsidRDefault="00360FB5" w:rsidP="00553004">
            <w:pPr>
              <w:jc w:val="right"/>
              <w:rPr>
                <w:rFonts w:eastAsia="Calibri"/>
                <w:bCs/>
                <w:szCs w:val="22"/>
              </w:rPr>
            </w:pPr>
            <w:r w:rsidRPr="004B1509">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FE5D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18FA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218B3B" w14:textId="77777777" w:rsidR="00360FB5" w:rsidRPr="004B1509" w:rsidRDefault="00360FB5" w:rsidP="00553004">
            <w:pPr>
              <w:jc w:val="right"/>
              <w:rPr>
                <w:rFonts w:eastAsia="Calibri"/>
                <w:bCs/>
                <w:szCs w:val="22"/>
              </w:rPr>
            </w:pPr>
            <w:r w:rsidRPr="004B1509">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E736DD"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30B3B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92F133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95B2E8E"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15BE1A" w14:textId="77777777" w:rsidR="00360FB5" w:rsidRPr="004B1509" w:rsidRDefault="00360FB5" w:rsidP="00553004">
            <w:pPr>
              <w:rPr>
                <w:rFonts w:eastAsia="Calibri"/>
                <w:szCs w:val="22"/>
              </w:rPr>
            </w:pPr>
            <w:r w:rsidRPr="004B1509">
              <w:rPr>
                <w:rFonts w:eastAsia="Calibri"/>
                <w:szCs w:val="22"/>
              </w:rPr>
              <w:t>sk24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2AADFA" w14:textId="77777777" w:rsidR="00360FB5" w:rsidRPr="004B1509" w:rsidRDefault="00360FB5" w:rsidP="00553004">
            <w:pPr>
              <w:rPr>
                <w:rFonts w:eastAsia="Calibri"/>
                <w:szCs w:val="22"/>
              </w:rPr>
            </w:pPr>
            <w:r w:rsidRPr="004B1509">
              <w:rPr>
                <w:rFonts w:eastAsia="Calibri"/>
                <w:szCs w:val="22"/>
              </w:rPr>
              <w:t>Pašiliai–Geležinė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615B6A" w14:textId="77777777" w:rsidR="00360FB5" w:rsidRPr="004B1509" w:rsidRDefault="00360FB5" w:rsidP="00553004">
            <w:pPr>
              <w:jc w:val="right"/>
              <w:rPr>
                <w:rFonts w:eastAsia="Calibri"/>
                <w:szCs w:val="22"/>
              </w:rPr>
            </w:pPr>
            <w:r w:rsidRPr="004B1509">
              <w:rPr>
                <w:rFonts w:eastAsia="Calibri"/>
                <w:szCs w:val="22"/>
              </w:rPr>
              <w:t>2840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CB44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C8ED6" w14:textId="77777777" w:rsidR="00360FB5" w:rsidRPr="004B1509" w:rsidRDefault="00360FB5" w:rsidP="00553004">
            <w:pPr>
              <w:jc w:val="right"/>
              <w:rPr>
                <w:rFonts w:eastAsia="Calibri"/>
                <w:szCs w:val="22"/>
              </w:rPr>
            </w:pPr>
            <w:r w:rsidRPr="004B1509">
              <w:rPr>
                <w:rFonts w:eastAsia="Calibri"/>
                <w:szCs w:val="22"/>
              </w:rPr>
              <w:t>2840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0846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53DE3"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A403B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BC4633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E01045E"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115D66" w14:textId="77777777" w:rsidR="00360FB5" w:rsidRPr="004B1509" w:rsidRDefault="00360FB5" w:rsidP="00553004">
            <w:pPr>
              <w:rPr>
                <w:rFonts w:eastAsia="Calibri"/>
                <w:szCs w:val="22"/>
              </w:rPr>
            </w:pPr>
            <w:r w:rsidRPr="004B1509">
              <w:rPr>
                <w:rFonts w:eastAsia="Calibri"/>
                <w:szCs w:val="22"/>
              </w:rPr>
              <w:t>sk24-1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38BDF6" w14:textId="77777777" w:rsidR="00360FB5" w:rsidRPr="004B1509" w:rsidRDefault="00360FB5" w:rsidP="00553004">
            <w:pPr>
              <w:rPr>
                <w:rFonts w:eastAsia="Calibri"/>
                <w:szCs w:val="22"/>
              </w:rPr>
            </w:pPr>
            <w:r w:rsidRPr="004B1509">
              <w:rPr>
                <w:rFonts w:eastAsia="Calibri"/>
                <w:szCs w:val="22"/>
              </w:rPr>
              <w:t>Privažiuojamasis kelias prie gyvenamųjų namų Paežerių I k. nuo Pašilių g., Pašilių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DC7124" w14:textId="77777777" w:rsidR="00360FB5" w:rsidRPr="004B1509" w:rsidRDefault="00360FB5" w:rsidP="00553004">
            <w:pPr>
              <w:jc w:val="right"/>
              <w:rPr>
                <w:rFonts w:eastAsia="Calibri"/>
                <w:szCs w:val="22"/>
              </w:rPr>
            </w:pPr>
            <w:r w:rsidRPr="004B1509">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D45C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A92A6" w14:textId="77777777" w:rsidR="00360FB5" w:rsidRPr="004B1509" w:rsidRDefault="00360FB5" w:rsidP="00553004">
            <w:pPr>
              <w:jc w:val="right"/>
              <w:rPr>
                <w:rFonts w:eastAsia="Calibri"/>
                <w:szCs w:val="22"/>
              </w:rPr>
            </w:pPr>
            <w:r w:rsidRPr="004B1509">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8BC5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5E9E90"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F5DA4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836556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81FD588"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4F88FD" w14:textId="77777777" w:rsidR="00360FB5" w:rsidRPr="004B1509" w:rsidRDefault="00360FB5" w:rsidP="00553004">
            <w:pPr>
              <w:rPr>
                <w:rFonts w:eastAsia="Calibri"/>
                <w:szCs w:val="22"/>
              </w:rPr>
            </w:pPr>
            <w:r w:rsidRPr="004B1509">
              <w:rPr>
                <w:rFonts w:eastAsia="Calibri"/>
                <w:szCs w:val="22"/>
              </w:rPr>
              <w:t>sk25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472FCC" w14:textId="77777777" w:rsidR="00360FB5" w:rsidRPr="004B1509" w:rsidRDefault="00360FB5" w:rsidP="00553004">
            <w:pPr>
              <w:rPr>
                <w:rFonts w:eastAsia="Calibri"/>
                <w:szCs w:val="22"/>
              </w:rPr>
            </w:pPr>
            <w:r w:rsidRPr="004B1509">
              <w:rPr>
                <w:rFonts w:eastAsia="Calibri"/>
                <w:szCs w:val="22"/>
              </w:rPr>
              <w:t>Privažiuojamasis kelias prie Paluknių g., Pašilių k. nuo Paluknių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016F6F" w14:textId="77777777" w:rsidR="00360FB5" w:rsidRPr="004B1509" w:rsidRDefault="00360FB5" w:rsidP="00553004">
            <w:pPr>
              <w:jc w:val="right"/>
              <w:rPr>
                <w:rFonts w:eastAsia="Calibri"/>
                <w:szCs w:val="22"/>
              </w:rPr>
            </w:pPr>
            <w:r w:rsidRPr="004B1509">
              <w:rPr>
                <w:rFonts w:eastAsia="Calibri"/>
                <w:szCs w:val="22"/>
              </w:rPr>
              <w:t>898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1CFCB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18016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F9943E" w14:textId="77777777" w:rsidR="00360FB5" w:rsidRPr="004B1509" w:rsidRDefault="00360FB5" w:rsidP="00553004">
            <w:pPr>
              <w:jc w:val="right"/>
              <w:rPr>
                <w:rFonts w:eastAsia="Calibri"/>
                <w:szCs w:val="22"/>
              </w:rPr>
            </w:pPr>
            <w:r w:rsidRPr="004B1509">
              <w:rPr>
                <w:rFonts w:eastAsia="Calibri"/>
                <w:szCs w:val="22"/>
              </w:rPr>
              <w:t>898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8FC98"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BF268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945CA4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7760429"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8A9342" w14:textId="77777777" w:rsidR="00360FB5" w:rsidRPr="004B1509" w:rsidRDefault="00360FB5" w:rsidP="00553004">
            <w:pPr>
              <w:rPr>
                <w:rFonts w:eastAsia="Calibri"/>
                <w:szCs w:val="22"/>
              </w:rPr>
            </w:pPr>
            <w:r w:rsidRPr="004B1509">
              <w:rPr>
                <w:rFonts w:eastAsia="Calibri"/>
                <w:szCs w:val="22"/>
              </w:rPr>
              <w:t>sk26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3FEFEB" w14:textId="77777777" w:rsidR="00360FB5" w:rsidRPr="004B1509" w:rsidRDefault="00360FB5" w:rsidP="00553004">
            <w:pPr>
              <w:spacing w:line="276" w:lineRule="auto"/>
              <w:rPr>
                <w:rFonts w:eastAsia="Calibri"/>
                <w:szCs w:val="22"/>
              </w:rPr>
            </w:pPr>
            <w:r w:rsidRPr="004B1509">
              <w:rPr>
                <w:rFonts w:eastAsia="Calibri"/>
                <w:szCs w:val="22"/>
              </w:rPr>
              <w:t>Pravažiuojamasis kelias nuo Miško g., Pašilių k. iki kelio Nr. sk38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E3D2E7" w14:textId="77777777" w:rsidR="00360FB5" w:rsidRPr="004B1509" w:rsidRDefault="00360FB5" w:rsidP="00553004">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EBB2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F0C87" w14:textId="77777777" w:rsidR="00360FB5" w:rsidRPr="004B1509" w:rsidRDefault="00360FB5" w:rsidP="00553004">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081D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D1198D"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CDFBE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A5156F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6DB4D9"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BFC55F" w14:textId="77777777" w:rsidR="00360FB5" w:rsidRPr="004B1509" w:rsidRDefault="00360FB5" w:rsidP="00553004">
            <w:pPr>
              <w:rPr>
                <w:rFonts w:eastAsia="Calibri"/>
                <w:szCs w:val="22"/>
              </w:rPr>
            </w:pPr>
            <w:r w:rsidRPr="004B1509">
              <w:rPr>
                <w:rFonts w:eastAsia="Calibri"/>
                <w:szCs w:val="22"/>
              </w:rPr>
              <w:t>sk27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038D81" w14:textId="77777777" w:rsidR="00360FB5" w:rsidRPr="004B1509" w:rsidRDefault="00360FB5" w:rsidP="00553004">
            <w:pPr>
              <w:rPr>
                <w:rFonts w:eastAsia="Calibri"/>
                <w:szCs w:val="22"/>
              </w:rPr>
            </w:pPr>
            <w:r w:rsidRPr="004B1509">
              <w:rPr>
                <w:rFonts w:eastAsia="Calibri"/>
                <w:szCs w:val="22"/>
              </w:rPr>
              <w:t>Pečiuliai–Kiškeliai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5845FD" w14:textId="77777777" w:rsidR="00360FB5" w:rsidRPr="004B1509" w:rsidRDefault="00360FB5" w:rsidP="00553004">
            <w:pPr>
              <w:jc w:val="right"/>
              <w:rPr>
                <w:rFonts w:eastAsia="Calibri"/>
                <w:szCs w:val="22"/>
              </w:rPr>
            </w:pPr>
            <w:r w:rsidRPr="004B1509">
              <w:rPr>
                <w:rFonts w:eastAsia="Calibri"/>
                <w:szCs w:val="22"/>
              </w:rPr>
              <w:t>3187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1B04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3BA66" w14:textId="77777777" w:rsidR="00360FB5" w:rsidRPr="004B1509" w:rsidRDefault="00360FB5" w:rsidP="00553004">
            <w:pPr>
              <w:jc w:val="right"/>
              <w:rPr>
                <w:rFonts w:eastAsia="Calibri"/>
                <w:szCs w:val="22"/>
              </w:rPr>
            </w:pPr>
            <w:r w:rsidRPr="004B1509">
              <w:rPr>
                <w:rFonts w:eastAsia="Calibri"/>
                <w:szCs w:val="22"/>
              </w:rPr>
              <w:t>3187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2E6D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FD0C1"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F84A9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5EB107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D824E12"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F9EA8C" w14:textId="77777777" w:rsidR="00360FB5" w:rsidRPr="004B1509" w:rsidRDefault="00360FB5" w:rsidP="00553004">
            <w:pPr>
              <w:rPr>
                <w:rFonts w:eastAsia="Calibri"/>
                <w:szCs w:val="22"/>
              </w:rPr>
            </w:pPr>
            <w:r w:rsidRPr="004B1509">
              <w:rPr>
                <w:rFonts w:eastAsia="Calibri"/>
                <w:szCs w:val="22"/>
              </w:rPr>
              <w:t>sk28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A7C6D0" w14:textId="77777777" w:rsidR="00360FB5" w:rsidRPr="004B1509" w:rsidRDefault="00360FB5" w:rsidP="00553004">
            <w:pPr>
              <w:rPr>
                <w:rFonts w:eastAsia="Calibri"/>
                <w:szCs w:val="22"/>
              </w:rPr>
            </w:pPr>
            <w:r w:rsidRPr="004B1509">
              <w:rPr>
                <w:rFonts w:eastAsia="Calibri"/>
                <w:szCs w:val="22"/>
              </w:rPr>
              <w:t>Pravažiuojamasis kelias nuo Žilvičių k., Anykščių sen. iki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82FE1D" w14:textId="77777777" w:rsidR="00360FB5" w:rsidRPr="004B1509" w:rsidRDefault="00360FB5" w:rsidP="00553004">
            <w:pPr>
              <w:jc w:val="right"/>
              <w:rPr>
                <w:rFonts w:eastAsia="Calibri"/>
                <w:szCs w:val="22"/>
              </w:rPr>
            </w:pPr>
            <w:r w:rsidRPr="004B1509">
              <w:rPr>
                <w:rFonts w:eastAsia="Calibri"/>
                <w:szCs w:val="22"/>
              </w:rPr>
              <w:t>605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B95C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C99ED" w14:textId="77777777" w:rsidR="00360FB5" w:rsidRPr="004B1509" w:rsidRDefault="00360FB5" w:rsidP="00553004">
            <w:pPr>
              <w:jc w:val="right"/>
              <w:rPr>
                <w:rFonts w:eastAsia="Calibri"/>
                <w:szCs w:val="22"/>
              </w:rPr>
            </w:pPr>
            <w:r w:rsidRPr="004B1509">
              <w:rPr>
                <w:rFonts w:eastAsia="Calibri"/>
                <w:szCs w:val="22"/>
              </w:rPr>
              <w:t>605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9F54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2CEDA"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064DF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820517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5E2B2F7"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F8877E" w14:textId="77777777" w:rsidR="00360FB5" w:rsidRPr="004B1509" w:rsidRDefault="00360FB5" w:rsidP="00553004">
            <w:pPr>
              <w:rPr>
                <w:rFonts w:eastAsia="Calibri"/>
                <w:szCs w:val="22"/>
              </w:rPr>
            </w:pPr>
            <w:r w:rsidRPr="004B1509">
              <w:rPr>
                <w:rFonts w:eastAsia="Calibri"/>
                <w:szCs w:val="22"/>
              </w:rPr>
              <w:t>sk29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72DDD7" w14:textId="77777777" w:rsidR="00360FB5" w:rsidRPr="004B1509" w:rsidRDefault="00360FB5" w:rsidP="00553004">
            <w:pPr>
              <w:rPr>
                <w:rFonts w:eastAsia="Calibri"/>
                <w:szCs w:val="22"/>
              </w:rPr>
            </w:pPr>
            <w:r w:rsidRPr="004B1509">
              <w:rPr>
                <w:rFonts w:eastAsia="Calibri"/>
                <w:szCs w:val="22"/>
              </w:rPr>
              <w:t>Katlėriai–Vaišviliškiai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B55E9E" w14:textId="77777777" w:rsidR="00360FB5" w:rsidRPr="004B1509" w:rsidRDefault="00360FB5" w:rsidP="00553004">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BA14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5E386" w14:textId="77777777" w:rsidR="00360FB5" w:rsidRPr="004B1509" w:rsidRDefault="00360FB5" w:rsidP="00553004">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66C4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4255A"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19AD7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13F71F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E16A7E"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F22B6" w14:textId="77777777" w:rsidR="00360FB5" w:rsidRPr="004B1509" w:rsidRDefault="00360FB5" w:rsidP="00553004">
            <w:pPr>
              <w:rPr>
                <w:rFonts w:eastAsia="Calibri"/>
                <w:szCs w:val="22"/>
              </w:rPr>
            </w:pPr>
            <w:r w:rsidRPr="004B1509">
              <w:rPr>
                <w:rFonts w:eastAsia="Calibri"/>
                <w:szCs w:val="22"/>
              </w:rPr>
              <w:t>sk29-1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A39023" w14:textId="77777777" w:rsidR="00360FB5" w:rsidRPr="004B1509" w:rsidRDefault="00360FB5" w:rsidP="00553004">
            <w:pPr>
              <w:rPr>
                <w:rFonts w:eastAsia="Calibri"/>
                <w:szCs w:val="22"/>
              </w:rPr>
            </w:pPr>
            <w:r w:rsidRPr="004B1509">
              <w:rPr>
                <w:rFonts w:eastAsia="Calibri"/>
                <w:szCs w:val="22"/>
              </w:rPr>
              <w:t>Vaiveriškiai–Storiai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DD5764" w14:textId="77777777" w:rsidR="00360FB5" w:rsidRPr="004B1509" w:rsidRDefault="00360FB5" w:rsidP="00553004">
            <w:pPr>
              <w:jc w:val="right"/>
              <w:rPr>
                <w:rFonts w:eastAsia="Calibri"/>
                <w:szCs w:val="22"/>
              </w:rPr>
            </w:pPr>
            <w:r w:rsidRPr="004B1509">
              <w:rPr>
                <w:rFonts w:eastAsia="Calibri"/>
                <w:szCs w:val="22"/>
              </w:rPr>
              <w:t>2114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E9ED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1C17B" w14:textId="77777777" w:rsidR="00360FB5" w:rsidRPr="004B1509" w:rsidRDefault="00360FB5" w:rsidP="00553004">
            <w:pPr>
              <w:jc w:val="right"/>
              <w:rPr>
                <w:rFonts w:eastAsia="Calibri"/>
                <w:szCs w:val="22"/>
              </w:rPr>
            </w:pPr>
            <w:r w:rsidRPr="004B1509">
              <w:rPr>
                <w:rFonts w:eastAsia="Calibri"/>
                <w:szCs w:val="22"/>
              </w:rPr>
              <w:t>2114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F857C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4D8F05"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747F2C" w14:textId="77777777" w:rsidR="00360FB5" w:rsidRPr="004B1509" w:rsidRDefault="00360FB5" w:rsidP="00553004">
            <w:pPr>
              <w:jc w:val="center"/>
              <w:rPr>
                <w:rFonts w:eastAsia="Calibri"/>
                <w:szCs w:val="22"/>
              </w:rPr>
            </w:pPr>
            <w:r w:rsidRPr="004B1509">
              <w:rPr>
                <w:rFonts w:eastAsia="Calibri"/>
                <w:szCs w:val="22"/>
              </w:rPr>
              <w:t>4400-5494-4033</w:t>
            </w:r>
          </w:p>
        </w:tc>
      </w:tr>
      <w:tr w:rsidR="00360FB5" w:rsidRPr="004B1509" w14:paraId="5B79F59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A049076"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26D661" w14:textId="77777777" w:rsidR="00360FB5" w:rsidRPr="004B1509" w:rsidRDefault="00360FB5" w:rsidP="00553004">
            <w:pPr>
              <w:rPr>
                <w:rFonts w:eastAsia="Calibri"/>
                <w:szCs w:val="22"/>
              </w:rPr>
            </w:pPr>
            <w:r w:rsidRPr="004B1509">
              <w:rPr>
                <w:rFonts w:eastAsia="Calibri"/>
                <w:szCs w:val="22"/>
              </w:rPr>
              <w:t>sk3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FB4D6F" w14:textId="77777777" w:rsidR="00360FB5" w:rsidRPr="004B1509" w:rsidRDefault="00360FB5" w:rsidP="00553004">
            <w:pPr>
              <w:rPr>
                <w:rFonts w:eastAsia="Calibri"/>
                <w:szCs w:val="22"/>
              </w:rPr>
            </w:pPr>
            <w:r w:rsidRPr="004B1509">
              <w:rPr>
                <w:rFonts w:eastAsia="Calibri"/>
                <w:szCs w:val="22"/>
              </w:rPr>
              <w:t xml:space="preserve">Skiemonys–Pūstalaukiai per Želtiškių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D68173" w14:textId="77777777" w:rsidR="00360FB5" w:rsidRPr="004B1509" w:rsidRDefault="00360FB5" w:rsidP="00553004">
            <w:pPr>
              <w:jc w:val="right"/>
              <w:rPr>
                <w:rFonts w:eastAsia="Calibri"/>
                <w:szCs w:val="22"/>
              </w:rPr>
            </w:pPr>
            <w:r w:rsidRPr="004B1509">
              <w:rPr>
                <w:rFonts w:eastAsia="Calibri"/>
                <w:szCs w:val="22"/>
              </w:rPr>
              <w:t>5102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108C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B42CB" w14:textId="77777777" w:rsidR="00360FB5" w:rsidRPr="004B1509" w:rsidRDefault="00360FB5" w:rsidP="00553004">
            <w:pPr>
              <w:jc w:val="right"/>
              <w:rPr>
                <w:rFonts w:eastAsia="Calibri"/>
                <w:szCs w:val="22"/>
              </w:rPr>
            </w:pPr>
            <w:r w:rsidRPr="004B1509">
              <w:rPr>
                <w:rFonts w:eastAsia="Calibri"/>
                <w:szCs w:val="22"/>
              </w:rPr>
              <w:t>5102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AE209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424B4"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A0F8EA" w14:textId="77777777" w:rsidR="00360FB5" w:rsidRPr="004B1509" w:rsidRDefault="00360FB5" w:rsidP="00553004">
            <w:pPr>
              <w:jc w:val="center"/>
              <w:rPr>
                <w:rFonts w:eastAsia="Calibri"/>
                <w:szCs w:val="22"/>
              </w:rPr>
            </w:pPr>
            <w:r w:rsidRPr="004B1509">
              <w:rPr>
                <w:rFonts w:eastAsia="Calibri"/>
                <w:szCs w:val="22"/>
              </w:rPr>
              <w:t>4400-5494-8566</w:t>
            </w:r>
          </w:p>
        </w:tc>
      </w:tr>
      <w:tr w:rsidR="00360FB5" w:rsidRPr="004B1509" w14:paraId="6E5ABE1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CF4764"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F2C79B" w14:textId="77777777" w:rsidR="00360FB5" w:rsidRPr="004B1509" w:rsidRDefault="00360FB5" w:rsidP="00553004">
            <w:pPr>
              <w:rPr>
                <w:rFonts w:eastAsia="Calibri"/>
                <w:szCs w:val="22"/>
              </w:rPr>
            </w:pPr>
            <w:r w:rsidRPr="004B1509">
              <w:rPr>
                <w:rFonts w:eastAsia="Calibri"/>
                <w:szCs w:val="22"/>
              </w:rPr>
              <w:t>sk30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E05DF3" w14:textId="77777777" w:rsidR="00360FB5" w:rsidRPr="004B1509" w:rsidRDefault="00360FB5" w:rsidP="00553004">
            <w:pPr>
              <w:rPr>
                <w:rFonts w:eastAsia="Calibri"/>
                <w:szCs w:val="22"/>
              </w:rPr>
            </w:pPr>
            <w:r w:rsidRPr="004B1509">
              <w:rPr>
                <w:rFonts w:eastAsia="Calibri"/>
                <w:szCs w:val="22"/>
              </w:rPr>
              <w:t>Privažiuojamasis kelias nuo kelio Nr. 119 iki kelio Nr. sk45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81088B" w14:textId="77777777" w:rsidR="00360FB5" w:rsidRPr="004B1509" w:rsidRDefault="00360FB5" w:rsidP="00553004">
            <w:pPr>
              <w:jc w:val="right"/>
              <w:rPr>
                <w:rFonts w:eastAsia="Calibri"/>
                <w:szCs w:val="22"/>
              </w:rPr>
            </w:pPr>
            <w:r w:rsidRPr="004B1509">
              <w:rPr>
                <w:rFonts w:eastAsia="Calibri"/>
                <w:szCs w:val="22"/>
              </w:rPr>
              <w:t>1424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1B17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71C42D" w14:textId="77777777" w:rsidR="00360FB5" w:rsidRPr="004B1509" w:rsidRDefault="00360FB5" w:rsidP="00553004">
            <w:pPr>
              <w:jc w:val="right"/>
              <w:rPr>
                <w:rFonts w:eastAsia="Calibri"/>
                <w:szCs w:val="22"/>
              </w:rPr>
            </w:pPr>
            <w:r w:rsidRPr="004B1509">
              <w:rPr>
                <w:rFonts w:eastAsia="Calibri"/>
                <w:szCs w:val="22"/>
              </w:rPr>
              <w:t>1424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FB0B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A2E92"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C980B1" w14:textId="77777777" w:rsidR="00360FB5" w:rsidRPr="004B1509" w:rsidRDefault="00360FB5" w:rsidP="00553004">
            <w:pPr>
              <w:jc w:val="center"/>
              <w:rPr>
                <w:rFonts w:eastAsia="Calibri"/>
                <w:szCs w:val="22"/>
              </w:rPr>
            </w:pPr>
            <w:r w:rsidRPr="004B1509">
              <w:rPr>
                <w:rFonts w:eastAsia="Calibri"/>
                <w:szCs w:val="22"/>
              </w:rPr>
              <w:t>4400-5447-2807</w:t>
            </w:r>
          </w:p>
        </w:tc>
      </w:tr>
      <w:tr w:rsidR="00360FB5" w:rsidRPr="004B1509" w14:paraId="341FF80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3C9177"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A552C7" w14:textId="77777777" w:rsidR="00360FB5" w:rsidRPr="004B1509" w:rsidRDefault="00360FB5" w:rsidP="00553004">
            <w:pPr>
              <w:rPr>
                <w:rFonts w:eastAsia="Calibri"/>
                <w:szCs w:val="22"/>
              </w:rPr>
            </w:pPr>
            <w:r w:rsidRPr="004B1509">
              <w:rPr>
                <w:rFonts w:eastAsia="Calibri"/>
                <w:szCs w:val="22"/>
              </w:rPr>
              <w:t>sk30-1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658040" w14:textId="77777777" w:rsidR="00360FB5" w:rsidRPr="004B1509" w:rsidRDefault="00360FB5" w:rsidP="00553004">
            <w:pPr>
              <w:rPr>
                <w:rFonts w:eastAsia="Calibri"/>
                <w:szCs w:val="22"/>
              </w:rPr>
            </w:pPr>
            <w:r w:rsidRPr="004B1509">
              <w:rPr>
                <w:rFonts w:eastAsia="Calibri"/>
                <w:szCs w:val="22"/>
              </w:rPr>
              <w:t>Privažiuojamasis kelias prie gyvenamųjų namų Antežerio k. nuo Nevėžos g., Nagurkiškio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F5D6B6" w14:textId="77777777" w:rsidR="00360FB5" w:rsidRPr="004B1509" w:rsidRDefault="00360FB5" w:rsidP="00553004">
            <w:pPr>
              <w:jc w:val="right"/>
              <w:rPr>
                <w:rFonts w:eastAsia="Calibri"/>
                <w:szCs w:val="22"/>
              </w:rPr>
            </w:pPr>
            <w:r w:rsidRPr="004B1509">
              <w:rPr>
                <w:rFonts w:eastAsia="Calibri"/>
                <w:szCs w:val="22"/>
              </w:rPr>
              <w:t>767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AFE8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4399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61616B" w14:textId="77777777" w:rsidR="00360FB5" w:rsidRPr="004B1509" w:rsidRDefault="00360FB5" w:rsidP="00553004">
            <w:pPr>
              <w:jc w:val="right"/>
              <w:rPr>
                <w:rFonts w:eastAsia="Calibri"/>
                <w:szCs w:val="22"/>
              </w:rPr>
            </w:pPr>
            <w:r w:rsidRPr="004B1509">
              <w:rPr>
                <w:rFonts w:eastAsia="Calibri"/>
                <w:szCs w:val="22"/>
              </w:rPr>
              <w:t>767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3155E"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B7B823" w14:textId="77777777" w:rsidR="00360FB5" w:rsidRPr="004B1509" w:rsidRDefault="00360FB5" w:rsidP="00553004">
            <w:pPr>
              <w:jc w:val="center"/>
              <w:rPr>
                <w:rFonts w:eastAsia="Calibri"/>
                <w:szCs w:val="22"/>
              </w:rPr>
            </w:pPr>
            <w:r w:rsidRPr="004B1509">
              <w:rPr>
                <w:rFonts w:eastAsia="Calibri"/>
                <w:szCs w:val="22"/>
              </w:rPr>
              <w:t>-</w:t>
            </w:r>
          </w:p>
        </w:tc>
      </w:tr>
      <w:tr w:rsidR="00360FB5" w:rsidRPr="00901BE7" w14:paraId="156E254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171DA23" w14:textId="77777777" w:rsidR="00360FB5" w:rsidRPr="00901BE7"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7CA1EA6" w14:textId="7DF6441B" w:rsidR="00360FB5" w:rsidRPr="00901BE7" w:rsidRDefault="00360FB5" w:rsidP="00553004">
            <w:pPr>
              <w:rPr>
                <w:rFonts w:eastAsia="Calibri"/>
                <w:szCs w:val="22"/>
              </w:rPr>
            </w:pPr>
            <w:r w:rsidRPr="00901BE7">
              <w:rPr>
                <w:rFonts w:eastAsia="Calibri"/>
                <w:szCs w:val="22"/>
              </w:rPr>
              <w:t>sk30-2</w:t>
            </w:r>
          </w:p>
        </w:tc>
        <w:tc>
          <w:tcPr>
            <w:tcW w:w="4412" w:type="dxa"/>
            <w:tcBorders>
              <w:top w:val="single" w:sz="4" w:space="0" w:color="auto"/>
              <w:left w:val="single" w:sz="4" w:space="0" w:color="auto"/>
              <w:bottom w:val="single" w:sz="4" w:space="0" w:color="auto"/>
              <w:right w:val="single" w:sz="4" w:space="0" w:color="auto"/>
            </w:tcBorders>
            <w:vAlign w:val="center"/>
          </w:tcPr>
          <w:p w14:paraId="7006870B" w14:textId="6EBD898C" w:rsidR="00360FB5" w:rsidRPr="00901BE7" w:rsidRDefault="00360FB5" w:rsidP="00553004">
            <w:pPr>
              <w:rPr>
                <w:rFonts w:eastAsia="Calibri"/>
                <w:szCs w:val="22"/>
              </w:rPr>
            </w:pPr>
            <w:r w:rsidRPr="00901BE7">
              <w:rPr>
                <w:rFonts w:eastAsia="Calibri"/>
                <w:szCs w:val="22"/>
              </w:rPr>
              <w:t>Privažiuojamasis kelias prie valčių nuleidimo vietos (slipo) Nevėžos ežere, Palionių k.</w:t>
            </w:r>
          </w:p>
        </w:tc>
        <w:tc>
          <w:tcPr>
            <w:tcW w:w="1147" w:type="dxa"/>
            <w:tcBorders>
              <w:top w:val="single" w:sz="4" w:space="0" w:color="auto"/>
              <w:left w:val="single" w:sz="4" w:space="0" w:color="auto"/>
              <w:bottom w:val="single" w:sz="4" w:space="0" w:color="auto"/>
              <w:right w:val="single" w:sz="4" w:space="0" w:color="auto"/>
            </w:tcBorders>
            <w:vAlign w:val="center"/>
          </w:tcPr>
          <w:p w14:paraId="457793F0" w14:textId="150D0C1F" w:rsidR="00360FB5" w:rsidRPr="00901BE7" w:rsidRDefault="00360FB5" w:rsidP="00553004">
            <w:pPr>
              <w:jc w:val="right"/>
              <w:rPr>
                <w:rFonts w:eastAsia="Calibri"/>
                <w:szCs w:val="22"/>
              </w:rPr>
            </w:pPr>
            <w:r w:rsidRPr="00901BE7">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tcPr>
          <w:p w14:paraId="177345D1" w14:textId="3096D003" w:rsidR="00360FB5" w:rsidRPr="00901BE7" w:rsidRDefault="00360FB5" w:rsidP="00553004">
            <w:pPr>
              <w:jc w:val="right"/>
              <w:rPr>
                <w:rFonts w:eastAsia="Calibri"/>
                <w:szCs w:val="22"/>
              </w:rPr>
            </w:pPr>
            <w:r w:rsidRPr="00901BE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C4A1E6B" w14:textId="15B98E79" w:rsidR="00360FB5" w:rsidRPr="00901BE7" w:rsidRDefault="00360FB5" w:rsidP="00553004">
            <w:pPr>
              <w:jc w:val="right"/>
              <w:rPr>
                <w:rFonts w:eastAsia="Calibri"/>
                <w:szCs w:val="22"/>
              </w:rPr>
            </w:pPr>
            <w:r w:rsidRPr="00901BE7">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tcPr>
          <w:p w14:paraId="027DD142" w14:textId="0A9B751A" w:rsidR="00360FB5" w:rsidRPr="00901BE7" w:rsidRDefault="00360FB5" w:rsidP="00553004">
            <w:pPr>
              <w:jc w:val="right"/>
              <w:rPr>
                <w:rFonts w:eastAsia="Calibri"/>
                <w:szCs w:val="22"/>
              </w:rPr>
            </w:pPr>
            <w:r w:rsidRPr="00901BE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F6B09FE" w14:textId="77777777" w:rsidR="00886EF7" w:rsidRDefault="00886EF7" w:rsidP="00886EF7">
            <w:pPr>
              <w:jc w:val="center"/>
              <w:rPr>
                <w:rFonts w:eastAsia="Calibri"/>
                <w:szCs w:val="22"/>
              </w:rPr>
            </w:pPr>
          </w:p>
          <w:p w14:paraId="468243CC" w14:textId="35CD48B5" w:rsidR="00360FB5" w:rsidRDefault="00360FB5" w:rsidP="00886EF7">
            <w:pPr>
              <w:jc w:val="center"/>
              <w:rPr>
                <w:rFonts w:eastAsia="Calibri"/>
                <w:szCs w:val="22"/>
              </w:rPr>
            </w:pPr>
            <w:r w:rsidRPr="00901BE7">
              <w:rPr>
                <w:rFonts w:eastAsia="Calibri"/>
                <w:szCs w:val="22"/>
              </w:rPr>
              <w:t>IV</w:t>
            </w:r>
            <w:r>
              <w:rPr>
                <w:rFonts w:eastAsia="Calibri"/>
                <w:szCs w:val="22"/>
              </w:rPr>
              <w:t>v</w:t>
            </w:r>
          </w:p>
          <w:p w14:paraId="2FD1710C" w14:textId="593DE028" w:rsidR="00360FB5" w:rsidRPr="00901BE7" w:rsidRDefault="00360FB5" w:rsidP="00886EF7">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0EAA950" w14:textId="6E0B126B" w:rsidR="00360FB5" w:rsidRPr="00901BE7" w:rsidRDefault="00360FB5" w:rsidP="00553004">
            <w:pPr>
              <w:jc w:val="center"/>
              <w:rPr>
                <w:rFonts w:eastAsia="Calibri"/>
                <w:szCs w:val="22"/>
              </w:rPr>
            </w:pPr>
            <w:r w:rsidRPr="00901BE7">
              <w:rPr>
                <w:rFonts w:eastAsia="Calibri"/>
                <w:szCs w:val="22"/>
              </w:rPr>
              <w:t>4400-6205-1629 4400-6205-1630</w:t>
            </w:r>
          </w:p>
        </w:tc>
      </w:tr>
      <w:tr w:rsidR="00360FB5" w:rsidRPr="004B1509" w14:paraId="357283B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97BBC53"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F49F6F" w14:textId="77777777" w:rsidR="00360FB5" w:rsidRPr="004B1509" w:rsidRDefault="00360FB5" w:rsidP="00553004">
            <w:pPr>
              <w:rPr>
                <w:rFonts w:eastAsia="Calibri"/>
                <w:szCs w:val="22"/>
              </w:rPr>
            </w:pPr>
            <w:r w:rsidRPr="004B1509">
              <w:rPr>
                <w:rFonts w:eastAsia="Calibri"/>
                <w:szCs w:val="22"/>
              </w:rPr>
              <w:t>sk31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9532A7" w14:textId="77777777" w:rsidR="00360FB5" w:rsidRPr="004B1509" w:rsidRDefault="00360FB5" w:rsidP="00553004">
            <w:pPr>
              <w:rPr>
                <w:rFonts w:eastAsia="Calibri"/>
                <w:szCs w:val="22"/>
              </w:rPr>
            </w:pPr>
            <w:r w:rsidRPr="004B1509">
              <w:rPr>
                <w:rFonts w:eastAsia="Calibri"/>
                <w:szCs w:val="22"/>
              </w:rPr>
              <w:t>Pravažiuojamasis kelias nuo kelio Nr. 119 iki kelio Nr. sk27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C4F587" w14:textId="77777777" w:rsidR="00360FB5" w:rsidRPr="004B1509" w:rsidRDefault="00360FB5" w:rsidP="00553004">
            <w:pPr>
              <w:jc w:val="right"/>
              <w:rPr>
                <w:rFonts w:eastAsia="Calibri"/>
                <w:szCs w:val="22"/>
              </w:rPr>
            </w:pPr>
            <w:r w:rsidRPr="004B1509">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0C131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5F58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A475D" w14:textId="77777777" w:rsidR="00360FB5" w:rsidRPr="004B1509" w:rsidRDefault="00360FB5" w:rsidP="00553004">
            <w:pPr>
              <w:jc w:val="right"/>
              <w:rPr>
                <w:rFonts w:eastAsia="Calibri"/>
                <w:szCs w:val="22"/>
              </w:rPr>
            </w:pPr>
            <w:r w:rsidRPr="004B1509">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0A184"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00F98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71456B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331138"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2844BF" w14:textId="77777777" w:rsidR="00360FB5" w:rsidRPr="004B1509" w:rsidRDefault="00360FB5" w:rsidP="00553004">
            <w:pPr>
              <w:rPr>
                <w:rFonts w:eastAsia="Calibri"/>
                <w:szCs w:val="22"/>
              </w:rPr>
            </w:pPr>
            <w:r w:rsidRPr="004B1509">
              <w:rPr>
                <w:rFonts w:eastAsia="Calibri"/>
                <w:szCs w:val="22"/>
              </w:rPr>
              <w:t>sk32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E21E18" w14:textId="77777777" w:rsidR="00360FB5" w:rsidRPr="004B1509" w:rsidRDefault="00360FB5" w:rsidP="00553004">
            <w:pPr>
              <w:rPr>
                <w:rFonts w:eastAsia="Calibri"/>
                <w:szCs w:val="22"/>
              </w:rPr>
            </w:pPr>
            <w:r w:rsidRPr="004B1509">
              <w:rPr>
                <w:rFonts w:eastAsia="Calibri"/>
                <w:szCs w:val="22"/>
              </w:rPr>
              <w:t>Skiemonys –Žiogai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A935DE" w14:textId="77777777" w:rsidR="00360FB5" w:rsidRPr="004B1509" w:rsidRDefault="00360FB5" w:rsidP="00553004">
            <w:pPr>
              <w:jc w:val="right"/>
              <w:rPr>
                <w:rFonts w:eastAsia="Calibri"/>
                <w:szCs w:val="22"/>
              </w:rPr>
            </w:pPr>
            <w:r w:rsidRPr="004B1509">
              <w:rPr>
                <w:rFonts w:eastAsia="Calibri"/>
                <w:szCs w:val="22"/>
              </w:rPr>
              <w:t>2398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4538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8424C7" w14:textId="77777777" w:rsidR="00360FB5" w:rsidRPr="004B1509" w:rsidRDefault="00360FB5" w:rsidP="00553004">
            <w:pPr>
              <w:jc w:val="right"/>
              <w:rPr>
                <w:rFonts w:eastAsia="Calibri"/>
                <w:szCs w:val="22"/>
              </w:rPr>
            </w:pPr>
            <w:r w:rsidRPr="004B1509">
              <w:rPr>
                <w:rFonts w:eastAsia="Calibri"/>
                <w:szCs w:val="22"/>
              </w:rPr>
              <w:t>2398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83A08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1A099"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6AF3B6" w14:textId="77777777" w:rsidR="00360FB5" w:rsidRPr="004B1509" w:rsidRDefault="00360FB5" w:rsidP="00553004">
            <w:pPr>
              <w:jc w:val="center"/>
              <w:rPr>
                <w:rFonts w:eastAsia="Calibri"/>
                <w:szCs w:val="22"/>
              </w:rPr>
            </w:pPr>
            <w:r w:rsidRPr="004B1509">
              <w:rPr>
                <w:rFonts w:eastAsia="Calibri"/>
                <w:szCs w:val="22"/>
              </w:rPr>
              <w:t>4400-5494-8677</w:t>
            </w:r>
          </w:p>
        </w:tc>
      </w:tr>
      <w:tr w:rsidR="00360FB5" w:rsidRPr="004B1509" w14:paraId="54E9C8E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24ED2BE"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F781F7" w14:textId="77777777" w:rsidR="00360FB5" w:rsidRPr="004B1509" w:rsidRDefault="00360FB5" w:rsidP="00553004">
            <w:pPr>
              <w:rPr>
                <w:rFonts w:eastAsia="Calibri"/>
                <w:szCs w:val="22"/>
              </w:rPr>
            </w:pPr>
            <w:r w:rsidRPr="004B1509">
              <w:rPr>
                <w:rFonts w:eastAsia="Calibri"/>
                <w:szCs w:val="22"/>
              </w:rPr>
              <w:t>sk32-1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41AA62" w14:textId="77777777" w:rsidR="00360FB5" w:rsidRPr="004B1509" w:rsidRDefault="00360FB5" w:rsidP="00553004">
            <w:pPr>
              <w:rPr>
                <w:rFonts w:eastAsia="Calibri"/>
                <w:szCs w:val="22"/>
              </w:rPr>
            </w:pPr>
            <w:r w:rsidRPr="004B1509">
              <w:rPr>
                <w:rFonts w:eastAsia="Calibri"/>
                <w:szCs w:val="22"/>
              </w:rPr>
              <w:t>Žiogai–Pagrįžai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3260A6" w14:textId="77777777" w:rsidR="00360FB5" w:rsidRPr="004B1509" w:rsidRDefault="00360FB5" w:rsidP="00553004">
            <w:pPr>
              <w:jc w:val="right"/>
              <w:rPr>
                <w:rFonts w:eastAsia="Calibri"/>
                <w:szCs w:val="22"/>
              </w:rPr>
            </w:pPr>
            <w:r w:rsidRPr="004B1509">
              <w:rPr>
                <w:rFonts w:eastAsia="Calibri"/>
                <w:szCs w:val="22"/>
              </w:rPr>
              <w:t>1913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27B2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A44A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8B494" w14:textId="77777777" w:rsidR="00360FB5" w:rsidRPr="004B1509" w:rsidRDefault="00360FB5" w:rsidP="00553004">
            <w:pPr>
              <w:jc w:val="right"/>
              <w:rPr>
                <w:rFonts w:eastAsia="Calibri"/>
                <w:szCs w:val="22"/>
              </w:rPr>
            </w:pPr>
            <w:r w:rsidRPr="004B1509">
              <w:rPr>
                <w:rFonts w:eastAsia="Calibri"/>
                <w:szCs w:val="22"/>
              </w:rPr>
              <w:t>1913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4598D"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tcPr>
          <w:p w14:paraId="30FC2A26" w14:textId="77777777" w:rsidR="00360FB5" w:rsidRPr="004B1509" w:rsidRDefault="00360FB5" w:rsidP="00553004">
            <w:pPr>
              <w:jc w:val="center"/>
              <w:rPr>
                <w:rFonts w:eastAsia="Calibri"/>
                <w:szCs w:val="22"/>
              </w:rPr>
            </w:pPr>
          </w:p>
        </w:tc>
      </w:tr>
      <w:tr w:rsidR="00360FB5" w:rsidRPr="004B1509" w14:paraId="7457C50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7CDECC3"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00C551" w14:textId="77777777" w:rsidR="00360FB5" w:rsidRPr="004B1509" w:rsidRDefault="00360FB5" w:rsidP="00553004">
            <w:pPr>
              <w:rPr>
                <w:rFonts w:eastAsia="Calibri"/>
                <w:szCs w:val="22"/>
              </w:rPr>
            </w:pPr>
            <w:r w:rsidRPr="004B1509">
              <w:rPr>
                <w:rFonts w:eastAsia="Calibri"/>
                <w:szCs w:val="22"/>
              </w:rPr>
              <w:t>sk33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9E6B0D" w14:textId="77777777" w:rsidR="00360FB5" w:rsidRPr="004B1509" w:rsidRDefault="00360FB5" w:rsidP="00553004">
            <w:pPr>
              <w:rPr>
                <w:rFonts w:eastAsia="Calibri"/>
                <w:szCs w:val="22"/>
              </w:rPr>
            </w:pPr>
            <w:r w:rsidRPr="004B1509">
              <w:rPr>
                <w:rFonts w:eastAsia="Calibri"/>
                <w:szCs w:val="22"/>
              </w:rPr>
              <w:t>Privažiuojamasis kelias prie Nagurkiškių g. nuo Nevėžos g., Nagurkiškių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7D9528" w14:textId="77777777" w:rsidR="00360FB5" w:rsidRPr="004B1509" w:rsidRDefault="00360FB5" w:rsidP="00553004">
            <w:pPr>
              <w:jc w:val="right"/>
              <w:rPr>
                <w:rFonts w:eastAsia="Calibri"/>
                <w:szCs w:val="22"/>
              </w:rPr>
            </w:pPr>
            <w:r w:rsidRPr="004B1509">
              <w:rPr>
                <w:rFonts w:eastAsia="Calibri"/>
                <w:szCs w:val="22"/>
              </w:rPr>
              <w:t>1118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00BA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BE3A0" w14:textId="77777777" w:rsidR="00360FB5" w:rsidRPr="004B1509" w:rsidRDefault="00360FB5" w:rsidP="00553004">
            <w:pPr>
              <w:jc w:val="right"/>
              <w:rPr>
                <w:rFonts w:eastAsia="Calibri"/>
                <w:szCs w:val="22"/>
              </w:rPr>
            </w:pPr>
            <w:r w:rsidRPr="004B1509">
              <w:rPr>
                <w:rFonts w:eastAsia="Calibri"/>
                <w:szCs w:val="22"/>
              </w:rPr>
              <w:t>1118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868C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18C402"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24442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00D95B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62E087C"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087BC1" w14:textId="77777777" w:rsidR="00360FB5" w:rsidRPr="004B1509" w:rsidRDefault="00360FB5" w:rsidP="00553004">
            <w:pPr>
              <w:rPr>
                <w:rFonts w:eastAsia="Calibri"/>
                <w:szCs w:val="22"/>
              </w:rPr>
            </w:pPr>
            <w:r w:rsidRPr="004B1509">
              <w:rPr>
                <w:rFonts w:eastAsia="Calibri"/>
                <w:szCs w:val="22"/>
              </w:rPr>
              <w:t>sk33-1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805482" w14:textId="77777777" w:rsidR="00360FB5" w:rsidRPr="004B1509" w:rsidRDefault="00360FB5" w:rsidP="00553004">
            <w:pPr>
              <w:rPr>
                <w:rFonts w:eastAsia="Calibri"/>
                <w:szCs w:val="22"/>
              </w:rPr>
            </w:pPr>
            <w:r w:rsidRPr="004B1509">
              <w:rPr>
                <w:rFonts w:eastAsia="Calibri"/>
                <w:szCs w:val="22"/>
              </w:rPr>
              <w:t>Pravažiuojamasis kelias nuo Nagurkiškio g., Nagurkiškio k. iki kelio Nr. sk5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36DE4F" w14:textId="77777777" w:rsidR="00360FB5" w:rsidRPr="004B1509" w:rsidRDefault="00360FB5" w:rsidP="00553004">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FB69C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167C9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5AF20" w14:textId="77777777" w:rsidR="00360FB5" w:rsidRPr="004B1509" w:rsidRDefault="00360FB5" w:rsidP="00553004">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0C406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0FB13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942C99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435836B"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FF761E" w14:textId="77777777" w:rsidR="00360FB5" w:rsidRPr="004B1509" w:rsidRDefault="00360FB5" w:rsidP="00553004">
            <w:pPr>
              <w:rPr>
                <w:rFonts w:eastAsia="Calibri"/>
                <w:szCs w:val="22"/>
              </w:rPr>
            </w:pPr>
            <w:r w:rsidRPr="004B1509">
              <w:rPr>
                <w:rFonts w:eastAsia="Calibri"/>
                <w:szCs w:val="22"/>
              </w:rPr>
              <w:t>sk34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631300" w14:textId="77777777" w:rsidR="00360FB5" w:rsidRPr="004B1509" w:rsidRDefault="00360FB5" w:rsidP="00553004">
            <w:pPr>
              <w:rPr>
                <w:rFonts w:eastAsia="Calibri"/>
                <w:szCs w:val="22"/>
              </w:rPr>
            </w:pPr>
            <w:r w:rsidRPr="004B1509">
              <w:rPr>
                <w:rFonts w:eastAsia="Calibri"/>
                <w:szCs w:val="22"/>
              </w:rPr>
              <w:t>Skiemonys–Melėnai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DCA005" w14:textId="77777777" w:rsidR="00360FB5" w:rsidRPr="004B1509" w:rsidRDefault="00360FB5" w:rsidP="00553004">
            <w:pPr>
              <w:jc w:val="right"/>
              <w:rPr>
                <w:rFonts w:eastAsia="Calibri"/>
                <w:szCs w:val="22"/>
              </w:rPr>
            </w:pPr>
            <w:r w:rsidRPr="004B1509">
              <w:rPr>
                <w:rFonts w:eastAsia="Calibri"/>
                <w:szCs w:val="22"/>
              </w:rPr>
              <w:t>1919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F3C26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768493" w14:textId="77777777" w:rsidR="00360FB5" w:rsidRPr="004B1509" w:rsidRDefault="00360FB5" w:rsidP="00553004">
            <w:pPr>
              <w:jc w:val="right"/>
              <w:rPr>
                <w:rFonts w:eastAsia="Calibri"/>
                <w:szCs w:val="22"/>
              </w:rPr>
            </w:pPr>
            <w:r w:rsidRPr="004B1509">
              <w:rPr>
                <w:rFonts w:eastAsia="Calibri"/>
                <w:szCs w:val="22"/>
              </w:rPr>
              <w:t>1919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8BEF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3C39A"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83E70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1854C4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23C7BB9"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634831" w14:textId="77777777" w:rsidR="00360FB5" w:rsidRPr="004B1509" w:rsidRDefault="00360FB5" w:rsidP="00553004">
            <w:pPr>
              <w:rPr>
                <w:rFonts w:eastAsia="Calibri"/>
                <w:szCs w:val="22"/>
              </w:rPr>
            </w:pPr>
            <w:r w:rsidRPr="004B1509">
              <w:rPr>
                <w:rFonts w:eastAsia="Calibri"/>
                <w:szCs w:val="22"/>
              </w:rPr>
              <w:t>sk35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CD54D6D" w14:textId="77777777" w:rsidR="00360FB5" w:rsidRPr="004B1509" w:rsidRDefault="00360FB5" w:rsidP="00553004">
            <w:pPr>
              <w:rPr>
                <w:rFonts w:eastAsia="Calibri"/>
                <w:szCs w:val="22"/>
              </w:rPr>
            </w:pPr>
            <w:r w:rsidRPr="004B1509">
              <w:rPr>
                <w:rFonts w:eastAsia="Calibri"/>
                <w:szCs w:val="22"/>
              </w:rPr>
              <w:t>Privažiuojamasis kelias prie gyvenamųjų namų Gečionių k. nuo kelio Nr.1219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E082F54" w14:textId="77777777" w:rsidR="00360FB5" w:rsidRPr="004B1509" w:rsidRDefault="00360FB5" w:rsidP="00553004">
            <w:pPr>
              <w:jc w:val="right"/>
              <w:rPr>
                <w:rFonts w:eastAsia="Calibri"/>
                <w:szCs w:val="22"/>
              </w:rPr>
            </w:pPr>
            <w:r w:rsidRPr="004B1509">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C968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7EAA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0C255" w14:textId="77777777" w:rsidR="00360FB5" w:rsidRPr="004B1509" w:rsidRDefault="00360FB5" w:rsidP="00553004">
            <w:pPr>
              <w:jc w:val="right"/>
              <w:rPr>
                <w:rFonts w:eastAsia="Calibri"/>
                <w:szCs w:val="22"/>
              </w:rPr>
            </w:pPr>
            <w:r w:rsidRPr="004B1509">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C1849"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1C877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FF3583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CCF3AC"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ACF530" w14:textId="77777777" w:rsidR="00360FB5" w:rsidRPr="004B1509" w:rsidRDefault="00360FB5" w:rsidP="00553004">
            <w:pPr>
              <w:rPr>
                <w:rFonts w:eastAsia="Calibri"/>
                <w:szCs w:val="22"/>
              </w:rPr>
            </w:pPr>
            <w:r w:rsidRPr="004B1509">
              <w:rPr>
                <w:rFonts w:eastAsia="Calibri"/>
                <w:szCs w:val="22"/>
              </w:rPr>
              <w:t>sk36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46F4E7" w14:textId="77777777" w:rsidR="00360FB5" w:rsidRPr="004B1509" w:rsidRDefault="00360FB5" w:rsidP="00553004">
            <w:pPr>
              <w:rPr>
                <w:rFonts w:eastAsia="Calibri"/>
                <w:szCs w:val="22"/>
              </w:rPr>
            </w:pPr>
            <w:r w:rsidRPr="004B1509">
              <w:rPr>
                <w:rFonts w:eastAsia="Calibri"/>
                <w:szCs w:val="22"/>
              </w:rPr>
              <w:t>Privažiuojamasis kelias prie gyvenamųjų namų Ustronės II vs. nuo kelio Nr. 119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2DF9D0" w14:textId="77777777" w:rsidR="00360FB5" w:rsidRPr="004B1509" w:rsidRDefault="00360FB5" w:rsidP="00553004">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58DB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B31B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F6A8A" w14:textId="77777777" w:rsidR="00360FB5" w:rsidRPr="004B1509" w:rsidRDefault="00360FB5" w:rsidP="00553004">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6EBED"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55BAF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7E62C3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8C5427"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854705" w14:textId="77777777" w:rsidR="00360FB5" w:rsidRPr="004B1509" w:rsidRDefault="00360FB5" w:rsidP="00553004">
            <w:pPr>
              <w:rPr>
                <w:rFonts w:eastAsia="Calibri"/>
                <w:szCs w:val="22"/>
              </w:rPr>
            </w:pPr>
            <w:r w:rsidRPr="004B1509">
              <w:rPr>
                <w:rFonts w:eastAsia="Calibri"/>
                <w:szCs w:val="22"/>
              </w:rPr>
              <w:t>sk37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023F0B" w14:textId="77777777" w:rsidR="00360FB5" w:rsidRPr="004B1509" w:rsidRDefault="00360FB5" w:rsidP="00553004">
            <w:pPr>
              <w:rPr>
                <w:rFonts w:eastAsia="Calibri"/>
                <w:strike/>
                <w:szCs w:val="22"/>
              </w:rPr>
            </w:pPr>
            <w:r w:rsidRPr="004B1509">
              <w:rPr>
                <w:rFonts w:eastAsia="Calibri"/>
                <w:bCs/>
                <w:szCs w:val="22"/>
              </w:rPr>
              <w:t>Pravažiuojamasis kelias nuo Dvaro g., Kurklelių k. iki kelio Nr. sk27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3953A1" w14:textId="77777777" w:rsidR="00360FB5" w:rsidRPr="004B1509" w:rsidRDefault="00360FB5" w:rsidP="00553004">
            <w:pPr>
              <w:jc w:val="right"/>
              <w:rPr>
                <w:rFonts w:eastAsia="Calibri"/>
                <w:bCs/>
                <w:szCs w:val="22"/>
              </w:rPr>
            </w:pPr>
            <w:r w:rsidRPr="004B1509">
              <w:rPr>
                <w:rFonts w:eastAsia="Calibri"/>
                <w:bCs/>
                <w:szCs w:val="22"/>
              </w:rPr>
              <w:t>687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9F7A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F2D17" w14:textId="77777777" w:rsidR="00360FB5" w:rsidRPr="004B1509" w:rsidRDefault="00360FB5" w:rsidP="00553004">
            <w:pPr>
              <w:jc w:val="right"/>
              <w:rPr>
                <w:rFonts w:eastAsia="Calibri"/>
                <w:bCs/>
                <w:szCs w:val="22"/>
              </w:rPr>
            </w:pPr>
            <w:r w:rsidRPr="004B1509">
              <w:rPr>
                <w:rFonts w:eastAsia="Calibri"/>
                <w:bCs/>
                <w:szCs w:val="22"/>
              </w:rPr>
              <w:t>687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1C09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76882"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E1076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335AD6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3B61D3"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248A54" w14:textId="77777777" w:rsidR="00360FB5" w:rsidRPr="004B1509" w:rsidRDefault="00360FB5" w:rsidP="00553004">
            <w:pPr>
              <w:rPr>
                <w:rFonts w:eastAsia="Calibri"/>
                <w:szCs w:val="22"/>
              </w:rPr>
            </w:pPr>
            <w:r w:rsidRPr="004B1509">
              <w:rPr>
                <w:rFonts w:eastAsia="Calibri"/>
                <w:szCs w:val="22"/>
              </w:rPr>
              <w:t>sk38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5DBBEF1" w14:textId="77777777" w:rsidR="00360FB5" w:rsidRPr="004B1509" w:rsidRDefault="00360FB5" w:rsidP="00553004">
            <w:pPr>
              <w:rPr>
                <w:rFonts w:eastAsia="Calibri"/>
                <w:szCs w:val="22"/>
              </w:rPr>
            </w:pPr>
            <w:r w:rsidRPr="004B1509">
              <w:rPr>
                <w:rFonts w:eastAsia="Calibri"/>
                <w:szCs w:val="22"/>
              </w:rPr>
              <w:t>Pravažiuojamasis kelias nuo kelio Nr. sk26 iki kelio Nr.119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38D1EF" w14:textId="77777777" w:rsidR="00360FB5" w:rsidRPr="004B1509" w:rsidRDefault="00360FB5" w:rsidP="00553004">
            <w:pPr>
              <w:jc w:val="right"/>
              <w:rPr>
                <w:rFonts w:eastAsia="Calibri"/>
                <w:szCs w:val="22"/>
              </w:rPr>
            </w:pPr>
            <w:r w:rsidRPr="004B1509">
              <w:rPr>
                <w:rFonts w:eastAsia="Calibri"/>
                <w:szCs w:val="22"/>
              </w:rPr>
              <w:t>2852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A820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A6BCE" w14:textId="77777777" w:rsidR="00360FB5" w:rsidRPr="004B1509" w:rsidRDefault="00360FB5" w:rsidP="00553004">
            <w:pPr>
              <w:jc w:val="right"/>
              <w:rPr>
                <w:rFonts w:eastAsia="Calibri"/>
                <w:szCs w:val="22"/>
              </w:rPr>
            </w:pPr>
            <w:r w:rsidRPr="004B1509">
              <w:rPr>
                <w:rFonts w:eastAsia="Calibri"/>
                <w:szCs w:val="22"/>
              </w:rPr>
              <w:t>2852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698F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67752"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7C64D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85880F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4B0B36"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F9DD94" w14:textId="77777777" w:rsidR="00360FB5" w:rsidRPr="004B1509" w:rsidRDefault="00360FB5" w:rsidP="00553004">
            <w:pPr>
              <w:rPr>
                <w:rFonts w:eastAsia="Calibri"/>
                <w:szCs w:val="22"/>
              </w:rPr>
            </w:pPr>
            <w:r w:rsidRPr="004B1509">
              <w:rPr>
                <w:rFonts w:eastAsia="Calibri"/>
                <w:szCs w:val="22"/>
              </w:rPr>
              <w:t>sk40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B62AC5" w14:textId="77777777" w:rsidR="00360FB5" w:rsidRPr="004B1509" w:rsidRDefault="00360FB5" w:rsidP="00553004">
            <w:pPr>
              <w:rPr>
                <w:rFonts w:eastAsia="Calibri"/>
                <w:szCs w:val="22"/>
              </w:rPr>
            </w:pPr>
            <w:r w:rsidRPr="004B1509">
              <w:rPr>
                <w:rFonts w:eastAsia="Calibri"/>
                <w:szCs w:val="22"/>
              </w:rPr>
              <w:t>Privažiuojamasis kelias prie Rubikių ežero nuo Ežero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937D4A" w14:textId="77777777" w:rsidR="00360FB5" w:rsidRPr="004B1509" w:rsidRDefault="00360FB5" w:rsidP="00553004">
            <w:pPr>
              <w:jc w:val="right"/>
              <w:rPr>
                <w:rFonts w:eastAsia="Calibri"/>
                <w:szCs w:val="22"/>
              </w:rPr>
            </w:pPr>
            <w:r w:rsidRPr="004B1509">
              <w:rPr>
                <w:rFonts w:eastAsia="Calibri"/>
                <w:szCs w:val="22"/>
              </w:rPr>
              <w:t>691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A62C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CB03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1A0E6" w14:textId="77777777" w:rsidR="00360FB5" w:rsidRPr="004B1509" w:rsidRDefault="00360FB5" w:rsidP="00553004">
            <w:pPr>
              <w:jc w:val="right"/>
              <w:rPr>
                <w:rFonts w:eastAsia="Calibri"/>
                <w:szCs w:val="22"/>
              </w:rPr>
            </w:pPr>
            <w:r w:rsidRPr="004B1509">
              <w:rPr>
                <w:rFonts w:eastAsia="Calibri"/>
                <w:szCs w:val="22"/>
              </w:rPr>
              <w:t>691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66CC0"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B6C96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228653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57EE00"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525C47" w14:textId="77777777" w:rsidR="00360FB5" w:rsidRPr="004B1509" w:rsidRDefault="00360FB5" w:rsidP="00553004">
            <w:pPr>
              <w:rPr>
                <w:rFonts w:eastAsia="Calibri"/>
                <w:szCs w:val="22"/>
              </w:rPr>
            </w:pPr>
            <w:r w:rsidRPr="004B1509">
              <w:rPr>
                <w:rFonts w:eastAsia="Calibri"/>
                <w:szCs w:val="22"/>
              </w:rPr>
              <w:t>sk40-1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AAE750" w14:textId="77777777" w:rsidR="00360FB5" w:rsidRPr="004B1509" w:rsidRDefault="00360FB5" w:rsidP="00553004">
            <w:pPr>
              <w:rPr>
                <w:rFonts w:eastAsia="Calibri"/>
                <w:szCs w:val="22"/>
              </w:rPr>
            </w:pPr>
            <w:r w:rsidRPr="004B1509">
              <w:rPr>
                <w:rFonts w:eastAsia="Calibri"/>
                <w:szCs w:val="22"/>
              </w:rPr>
              <w:t>Pravažiuojamasis kelias nuo kelio  Nr. 119 iki Kavoliškio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78A189" w14:textId="77777777" w:rsidR="00360FB5" w:rsidRPr="004B1509" w:rsidRDefault="00360FB5" w:rsidP="00553004">
            <w:pPr>
              <w:jc w:val="right"/>
              <w:rPr>
                <w:rFonts w:eastAsia="Calibri"/>
                <w:szCs w:val="22"/>
              </w:rPr>
            </w:pPr>
            <w:r w:rsidRPr="004B1509">
              <w:rPr>
                <w:rFonts w:eastAsia="Calibri"/>
                <w:szCs w:val="22"/>
              </w:rPr>
              <w:t>967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9C47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2A57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A32584" w14:textId="77777777" w:rsidR="00360FB5" w:rsidRPr="004B1509" w:rsidRDefault="00360FB5" w:rsidP="00553004">
            <w:pPr>
              <w:jc w:val="right"/>
              <w:rPr>
                <w:rFonts w:eastAsia="Calibri"/>
                <w:szCs w:val="22"/>
              </w:rPr>
            </w:pPr>
            <w:r w:rsidRPr="004B1509">
              <w:rPr>
                <w:rFonts w:eastAsia="Calibri"/>
                <w:szCs w:val="22"/>
              </w:rPr>
              <w:t>967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31DE1"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FE344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BD9A5E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C04F52"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AFA9D3" w14:textId="77777777" w:rsidR="00360FB5" w:rsidRPr="004B1509" w:rsidRDefault="00360FB5" w:rsidP="00553004">
            <w:pPr>
              <w:rPr>
                <w:rFonts w:eastAsia="Calibri"/>
                <w:szCs w:val="22"/>
              </w:rPr>
            </w:pPr>
            <w:r w:rsidRPr="004B1509">
              <w:rPr>
                <w:rFonts w:eastAsia="Calibri"/>
                <w:szCs w:val="22"/>
              </w:rPr>
              <w:t>sk40-2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12BD80" w14:textId="77777777" w:rsidR="00360FB5" w:rsidRPr="004B1509" w:rsidRDefault="00360FB5" w:rsidP="00553004">
            <w:pPr>
              <w:rPr>
                <w:rFonts w:eastAsia="Calibri"/>
                <w:szCs w:val="22"/>
              </w:rPr>
            </w:pPr>
            <w:r w:rsidRPr="004B1509">
              <w:rPr>
                <w:rFonts w:eastAsia="Calibri"/>
                <w:szCs w:val="22"/>
              </w:rPr>
              <w:t>Privažiuojamasis kelias prie gyvenamųjų namų Sintautų k. nuo kelio Nr. sk40-1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FCAAAC" w14:textId="77777777" w:rsidR="00360FB5" w:rsidRPr="004B1509" w:rsidRDefault="00360FB5" w:rsidP="00553004">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C53C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734E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D5C840" w14:textId="77777777" w:rsidR="00360FB5" w:rsidRPr="004B1509" w:rsidRDefault="00360FB5" w:rsidP="00553004">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037F6"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1FA3B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E82850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BDC497"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2BA780" w14:textId="77777777" w:rsidR="00360FB5" w:rsidRPr="004B1509" w:rsidRDefault="00360FB5" w:rsidP="00553004">
            <w:pPr>
              <w:rPr>
                <w:rFonts w:eastAsia="Calibri"/>
                <w:szCs w:val="22"/>
              </w:rPr>
            </w:pPr>
            <w:r w:rsidRPr="004B1509">
              <w:rPr>
                <w:rFonts w:eastAsia="Calibri"/>
                <w:szCs w:val="22"/>
              </w:rPr>
              <w:t>sk41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C5C0C0" w14:textId="77777777" w:rsidR="00360FB5" w:rsidRPr="004B1509" w:rsidRDefault="00360FB5" w:rsidP="00553004">
            <w:pPr>
              <w:rPr>
                <w:rFonts w:eastAsia="Calibri"/>
                <w:szCs w:val="22"/>
              </w:rPr>
            </w:pPr>
            <w:r w:rsidRPr="004B1509">
              <w:rPr>
                <w:rFonts w:eastAsia="Calibri"/>
                <w:szCs w:val="22"/>
              </w:rPr>
              <w:t xml:space="preserve">Privažiuojamasis kelias prie Dvaro g., Kurklelių k. nuo Paluknių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806B21" w14:textId="77777777" w:rsidR="00360FB5" w:rsidRPr="004B1509" w:rsidRDefault="00360FB5" w:rsidP="00553004">
            <w:pPr>
              <w:jc w:val="right"/>
              <w:rPr>
                <w:rFonts w:eastAsia="Calibri"/>
                <w:szCs w:val="22"/>
              </w:rPr>
            </w:pPr>
            <w:r w:rsidRPr="004B1509">
              <w:rPr>
                <w:rFonts w:eastAsia="Calibri"/>
                <w:szCs w:val="22"/>
              </w:rPr>
              <w:t>1280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AA19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6C898" w14:textId="77777777" w:rsidR="00360FB5" w:rsidRPr="004B1509" w:rsidRDefault="00360FB5" w:rsidP="00553004">
            <w:pPr>
              <w:jc w:val="right"/>
              <w:rPr>
                <w:rFonts w:eastAsia="Calibri"/>
                <w:szCs w:val="22"/>
              </w:rPr>
            </w:pPr>
            <w:r w:rsidRPr="004B1509">
              <w:rPr>
                <w:rFonts w:eastAsia="Calibri"/>
                <w:szCs w:val="22"/>
              </w:rPr>
              <w:t>1280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A50C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9A8F4"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93572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2479D9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378080"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49B440" w14:textId="77777777" w:rsidR="00360FB5" w:rsidRPr="004B1509" w:rsidRDefault="00360FB5" w:rsidP="00553004">
            <w:pPr>
              <w:rPr>
                <w:rFonts w:eastAsia="Calibri"/>
                <w:szCs w:val="22"/>
              </w:rPr>
            </w:pPr>
            <w:r w:rsidRPr="004B1509">
              <w:rPr>
                <w:rFonts w:eastAsia="Calibri"/>
                <w:szCs w:val="22"/>
              </w:rPr>
              <w:t>sk42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94B791" w14:textId="77777777" w:rsidR="00360FB5" w:rsidRPr="004B1509" w:rsidRDefault="00360FB5" w:rsidP="00553004">
            <w:pPr>
              <w:rPr>
                <w:rFonts w:eastAsia="Calibri"/>
                <w:szCs w:val="22"/>
              </w:rPr>
            </w:pPr>
            <w:r w:rsidRPr="004B1509">
              <w:rPr>
                <w:rFonts w:eastAsia="Calibri"/>
                <w:szCs w:val="22"/>
              </w:rPr>
              <w:t>Privažiuojamasis kelias prie gyvenamųjų namų Kurklelių k. nuo kelio Nr. 119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5317FC" w14:textId="77777777" w:rsidR="00360FB5" w:rsidRPr="004B1509" w:rsidRDefault="00360FB5" w:rsidP="00553004">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BDE0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0ED28" w14:textId="77777777" w:rsidR="00360FB5" w:rsidRPr="004B1509" w:rsidRDefault="00360FB5" w:rsidP="00553004">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67101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12629"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81CAA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61FB9B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75838B"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445598" w14:textId="77777777" w:rsidR="00360FB5" w:rsidRPr="004B1509" w:rsidRDefault="00360FB5" w:rsidP="00553004">
            <w:pPr>
              <w:rPr>
                <w:rFonts w:eastAsia="Calibri"/>
                <w:szCs w:val="22"/>
              </w:rPr>
            </w:pPr>
            <w:r w:rsidRPr="004B1509">
              <w:rPr>
                <w:rFonts w:eastAsia="Calibri"/>
                <w:szCs w:val="22"/>
              </w:rPr>
              <w:t>sk43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9489DA" w14:textId="77777777" w:rsidR="00360FB5" w:rsidRPr="004B1509" w:rsidRDefault="00360FB5" w:rsidP="00553004">
            <w:pPr>
              <w:rPr>
                <w:rFonts w:eastAsia="Calibri"/>
                <w:szCs w:val="22"/>
              </w:rPr>
            </w:pPr>
            <w:r w:rsidRPr="004B1509">
              <w:rPr>
                <w:rFonts w:eastAsia="Calibri"/>
                <w:szCs w:val="22"/>
              </w:rPr>
              <w:t xml:space="preserve">Privažiuojamasis kelias prie kelio Nr. sk100 nuo Dvaro g., Kuklelių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793DAD" w14:textId="77777777" w:rsidR="00360FB5" w:rsidRPr="004B1509" w:rsidRDefault="00360FB5" w:rsidP="00553004">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FC24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D12F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E0452" w14:textId="77777777" w:rsidR="00360FB5" w:rsidRPr="004B1509" w:rsidRDefault="00360FB5" w:rsidP="00553004">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88F28"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38FBC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B7340E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A2472B5"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513956" w14:textId="77777777" w:rsidR="00360FB5" w:rsidRPr="004B1509" w:rsidRDefault="00360FB5" w:rsidP="00553004">
            <w:pPr>
              <w:rPr>
                <w:rFonts w:eastAsia="Calibri"/>
                <w:szCs w:val="22"/>
              </w:rPr>
            </w:pPr>
            <w:r w:rsidRPr="004B1509">
              <w:rPr>
                <w:rFonts w:eastAsia="Calibri"/>
                <w:szCs w:val="22"/>
              </w:rPr>
              <w:t>sk44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1158D4" w14:textId="77777777" w:rsidR="00360FB5" w:rsidRPr="004B1509" w:rsidRDefault="00360FB5" w:rsidP="00553004">
            <w:pPr>
              <w:rPr>
                <w:rFonts w:eastAsia="Calibri"/>
                <w:szCs w:val="22"/>
              </w:rPr>
            </w:pPr>
            <w:r w:rsidRPr="004B1509">
              <w:rPr>
                <w:rFonts w:eastAsia="Calibri"/>
                <w:szCs w:val="22"/>
              </w:rPr>
              <w:t>Pravažiuojamasis kelias nuo kelio Nr. 119 iki Sintautų g., Nagurkiškių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89ACE3" w14:textId="77777777" w:rsidR="00360FB5" w:rsidRPr="004B1509" w:rsidRDefault="00360FB5" w:rsidP="00553004">
            <w:pPr>
              <w:jc w:val="right"/>
              <w:rPr>
                <w:rFonts w:eastAsia="Calibri"/>
                <w:szCs w:val="22"/>
              </w:rPr>
            </w:pPr>
            <w:r w:rsidRPr="004B1509">
              <w:rPr>
                <w:rFonts w:eastAsia="Calibri"/>
                <w:szCs w:val="22"/>
              </w:rPr>
              <w:t>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A3B3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E49A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D617D" w14:textId="77777777" w:rsidR="00360FB5" w:rsidRPr="004B1509" w:rsidRDefault="00360FB5" w:rsidP="00553004">
            <w:pPr>
              <w:jc w:val="right"/>
              <w:rPr>
                <w:rFonts w:eastAsia="Calibri"/>
                <w:szCs w:val="22"/>
              </w:rPr>
            </w:pPr>
            <w:r w:rsidRPr="004B1509">
              <w:rPr>
                <w:rFonts w:eastAsia="Calibri"/>
                <w:szCs w:val="22"/>
              </w:rPr>
              <w:t>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1EAFB"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D0485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6E9B4C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F8E23A7"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FAA4EC" w14:textId="77777777" w:rsidR="00360FB5" w:rsidRPr="004B1509" w:rsidRDefault="00360FB5" w:rsidP="00553004">
            <w:pPr>
              <w:rPr>
                <w:rFonts w:eastAsia="Calibri"/>
                <w:szCs w:val="22"/>
              </w:rPr>
            </w:pPr>
            <w:r w:rsidRPr="004B1509">
              <w:rPr>
                <w:rFonts w:eastAsia="Calibri"/>
                <w:szCs w:val="22"/>
              </w:rPr>
              <w:t>sk45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95B0C0" w14:textId="77777777" w:rsidR="00360FB5" w:rsidRPr="004B1509" w:rsidRDefault="00360FB5" w:rsidP="00553004">
            <w:pPr>
              <w:rPr>
                <w:rFonts w:eastAsia="Calibri"/>
                <w:szCs w:val="22"/>
              </w:rPr>
            </w:pPr>
            <w:r w:rsidRPr="004B1509">
              <w:rPr>
                <w:rFonts w:eastAsia="Calibri"/>
                <w:szCs w:val="22"/>
              </w:rPr>
              <w:t xml:space="preserve">Pravažiuojamasis kelias nuo Nevėžos ežero iki </w:t>
            </w:r>
            <w:r w:rsidRPr="004B1509">
              <w:rPr>
                <w:rFonts w:eastAsia="Calibri"/>
                <w:bCs/>
                <w:szCs w:val="22"/>
              </w:rPr>
              <w:t>Nevėžos g., Nagurkiškių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AA8660" w14:textId="77777777" w:rsidR="00360FB5" w:rsidRPr="004B1509" w:rsidRDefault="00360FB5" w:rsidP="00553004">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1D56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95E4E1" w14:textId="77777777" w:rsidR="00360FB5" w:rsidRPr="004B1509" w:rsidRDefault="00360FB5" w:rsidP="00553004">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A789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1CFAA"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388240" w14:textId="77777777" w:rsidR="00360FB5" w:rsidRPr="004B1509" w:rsidRDefault="00360FB5" w:rsidP="00553004">
            <w:pPr>
              <w:jc w:val="center"/>
              <w:rPr>
                <w:rFonts w:eastAsia="Calibri"/>
                <w:szCs w:val="22"/>
              </w:rPr>
            </w:pPr>
            <w:r w:rsidRPr="004B1509">
              <w:rPr>
                <w:rFonts w:eastAsia="Calibri"/>
                <w:szCs w:val="22"/>
              </w:rPr>
              <w:t>-</w:t>
            </w:r>
          </w:p>
        </w:tc>
      </w:tr>
      <w:tr w:rsidR="00FB5F51" w:rsidRPr="00FB5F51" w14:paraId="7769260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EC83258" w14:textId="77777777" w:rsidR="00360FB5" w:rsidRPr="00FB5F51"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4038D5" w14:textId="77777777" w:rsidR="00360FB5" w:rsidRPr="00FB5F51" w:rsidRDefault="00360FB5" w:rsidP="00553004">
            <w:pPr>
              <w:rPr>
                <w:rFonts w:eastAsia="Calibri"/>
                <w:szCs w:val="22"/>
              </w:rPr>
            </w:pPr>
            <w:r w:rsidRPr="00FB5F51">
              <w:rPr>
                <w:rFonts w:eastAsia="Calibri"/>
                <w:szCs w:val="22"/>
              </w:rPr>
              <w:t>sk46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D0F535" w14:textId="2EA3FD54" w:rsidR="00360FB5" w:rsidRPr="00FB5F51" w:rsidRDefault="00360FB5" w:rsidP="00553004">
            <w:pPr>
              <w:rPr>
                <w:rFonts w:eastAsia="Calibri"/>
                <w:szCs w:val="22"/>
              </w:rPr>
            </w:pPr>
            <w:r w:rsidRPr="00FB5F51">
              <w:rPr>
                <w:rFonts w:eastAsia="Calibri"/>
                <w:szCs w:val="22"/>
              </w:rPr>
              <w:t>Privažiuojamasis kelias prie gyvenamųjų namų Sarickų k.  nuo kelio Nr. sk104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5BC413" w14:textId="77777777" w:rsidR="00360FB5" w:rsidRPr="00FB5F51" w:rsidRDefault="00360FB5" w:rsidP="00553004">
            <w:pPr>
              <w:jc w:val="right"/>
              <w:rPr>
                <w:rFonts w:eastAsia="Calibri"/>
                <w:szCs w:val="22"/>
              </w:rPr>
            </w:pPr>
            <w:r w:rsidRPr="00FB5F51">
              <w:rPr>
                <w:rFonts w:eastAsia="Calibri"/>
                <w:szCs w:val="22"/>
              </w:rPr>
              <w:t>409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DF43A" w14:textId="77777777" w:rsidR="00360FB5" w:rsidRPr="00FB5F51" w:rsidRDefault="00360FB5" w:rsidP="00553004">
            <w:pPr>
              <w:jc w:val="right"/>
              <w:rPr>
                <w:rFonts w:eastAsia="Calibri"/>
                <w:szCs w:val="22"/>
              </w:rPr>
            </w:pPr>
            <w:r w:rsidRPr="00FB5F5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0F416B" w14:textId="77777777" w:rsidR="00360FB5" w:rsidRPr="00FB5F51" w:rsidRDefault="00360FB5" w:rsidP="00553004">
            <w:pPr>
              <w:jc w:val="right"/>
              <w:rPr>
                <w:rFonts w:eastAsia="Calibri"/>
                <w:szCs w:val="22"/>
              </w:rPr>
            </w:pPr>
            <w:r w:rsidRPr="00FB5F5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D7260" w14:textId="77777777" w:rsidR="00360FB5" w:rsidRPr="00FB5F51" w:rsidRDefault="00360FB5" w:rsidP="00553004">
            <w:pPr>
              <w:jc w:val="right"/>
              <w:rPr>
                <w:rFonts w:eastAsia="Calibri"/>
                <w:szCs w:val="22"/>
              </w:rPr>
            </w:pPr>
            <w:r w:rsidRPr="00FB5F51">
              <w:rPr>
                <w:rFonts w:eastAsia="Calibri"/>
                <w:szCs w:val="22"/>
              </w:rPr>
              <w:t>409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991D0" w14:textId="77777777" w:rsidR="00360FB5" w:rsidRPr="00FB5F51" w:rsidRDefault="00360FB5" w:rsidP="00553004">
            <w:pPr>
              <w:jc w:val="center"/>
              <w:rPr>
                <w:rFonts w:eastAsia="Calibri"/>
                <w:szCs w:val="22"/>
              </w:rPr>
            </w:pPr>
            <w:r w:rsidRPr="00FB5F51">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CB903D" w14:textId="2D4BD085" w:rsidR="00360FB5" w:rsidRPr="00FB5F51" w:rsidRDefault="00A56825" w:rsidP="00553004">
            <w:pPr>
              <w:jc w:val="center"/>
              <w:rPr>
                <w:rFonts w:eastAsia="Calibri"/>
                <w:szCs w:val="22"/>
              </w:rPr>
            </w:pPr>
            <w:r w:rsidRPr="00FB5F51">
              <w:rPr>
                <w:rFonts w:eastAsia="Calibri"/>
                <w:szCs w:val="22"/>
              </w:rPr>
              <w:t>4400-5340-5738</w:t>
            </w:r>
          </w:p>
        </w:tc>
      </w:tr>
      <w:tr w:rsidR="00360FB5" w:rsidRPr="004B1509" w14:paraId="1652DE5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7E60C9B"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7E5339" w14:textId="77777777" w:rsidR="00360FB5" w:rsidRPr="004B1509" w:rsidRDefault="00360FB5" w:rsidP="00553004">
            <w:pPr>
              <w:rPr>
                <w:rFonts w:eastAsia="Calibri"/>
                <w:szCs w:val="22"/>
              </w:rPr>
            </w:pPr>
            <w:r w:rsidRPr="004B1509">
              <w:rPr>
                <w:rFonts w:eastAsia="Calibri"/>
                <w:szCs w:val="22"/>
              </w:rPr>
              <w:t>sk47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4BA565" w14:textId="77777777" w:rsidR="00360FB5" w:rsidRPr="004B1509" w:rsidRDefault="00360FB5" w:rsidP="00553004">
            <w:pPr>
              <w:rPr>
                <w:rFonts w:eastAsia="Calibri"/>
                <w:szCs w:val="22"/>
              </w:rPr>
            </w:pPr>
            <w:r w:rsidRPr="004B1509">
              <w:rPr>
                <w:rFonts w:eastAsia="Calibri"/>
                <w:szCs w:val="22"/>
              </w:rPr>
              <w:t>Pravažiuojamasis kelias nuo Pūstalaukių g., Pūstalaukių k. iki Vildiškių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14FEEA" w14:textId="77777777" w:rsidR="00360FB5" w:rsidRPr="004B1509" w:rsidRDefault="00360FB5" w:rsidP="00553004">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842E1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E86B4A" w14:textId="77777777" w:rsidR="00360FB5" w:rsidRPr="004B1509" w:rsidRDefault="00360FB5" w:rsidP="00553004">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8CE4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F2056"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485E3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978D69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2957CD"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1A07EC" w14:textId="77777777" w:rsidR="00360FB5" w:rsidRPr="004B1509" w:rsidRDefault="00360FB5" w:rsidP="00553004">
            <w:pPr>
              <w:rPr>
                <w:rFonts w:eastAsia="Calibri"/>
                <w:szCs w:val="22"/>
              </w:rPr>
            </w:pPr>
            <w:r w:rsidRPr="004B1509">
              <w:rPr>
                <w:rFonts w:eastAsia="Calibri"/>
                <w:szCs w:val="22"/>
              </w:rPr>
              <w:t>sk48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AEC845" w14:textId="77777777" w:rsidR="00360FB5" w:rsidRPr="004B1509" w:rsidRDefault="00360FB5" w:rsidP="00553004">
            <w:pPr>
              <w:rPr>
                <w:rFonts w:eastAsia="Calibri"/>
                <w:szCs w:val="22"/>
              </w:rPr>
            </w:pPr>
            <w:r w:rsidRPr="004B1509">
              <w:rPr>
                <w:rFonts w:eastAsia="Calibri"/>
                <w:szCs w:val="22"/>
              </w:rPr>
              <w:t>Privažiuojamasis kelias prie gyvenamųjų namų Plepiškių g., Mačionių k. nuo kelio Nr. 1219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45C93F" w14:textId="77777777" w:rsidR="00360FB5" w:rsidRPr="004B1509" w:rsidRDefault="00360FB5" w:rsidP="00553004">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648F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AAFE2" w14:textId="77777777" w:rsidR="00360FB5" w:rsidRPr="004B1509" w:rsidRDefault="00360FB5" w:rsidP="00553004">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EA3DC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FE7FC"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838456" w14:textId="77777777" w:rsidR="00360FB5" w:rsidRPr="004B1509" w:rsidRDefault="00360FB5" w:rsidP="00553004">
            <w:pPr>
              <w:jc w:val="center"/>
              <w:rPr>
                <w:rFonts w:eastAsia="Calibri"/>
                <w:szCs w:val="22"/>
              </w:rPr>
            </w:pPr>
            <w:r w:rsidRPr="004B1509">
              <w:rPr>
                <w:rFonts w:eastAsia="Calibri"/>
                <w:szCs w:val="22"/>
              </w:rPr>
              <w:t>-</w:t>
            </w:r>
          </w:p>
        </w:tc>
      </w:tr>
      <w:tr w:rsidR="00360FB5" w:rsidRPr="000F4B5C" w14:paraId="48E7A1D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BCA44EE" w14:textId="77777777" w:rsidR="00360FB5" w:rsidRPr="000F4B5C"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9C338AD" w14:textId="77777777" w:rsidR="00360FB5" w:rsidRPr="000F4B5C" w:rsidRDefault="00360FB5" w:rsidP="00553004">
            <w:pPr>
              <w:rPr>
                <w:rFonts w:eastAsia="Calibri"/>
                <w:szCs w:val="22"/>
              </w:rPr>
            </w:pPr>
            <w:r w:rsidRPr="000F4B5C">
              <w:rPr>
                <w:rFonts w:eastAsia="Calibri"/>
                <w:szCs w:val="22"/>
              </w:rPr>
              <w:t>sk49</w:t>
            </w:r>
          </w:p>
        </w:tc>
        <w:tc>
          <w:tcPr>
            <w:tcW w:w="4412" w:type="dxa"/>
            <w:tcBorders>
              <w:top w:val="single" w:sz="4" w:space="0" w:color="auto"/>
              <w:left w:val="single" w:sz="4" w:space="0" w:color="auto"/>
              <w:bottom w:val="single" w:sz="4" w:space="0" w:color="auto"/>
              <w:right w:val="single" w:sz="4" w:space="0" w:color="auto"/>
            </w:tcBorders>
            <w:vAlign w:val="center"/>
          </w:tcPr>
          <w:p w14:paraId="41621300" w14:textId="77777777" w:rsidR="00360FB5" w:rsidRPr="000F4B5C" w:rsidRDefault="00360FB5" w:rsidP="00553004">
            <w:pPr>
              <w:rPr>
                <w:rFonts w:eastAsia="Calibri"/>
                <w:szCs w:val="22"/>
              </w:rPr>
            </w:pPr>
            <w:r w:rsidRPr="000F4B5C">
              <w:rPr>
                <w:rFonts w:eastAsia="Calibri"/>
                <w:szCs w:val="22"/>
              </w:rPr>
              <w:t>Pravažiuojamasis kelias nuo Ąžuolų g., Skiemonių k. iki Liepų g., Pūstalaukių k.</w:t>
            </w:r>
          </w:p>
        </w:tc>
        <w:tc>
          <w:tcPr>
            <w:tcW w:w="1147" w:type="dxa"/>
            <w:tcBorders>
              <w:top w:val="single" w:sz="4" w:space="0" w:color="auto"/>
              <w:left w:val="single" w:sz="4" w:space="0" w:color="auto"/>
              <w:bottom w:val="single" w:sz="4" w:space="0" w:color="auto"/>
              <w:right w:val="single" w:sz="4" w:space="0" w:color="auto"/>
            </w:tcBorders>
            <w:vAlign w:val="center"/>
          </w:tcPr>
          <w:p w14:paraId="6A7FABC8" w14:textId="77777777" w:rsidR="00360FB5" w:rsidRPr="000F4B5C" w:rsidRDefault="00360FB5" w:rsidP="00553004">
            <w:pPr>
              <w:jc w:val="right"/>
              <w:rPr>
                <w:rFonts w:eastAsia="Calibri"/>
                <w:szCs w:val="22"/>
              </w:rPr>
            </w:pPr>
            <w:r w:rsidRPr="000F4B5C">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vAlign w:val="center"/>
          </w:tcPr>
          <w:p w14:paraId="3EEE0E1E" w14:textId="77777777" w:rsidR="00360FB5" w:rsidRPr="000F4B5C" w:rsidRDefault="00360FB5" w:rsidP="00553004">
            <w:pPr>
              <w:jc w:val="right"/>
              <w:rPr>
                <w:rFonts w:eastAsia="Calibri"/>
                <w:szCs w:val="22"/>
              </w:rPr>
            </w:pPr>
            <w:r w:rsidRPr="000F4B5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DA07568" w14:textId="77777777" w:rsidR="00360FB5" w:rsidRPr="000F4B5C" w:rsidRDefault="00360FB5" w:rsidP="00553004">
            <w:pPr>
              <w:jc w:val="right"/>
              <w:rPr>
                <w:rFonts w:eastAsia="Calibri"/>
                <w:szCs w:val="22"/>
              </w:rPr>
            </w:pPr>
            <w:r w:rsidRPr="000F4B5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FC4EED3" w14:textId="77777777" w:rsidR="00360FB5" w:rsidRPr="000F4B5C" w:rsidRDefault="00360FB5" w:rsidP="00553004">
            <w:pPr>
              <w:jc w:val="right"/>
              <w:rPr>
                <w:rFonts w:eastAsia="Calibri"/>
                <w:szCs w:val="22"/>
              </w:rPr>
            </w:pPr>
            <w:r w:rsidRPr="000F4B5C">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vAlign w:val="center"/>
          </w:tcPr>
          <w:p w14:paraId="610AD889" w14:textId="77777777" w:rsidR="00360FB5" w:rsidRPr="000F4B5C" w:rsidRDefault="00360FB5" w:rsidP="00553004">
            <w:pPr>
              <w:jc w:val="center"/>
              <w:rPr>
                <w:rFonts w:eastAsia="Calibri"/>
                <w:szCs w:val="22"/>
              </w:rPr>
            </w:pPr>
            <w:r w:rsidRPr="000F4B5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7821EF56" w14:textId="77777777" w:rsidR="00360FB5" w:rsidRPr="000F4B5C" w:rsidRDefault="00360FB5" w:rsidP="00553004">
            <w:pPr>
              <w:jc w:val="center"/>
              <w:rPr>
                <w:rFonts w:eastAsia="Calibri"/>
                <w:szCs w:val="22"/>
              </w:rPr>
            </w:pPr>
            <w:r w:rsidRPr="000F4B5C">
              <w:rPr>
                <w:rFonts w:eastAsia="Calibri"/>
                <w:szCs w:val="22"/>
              </w:rPr>
              <w:t>-</w:t>
            </w:r>
          </w:p>
        </w:tc>
      </w:tr>
      <w:tr w:rsidR="00360FB5" w:rsidRPr="004B1509" w14:paraId="097E1ED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4370E56"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2DE058" w14:textId="77777777" w:rsidR="00360FB5" w:rsidRPr="004B1509" w:rsidRDefault="00360FB5" w:rsidP="00553004">
            <w:pPr>
              <w:rPr>
                <w:rFonts w:eastAsia="Calibri"/>
                <w:szCs w:val="22"/>
              </w:rPr>
            </w:pPr>
            <w:r w:rsidRPr="004B1509">
              <w:rPr>
                <w:rFonts w:eastAsia="Calibri"/>
                <w:szCs w:val="22"/>
              </w:rPr>
              <w:t>sk5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04676A" w14:textId="77777777" w:rsidR="00360FB5" w:rsidRPr="004B1509" w:rsidRDefault="00360FB5" w:rsidP="00553004">
            <w:pPr>
              <w:rPr>
                <w:rFonts w:eastAsia="Calibri"/>
                <w:szCs w:val="22"/>
              </w:rPr>
            </w:pPr>
            <w:r w:rsidRPr="004B1509">
              <w:rPr>
                <w:rFonts w:eastAsia="Calibri"/>
                <w:szCs w:val="22"/>
              </w:rPr>
              <w:t>Pravažiuojamasis kelias nuo kelio sk33-1 iki sk30-1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000002" w14:textId="77777777" w:rsidR="00360FB5" w:rsidRPr="004B1509" w:rsidRDefault="00360FB5" w:rsidP="00553004">
            <w:pPr>
              <w:jc w:val="right"/>
              <w:rPr>
                <w:rFonts w:eastAsia="Calibri"/>
                <w:szCs w:val="22"/>
              </w:rPr>
            </w:pPr>
            <w:r w:rsidRPr="004B1509">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D36E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FFE2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C60DE4" w14:textId="77777777" w:rsidR="00360FB5" w:rsidRPr="004B1509" w:rsidRDefault="00360FB5" w:rsidP="00553004">
            <w:pPr>
              <w:jc w:val="right"/>
              <w:rPr>
                <w:rFonts w:eastAsia="Calibri"/>
                <w:szCs w:val="22"/>
              </w:rPr>
            </w:pPr>
            <w:r w:rsidRPr="004B1509">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0F90A4"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2C888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923030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725515"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36CFD6" w14:textId="77777777" w:rsidR="00360FB5" w:rsidRPr="004B1509" w:rsidRDefault="00360FB5" w:rsidP="00553004">
            <w:pPr>
              <w:rPr>
                <w:rFonts w:eastAsia="Calibri"/>
                <w:szCs w:val="22"/>
              </w:rPr>
            </w:pPr>
            <w:r w:rsidRPr="004B1509">
              <w:rPr>
                <w:rFonts w:eastAsia="Calibri"/>
                <w:szCs w:val="22"/>
              </w:rPr>
              <w:t>sk50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D009F9" w14:textId="77777777" w:rsidR="00360FB5" w:rsidRPr="004B1509" w:rsidRDefault="00360FB5" w:rsidP="00553004">
            <w:pPr>
              <w:rPr>
                <w:rFonts w:eastAsia="Calibri"/>
                <w:szCs w:val="22"/>
              </w:rPr>
            </w:pPr>
            <w:r w:rsidRPr="004B1509">
              <w:rPr>
                <w:rFonts w:eastAsia="Calibri"/>
                <w:szCs w:val="22"/>
              </w:rPr>
              <w:t>Pravažiuojamasis kelias nuo Taikos g., Katlėrių k. iki Sintautų g., Nagurkiškių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1B8F5D" w14:textId="77777777" w:rsidR="00360FB5" w:rsidRPr="004B1509" w:rsidRDefault="00360FB5" w:rsidP="00553004">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7D10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9F4B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D28A1" w14:textId="77777777" w:rsidR="00360FB5" w:rsidRPr="004B1509" w:rsidRDefault="00360FB5" w:rsidP="00553004">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C8BC4"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0AD1E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86E646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F38E0CA"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1481C6" w14:textId="77777777" w:rsidR="00360FB5" w:rsidRPr="004B1509" w:rsidRDefault="00360FB5" w:rsidP="00553004">
            <w:pPr>
              <w:rPr>
                <w:rFonts w:eastAsia="Calibri"/>
                <w:szCs w:val="22"/>
              </w:rPr>
            </w:pPr>
            <w:r w:rsidRPr="004B1509">
              <w:rPr>
                <w:rFonts w:eastAsia="Calibri"/>
                <w:szCs w:val="22"/>
              </w:rPr>
              <w:t>sk51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C33AFC" w14:textId="77777777" w:rsidR="00360FB5" w:rsidRPr="004B1509" w:rsidRDefault="00360FB5" w:rsidP="00553004">
            <w:pPr>
              <w:rPr>
                <w:rFonts w:eastAsia="Calibri"/>
                <w:szCs w:val="22"/>
              </w:rPr>
            </w:pPr>
            <w:r w:rsidRPr="004B1509">
              <w:rPr>
                <w:rFonts w:eastAsia="Calibri"/>
                <w:szCs w:val="22"/>
              </w:rPr>
              <w:t>Privažiuojamasis kelias prie gyvenamųjų namų Piliakalnio vs. nuo kelio sk7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BA95E9" w14:textId="77777777" w:rsidR="00360FB5" w:rsidRPr="004B1509" w:rsidRDefault="00360FB5" w:rsidP="00553004">
            <w:pPr>
              <w:jc w:val="right"/>
              <w:rPr>
                <w:rFonts w:eastAsia="Calibri"/>
                <w:szCs w:val="22"/>
              </w:rPr>
            </w:pPr>
            <w:r w:rsidRPr="004B1509">
              <w:rPr>
                <w:rFonts w:eastAsia="Calibri"/>
                <w:szCs w:val="22"/>
              </w:rPr>
              <w:t>935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5E69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CB5C7" w14:textId="77777777" w:rsidR="00360FB5" w:rsidRPr="004B1509" w:rsidRDefault="00360FB5" w:rsidP="00553004">
            <w:pPr>
              <w:jc w:val="right"/>
              <w:rPr>
                <w:rFonts w:eastAsia="Calibri"/>
                <w:szCs w:val="22"/>
              </w:rPr>
            </w:pPr>
            <w:r w:rsidRPr="004B1509">
              <w:rPr>
                <w:rFonts w:eastAsia="Calibri"/>
                <w:szCs w:val="22"/>
              </w:rPr>
              <w:t>935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167B9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904A11"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762B7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69B825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E0E73AC"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78666C" w14:textId="77777777" w:rsidR="00360FB5" w:rsidRPr="004B1509" w:rsidRDefault="00360FB5" w:rsidP="00553004">
            <w:pPr>
              <w:rPr>
                <w:rFonts w:eastAsia="Calibri"/>
                <w:szCs w:val="22"/>
              </w:rPr>
            </w:pPr>
            <w:r w:rsidRPr="004B1509">
              <w:rPr>
                <w:rFonts w:eastAsia="Calibri"/>
                <w:szCs w:val="22"/>
              </w:rPr>
              <w:t>sk52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FE2E60" w14:textId="77777777" w:rsidR="00360FB5" w:rsidRPr="004B1509" w:rsidRDefault="00360FB5" w:rsidP="00553004">
            <w:pPr>
              <w:rPr>
                <w:rFonts w:eastAsia="Calibri"/>
                <w:szCs w:val="22"/>
              </w:rPr>
            </w:pPr>
            <w:r w:rsidRPr="004B1509">
              <w:rPr>
                <w:rFonts w:eastAsia="Calibri"/>
                <w:szCs w:val="22"/>
              </w:rPr>
              <w:t>Pravažiuojamasis kelias nuo Aniūnų k. iki Puodžių k., Debeikių sen.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45FD81" w14:textId="77777777" w:rsidR="00360FB5" w:rsidRPr="004B1509" w:rsidRDefault="00360FB5" w:rsidP="00553004">
            <w:pPr>
              <w:jc w:val="right"/>
              <w:rPr>
                <w:rFonts w:eastAsia="Calibri"/>
                <w:szCs w:val="22"/>
              </w:rPr>
            </w:pPr>
            <w:r w:rsidRPr="004B1509">
              <w:rPr>
                <w:rFonts w:eastAsia="Calibri"/>
                <w:szCs w:val="22"/>
              </w:rPr>
              <w:t>599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B158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5C9D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C0E60" w14:textId="77777777" w:rsidR="00360FB5" w:rsidRPr="004B1509" w:rsidRDefault="00360FB5" w:rsidP="00553004">
            <w:pPr>
              <w:jc w:val="right"/>
              <w:rPr>
                <w:rFonts w:eastAsia="Calibri"/>
                <w:szCs w:val="22"/>
              </w:rPr>
            </w:pPr>
            <w:r w:rsidRPr="004B1509">
              <w:rPr>
                <w:rFonts w:eastAsia="Calibri"/>
                <w:szCs w:val="22"/>
              </w:rPr>
              <w:t>599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03C3D"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43AEF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33319D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E4D458"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B31467" w14:textId="77777777" w:rsidR="00360FB5" w:rsidRPr="004B1509" w:rsidRDefault="00360FB5" w:rsidP="00553004">
            <w:pPr>
              <w:rPr>
                <w:rFonts w:eastAsia="Calibri"/>
                <w:szCs w:val="22"/>
              </w:rPr>
            </w:pPr>
            <w:r w:rsidRPr="004B1509">
              <w:rPr>
                <w:rFonts w:eastAsia="Calibri"/>
                <w:szCs w:val="22"/>
              </w:rPr>
              <w:t>sk53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22847E" w14:textId="77777777" w:rsidR="00360FB5" w:rsidRPr="004B1509" w:rsidRDefault="00360FB5" w:rsidP="00553004">
            <w:pPr>
              <w:rPr>
                <w:rFonts w:eastAsia="Calibri"/>
                <w:szCs w:val="22"/>
              </w:rPr>
            </w:pPr>
            <w:r w:rsidRPr="004B1509">
              <w:rPr>
                <w:rFonts w:eastAsia="Calibri"/>
                <w:szCs w:val="22"/>
              </w:rPr>
              <w:t>Pravažiuojamasis kelias nuo kelio Nr. sk1 iki Vaitkūnų k., Utenos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419DC7" w14:textId="77777777" w:rsidR="00360FB5" w:rsidRPr="004B1509" w:rsidRDefault="00360FB5" w:rsidP="00553004">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ECA7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BAE62A" w14:textId="77777777" w:rsidR="00360FB5" w:rsidRPr="004B1509" w:rsidRDefault="00360FB5" w:rsidP="00553004">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CC16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49F0E"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C6A19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3200FA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A724496"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BE0A47" w14:textId="77777777" w:rsidR="00360FB5" w:rsidRPr="004B1509" w:rsidRDefault="00360FB5" w:rsidP="00553004">
            <w:pPr>
              <w:rPr>
                <w:rFonts w:eastAsia="Calibri"/>
                <w:szCs w:val="22"/>
              </w:rPr>
            </w:pPr>
            <w:r w:rsidRPr="004B1509">
              <w:rPr>
                <w:rFonts w:eastAsia="Calibri"/>
                <w:szCs w:val="22"/>
              </w:rPr>
              <w:t>sk54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9D3331" w14:textId="77777777" w:rsidR="00360FB5" w:rsidRPr="004B1509" w:rsidRDefault="00360FB5" w:rsidP="00553004">
            <w:pPr>
              <w:rPr>
                <w:rFonts w:eastAsia="Calibri"/>
                <w:szCs w:val="22"/>
              </w:rPr>
            </w:pPr>
            <w:r w:rsidRPr="004B1509">
              <w:rPr>
                <w:rFonts w:eastAsia="Calibri"/>
                <w:szCs w:val="22"/>
              </w:rPr>
              <w:t>Privažiuojamasis kelias prie gyvenamųjų namų Mačionių g., Mačionių k. nuo kelio Nr. 1221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C199C4" w14:textId="77777777" w:rsidR="00360FB5" w:rsidRPr="004B1509" w:rsidRDefault="00360FB5" w:rsidP="00553004">
            <w:pPr>
              <w:jc w:val="right"/>
              <w:rPr>
                <w:rFonts w:eastAsia="Calibri"/>
                <w:szCs w:val="22"/>
              </w:rPr>
            </w:pPr>
            <w:r w:rsidRPr="004B1509">
              <w:rPr>
                <w:rFonts w:eastAsia="Calibri"/>
                <w:szCs w:val="22"/>
              </w:rPr>
              <w:t>132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4F28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92ED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96A315" w14:textId="77777777" w:rsidR="00360FB5" w:rsidRPr="004B1509" w:rsidRDefault="00360FB5" w:rsidP="00553004">
            <w:pPr>
              <w:jc w:val="right"/>
              <w:rPr>
                <w:rFonts w:eastAsia="Calibri"/>
                <w:szCs w:val="22"/>
              </w:rPr>
            </w:pPr>
            <w:r w:rsidRPr="004B1509">
              <w:rPr>
                <w:rFonts w:eastAsia="Calibri"/>
                <w:szCs w:val="22"/>
              </w:rPr>
              <w:t>132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B2036"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0FB1A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B8CEA9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004DF98"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029BF8" w14:textId="77777777" w:rsidR="00360FB5" w:rsidRPr="004B1509" w:rsidRDefault="00360FB5" w:rsidP="00553004">
            <w:pPr>
              <w:rPr>
                <w:rFonts w:eastAsia="Calibri"/>
                <w:szCs w:val="22"/>
              </w:rPr>
            </w:pPr>
            <w:r w:rsidRPr="004B1509">
              <w:rPr>
                <w:rFonts w:eastAsia="Calibri"/>
                <w:szCs w:val="22"/>
              </w:rPr>
              <w:t>sk55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263316" w14:textId="77777777" w:rsidR="00360FB5" w:rsidRPr="004B1509" w:rsidRDefault="00360FB5" w:rsidP="00553004">
            <w:pPr>
              <w:rPr>
                <w:rFonts w:eastAsia="Calibri"/>
                <w:szCs w:val="22"/>
              </w:rPr>
            </w:pPr>
            <w:r w:rsidRPr="004B1509">
              <w:rPr>
                <w:rFonts w:eastAsia="Calibri"/>
                <w:szCs w:val="22"/>
              </w:rPr>
              <w:t>Pravažiuojamasis kelias nuo kelio Nr. sk29-1 iki Maigių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82C376" w14:textId="77777777" w:rsidR="00360FB5" w:rsidRPr="004B1509" w:rsidRDefault="00360FB5" w:rsidP="00553004">
            <w:pPr>
              <w:jc w:val="right"/>
              <w:rPr>
                <w:rFonts w:eastAsia="Calibri"/>
                <w:szCs w:val="22"/>
              </w:rPr>
            </w:pPr>
            <w:r w:rsidRPr="004B1509">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91521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64BF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9D0AE2" w14:textId="77777777" w:rsidR="00360FB5" w:rsidRPr="004B1509" w:rsidRDefault="00360FB5" w:rsidP="00553004">
            <w:pPr>
              <w:jc w:val="right"/>
              <w:rPr>
                <w:rFonts w:eastAsia="Calibri"/>
                <w:szCs w:val="22"/>
              </w:rPr>
            </w:pPr>
            <w:r w:rsidRPr="004B1509">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77D3B"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4C274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50E36A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10D4CF"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C0F240" w14:textId="77777777" w:rsidR="00360FB5" w:rsidRPr="004B1509" w:rsidRDefault="00360FB5" w:rsidP="00553004">
            <w:pPr>
              <w:rPr>
                <w:rFonts w:eastAsia="Calibri"/>
                <w:szCs w:val="22"/>
              </w:rPr>
            </w:pPr>
            <w:r w:rsidRPr="004B1509">
              <w:rPr>
                <w:rFonts w:eastAsia="Calibri"/>
                <w:szCs w:val="22"/>
              </w:rPr>
              <w:t>sk57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1A4E0E" w14:textId="77777777" w:rsidR="00360FB5" w:rsidRPr="004B1509" w:rsidRDefault="00360FB5" w:rsidP="00553004">
            <w:pPr>
              <w:rPr>
                <w:rFonts w:eastAsia="Calibri"/>
                <w:szCs w:val="22"/>
              </w:rPr>
            </w:pPr>
            <w:r w:rsidRPr="004B1509">
              <w:rPr>
                <w:rFonts w:eastAsia="Calibri"/>
                <w:szCs w:val="22"/>
              </w:rPr>
              <w:t>Privažiuojamasis kelias prie gyvenamųjų namų Antaniškio k. nuo kelio Nr. 1237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312987" w14:textId="77777777" w:rsidR="00360FB5" w:rsidRPr="004B1509" w:rsidRDefault="00360FB5" w:rsidP="00553004">
            <w:pPr>
              <w:jc w:val="right"/>
              <w:rPr>
                <w:rFonts w:eastAsia="Calibri"/>
                <w:bCs/>
                <w:szCs w:val="22"/>
              </w:rPr>
            </w:pPr>
            <w:r w:rsidRPr="004B1509">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313F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177C5" w14:textId="77777777" w:rsidR="00360FB5" w:rsidRPr="004B1509" w:rsidRDefault="00360FB5" w:rsidP="00553004">
            <w:pPr>
              <w:jc w:val="right"/>
              <w:rPr>
                <w:rFonts w:eastAsia="Calibri"/>
                <w:bCs/>
                <w:szCs w:val="22"/>
              </w:rPr>
            </w:pPr>
            <w:r w:rsidRPr="004B1509">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C8B4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7B395"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41029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3764AA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544537"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F03BED" w14:textId="77777777" w:rsidR="00360FB5" w:rsidRPr="004B1509" w:rsidRDefault="00360FB5" w:rsidP="00553004">
            <w:pPr>
              <w:rPr>
                <w:rFonts w:eastAsia="Calibri"/>
                <w:szCs w:val="22"/>
              </w:rPr>
            </w:pPr>
            <w:r w:rsidRPr="004B1509">
              <w:rPr>
                <w:rFonts w:eastAsia="Calibri"/>
                <w:szCs w:val="22"/>
              </w:rPr>
              <w:t>sk58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37D123" w14:textId="77777777" w:rsidR="00360FB5" w:rsidRPr="004B1509" w:rsidRDefault="00360FB5" w:rsidP="00553004">
            <w:pPr>
              <w:rPr>
                <w:rFonts w:eastAsia="Calibri"/>
                <w:szCs w:val="22"/>
              </w:rPr>
            </w:pPr>
            <w:r w:rsidRPr="004B1509">
              <w:rPr>
                <w:rFonts w:eastAsia="Calibri"/>
                <w:szCs w:val="22"/>
              </w:rPr>
              <w:t>Privažiuojamasis kelias prie gyvenamųjų namų nuo Ežero g., Mačionių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5EDD9E" w14:textId="77777777" w:rsidR="00360FB5" w:rsidRPr="004B1509" w:rsidRDefault="00360FB5" w:rsidP="00553004">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8CF3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E147A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864B4D" w14:textId="77777777" w:rsidR="00360FB5" w:rsidRPr="004B1509" w:rsidRDefault="00360FB5" w:rsidP="00553004">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3920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05F43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6728A9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C1BBC3E"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1177DB" w14:textId="77777777" w:rsidR="00360FB5" w:rsidRPr="004B1509" w:rsidRDefault="00360FB5" w:rsidP="00553004">
            <w:pPr>
              <w:rPr>
                <w:rFonts w:eastAsia="Calibri"/>
                <w:szCs w:val="22"/>
              </w:rPr>
            </w:pPr>
            <w:r w:rsidRPr="004B1509">
              <w:rPr>
                <w:rFonts w:eastAsia="Calibri"/>
                <w:szCs w:val="22"/>
              </w:rPr>
              <w:t>sk59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2FE486" w14:textId="77777777" w:rsidR="00360FB5" w:rsidRPr="004B1509" w:rsidRDefault="00360FB5" w:rsidP="00553004">
            <w:pPr>
              <w:rPr>
                <w:rFonts w:eastAsia="Calibri"/>
                <w:szCs w:val="22"/>
              </w:rPr>
            </w:pPr>
            <w:r w:rsidRPr="004B1509">
              <w:rPr>
                <w:rFonts w:eastAsia="Calibri"/>
                <w:szCs w:val="22"/>
              </w:rPr>
              <w:t>Pravažiuojamasis kelias nuo kelio Nr. sk28 iki Jonydžių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5ECBF6" w14:textId="77777777" w:rsidR="00360FB5" w:rsidRPr="004B1509" w:rsidRDefault="00360FB5" w:rsidP="00553004">
            <w:pPr>
              <w:jc w:val="right"/>
              <w:rPr>
                <w:rFonts w:eastAsia="Calibri"/>
                <w:bCs/>
                <w:szCs w:val="22"/>
              </w:rPr>
            </w:pPr>
            <w:r w:rsidRPr="004B1509">
              <w:rPr>
                <w:rFonts w:eastAsia="Calibri"/>
                <w:bCs/>
                <w:szCs w:val="22"/>
              </w:rPr>
              <w:t>890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369B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A968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D69BE" w14:textId="77777777" w:rsidR="00360FB5" w:rsidRPr="004B1509" w:rsidRDefault="00360FB5" w:rsidP="00553004">
            <w:pPr>
              <w:jc w:val="right"/>
              <w:rPr>
                <w:rFonts w:eastAsia="Calibri"/>
                <w:bCs/>
                <w:szCs w:val="22"/>
              </w:rPr>
            </w:pPr>
            <w:r w:rsidRPr="004B1509">
              <w:rPr>
                <w:rFonts w:eastAsia="Calibri"/>
                <w:bCs/>
                <w:szCs w:val="22"/>
              </w:rPr>
              <w:t>890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EA0C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AAA46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5F6E32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33AB385"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05BCCC" w14:textId="77777777" w:rsidR="00360FB5" w:rsidRPr="004B1509" w:rsidRDefault="00360FB5" w:rsidP="00553004">
            <w:pPr>
              <w:rPr>
                <w:rFonts w:eastAsia="Calibri"/>
                <w:szCs w:val="22"/>
              </w:rPr>
            </w:pPr>
            <w:r w:rsidRPr="004B1509">
              <w:rPr>
                <w:rFonts w:eastAsia="Calibri"/>
                <w:szCs w:val="22"/>
              </w:rPr>
              <w:t>sk60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28C2E3" w14:textId="77777777" w:rsidR="00360FB5" w:rsidRPr="004B1509" w:rsidRDefault="00360FB5" w:rsidP="00553004">
            <w:pPr>
              <w:rPr>
                <w:rFonts w:eastAsia="Calibri"/>
                <w:szCs w:val="22"/>
              </w:rPr>
            </w:pPr>
            <w:r w:rsidRPr="004B1509">
              <w:rPr>
                <w:rFonts w:eastAsia="Calibri"/>
                <w:szCs w:val="22"/>
              </w:rPr>
              <w:t>Privažiuojamasis kelias prie gyvenamųjų namų Pūstalaukių k. nuo kelio Nr. sk47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C96424" w14:textId="77777777" w:rsidR="00360FB5" w:rsidRPr="004B1509" w:rsidRDefault="00360FB5" w:rsidP="00553004">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3A5A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C6B2B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2CF0E" w14:textId="77777777" w:rsidR="00360FB5" w:rsidRPr="004B1509" w:rsidRDefault="00360FB5" w:rsidP="00553004">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E04E1"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5E1FC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82B24C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B75F7CE"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B09E75" w14:textId="77777777" w:rsidR="00360FB5" w:rsidRPr="004B1509" w:rsidRDefault="00360FB5" w:rsidP="00553004">
            <w:pPr>
              <w:rPr>
                <w:rFonts w:eastAsia="Calibri"/>
                <w:szCs w:val="22"/>
              </w:rPr>
            </w:pPr>
            <w:r w:rsidRPr="004B1509">
              <w:rPr>
                <w:rFonts w:eastAsia="Calibri"/>
                <w:szCs w:val="22"/>
              </w:rPr>
              <w:t>sk61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BBDBD3" w14:textId="77777777" w:rsidR="00360FB5" w:rsidRPr="004B1509" w:rsidRDefault="00360FB5" w:rsidP="00553004">
            <w:pPr>
              <w:rPr>
                <w:rFonts w:eastAsia="Calibri"/>
                <w:szCs w:val="22"/>
              </w:rPr>
            </w:pPr>
            <w:r w:rsidRPr="004B1509">
              <w:rPr>
                <w:rFonts w:eastAsia="Calibri"/>
                <w:szCs w:val="22"/>
              </w:rPr>
              <w:t>Privažiuojamasis kelias prie gyvenamųjų namų nuo  Nagurkiškių g., Nagurkiškių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ED0817" w14:textId="77777777" w:rsidR="00360FB5" w:rsidRPr="004B1509" w:rsidRDefault="00360FB5" w:rsidP="00553004">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5C3D6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CC3E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552AF" w14:textId="77777777" w:rsidR="00360FB5" w:rsidRPr="004B1509" w:rsidRDefault="00360FB5" w:rsidP="00553004">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1D984"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2283E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B76B63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2F1421"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23F90D" w14:textId="77777777" w:rsidR="00360FB5" w:rsidRPr="004B1509" w:rsidRDefault="00360FB5" w:rsidP="00553004">
            <w:pPr>
              <w:rPr>
                <w:rFonts w:eastAsia="Calibri"/>
                <w:szCs w:val="22"/>
              </w:rPr>
            </w:pPr>
            <w:r w:rsidRPr="004B1509">
              <w:rPr>
                <w:rFonts w:eastAsia="Calibri"/>
                <w:szCs w:val="22"/>
              </w:rPr>
              <w:t>sk62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163101" w14:textId="77777777" w:rsidR="00360FB5" w:rsidRPr="004B1509" w:rsidRDefault="00360FB5" w:rsidP="00553004">
            <w:pPr>
              <w:rPr>
                <w:rFonts w:eastAsia="Calibri"/>
                <w:szCs w:val="22"/>
              </w:rPr>
            </w:pPr>
            <w:r w:rsidRPr="004B1509">
              <w:rPr>
                <w:rFonts w:eastAsia="Calibri"/>
                <w:szCs w:val="22"/>
              </w:rPr>
              <w:t>Pravažiuojamasis kelias nuo kelio Nr. 119  iki Ateities g., Katlėrių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62BF91" w14:textId="77777777" w:rsidR="00360FB5" w:rsidRPr="004B1509" w:rsidRDefault="00360FB5" w:rsidP="00553004">
            <w:pPr>
              <w:jc w:val="right"/>
              <w:rPr>
                <w:rFonts w:eastAsia="Calibri"/>
                <w:szCs w:val="22"/>
              </w:rPr>
            </w:pPr>
            <w:r w:rsidRPr="004B1509">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BED1A" w14:textId="77777777" w:rsidR="00360FB5" w:rsidRPr="004B1509" w:rsidRDefault="00360FB5" w:rsidP="00553004">
            <w:pPr>
              <w:jc w:val="right"/>
              <w:rPr>
                <w:rFonts w:eastAsia="Calibri"/>
                <w:szCs w:val="22"/>
              </w:rPr>
            </w:pPr>
            <w:r w:rsidRPr="004B1509">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3C69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6D8B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B4A4FF"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2A8D2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7AEEA3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391EBF"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5D32CC" w14:textId="77777777" w:rsidR="00360FB5" w:rsidRPr="004B1509" w:rsidRDefault="00360FB5" w:rsidP="00553004">
            <w:pPr>
              <w:rPr>
                <w:rFonts w:eastAsia="Calibri"/>
                <w:szCs w:val="22"/>
              </w:rPr>
            </w:pPr>
            <w:r w:rsidRPr="004B1509">
              <w:rPr>
                <w:rFonts w:eastAsia="Calibri"/>
                <w:szCs w:val="22"/>
              </w:rPr>
              <w:t>sk64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72726E" w14:textId="77777777" w:rsidR="00360FB5" w:rsidRPr="004B1509" w:rsidRDefault="00360FB5" w:rsidP="00553004">
            <w:pPr>
              <w:rPr>
                <w:rFonts w:eastAsia="Calibri"/>
                <w:szCs w:val="22"/>
              </w:rPr>
            </w:pPr>
            <w:r w:rsidRPr="004B1509">
              <w:rPr>
                <w:rFonts w:eastAsia="Calibri"/>
                <w:szCs w:val="22"/>
              </w:rPr>
              <w:t>Pravažiuojamasis kelias nuo Kudoriškio k. iki Voversių g., Voversių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9CDA40" w14:textId="77777777" w:rsidR="00360FB5" w:rsidRPr="004B1509" w:rsidRDefault="00360FB5" w:rsidP="00553004">
            <w:pPr>
              <w:jc w:val="right"/>
              <w:rPr>
                <w:rFonts w:eastAsia="Calibri"/>
                <w:szCs w:val="22"/>
              </w:rPr>
            </w:pPr>
            <w:r w:rsidRPr="004B1509">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D9F7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C813D" w14:textId="77777777" w:rsidR="00360FB5" w:rsidRPr="004B1509" w:rsidRDefault="00360FB5" w:rsidP="00553004">
            <w:pPr>
              <w:jc w:val="right"/>
              <w:rPr>
                <w:rFonts w:eastAsia="Calibri"/>
                <w:szCs w:val="22"/>
              </w:rPr>
            </w:pPr>
            <w:r w:rsidRPr="004B1509">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6BA5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71910"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39278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B7922D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C5B4CD0"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9EC0CC" w14:textId="77777777" w:rsidR="00360FB5" w:rsidRPr="004B1509" w:rsidRDefault="00360FB5" w:rsidP="00553004">
            <w:pPr>
              <w:rPr>
                <w:rFonts w:eastAsia="Calibri"/>
                <w:szCs w:val="22"/>
              </w:rPr>
            </w:pPr>
            <w:r w:rsidRPr="004B1509">
              <w:rPr>
                <w:rFonts w:eastAsia="Calibri"/>
                <w:szCs w:val="22"/>
              </w:rPr>
              <w:t>sk65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65727E7" w14:textId="77777777" w:rsidR="00360FB5" w:rsidRPr="004B1509" w:rsidRDefault="00360FB5" w:rsidP="00553004">
            <w:pPr>
              <w:rPr>
                <w:rFonts w:eastAsia="Calibri"/>
                <w:szCs w:val="22"/>
              </w:rPr>
            </w:pPr>
            <w:r w:rsidRPr="004B1509">
              <w:rPr>
                <w:rFonts w:eastAsia="Calibri"/>
                <w:szCs w:val="22"/>
              </w:rPr>
              <w:t>Pravažiuojamasis kelias nuo kelio Nr. 119 iki Pūstalaukių g., Pūstalaukių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A2A1EE" w14:textId="77777777" w:rsidR="00360FB5" w:rsidRPr="004B1509" w:rsidRDefault="00360FB5" w:rsidP="00553004">
            <w:pPr>
              <w:jc w:val="right"/>
              <w:rPr>
                <w:rFonts w:eastAsia="Calibri"/>
                <w:szCs w:val="22"/>
              </w:rPr>
            </w:pPr>
            <w:r w:rsidRPr="004B1509">
              <w:rPr>
                <w:rFonts w:eastAsia="Calibri"/>
                <w:szCs w:val="22"/>
              </w:rPr>
              <w:t>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B1F9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67047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236707" w14:textId="77777777" w:rsidR="00360FB5" w:rsidRPr="004B1509" w:rsidRDefault="00360FB5" w:rsidP="00553004">
            <w:pPr>
              <w:jc w:val="right"/>
              <w:rPr>
                <w:rFonts w:eastAsia="Calibri"/>
                <w:szCs w:val="22"/>
              </w:rPr>
            </w:pPr>
            <w:r w:rsidRPr="004B1509">
              <w:rPr>
                <w:rFonts w:eastAsia="Calibri"/>
                <w:szCs w:val="22"/>
              </w:rPr>
              <w:t>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465EA"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368AD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3ACEC1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13B3A12"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2FB0F7" w14:textId="77777777" w:rsidR="00360FB5" w:rsidRPr="004B1509" w:rsidRDefault="00360FB5" w:rsidP="00553004">
            <w:pPr>
              <w:rPr>
                <w:rFonts w:eastAsia="Calibri"/>
                <w:szCs w:val="22"/>
              </w:rPr>
            </w:pPr>
            <w:r w:rsidRPr="004B1509">
              <w:rPr>
                <w:rFonts w:eastAsia="Calibri"/>
                <w:szCs w:val="22"/>
              </w:rPr>
              <w:t>sk68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A4A0EA" w14:textId="77777777" w:rsidR="00360FB5" w:rsidRPr="004B1509" w:rsidRDefault="00360FB5" w:rsidP="00553004">
            <w:pPr>
              <w:rPr>
                <w:rFonts w:eastAsia="Calibri"/>
                <w:szCs w:val="22"/>
              </w:rPr>
            </w:pPr>
            <w:r w:rsidRPr="004B1509">
              <w:rPr>
                <w:rFonts w:eastAsia="Calibri"/>
                <w:szCs w:val="22"/>
              </w:rPr>
              <w:t>Privažiuojamasis kelias prie gyvenamųjų namų Aniūnų k. nuo kelio Nr. 1219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EBDF8CA" w14:textId="77777777" w:rsidR="00360FB5" w:rsidRPr="004B1509" w:rsidRDefault="00360FB5" w:rsidP="00553004">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E37A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A969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078F8" w14:textId="77777777" w:rsidR="00360FB5" w:rsidRPr="004B1509" w:rsidRDefault="00360FB5" w:rsidP="00553004">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DB901"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7F3F5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64D8A2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BEA8DF0"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5430FD" w14:textId="77777777" w:rsidR="00360FB5" w:rsidRPr="004B1509" w:rsidRDefault="00360FB5" w:rsidP="00553004">
            <w:pPr>
              <w:rPr>
                <w:rFonts w:eastAsia="Calibri"/>
                <w:szCs w:val="22"/>
              </w:rPr>
            </w:pPr>
            <w:r w:rsidRPr="004B1509">
              <w:rPr>
                <w:rFonts w:eastAsia="Calibri"/>
                <w:szCs w:val="22"/>
              </w:rPr>
              <w:t>sk7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E83D0A" w14:textId="77777777" w:rsidR="00360FB5" w:rsidRPr="004B1509" w:rsidRDefault="00360FB5" w:rsidP="00553004">
            <w:pPr>
              <w:rPr>
                <w:rFonts w:eastAsia="Calibri"/>
                <w:szCs w:val="22"/>
              </w:rPr>
            </w:pPr>
            <w:r w:rsidRPr="004B1509">
              <w:rPr>
                <w:rFonts w:eastAsia="Calibri"/>
                <w:szCs w:val="22"/>
              </w:rPr>
              <w:t>Mačionys–Rubikiai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7A8E76" w14:textId="77777777" w:rsidR="00360FB5" w:rsidRPr="004B1509" w:rsidRDefault="00360FB5" w:rsidP="00553004">
            <w:pPr>
              <w:jc w:val="right"/>
              <w:rPr>
                <w:rFonts w:eastAsia="Calibri"/>
                <w:szCs w:val="22"/>
              </w:rPr>
            </w:pPr>
            <w:r w:rsidRPr="004B1509">
              <w:rPr>
                <w:rFonts w:eastAsia="Calibri"/>
                <w:szCs w:val="22"/>
              </w:rPr>
              <w:t>5354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B818EF" w14:textId="77777777" w:rsidR="00360FB5" w:rsidRPr="004B1509" w:rsidRDefault="00360FB5" w:rsidP="00553004">
            <w:pPr>
              <w:jc w:val="right"/>
              <w:rPr>
                <w:rFonts w:eastAsia="Calibri"/>
                <w:bCs/>
                <w:szCs w:val="22"/>
              </w:rPr>
            </w:pPr>
            <w:r w:rsidRPr="004B1509">
              <w:rPr>
                <w:rFonts w:eastAsia="Calibri"/>
                <w:bCs/>
                <w:szCs w:val="22"/>
              </w:rPr>
              <w:t>5354</w:t>
            </w:r>
          </w:p>
        </w:tc>
        <w:tc>
          <w:tcPr>
            <w:tcW w:w="1133" w:type="dxa"/>
            <w:tcBorders>
              <w:top w:val="single" w:sz="4" w:space="0" w:color="auto"/>
              <w:left w:val="single" w:sz="4" w:space="0" w:color="auto"/>
              <w:bottom w:val="single" w:sz="4" w:space="0" w:color="auto"/>
              <w:right w:val="single" w:sz="4" w:space="0" w:color="auto"/>
            </w:tcBorders>
            <w:vAlign w:val="center"/>
          </w:tcPr>
          <w:p w14:paraId="79A18161" w14:textId="66B8087C" w:rsidR="00360FB5" w:rsidRPr="004B1509" w:rsidRDefault="000D0BCD"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ED706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FE1D87" w14:textId="77777777" w:rsidR="00360FB5" w:rsidRPr="004B1509" w:rsidRDefault="00360FB5" w:rsidP="00553004">
            <w:pPr>
              <w:jc w:val="center"/>
              <w:rPr>
                <w:rFonts w:eastAsia="Calibri"/>
                <w:bCs/>
                <w:szCs w:val="22"/>
              </w:rPr>
            </w:pPr>
            <w:r w:rsidRPr="004B1509">
              <w:rPr>
                <w:rFonts w:eastAsia="Calibri"/>
                <w:bCs/>
                <w:szCs w:val="22"/>
              </w:rPr>
              <w:t>Iv</w:t>
            </w:r>
          </w:p>
          <w:p w14:paraId="5DBF6C0E"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A12EC7" w14:textId="77777777" w:rsidR="00360FB5" w:rsidRPr="004B1509" w:rsidRDefault="00360FB5" w:rsidP="00553004">
            <w:pPr>
              <w:jc w:val="center"/>
              <w:rPr>
                <w:rFonts w:eastAsia="Calibri"/>
                <w:szCs w:val="22"/>
              </w:rPr>
            </w:pPr>
            <w:r w:rsidRPr="004B1509">
              <w:rPr>
                <w:rFonts w:eastAsia="Calibri"/>
                <w:szCs w:val="22"/>
              </w:rPr>
              <w:t>4400-5340-5695</w:t>
            </w:r>
          </w:p>
          <w:p w14:paraId="298C4C08" w14:textId="77777777" w:rsidR="00360FB5" w:rsidRPr="004B1509" w:rsidRDefault="00360FB5" w:rsidP="00553004">
            <w:pPr>
              <w:jc w:val="center"/>
              <w:rPr>
                <w:rFonts w:eastAsia="Calibri"/>
                <w:szCs w:val="22"/>
              </w:rPr>
            </w:pPr>
            <w:r w:rsidRPr="004B1509">
              <w:rPr>
                <w:rFonts w:eastAsia="Calibri"/>
                <w:szCs w:val="22"/>
              </w:rPr>
              <w:t>4400-5341-5368</w:t>
            </w:r>
          </w:p>
        </w:tc>
      </w:tr>
      <w:tr w:rsidR="00360FB5" w:rsidRPr="004B1509" w14:paraId="6A3CF3A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BAADD2"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AB4A72" w14:textId="77777777" w:rsidR="00360FB5" w:rsidRPr="004B1509" w:rsidRDefault="00360FB5" w:rsidP="00553004">
            <w:pPr>
              <w:rPr>
                <w:rFonts w:eastAsia="Calibri"/>
                <w:szCs w:val="22"/>
              </w:rPr>
            </w:pPr>
            <w:r w:rsidRPr="004B1509">
              <w:rPr>
                <w:rFonts w:eastAsia="Calibri"/>
                <w:szCs w:val="22"/>
              </w:rPr>
              <w:t>sk74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53EC9A" w14:textId="77777777" w:rsidR="00360FB5" w:rsidRPr="004B1509" w:rsidRDefault="00360FB5" w:rsidP="00553004">
            <w:pPr>
              <w:rPr>
                <w:rFonts w:eastAsia="Calibri"/>
                <w:szCs w:val="22"/>
              </w:rPr>
            </w:pPr>
            <w:r w:rsidRPr="004B1509">
              <w:rPr>
                <w:rFonts w:eastAsia="Calibri"/>
                <w:szCs w:val="22"/>
              </w:rPr>
              <w:t>Privažiuojamasis kelias prie gyvenamųjų namų Plepiškių k. nuo kelio Nr. 1219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A8AD15" w14:textId="77777777" w:rsidR="00360FB5" w:rsidRPr="004B1509" w:rsidRDefault="00360FB5" w:rsidP="00553004">
            <w:pPr>
              <w:jc w:val="right"/>
              <w:rPr>
                <w:rFonts w:eastAsia="Calibri"/>
                <w:szCs w:val="22"/>
              </w:rPr>
            </w:pPr>
            <w:r w:rsidRPr="004B1509">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4D00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C73E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E65D73" w14:textId="77777777" w:rsidR="00360FB5" w:rsidRPr="004B1509" w:rsidRDefault="00360FB5" w:rsidP="00553004">
            <w:pPr>
              <w:jc w:val="right"/>
              <w:rPr>
                <w:rFonts w:eastAsia="Calibri"/>
                <w:szCs w:val="22"/>
              </w:rPr>
            </w:pPr>
            <w:r w:rsidRPr="004B1509">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9BCF08"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623FF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81A61D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F5CDA83"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37A2F0" w14:textId="77777777" w:rsidR="00360FB5" w:rsidRPr="004B1509" w:rsidRDefault="00360FB5" w:rsidP="00553004">
            <w:pPr>
              <w:rPr>
                <w:rFonts w:eastAsia="Calibri"/>
                <w:szCs w:val="22"/>
              </w:rPr>
            </w:pPr>
            <w:r w:rsidRPr="004B1509">
              <w:rPr>
                <w:rFonts w:eastAsia="Calibri"/>
                <w:szCs w:val="22"/>
              </w:rPr>
              <w:t>sk77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72B8BD" w14:textId="77777777" w:rsidR="00360FB5" w:rsidRPr="004B1509" w:rsidRDefault="00360FB5" w:rsidP="00553004">
            <w:pPr>
              <w:rPr>
                <w:rFonts w:eastAsia="Calibri"/>
                <w:szCs w:val="22"/>
              </w:rPr>
            </w:pPr>
            <w:r w:rsidRPr="004B1509">
              <w:rPr>
                <w:rFonts w:eastAsia="Calibri"/>
                <w:szCs w:val="22"/>
              </w:rPr>
              <w:t xml:space="preserve">Privažiuojamasis kelias prie gyvenamųjų namų Narkiškio k. nuo kelio Nr. </w:t>
            </w:r>
            <w:r w:rsidRPr="004B1509">
              <w:rPr>
                <w:rFonts w:eastAsia="Calibri"/>
                <w:bCs/>
                <w:szCs w:val="22"/>
              </w:rPr>
              <w:t>sk11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26058D" w14:textId="77777777" w:rsidR="00360FB5" w:rsidRPr="004B1509" w:rsidRDefault="00360FB5" w:rsidP="00553004">
            <w:pPr>
              <w:jc w:val="right"/>
              <w:rPr>
                <w:rFonts w:eastAsia="Calibri"/>
                <w:szCs w:val="22"/>
              </w:rPr>
            </w:pPr>
            <w:r w:rsidRPr="004B1509">
              <w:rPr>
                <w:rFonts w:eastAsia="Calibri"/>
                <w:szCs w:val="22"/>
              </w:rPr>
              <w:t>734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FB25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A5FD8" w14:textId="77777777" w:rsidR="00360FB5" w:rsidRPr="004B1509" w:rsidRDefault="00360FB5" w:rsidP="00553004">
            <w:pPr>
              <w:jc w:val="right"/>
              <w:rPr>
                <w:rFonts w:eastAsia="Calibri"/>
                <w:szCs w:val="22"/>
              </w:rPr>
            </w:pPr>
            <w:r w:rsidRPr="004B1509">
              <w:rPr>
                <w:rFonts w:eastAsia="Calibri"/>
                <w:szCs w:val="22"/>
              </w:rPr>
              <w:t>734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BC07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27E84"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AC4685" w14:textId="77777777" w:rsidR="00360FB5" w:rsidRPr="004B1509" w:rsidRDefault="00360FB5" w:rsidP="00553004">
            <w:pPr>
              <w:jc w:val="center"/>
              <w:rPr>
                <w:rFonts w:eastAsia="Calibri"/>
                <w:szCs w:val="22"/>
              </w:rPr>
            </w:pPr>
            <w:r w:rsidRPr="004B1509">
              <w:rPr>
                <w:rFonts w:eastAsia="Calibri"/>
                <w:szCs w:val="22"/>
              </w:rPr>
              <w:t>4400-5494-8633</w:t>
            </w:r>
          </w:p>
        </w:tc>
      </w:tr>
      <w:tr w:rsidR="00360FB5" w:rsidRPr="004B1509" w14:paraId="66928A7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72842F5"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9D805A" w14:textId="77777777" w:rsidR="00360FB5" w:rsidRPr="004B1509" w:rsidRDefault="00360FB5" w:rsidP="00553004">
            <w:pPr>
              <w:rPr>
                <w:rFonts w:eastAsia="Calibri"/>
                <w:szCs w:val="22"/>
              </w:rPr>
            </w:pPr>
            <w:r w:rsidRPr="004B1509">
              <w:rPr>
                <w:rFonts w:eastAsia="Calibri"/>
                <w:szCs w:val="22"/>
              </w:rPr>
              <w:t>sk79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B51E440" w14:textId="77777777" w:rsidR="00360FB5" w:rsidRPr="004B1509" w:rsidRDefault="00360FB5" w:rsidP="00553004">
            <w:pPr>
              <w:rPr>
                <w:rFonts w:eastAsia="Calibri"/>
                <w:szCs w:val="22"/>
              </w:rPr>
            </w:pPr>
            <w:r w:rsidRPr="004B1509">
              <w:rPr>
                <w:rFonts w:eastAsia="Calibri"/>
                <w:szCs w:val="22"/>
              </w:rPr>
              <w:t>Pravažiuojamasis kelias nuo kelio Nr. A6 iki kelio Nr. 1237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FAE1FC6" w14:textId="77777777" w:rsidR="00360FB5" w:rsidRPr="004B1509" w:rsidRDefault="00360FB5" w:rsidP="00553004">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5D56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D9C963" w14:textId="77777777" w:rsidR="00360FB5" w:rsidRPr="004B1509" w:rsidRDefault="00360FB5" w:rsidP="00553004">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F881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401B7"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22A7F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F1395D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ED5F77B"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83E8C7" w14:textId="77777777" w:rsidR="00360FB5" w:rsidRPr="004B1509" w:rsidRDefault="00360FB5" w:rsidP="00553004">
            <w:pPr>
              <w:rPr>
                <w:rFonts w:eastAsia="Calibri"/>
                <w:szCs w:val="22"/>
              </w:rPr>
            </w:pPr>
            <w:r w:rsidRPr="004B1509">
              <w:rPr>
                <w:rFonts w:eastAsia="Calibri"/>
                <w:szCs w:val="22"/>
              </w:rPr>
              <w:t>sk8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85CB86" w14:textId="77777777" w:rsidR="00360FB5" w:rsidRPr="004B1509" w:rsidRDefault="00360FB5" w:rsidP="00553004">
            <w:pPr>
              <w:rPr>
                <w:rFonts w:eastAsia="Calibri"/>
                <w:szCs w:val="22"/>
              </w:rPr>
            </w:pPr>
            <w:r w:rsidRPr="004B1509">
              <w:rPr>
                <w:rFonts w:eastAsia="Calibri"/>
                <w:szCs w:val="22"/>
              </w:rPr>
              <w:t xml:space="preserve">Privažiuojamasis kelias prie gyvenamųjų namų </w:t>
            </w:r>
            <w:r w:rsidRPr="004B1509">
              <w:rPr>
                <w:rFonts w:eastAsia="Calibri"/>
                <w:bCs/>
                <w:szCs w:val="22"/>
              </w:rPr>
              <w:t xml:space="preserve">Mediniškių </w:t>
            </w:r>
            <w:r w:rsidRPr="004B1509">
              <w:rPr>
                <w:rFonts w:eastAsia="Calibri"/>
                <w:szCs w:val="22"/>
              </w:rPr>
              <w:t>k. nuo kelio Nr. sk32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DD941F" w14:textId="77777777" w:rsidR="00360FB5" w:rsidRPr="004B1509" w:rsidRDefault="00360FB5" w:rsidP="00553004">
            <w:pPr>
              <w:jc w:val="right"/>
              <w:rPr>
                <w:rFonts w:eastAsia="Calibri"/>
                <w:bCs/>
                <w:szCs w:val="22"/>
              </w:rPr>
            </w:pPr>
            <w:r w:rsidRPr="004B1509">
              <w:rPr>
                <w:rFonts w:eastAsia="Calibri"/>
                <w:bCs/>
                <w:szCs w:val="22"/>
              </w:rPr>
              <w:t>428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8824D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9C25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25275" w14:textId="77777777" w:rsidR="00360FB5" w:rsidRPr="004B1509" w:rsidRDefault="00360FB5" w:rsidP="00553004">
            <w:pPr>
              <w:jc w:val="right"/>
              <w:rPr>
                <w:rFonts w:eastAsia="Calibri"/>
                <w:bCs/>
                <w:szCs w:val="22"/>
              </w:rPr>
            </w:pPr>
            <w:r w:rsidRPr="004B1509">
              <w:rPr>
                <w:rFonts w:eastAsia="Calibri"/>
                <w:bCs/>
                <w:szCs w:val="22"/>
              </w:rPr>
              <w:t>428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424931"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FEABD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3DB271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D697762"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15CF9C" w14:textId="77777777" w:rsidR="00360FB5" w:rsidRPr="004B1509" w:rsidRDefault="00360FB5" w:rsidP="00553004">
            <w:pPr>
              <w:rPr>
                <w:rFonts w:eastAsia="Calibri"/>
                <w:szCs w:val="22"/>
              </w:rPr>
            </w:pPr>
            <w:r w:rsidRPr="004B1509">
              <w:rPr>
                <w:rFonts w:eastAsia="Calibri"/>
                <w:szCs w:val="22"/>
              </w:rPr>
              <w:t>sk80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CA4173" w14:textId="6171FD84" w:rsidR="00360FB5" w:rsidRPr="004B1509" w:rsidRDefault="00360FB5" w:rsidP="00553004">
            <w:pPr>
              <w:rPr>
                <w:rFonts w:eastAsia="Calibri"/>
                <w:szCs w:val="22"/>
              </w:rPr>
            </w:pPr>
            <w:r w:rsidRPr="004B1509">
              <w:rPr>
                <w:rFonts w:eastAsia="Calibri"/>
                <w:szCs w:val="22"/>
              </w:rPr>
              <w:t xml:space="preserve">Privažiuojamasis kelias prie gyvenamųjų namų Gikonių g., Gikonių k. nuo kelio Nr. 1237, 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3DD84F" w14:textId="77777777" w:rsidR="00360FB5" w:rsidRPr="004B1509" w:rsidRDefault="00360FB5" w:rsidP="00553004">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0080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07FEE" w14:textId="77777777" w:rsidR="00360FB5" w:rsidRPr="004B1509" w:rsidRDefault="00360FB5" w:rsidP="00553004">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8BEA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57DE4B"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F7CF5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100AAA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9782E79"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9B8E82" w14:textId="77777777" w:rsidR="00360FB5" w:rsidRPr="004B1509" w:rsidRDefault="00360FB5" w:rsidP="00553004">
            <w:pPr>
              <w:rPr>
                <w:rFonts w:eastAsia="Calibri"/>
                <w:szCs w:val="22"/>
              </w:rPr>
            </w:pPr>
            <w:r w:rsidRPr="004B1509">
              <w:rPr>
                <w:rFonts w:eastAsia="Calibri"/>
                <w:szCs w:val="22"/>
              </w:rPr>
              <w:t>sk81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B6CDB2" w14:textId="4047A4F7" w:rsidR="00360FB5" w:rsidRPr="004B1509" w:rsidRDefault="00360FB5" w:rsidP="00553004">
            <w:pPr>
              <w:rPr>
                <w:rFonts w:eastAsia="Calibri"/>
                <w:szCs w:val="22"/>
              </w:rPr>
            </w:pPr>
            <w:r w:rsidRPr="004B1509">
              <w:rPr>
                <w:rFonts w:eastAsia="Calibri"/>
                <w:szCs w:val="22"/>
              </w:rPr>
              <w:t xml:space="preserve">Privažiuojamasis kelias prie gyvenamųjų namų Gikonių g., Gikonių k. nuo kelio Nr. 1237, II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3FDEF8B" w14:textId="77777777" w:rsidR="00360FB5" w:rsidRPr="004B1509" w:rsidRDefault="00360FB5" w:rsidP="00553004">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B851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D4B73" w14:textId="77777777" w:rsidR="00360FB5" w:rsidRPr="004B1509" w:rsidRDefault="00360FB5" w:rsidP="00553004">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445E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B9C6C"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BC908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6027F1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A0E526"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83BA06" w14:textId="77777777" w:rsidR="00360FB5" w:rsidRPr="004B1509" w:rsidRDefault="00360FB5" w:rsidP="00553004">
            <w:pPr>
              <w:rPr>
                <w:rFonts w:eastAsia="Calibri"/>
                <w:szCs w:val="22"/>
              </w:rPr>
            </w:pPr>
            <w:r w:rsidRPr="004B1509">
              <w:rPr>
                <w:rFonts w:eastAsia="Calibri"/>
                <w:szCs w:val="22"/>
              </w:rPr>
              <w:t>sk85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843C24" w14:textId="77777777" w:rsidR="00360FB5" w:rsidRPr="004B1509" w:rsidRDefault="00360FB5" w:rsidP="00553004">
            <w:pPr>
              <w:rPr>
                <w:rFonts w:eastAsia="Calibri"/>
                <w:szCs w:val="22"/>
              </w:rPr>
            </w:pPr>
            <w:r w:rsidRPr="004B1509">
              <w:rPr>
                <w:rFonts w:eastAsia="Calibri"/>
                <w:szCs w:val="22"/>
              </w:rPr>
              <w:t>Privažiuojamasis kelias prie gyvenamųjų namų Pūstalaukių k. nuo kelio Nr. sk47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040141" w14:textId="77777777" w:rsidR="00360FB5" w:rsidRPr="004B1509" w:rsidRDefault="00360FB5" w:rsidP="00553004">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0DBB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A427D" w14:textId="77777777" w:rsidR="00360FB5" w:rsidRPr="004B1509" w:rsidRDefault="00360FB5" w:rsidP="00553004">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5A00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93F0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53CD9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CC2374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8D30E91"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E2AFC4" w14:textId="77777777" w:rsidR="00360FB5" w:rsidRPr="004B1509" w:rsidRDefault="00360FB5" w:rsidP="00553004">
            <w:pPr>
              <w:rPr>
                <w:rFonts w:eastAsia="Calibri"/>
                <w:szCs w:val="22"/>
              </w:rPr>
            </w:pPr>
            <w:r w:rsidRPr="004B1509">
              <w:rPr>
                <w:rFonts w:eastAsia="Calibri"/>
                <w:szCs w:val="22"/>
              </w:rPr>
              <w:t>sk90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7D9293" w14:textId="77777777" w:rsidR="00360FB5" w:rsidRPr="004B1509" w:rsidRDefault="00360FB5" w:rsidP="00553004">
            <w:pPr>
              <w:rPr>
                <w:rFonts w:eastAsia="Calibri"/>
                <w:szCs w:val="22"/>
              </w:rPr>
            </w:pPr>
            <w:r w:rsidRPr="004B1509">
              <w:rPr>
                <w:rFonts w:eastAsia="Calibri"/>
                <w:szCs w:val="22"/>
              </w:rPr>
              <w:t>Privažiuojamasis kelias prie gyvenamųjų namų Šlapelių k.  nuo kelio Nr. sk3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6CD6DD" w14:textId="77777777" w:rsidR="00360FB5" w:rsidRPr="004B1509" w:rsidRDefault="00360FB5" w:rsidP="00553004">
            <w:pPr>
              <w:jc w:val="right"/>
              <w:rPr>
                <w:rFonts w:eastAsia="Calibri"/>
                <w:szCs w:val="22"/>
              </w:rPr>
            </w:pPr>
            <w:r w:rsidRPr="004B1509">
              <w:rPr>
                <w:rFonts w:eastAsia="Calibri"/>
                <w:szCs w:val="22"/>
              </w:rPr>
              <w:t>768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B9E6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7844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1B0CA9" w14:textId="77777777" w:rsidR="00360FB5" w:rsidRPr="004B1509" w:rsidRDefault="00360FB5" w:rsidP="00553004">
            <w:pPr>
              <w:jc w:val="right"/>
              <w:rPr>
                <w:rFonts w:eastAsia="Calibri"/>
                <w:szCs w:val="22"/>
              </w:rPr>
            </w:pPr>
            <w:r w:rsidRPr="004B1509">
              <w:rPr>
                <w:rFonts w:eastAsia="Calibri"/>
                <w:szCs w:val="22"/>
              </w:rPr>
              <w:t>768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C179F3"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702ED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0D12A8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1CFE069"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E0DD68" w14:textId="77777777" w:rsidR="00360FB5" w:rsidRPr="004B1509" w:rsidRDefault="00360FB5" w:rsidP="00553004">
            <w:pPr>
              <w:rPr>
                <w:rFonts w:eastAsia="Calibri"/>
                <w:szCs w:val="22"/>
              </w:rPr>
            </w:pPr>
            <w:r w:rsidRPr="004B1509">
              <w:rPr>
                <w:rFonts w:eastAsia="Calibri"/>
                <w:szCs w:val="22"/>
              </w:rPr>
              <w:t>sk96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9AC0A3" w14:textId="77777777" w:rsidR="00360FB5" w:rsidRPr="004B1509" w:rsidRDefault="00360FB5" w:rsidP="00553004">
            <w:pPr>
              <w:rPr>
                <w:rFonts w:eastAsia="Calibri"/>
                <w:szCs w:val="22"/>
              </w:rPr>
            </w:pPr>
            <w:r w:rsidRPr="004B1509">
              <w:rPr>
                <w:rFonts w:eastAsia="Calibri"/>
                <w:szCs w:val="22"/>
              </w:rPr>
              <w:t>Privažiuojamasis kelias prie gyvenamųjų namų Jonydžių k. nuo kelio Nr. 119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DD0FBF" w14:textId="77777777" w:rsidR="00360FB5" w:rsidRPr="004B1509" w:rsidRDefault="00360FB5" w:rsidP="00553004">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1E6C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E682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1FA665" w14:textId="77777777" w:rsidR="00360FB5" w:rsidRPr="004B1509" w:rsidRDefault="00360FB5" w:rsidP="00553004">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F49EE"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04161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77D2C92" w14:textId="77777777" w:rsidTr="009765B0">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33596EA3" w14:textId="77777777" w:rsidR="00360FB5" w:rsidRPr="004B1509" w:rsidRDefault="00360FB5" w:rsidP="00553004">
            <w:pPr>
              <w:rPr>
                <w:rFonts w:eastAsia="Calibri"/>
                <w:i/>
                <w:iCs/>
                <w:szCs w:val="22"/>
              </w:rPr>
            </w:pPr>
            <w:r w:rsidRPr="004B1509">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08F624C8" w14:textId="77777777" w:rsidR="00360FB5" w:rsidRPr="004B1509"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5EDBDA8"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C91CE4A"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0A3DB2E"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91C3593" w14:textId="77777777" w:rsidR="00360FB5" w:rsidRPr="004B1509" w:rsidRDefault="00360FB5" w:rsidP="00553004">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6A401547" w14:textId="77777777" w:rsidR="00360FB5" w:rsidRPr="004B1509" w:rsidRDefault="00360FB5" w:rsidP="00553004">
            <w:pPr>
              <w:jc w:val="center"/>
              <w:rPr>
                <w:rFonts w:eastAsia="Calibri"/>
                <w:bCs/>
                <w:szCs w:val="22"/>
              </w:rPr>
            </w:pPr>
          </w:p>
        </w:tc>
      </w:tr>
      <w:tr w:rsidR="00B31F2C" w:rsidRPr="00B31F2C" w14:paraId="5C874C6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823A678" w14:textId="77777777" w:rsidR="00360FB5" w:rsidRPr="00B31F2C"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B623BB" w14:textId="78BE75DF" w:rsidR="00360FB5" w:rsidRPr="00B31F2C" w:rsidRDefault="00360FB5" w:rsidP="00553004">
            <w:pPr>
              <w:rPr>
                <w:rFonts w:eastAsia="Calibri"/>
                <w:szCs w:val="22"/>
              </w:rPr>
            </w:pPr>
            <w:r w:rsidRPr="00B31F2C">
              <w:rPr>
                <w:rFonts w:eastAsia="Calibri"/>
                <w:szCs w:val="22"/>
              </w:rPr>
              <w:t>SkSV</w:t>
            </w:r>
            <w:r w:rsidR="008541BF" w:rsidRPr="00B31F2C">
              <w:rPr>
                <w:rFonts w:eastAsia="Calibri"/>
                <w:szCs w:val="22"/>
              </w:rPr>
              <w:t>3</w:t>
            </w:r>
            <w:r w:rsidRPr="00B31F2C">
              <w:rPr>
                <w:rFonts w:eastAsia="Calibri"/>
                <w:szCs w:val="22"/>
              </w:rPr>
              <w:t>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85AA7A" w14:textId="77777777" w:rsidR="00360FB5" w:rsidRPr="00B31F2C" w:rsidRDefault="00360FB5" w:rsidP="00553004">
            <w:pPr>
              <w:rPr>
                <w:rFonts w:eastAsia="Calibri"/>
                <w:szCs w:val="22"/>
              </w:rPr>
            </w:pPr>
            <w:r w:rsidRPr="00B31F2C">
              <w:rPr>
                <w:rFonts w:eastAsia="Calibri"/>
                <w:szCs w:val="22"/>
              </w:rPr>
              <w:t>Privažiuojamasis kelias prie elektros pastotės Gečionių k. nuo kelio Nr. 1219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E9F996" w14:textId="77777777" w:rsidR="00360FB5" w:rsidRPr="00B31F2C" w:rsidRDefault="00360FB5" w:rsidP="00553004">
            <w:pPr>
              <w:jc w:val="right"/>
              <w:rPr>
                <w:rFonts w:eastAsia="Calibri"/>
                <w:szCs w:val="22"/>
              </w:rPr>
            </w:pPr>
            <w:r w:rsidRPr="00B31F2C">
              <w:rPr>
                <w:rFonts w:eastAsia="Calibri"/>
                <w:szCs w:val="22"/>
              </w:rPr>
              <w:t>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8E595"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C42CC"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B5264" w14:textId="77777777" w:rsidR="00360FB5" w:rsidRPr="00B31F2C" w:rsidRDefault="00360FB5" w:rsidP="00553004">
            <w:pPr>
              <w:jc w:val="right"/>
              <w:rPr>
                <w:rFonts w:eastAsia="Calibri"/>
                <w:szCs w:val="22"/>
              </w:rPr>
            </w:pPr>
            <w:r w:rsidRPr="00B31F2C">
              <w:rPr>
                <w:rFonts w:eastAsia="Calibri"/>
                <w:szCs w:val="22"/>
              </w:rPr>
              <w:t>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4AEB4" w14:textId="77777777" w:rsidR="00360FB5" w:rsidRPr="00B31F2C" w:rsidRDefault="00360FB5" w:rsidP="00553004">
            <w:pPr>
              <w:jc w:val="center"/>
              <w:rPr>
                <w:rFonts w:eastAsia="Calibri"/>
                <w:szCs w:val="22"/>
              </w:rPr>
            </w:pPr>
            <w:r w:rsidRPr="00B31F2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8F0A33" w14:textId="77777777" w:rsidR="00360FB5" w:rsidRPr="00B31F2C" w:rsidRDefault="00360FB5" w:rsidP="00553004">
            <w:pPr>
              <w:jc w:val="center"/>
              <w:rPr>
                <w:rFonts w:eastAsia="Calibri"/>
                <w:szCs w:val="22"/>
              </w:rPr>
            </w:pPr>
            <w:r w:rsidRPr="00B31F2C">
              <w:rPr>
                <w:rFonts w:eastAsia="Calibri"/>
                <w:szCs w:val="22"/>
              </w:rPr>
              <w:t>-</w:t>
            </w:r>
          </w:p>
        </w:tc>
      </w:tr>
      <w:tr w:rsidR="00360FB5" w:rsidRPr="004B1509" w14:paraId="31FDA7E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8BBBDA"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B27443" w14:textId="77777777" w:rsidR="00360FB5" w:rsidRPr="004B1509" w:rsidRDefault="00360FB5" w:rsidP="00553004">
            <w:pPr>
              <w:rPr>
                <w:rFonts w:eastAsia="Calibri"/>
                <w:bCs/>
                <w:szCs w:val="22"/>
              </w:rPr>
            </w:pPr>
            <w:r w:rsidRPr="004B1509">
              <w:rPr>
                <w:rFonts w:eastAsia="Calibri"/>
                <w:szCs w:val="22"/>
              </w:rPr>
              <w:t>SkSV</w:t>
            </w:r>
            <w:r w:rsidRPr="004B1509">
              <w:rPr>
                <w:rFonts w:eastAsia="Calibri"/>
                <w:bCs/>
                <w:szCs w:val="22"/>
              </w:rPr>
              <w:t>105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22EE8E" w14:textId="77777777" w:rsidR="00360FB5" w:rsidRPr="004B1509" w:rsidRDefault="00360FB5" w:rsidP="00553004">
            <w:pPr>
              <w:rPr>
                <w:rFonts w:eastAsia="Calibri"/>
                <w:szCs w:val="22"/>
              </w:rPr>
            </w:pPr>
            <w:r w:rsidRPr="004B1509">
              <w:rPr>
                <w:rFonts w:eastAsia="Calibri"/>
                <w:szCs w:val="22"/>
              </w:rPr>
              <w:t>Privažiuojamasis kelias prie gyvenamųjų namų Pašilių k. nuo kelio Nr. sk24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268A9D" w14:textId="77777777" w:rsidR="00360FB5" w:rsidRPr="004B1509" w:rsidRDefault="00360FB5" w:rsidP="00553004">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0786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72F2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8C635" w14:textId="77777777" w:rsidR="00360FB5" w:rsidRPr="004B1509" w:rsidRDefault="00360FB5" w:rsidP="00553004">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8AD55"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9E53B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A2974B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B1E693C"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B809DD" w14:textId="77777777" w:rsidR="00360FB5" w:rsidRPr="004B1509" w:rsidRDefault="00360FB5" w:rsidP="00553004">
            <w:pPr>
              <w:rPr>
                <w:rFonts w:eastAsia="Calibri"/>
                <w:szCs w:val="22"/>
              </w:rPr>
            </w:pPr>
            <w:r w:rsidRPr="004B1509">
              <w:rPr>
                <w:rFonts w:eastAsia="Calibri"/>
                <w:szCs w:val="22"/>
              </w:rPr>
              <w:t>SkSV</w:t>
            </w:r>
            <w:r w:rsidRPr="004B1509">
              <w:rPr>
                <w:rFonts w:eastAsia="Calibri"/>
                <w:bCs/>
                <w:szCs w:val="22"/>
              </w:rPr>
              <w:t>153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5F241A" w14:textId="77777777" w:rsidR="00360FB5" w:rsidRPr="004B1509" w:rsidRDefault="00360FB5" w:rsidP="00553004">
            <w:pPr>
              <w:rPr>
                <w:rFonts w:eastAsia="Calibri"/>
                <w:szCs w:val="22"/>
              </w:rPr>
            </w:pPr>
            <w:r w:rsidRPr="004B1509">
              <w:rPr>
                <w:rFonts w:eastAsia="Calibri"/>
                <w:szCs w:val="22"/>
              </w:rPr>
              <w:t>Privažiuojamasis kelias prie gyvenamųjų namų Kalvelių k. nuo kelio Nr. A6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F8B17E" w14:textId="77777777" w:rsidR="00360FB5" w:rsidRPr="004B1509" w:rsidRDefault="00360FB5" w:rsidP="00553004">
            <w:pPr>
              <w:jc w:val="right"/>
              <w:rPr>
                <w:rFonts w:eastAsia="Calibri"/>
                <w:szCs w:val="22"/>
              </w:rPr>
            </w:pPr>
            <w:r w:rsidRPr="004B1509">
              <w:rPr>
                <w:rFonts w:eastAsia="Calibri"/>
                <w:szCs w:val="22"/>
              </w:rPr>
              <w:t>995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E038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9C98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41895" w14:textId="77777777" w:rsidR="00360FB5" w:rsidRPr="004B1509" w:rsidRDefault="00360FB5" w:rsidP="00553004">
            <w:pPr>
              <w:jc w:val="right"/>
              <w:rPr>
                <w:rFonts w:eastAsia="Calibri"/>
                <w:szCs w:val="22"/>
              </w:rPr>
            </w:pPr>
            <w:r w:rsidRPr="004B1509">
              <w:rPr>
                <w:rFonts w:eastAsia="Calibri"/>
                <w:szCs w:val="22"/>
              </w:rPr>
              <w:t>995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FC0E1"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574CC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32319D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36F6513"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857D84" w14:textId="77777777" w:rsidR="00360FB5" w:rsidRPr="004B1509" w:rsidRDefault="00360FB5" w:rsidP="00553004">
            <w:pPr>
              <w:rPr>
                <w:rFonts w:eastAsia="Calibri"/>
                <w:szCs w:val="22"/>
              </w:rPr>
            </w:pPr>
            <w:r w:rsidRPr="004B1509">
              <w:rPr>
                <w:rFonts w:eastAsia="Calibri"/>
                <w:szCs w:val="22"/>
              </w:rPr>
              <w:t>SkSV</w:t>
            </w:r>
            <w:r w:rsidRPr="004B1509">
              <w:rPr>
                <w:rFonts w:eastAsia="Calibri"/>
                <w:bCs/>
                <w:szCs w:val="22"/>
              </w:rPr>
              <w:t>245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2D1535" w14:textId="77777777" w:rsidR="00360FB5" w:rsidRPr="004B1509" w:rsidRDefault="00360FB5" w:rsidP="00553004">
            <w:pPr>
              <w:rPr>
                <w:rFonts w:eastAsia="Calibri"/>
                <w:szCs w:val="22"/>
              </w:rPr>
            </w:pPr>
            <w:r w:rsidRPr="004B1509">
              <w:rPr>
                <w:rFonts w:eastAsia="Calibri"/>
                <w:szCs w:val="22"/>
              </w:rPr>
              <w:t>Privažiuojamasis kelias prie Kilėviškių k. kapinių nuo kelio Nr. sk15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936D97" w14:textId="77777777" w:rsidR="00360FB5" w:rsidRPr="004B1509" w:rsidRDefault="00360FB5" w:rsidP="00553004">
            <w:pPr>
              <w:jc w:val="right"/>
              <w:rPr>
                <w:rFonts w:eastAsia="Calibri"/>
                <w:szCs w:val="22"/>
              </w:rPr>
            </w:pPr>
            <w:r w:rsidRPr="004B1509">
              <w:rPr>
                <w:rFonts w:eastAsia="Calibri"/>
                <w:szCs w:val="22"/>
              </w:rPr>
              <w:t>1298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023C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A698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F5C20" w14:textId="77777777" w:rsidR="00360FB5" w:rsidRPr="004B1509" w:rsidRDefault="00360FB5" w:rsidP="00553004">
            <w:pPr>
              <w:jc w:val="right"/>
              <w:rPr>
                <w:rFonts w:eastAsia="Calibri"/>
                <w:szCs w:val="22"/>
              </w:rPr>
            </w:pPr>
            <w:r w:rsidRPr="004B1509">
              <w:rPr>
                <w:rFonts w:eastAsia="Calibri"/>
                <w:szCs w:val="22"/>
              </w:rPr>
              <w:t>1298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E09AB"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85E15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A8EECE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4A2B593"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1CC743" w14:textId="77777777" w:rsidR="00360FB5" w:rsidRPr="004B1509" w:rsidRDefault="00360FB5" w:rsidP="00553004">
            <w:pPr>
              <w:rPr>
                <w:rFonts w:eastAsia="Calibri"/>
                <w:szCs w:val="22"/>
              </w:rPr>
            </w:pPr>
            <w:r w:rsidRPr="004B1509">
              <w:rPr>
                <w:rFonts w:eastAsia="Calibri"/>
                <w:szCs w:val="22"/>
              </w:rPr>
              <w:t>SkSV</w:t>
            </w:r>
            <w:r w:rsidRPr="004B1509">
              <w:rPr>
                <w:rFonts w:eastAsia="Calibri"/>
                <w:bCs/>
                <w:szCs w:val="22"/>
              </w:rPr>
              <w:t>319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150D4F" w14:textId="77777777" w:rsidR="00360FB5" w:rsidRPr="004B1509" w:rsidRDefault="00360FB5" w:rsidP="00553004">
            <w:pPr>
              <w:rPr>
                <w:rFonts w:eastAsia="Calibri"/>
                <w:szCs w:val="22"/>
              </w:rPr>
            </w:pPr>
            <w:r w:rsidRPr="004B1509">
              <w:rPr>
                <w:rFonts w:eastAsia="Calibri"/>
                <w:szCs w:val="22"/>
              </w:rPr>
              <w:t>Trumbatiškis–Kilėviškiai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AC83D7" w14:textId="77777777" w:rsidR="00360FB5" w:rsidRPr="004B1509" w:rsidRDefault="00360FB5" w:rsidP="00553004">
            <w:pPr>
              <w:jc w:val="right"/>
              <w:rPr>
                <w:rFonts w:eastAsia="Calibri"/>
                <w:szCs w:val="22"/>
              </w:rPr>
            </w:pPr>
            <w:r w:rsidRPr="004B1509">
              <w:rPr>
                <w:rFonts w:eastAsia="Calibri"/>
                <w:szCs w:val="22"/>
              </w:rPr>
              <w:t>2628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A976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F7BD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F1278" w14:textId="77777777" w:rsidR="00360FB5" w:rsidRPr="004B1509" w:rsidRDefault="00360FB5" w:rsidP="00553004">
            <w:pPr>
              <w:jc w:val="right"/>
              <w:rPr>
                <w:rFonts w:eastAsia="Calibri"/>
                <w:szCs w:val="22"/>
              </w:rPr>
            </w:pPr>
            <w:r w:rsidRPr="004B1509">
              <w:rPr>
                <w:rFonts w:eastAsia="Calibri"/>
                <w:szCs w:val="22"/>
              </w:rPr>
              <w:t>2628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5448E1"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7CBDE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BDE0E4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2483BC" w14:textId="77777777" w:rsidR="00360FB5" w:rsidRPr="004B1509" w:rsidRDefault="00360FB5" w:rsidP="00553004">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DEA740" w14:textId="77777777" w:rsidR="00360FB5" w:rsidRPr="004B1509" w:rsidRDefault="00360FB5" w:rsidP="00553004">
            <w:pPr>
              <w:rPr>
                <w:rFonts w:eastAsia="Calibri"/>
                <w:szCs w:val="22"/>
              </w:rPr>
            </w:pPr>
            <w:r w:rsidRPr="004B1509">
              <w:rPr>
                <w:rFonts w:eastAsia="Calibri"/>
                <w:szCs w:val="22"/>
              </w:rPr>
              <w:t>SkSV</w:t>
            </w:r>
            <w:r w:rsidRPr="004B1509">
              <w:rPr>
                <w:rFonts w:eastAsia="Calibri"/>
                <w:bCs/>
                <w:szCs w:val="22"/>
              </w:rPr>
              <w:t>352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C327ED" w14:textId="77777777" w:rsidR="00360FB5" w:rsidRPr="004B1509" w:rsidRDefault="00360FB5" w:rsidP="00553004">
            <w:pPr>
              <w:rPr>
                <w:rFonts w:eastAsia="Calibri"/>
                <w:szCs w:val="22"/>
              </w:rPr>
            </w:pPr>
            <w:r w:rsidRPr="004B1509">
              <w:rPr>
                <w:rFonts w:eastAsia="Calibri"/>
                <w:szCs w:val="22"/>
              </w:rPr>
              <w:t>Privažiuojamasis kelias prie gyvenamųjų namų Mediniškių k. nuo kelio Nr. sk32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DF9BAA" w14:textId="77777777" w:rsidR="00360FB5" w:rsidRPr="004B1509" w:rsidRDefault="00360FB5" w:rsidP="00553004">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3D08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3A9F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CBAFB" w14:textId="77777777" w:rsidR="00360FB5" w:rsidRPr="004B1509" w:rsidRDefault="00360FB5" w:rsidP="00553004">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DFCE3"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DB51C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241AA77" w14:textId="77777777" w:rsidTr="009765B0">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20D757F2" w14:textId="77777777" w:rsidR="00360FB5" w:rsidRPr="004B1509" w:rsidRDefault="00360FB5" w:rsidP="00553004">
            <w:pPr>
              <w:tabs>
                <w:tab w:val="center" w:pos="4819"/>
                <w:tab w:val="right" w:pos="9638"/>
              </w:tabs>
              <w:rPr>
                <w:rFonts w:eastAsia="Calibri"/>
                <w:i/>
                <w:iCs/>
                <w:szCs w:val="22"/>
              </w:rPr>
            </w:pPr>
            <w:r w:rsidRPr="004B1509">
              <w:rPr>
                <w:rFonts w:eastAsia="Calibri"/>
                <w:i/>
                <w:iCs/>
                <w:szCs w:val="22"/>
              </w:rPr>
              <w:t>8.</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0055ACB2" w14:textId="77777777" w:rsidR="00360FB5" w:rsidRPr="004B1509" w:rsidRDefault="00360FB5" w:rsidP="00553004">
            <w:pPr>
              <w:rPr>
                <w:rFonts w:eastAsia="Calibri"/>
                <w:i/>
                <w:iCs/>
                <w:szCs w:val="22"/>
              </w:rPr>
            </w:pPr>
            <w:r w:rsidRPr="004B1509">
              <w:rPr>
                <w:rFonts w:eastAsia="Calibri"/>
                <w:i/>
                <w:iCs/>
                <w:szCs w:val="22"/>
              </w:rPr>
              <w:t>SVĖDASŲ SENIŪNIJA</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71CECA9B" w14:textId="22E44FA8" w:rsidR="00360FB5" w:rsidRPr="004B1509" w:rsidRDefault="00106C65" w:rsidP="00553004">
            <w:pPr>
              <w:jc w:val="right"/>
              <w:rPr>
                <w:rFonts w:eastAsia="Calibri"/>
                <w:i/>
                <w:iCs/>
                <w:szCs w:val="22"/>
              </w:rPr>
            </w:pPr>
            <w:r>
              <w:rPr>
                <w:rFonts w:eastAsia="Calibri"/>
                <w:i/>
                <w:iCs/>
                <w:szCs w:val="22"/>
              </w:rPr>
              <w:t>155 175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253F8104" w14:textId="574BAD97" w:rsidR="00360FB5" w:rsidRPr="004B1509" w:rsidRDefault="00106C65" w:rsidP="00553004">
            <w:pPr>
              <w:jc w:val="right"/>
              <w:rPr>
                <w:rFonts w:eastAsia="Calibri"/>
                <w:i/>
                <w:iCs/>
                <w:szCs w:val="22"/>
              </w:rPr>
            </w:pPr>
            <w:r>
              <w:rPr>
                <w:rFonts w:eastAsia="Calibri"/>
                <w:i/>
                <w:iCs/>
                <w:szCs w:val="22"/>
              </w:rPr>
              <w:t>14 251</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0453D1D" w14:textId="6CDBA751" w:rsidR="00360FB5" w:rsidRPr="004B1509" w:rsidRDefault="00106C65" w:rsidP="00553004">
            <w:pPr>
              <w:jc w:val="right"/>
              <w:rPr>
                <w:rFonts w:eastAsia="Calibri"/>
                <w:i/>
                <w:iCs/>
                <w:szCs w:val="22"/>
              </w:rPr>
            </w:pPr>
            <w:r>
              <w:rPr>
                <w:rFonts w:eastAsia="Calibri"/>
                <w:i/>
                <w:iCs/>
                <w:szCs w:val="22"/>
              </w:rPr>
              <w:t>102 720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B464006" w14:textId="506FD85F" w:rsidR="00360FB5" w:rsidRPr="004B1509" w:rsidRDefault="00106C65" w:rsidP="00553004">
            <w:pPr>
              <w:jc w:val="right"/>
              <w:rPr>
                <w:rFonts w:eastAsia="Calibri"/>
                <w:i/>
                <w:iCs/>
                <w:szCs w:val="22"/>
              </w:rPr>
            </w:pPr>
            <w:r>
              <w:rPr>
                <w:rFonts w:eastAsia="Calibri"/>
                <w:i/>
                <w:iCs/>
                <w:szCs w:val="22"/>
              </w:rPr>
              <w:t>38 204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11312C0" w14:textId="77777777" w:rsidR="00360FB5" w:rsidRPr="004B1509" w:rsidRDefault="00360FB5" w:rsidP="00553004">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33C33128" w14:textId="77777777" w:rsidR="00360FB5" w:rsidRPr="004B1509" w:rsidRDefault="00360FB5" w:rsidP="00553004">
            <w:pPr>
              <w:jc w:val="center"/>
              <w:rPr>
                <w:rFonts w:eastAsia="Calibri"/>
                <w:i/>
                <w:iCs/>
                <w:szCs w:val="22"/>
              </w:rPr>
            </w:pPr>
          </w:p>
        </w:tc>
      </w:tr>
      <w:tr w:rsidR="00360FB5" w:rsidRPr="004B1509" w14:paraId="7213CC64" w14:textId="77777777" w:rsidTr="009765B0">
        <w:tc>
          <w:tcPr>
            <w:tcW w:w="960" w:type="dxa"/>
            <w:tcBorders>
              <w:top w:val="single" w:sz="4" w:space="0" w:color="auto"/>
              <w:left w:val="single" w:sz="12" w:space="0" w:color="auto"/>
              <w:bottom w:val="single" w:sz="4" w:space="0" w:color="auto"/>
              <w:right w:val="single" w:sz="4" w:space="0" w:color="auto"/>
            </w:tcBorders>
            <w:vAlign w:val="center"/>
            <w:hideMark/>
          </w:tcPr>
          <w:p w14:paraId="0C357665" w14:textId="77777777" w:rsidR="00360FB5" w:rsidRPr="004B1509" w:rsidRDefault="00360FB5" w:rsidP="00553004">
            <w:pPr>
              <w:tabs>
                <w:tab w:val="center" w:pos="4819"/>
                <w:tab w:val="right" w:pos="9638"/>
              </w:tabs>
              <w:rPr>
                <w:rFonts w:eastAsia="Calibri"/>
                <w:i/>
                <w:iCs/>
                <w:szCs w:val="22"/>
              </w:rPr>
            </w:pPr>
            <w:r w:rsidRPr="004B1509">
              <w:rPr>
                <w:rFonts w:eastAsia="Calibri"/>
                <w:i/>
                <w:iCs/>
                <w:szCs w:val="22"/>
              </w:rPr>
              <w:t>8.1.</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7A0BA807" w14:textId="77777777" w:rsidR="00360FB5" w:rsidRPr="004B1509" w:rsidRDefault="00360FB5" w:rsidP="00553004">
            <w:pPr>
              <w:rPr>
                <w:rFonts w:eastAsia="Calibri"/>
                <w:i/>
                <w:iCs/>
                <w:szCs w:val="22"/>
              </w:rPr>
            </w:pPr>
            <w:r w:rsidRPr="004B1509">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2C39FC3F" w14:textId="33C49162" w:rsidR="00360FB5" w:rsidRPr="004B1509" w:rsidRDefault="00106C65" w:rsidP="00553004">
            <w:pPr>
              <w:jc w:val="right"/>
              <w:rPr>
                <w:rFonts w:eastAsia="Calibri"/>
                <w:i/>
                <w:iCs/>
                <w:szCs w:val="22"/>
              </w:rPr>
            </w:pPr>
            <w:r>
              <w:rPr>
                <w:rFonts w:eastAsia="Calibri"/>
                <w:i/>
                <w:iCs/>
                <w:szCs w:val="22"/>
              </w:rPr>
              <w:t>45 120</w:t>
            </w:r>
          </w:p>
        </w:tc>
        <w:tc>
          <w:tcPr>
            <w:tcW w:w="1133" w:type="dxa"/>
            <w:tcBorders>
              <w:top w:val="single" w:sz="4" w:space="0" w:color="auto"/>
              <w:left w:val="single" w:sz="4" w:space="0" w:color="auto"/>
              <w:bottom w:val="single" w:sz="4" w:space="0" w:color="auto"/>
              <w:right w:val="single" w:sz="4" w:space="0" w:color="auto"/>
            </w:tcBorders>
            <w:vAlign w:val="center"/>
          </w:tcPr>
          <w:p w14:paraId="478EBF59" w14:textId="64C95A77" w:rsidR="00360FB5" w:rsidRPr="004B1509" w:rsidRDefault="00106C65" w:rsidP="00553004">
            <w:pPr>
              <w:jc w:val="right"/>
              <w:rPr>
                <w:rFonts w:eastAsia="Calibri"/>
                <w:i/>
                <w:iCs/>
                <w:szCs w:val="22"/>
              </w:rPr>
            </w:pPr>
            <w:r>
              <w:rPr>
                <w:rFonts w:eastAsia="Calibri"/>
                <w:i/>
                <w:iCs/>
                <w:szCs w:val="22"/>
              </w:rPr>
              <w:t>12 819</w:t>
            </w:r>
          </w:p>
        </w:tc>
        <w:tc>
          <w:tcPr>
            <w:tcW w:w="1133" w:type="dxa"/>
            <w:tcBorders>
              <w:top w:val="single" w:sz="4" w:space="0" w:color="auto"/>
              <w:left w:val="single" w:sz="4" w:space="0" w:color="auto"/>
              <w:bottom w:val="single" w:sz="4" w:space="0" w:color="auto"/>
              <w:right w:val="single" w:sz="4" w:space="0" w:color="auto"/>
            </w:tcBorders>
            <w:vAlign w:val="center"/>
          </w:tcPr>
          <w:p w14:paraId="4A4F9797" w14:textId="079EE6C4" w:rsidR="00360FB5" w:rsidRPr="004B1509" w:rsidRDefault="00106C65" w:rsidP="00553004">
            <w:pPr>
              <w:jc w:val="right"/>
              <w:rPr>
                <w:rFonts w:eastAsia="Calibri"/>
                <w:i/>
                <w:iCs/>
                <w:szCs w:val="22"/>
              </w:rPr>
            </w:pPr>
            <w:r>
              <w:rPr>
                <w:rFonts w:eastAsia="Calibri"/>
                <w:i/>
                <w:iCs/>
                <w:szCs w:val="22"/>
              </w:rPr>
              <w:t>27 729</w:t>
            </w:r>
          </w:p>
        </w:tc>
        <w:tc>
          <w:tcPr>
            <w:tcW w:w="1133" w:type="dxa"/>
            <w:tcBorders>
              <w:top w:val="single" w:sz="4" w:space="0" w:color="auto"/>
              <w:left w:val="single" w:sz="4" w:space="0" w:color="auto"/>
              <w:bottom w:val="single" w:sz="4" w:space="0" w:color="auto"/>
              <w:right w:val="single" w:sz="4" w:space="0" w:color="auto"/>
            </w:tcBorders>
            <w:vAlign w:val="center"/>
          </w:tcPr>
          <w:p w14:paraId="6A776906" w14:textId="7D228AEB" w:rsidR="00360FB5" w:rsidRPr="004B1509" w:rsidRDefault="00106C65" w:rsidP="00553004">
            <w:pPr>
              <w:jc w:val="right"/>
              <w:rPr>
                <w:rFonts w:eastAsia="Calibri"/>
                <w:i/>
                <w:iCs/>
                <w:szCs w:val="22"/>
              </w:rPr>
            </w:pPr>
            <w:r>
              <w:rPr>
                <w:rFonts w:eastAsia="Calibri"/>
                <w:i/>
                <w:iCs/>
                <w:szCs w:val="22"/>
              </w:rPr>
              <w:t>4 572</w:t>
            </w:r>
          </w:p>
        </w:tc>
        <w:tc>
          <w:tcPr>
            <w:tcW w:w="1133" w:type="dxa"/>
            <w:tcBorders>
              <w:top w:val="single" w:sz="4" w:space="0" w:color="auto"/>
              <w:left w:val="single" w:sz="4" w:space="0" w:color="auto"/>
              <w:bottom w:val="single" w:sz="4" w:space="0" w:color="auto"/>
              <w:right w:val="single" w:sz="4" w:space="0" w:color="auto"/>
            </w:tcBorders>
            <w:vAlign w:val="center"/>
          </w:tcPr>
          <w:p w14:paraId="0204FDF9" w14:textId="77777777" w:rsidR="00360FB5" w:rsidRPr="004B1509" w:rsidRDefault="00360FB5"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48FF76D" w14:textId="77777777" w:rsidR="00360FB5" w:rsidRPr="004B1509" w:rsidRDefault="00360FB5" w:rsidP="00553004">
            <w:pPr>
              <w:jc w:val="center"/>
              <w:rPr>
                <w:rFonts w:eastAsia="Calibri"/>
                <w:i/>
                <w:iCs/>
                <w:szCs w:val="22"/>
              </w:rPr>
            </w:pPr>
          </w:p>
        </w:tc>
      </w:tr>
      <w:tr w:rsidR="00360FB5" w:rsidRPr="00C11B41" w14:paraId="339572A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C950738" w14:textId="77777777" w:rsidR="00360FB5" w:rsidRPr="00C11B41"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42E8F3" w14:textId="77777777" w:rsidR="00360FB5" w:rsidRPr="00C11B41" w:rsidRDefault="00360FB5" w:rsidP="00553004">
            <w:pPr>
              <w:rPr>
                <w:rFonts w:eastAsia="Calibri"/>
                <w:szCs w:val="22"/>
              </w:rPr>
            </w:pPr>
            <w:r w:rsidRPr="00C11B41">
              <w:rPr>
                <w:rFonts w:eastAsia="Calibri"/>
                <w:szCs w:val="22"/>
              </w:rPr>
              <w:t>1SS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EFAAFD" w14:textId="77777777" w:rsidR="00360FB5" w:rsidRPr="00C11B41" w:rsidRDefault="00360FB5" w:rsidP="00553004">
            <w:pPr>
              <w:rPr>
                <w:rFonts w:eastAsia="Calibri"/>
                <w:szCs w:val="22"/>
              </w:rPr>
            </w:pPr>
            <w:r w:rsidRPr="00C11B41">
              <w:rPr>
                <w:rFonts w:eastAsia="Calibri"/>
                <w:szCs w:val="22"/>
              </w:rPr>
              <w:t>Alaušo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7F775D" w14:textId="287C5C33" w:rsidR="00360FB5" w:rsidRPr="00C11B41" w:rsidRDefault="00360FB5" w:rsidP="00553004">
            <w:pPr>
              <w:jc w:val="right"/>
              <w:rPr>
                <w:rFonts w:eastAsia="Calibri"/>
                <w:szCs w:val="22"/>
              </w:rPr>
            </w:pPr>
            <w:r w:rsidRPr="00C11B41">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30140" w14:textId="77777777" w:rsidR="00360FB5" w:rsidRPr="00C11B41" w:rsidRDefault="00360FB5" w:rsidP="00553004">
            <w:pPr>
              <w:jc w:val="right"/>
              <w:rPr>
                <w:rFonts w:eastAsia="Calibri"/>
                <w:szCs w:val="22"/>
              </w:rPr>
            </w:pPr>
            <w:r w:rsidRPr="00C11B41">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3E59F" w14:textId="77777777" w:rsidR="00360FB5" w:rsidRPr="00C11B41" w:rsidRDefault="00360FB5" w:rsidP="00553004">
            <w:pPr>
              <w:jc w:val="right"/>
              <w:rPr>
                <w:rFonts w:eastAsia="Calibri"/>
                <w:szCs w:val="22"/>
              </w:rPr>
            </w:pPr>
            <w:r w:rsidRPr="00C11B4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CB16C" w14:textId="77777777" w:rsidR="00360FB5" w:rsidRPr="00C11B41" w:rsidRDefault="00360FB5" w:rsidP="00553004">
            <w:pPr>
              <w:jc w:val="right"/>
              <w:rPr>
                <w:rFonts w:eastAsia="Calibri"/>
                <w:szCs w:val="22"/>
              </w:rPr>
            </w:pPr>
            <w:r w:rsidRPr="00C11B41">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F399B" w14:textId="77777777" w:rsidR="00360FB5" w:rsidRPr="00C11B41" w:rsidRDefault="00360FB5" w:rsidP="00553004">
            <w:pPr>
              <w:jc w:val="center"/>
              <w:rPr>
                <w:rFonts w:eastAsia="Calibri"/>
                <w:szCs w:val="22"/>
              </w:rPr>
            </w:pPr>
            <w:r w:rsidRPr="00C11B4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71B0B8" w14:textId="77777777" w:rsidR="00360FB5" w:rsidRPr="00C11B41" w:rsidRDefault="00360FB5" w:rsidP="00553004">
            <w:pPr>
              <w:jc w:val="center"/>
              <w:rPr>
                <w:rFonts w:eastAsia="Calibri"/>
                <w:szCs w:val="22"/>
              </w:rPr>
            </w:pPr>
            <w:r w:rsidRPr="00C11B41">
              <w:rPr>
                <w:rFonts w:eastAsia="Calibri"/>
                <w:szCs w:val="22"/>
              </w:rPr>
              <w:t>4400-0098-0629</w:t>
            </w:r>
          </w:p>
        </w:tc>
      </w:tr>
      <w:tr w:rsidR="00360FB5" w:rsidRPr="004B1509" w14:paraId="4A8D4A6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75BB15B" w14:textId="77777777" w:rsidR="00360FB5" w:rsidRPr="004B1509"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AFB73D" w14:textId="77777777" w:rsidR="00360FB5" w:rsidRPr="004B1509" w:rsidRDefault="00360FB5" w:rsidP="00553004">
            <w:pPr>
              <w:rPr>
                <w:rFonts w:eastAsia="Calibri"/>
                <w:szCs w:val="22"/>
              </w:rPr>
            </w:pPr>
            <w:r w:rsidRPr="004B1509">
              <w:rPr>
                <w:rFonts w:eastAsia="Calibri"/>
                <w:szCs w:val="22"/>
              </w:rPr>
              <w:t>42SS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158E6D" w14:textId="77777777" w:rsidR="00360FB5" w:rsidRPr="004B1509" w:rsidRDefault="00360FB5" w:rsidP="00553004">
            <w:pPr>
              <w:rPr>
                <w:rFonts w:eastAsia="Calibri"/>
                <w:szCs w:val="22"/>
              </w:rPr>
            </w:pPr>
            <w:r w:rsidRPr="004B1509">
              <w:rPr>
                <w:rFonts w:eastAsia="Calibri"/>
                <w:szCs w:val="22"/>
              </w:rPr>
              <w:t>Beragio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05E1AF" w14:textId="77777777" w:rsidR="00360FB5" w:rsidRPr="004B1509" w:rsidRDefault="00360FB5" w:rsidP="00553004">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FDA9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23298" w14:textId="77777777" w:rsidR="00360FB5" w:rsidRPr="004B1509" w:rsidRDefault="00360FB5" w:rsidP="00553004">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BB33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7B93F"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6A856C" w14:textId="77777777" w:rsidR="00360FB5" w:rsidRPr="004B1509" w:rsidRDefault="00360FB5" w:rsidP="00553004">
            <w:pPr>
              <w:jc w:val="center"/>
              <w:rPr>
                <w:rFonts w:eastAsia="Calibri"/>
                <w:szCs w:val="22"/>
              </w:rPr>
            </w:pPr>
            <w:r w:rsidRPr="004B1509">
              <w:rPr>
                <w:rFonts w:eastAsia="Calibri"/>
                <w:szCs w:val="22"/>
              </w:rPr>
              <w:t>4400-5449-1580</w:t>
            </w:r>
          </w:p>
        </w:tc>
      </w:tr>
      <w:tr w:rsidR="00360FB5" w:rsidRPr="004B1509" w14:paraId="2C799B5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6C979B" w14:textId="77777777" w:rsidR="00360FB5" w:rsidRPr="004B1509"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00D9A5" w14:textId="77777777" w:rsidR="00360FB5" w:rsidRPr="004B1509" w:rsidRDefault="00360FB5" w:rsidP="00553004">
            <w:pPr>
              <w:rPr>
                <w:rFonts w:eastAsia="Calibri"/>
                <w:szCs w:val="22"/>
              </w:rPr>
            </w:pPr>
            <w:r w:rsidRPr="004B1509">
              <w:rPr>
                <w:rFonts w:eastAsia="Calibri"/>
                <w:szCs w:val="22"/>
              </w:rPr>
              <w:t>2SS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AA5B98" w14:textId="77777777" w:rsidR="00360FB5" w:rsidRPr="004B1509" w:rsidRDefault="00360FB5" w:rsidP="00553004">
            <w:pPr>
              <w:rPr>
                <w:rFonts w:eastAsia="Calibri"/>
                <w:szCs w:val="22"/>
              </w:rPr>
            </w:pPr>
            <w:r w:rsidRPr="004B1509">
              <w:rPr>
                <w:rFonts w:eastAsia="Calibri"/>
                <w:szCs w:val="22"/>
              </w:rPr>
              <w:t xml:space="preserve">Beržų g., Svėdasų mstl.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88A918" w14:textId="77777777" w:rsidR="00360FB5" w:rsidRPr="004B1509" w:rsidRDefault="00360FB5" w:rsidP="00553004">
            <w:pPr>
              <w:jc w:val="right"/>
              <w:rPr>
                <w:rFonts w:eastAsia="Calibri"/>
                <w:szCs w:val="22"/>
              </w:rPr>
            </w:pPr>
            <w:r w:rsidRPr="004B1509">
              <w:rPr>
                <w:rFonts w:eastAsia="Calibri"/>
                <w:szCs w:val="22"/>
              </w:rPr>
              <w:t xml:space="preserve">387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CBAD27" w14:textId="77777777" w:rsidR="00360FB5" w:rsidRPr="004B1509" w:rsidRDefault="00360FB5" w:rsidP="00553004">
            <w:pPr>
              <w:jc w:val="right"/>
              <w:rPr>
                <w:rFonts w:eastAsia="Calibri"/>
                <w:szCs w:val="22"/>
              </w:rPr>
            </w:pPr>
            <w:r w:rsidRPr="004B1509">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E63D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08410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3D6A0"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3DA897" w14:textId="77777777" w:rsidR="00360FB5" w:rsidRPr="004B1509" w:rsidRDefault="00360FB5" w:rsidP="00553004">
            <w:pPr>
              <w:jc w:val="center"/>
              <w:rPr>
                <w:rFonts w:eastAsia="Calibri"/>
                <w:szCs w:val="22"/>
              </w:rPr>
            </w:pPr>
            <w:r w:rsidRPr="004B1509">
              <w:rPr>
                <w:rFonts w:eastAsia="Calibri"/>
                <w:szCs w:val="22"/>
              </w:rPr>
              <w:t>4400-5449-1635</w:t>
            </w:r>
          </w:p>
        </w:tc>
      </w:tr>
      <w:tr w:rsidR="00360FB5" w:rsidRPr="004B1509" w14:paraId="2A363ED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496DC9" w14:textId="77777777" w:rsidR="00360FB5" w:rsidRPr="004B1509"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05AAA9" w14:textId="77777777" w:rsidR="00360FB5" w:rsidRPr="004B1509" w:rsidRDefault="00360FB5" w:rsidP="00553004">
            <w:pPr>
              <w:rPr>
                <w:rFonts w:eastAsia="Calibri"/>
                <w:szCs w:val="22"/>
              </w:rPr>
            </w:pPr>
            <w:r w:rsidRPr="004B1509">
              <w:rPr>
                <w:rFonts w:eastAsia="Calibri"/>
                <w:szCs w:val="22"/>
              </w:rPr>
              <w:t>3SS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70EBC9" w14:textId="77777777" w:rsidR="00360FB5" w:rsidRPr="004B1509" w:rsidRDefault="00360FB5" w:rsidP="00553004">
            <w:pPr>
              <w:rPr>
                <w:rFonts w:eastAsia="Calibri"/>
                <w:szCs w:val="22"/>
              </w:rPr>
            </w:pPr>
            <w:r w:rsidRPr="004B1509">
              <w:rPr>
                <w:rFonts w:eastAsia="Calibri"/>
                <w:szCs w:val="22"/>
              </w:rPr>
              <w:t>B. Buivydaitės a.,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12686B" w14:textId="77777777" w:rsidR="00360FB5" w:rsidRPr="004B1509" w:rsidRDefault="00360FB5" w:rsidP="00553004">
            <w:pPr>
              <w:jc w:val="right"/>
              <w:rPr>
                <w:rFonts w:eastAsia="Calibri"/>
                <w:szCs w:val="22"/>
              </w:rPr>
            </w:pPr>
            <w:r w:rsidRPr="004B1509">
              <w:rPr>
                <w:rFonts w:eastAsia="Calibri"/>
                <w:szCs w:val="22"/>
              </w:rPr>
              <w:t xml:space="preserve">109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CA803" w14:textId="77777777" w:rsidR="00360FB5" w:rsidRPr="004B1509" w:rsidRDefault="00360FB5" w:rsidP="00553004">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65E7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20FB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179DB"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AC9DFF" w14:textId="77777777" w:rsidR="00360FB5" w:rsidRPr="004B1509" w:rsidRDefault="00360FB5" w:rsidP="00553004">
            <w:pPr>
              <w:jc w:val="center"/>
              <w:rPr>
                <w:rFonts w:eastAsia="Calibri"/>
                <w:szCs w:val="22"/>
              </w:rPr>
            </w:pPr>
            <w:r w:rsidRPr="004B1509">
              <w:rPr>
                <w:rFonts w:eastAsia="Calibri"/>
                <w:szCs w:val="22"/>
              </w:rPr>
              <w:t>4400-5449-1668</w:t>
            </w:r>
          </w:p>
        </w:tc>
      </w:tr>
      <w:tr w:rsidR="00B31F2C" w:rsidRPr="00B31F2C" w14:paraId="468909F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168E75"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64071B" w14:textId="77777777" w:rsidR="00360FB5" w:rsidRPr="00B31F2C" w:rsidRDefault="00360FB5" w:rsidP="00553004">
            <w:pPr>
              <w:rPr>
                <w:rFonts w:eastAsia="Calibri"/>
                <w:szCs w:val="22"/>
              </w:rPr>
            </w:pPr>
            <w:r w:rsidRPr="00B31F2C">
              <w:rPr>
                <w:rFonts w:eastAsia="Calibri"/>
                <w:szCs w:val="22"/>
              </w:rPr>
              <w:t>4SS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71602B" w14:textId="77777777" w:rsidR="00360FB5" w:rsidRPr="00B31F2C" w:rsidRDefault="00360FB5" w:rsidP="00553004">
            <w:pPr>
              <w:rPr>
                <w:rFonts w:eastAsia="Calibri"/>
                <w:szCs w:val="22"/>
              </w:rPr>
            </w:pPr>
            <w:r w:rsidRPr="00B31F2C">
              <w:rPr>
                <w:rFonts w:eastAsia="Calibri"/>
                <w:szCs w:val="22"/>
              </w:rPr>
              <w:t>Ežero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82FE6E" w14:textId="30333B4E" w:rsidR="00360FB5" w:rsidRPr="00B31F2C" w:rsidRDefault="002A3497" w:rsidP="00553004">
            <w:pPr>
              <w:jc w:val="right"/>
              <w:rPr>
                <w:rFonts w:eastAsia="Calibri"/>
                <w:szCs w:val="22"/>
              </w:rPr>
            </w:pPr>
            <w:r w:rsidRPr="00B31F2C">
              <w:rPr>
                <w:rFonts w:eastAsia="Calibri"/>
                <w:szCs w:val="22"/>
              </w:rPr>
              <w:t xml:space="preserve"> 262</w:t>
            </w:r>
            <w:r w:rsidR="00360FB5" w:rsidRPr="00B31F2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78D44" w14:textId="3876FECC" w:rsidR="00360FB5" w:rsidRPr="00B31F2C" w:rsidRDefault="002A3497" w:rsidP="00553004">
            <w:pPr>
              <w:jc w:val="right"/>
              <w:rPr>
                <w:rFonts w:eastAsia="Calibri"/>
                <w:szCs w:val="22"/>
              </w:rPr>
            </w:pPr>
            <w:r w:rsidRPr="00B31F2C">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3323C"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CAFB0C"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0DA745"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D6C67A" w14:textId="77777777" w:rsidR="00360FB5" w:rsidRPr="00B31F2C" w:rsidRDefault="00360FB5" w:rsidP="00553004">
            <w:pPr>
              <w:jc w:val="center"/>
              <w:rPr>
                <w:rFonts w:eastAsia="Calibri"/>
                <w:szCs w:val="22"/>
              </w:rPr>
            </w:pPr>
            <w:r w:rsidRPr="00B31F2C">
              <w:rPr>
                <w:rFonts w:eastAsia="Calibri"/>
                <w:szCs w:val="22"/>
              </w:rPr>
              <w:t>4400-4960-0362</w:t>
            </w:r>
          </w:p>
        </w:tc>
      </w:tr>
      <w:tr w:rsidR="00B31F2C" w:rsidRPr="00B31F2C" w14:paraId="31EC7A5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24F314E"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232D25" w14:textId="77777777" w:rsidR="00360FB5" w:rsidRPr="00B31F2C" w:rsidRDefault="00360FB5" w:rsidP="00553004">
            <w:pPr>
              <w:rPr>
                <w:rFonts w:eastAsia="Calibri"/>
                <w:szCs w:val="22"/>
              </w:rPr>
            </w:pPr>
            <w:r w:rsidRPr="00B31F2C">
              <w:rPr>
                <w:rFonts w:eastAsia="Calibri"/>
                <w:szCs w:val="22"/>
              </w:rPr>
              <w:t>5SS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879391" w14:textId="77777777" w:rsidR="00360FB5" w:rsidRPr="00B31F2C" w:rsidRDefault="00360FB5" w:rsidP="00553004">
            <w:pPr>
              <w:rPr>
                <w:rFonts w:eastAsia="Calibri"/>
                <w:szCs w:val="22"/>
              </w:rPr>
            </w:pPr>
            <w:r w:rsidRPr="00B31F2C">
              <w:rPr>
                <w:rFonts w:eastAsia="Calibri"/>
                <w:szCs w:val="22"/>
              </w:rPr>
              <w:t>Kalno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352B8C" w14:textId="77777777" w:rsidR="00360FB5" w:rsidRPr="00B31F2C" w:rsidRDefault="00360FB5" w:rsidP="00553004">
            <w:pPr>
              <w:jc w:val="right"/>
              <w:rPr>
                <w:rFonts w:eastAsia="Calibri"/>
                <w:szCs w:val="22"/>
              </w:rPr>
            </w:pPr>
            <w:r w:rsidRPr="00B31F2C">
              <w:rPr>
                <w:rFonts w:eastAsia="Calibri"/>
                <w:szCs w:val="22"/>
              </w:rPr>
              <w:t xml:space="preserve">447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46CCE" w14:textId="77777777" w:rsidR="00360FB5" w:rsidRPr="00B31F2C" w:rsidRDefault="00360FB5" w:rsidP="00553004">
            <w:pPr>
              <w:jc w:val="right"/>
              <w:rPr>
                <w:rFonts w:eastAsia="Calibri"/>
                <w:szCs w:val="22"/>
              </w:rPr>
            </w:pPr>
            <w:r w:rsidRPr="00B31F2C">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5EF79A"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4D7D79"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38372"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6662E3" w14:textId="77777777" w:rsidR="00360FB5" w:rsidRPr="00B31F2C" w:rsidRDefault="00360FB5" w:rsidP="00553004">
            <w:pPr>
              <w:jc w:val="center"/>
              <w:rPr>
                <w:rFonts w:eastAsia="Calibri"/>
                <w:szCs w:val="22"/>
              </w:rPr>
            </w:pPr>
            <w:r w:rsidRPr="00B31F2C">
              <w:rPr>
                <w:rFonts w:eastAsia="Calibri"/>
                <w:szCs w:val="22"/>
              </w:rPr>
              <w:t>4400-5449-3095</w:t>
            </w:r>
          </w:p>
        </w:tc>
      </w:tr>
      <w:tr w:rsidR="00B31F2C" w:rsidRPr="00B31F2C" w14:paraId="1F92CFB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81DB684"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EFC32B" w14:textId="77777777" w:rsidR="00360FB5" w:rsidRPr="00B31F2C" w:rsidRDefault="00360FB5" w:rsidP="00553004">
            <w:pPr>
              <w:rPr>
                <w:rFonts w:eastAsia="Calibri"/>
                <w:szCs w:val="22"/>
              </w:rPr>
            </w:pPr>
            <w:r w:rsidRPr="00B31F2C">
              <w:rPr>
                <w:rFonts w:eastAsia="Calibri"/>
                <w:szCs w:val="22"/>
              </w:rPr>
              <w:t>6SS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1EFA99" w14:textId="77777777" w:rsidR="00360FB5" w:rsidRPr="00B31F2C" w:rsidRDefault="00360FB5" w:rsidP="00553004">
            <w:pPr>
              <w:rPr>
                <w:rFonts w:eastAsia="Calibri"/>
                <w:szCs w:val="22"/>
              </w:rPr>
            </w:pPr>
            <w:r w:rsidRPr="00B31F2C">
              <w:rPr>
                <w:rFonts w:eastAsia="Calibri"/>
                <w:szCs w:val="22"/>
              </w:rPr>
              <w:t>Kranto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809F57" w14:textId="77777777" w:rsidR="00360FB5" w:rsidRPr="00B31F2C" w:rsidRDefault="00360FB5" w:rsidP="00553004">
            <w:pPr>
              <w:jc w:val="right"/>
              <w:rPr>
                <w:rFonts w:eastAsia="Calibri"/>
                <w:szCs w:val="22"/>
              </w:rPr>
            </w:pPr>
            <w:r w:rsidRPr="00B31F2C">
              <w:rPr>
                <w:rFonts w:eastAsia="Calibri"/>
                <w:szCs w:val="22"/>
              </w:rPr>
              <w:t xml:space="preserve">289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DABB0" w14:textId="77777777" w:rsidR="00360FB5" w:rsidRPr="00B31F2C" w:rsidRDefault="00360FB5" w:rsidP="00553004">
            <w:pPr>
              <w:jc w:val="right"/>
              <w:rPr>
                <w:rFonts w:eastAsia="Calibri"/>
                <w:szCs w:val="22"/>
              </w:rPr>
            </w:pPr>
            <w:r w:rsidRPr="00B31F2C">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06C08"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D5ABA"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E7A06"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0BF3C0" w14:textId="77777777" w:rsidR="00360FB5" w:rsidRPr="00B31F2C" w:rsidRDefault="00360FB5" w:rsidP="00553004">
            <w:pPr>
              <w:jc w:val="center"/>
              <w:rPr>
                <w:rFonts w:eastAsia="Calibri"/>
                <w:szCs w:val="22"/>
              </w:rPr>
            </w:pPr>
            <w:r w:rsidRPr="00B31F2C">
              <w:rPr>
                <w:rFonts w:eastAsia="Calibri"/>
                <w:szCs w:val="22"/>
              </w:rPr>
              <w:t>4400-5449-3384</w:t>
            </w:r>
          </w:p>
        </w:tc>
      </w:tr>
      <w:tr w:rsidR="00B31F2C" w:rsidRPr="00B31F2C" w14:paraId="670DFFB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E3847F9"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2E02C9" w14:textId="77777777" w:rsidR="00360FB5" w:rsidRPr="00B31F2C" w:rsidRDefault="00360FB5" w:rsidP="00553004">
            <w:pPr>
              <w:rPr>
                <w:rFonts w:eastAsia="Calibri"/>
                <w:szCs w:val="22"/>
              </w:rPr>
            </w:pPr>
            <w:r w:rsidRPr="00B31F2C">
              <w:rPr>
                <w:rFonts w:eastAsia="Calibri"/>
                <w:szCs w:val="22"/>
              </w:rPr>
              <w:t>7SS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2D9F00" w14:textId="77777777" w:rsidR="00360FB5" w:rsidRPr="00B31F2C" w:rsidRDefault="00360FB5" w:rsidP="00553004">
            <w:pPr>
              <w:rPr>
                <w:rFonts w:eastAsia="Calibri"/>
                <w:szCs w:val="22"/>
              </w:rPr>
            </w:pPr>
            <w:r w:rsidRPr="00B31F2C">
              <w:rPr>
                <w:rFonts w:eastAsia="Calibri"/>
                <w:szCs w:val="22"/>
              </w:rPr>
              <w:t>Lauko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39B5DE" w14:textId="77777777" w:rsidR="00360FB5" w:rsidRPr="00B31F2C" w:rsidRDefault="00360FB5" w:rsidP="00553004">
            <w:pPr>
              <w:jc w:val="right"/>
              <w:rPr>
                <w:rFonts w:eastAsia="Calibri"/>
                <w:szCs w:val="22"/>
              </w:rPr>
            </w:pPr>
            <w:r w:rsidRPr="00B31F2C">
              <w:rPr>
                <w:rFonts w:eastAsia="Calibri"/>
                <w:szCs w:val="22"/>
              </w:rPr>
              <w:t xml:space="preserve">364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02CAA8" w14:textId="77777777" w:rsidR="00360FB5" w:rsidRPr="00B31F2C" w:rsidRDefault="00360FB5" w:rsidP="00553004">
            <w:pPr>
              <w:jc w:val="right"/>
              <w:rPr>
                <w:rFonts w:eastAsia="Calibri"/>
                <w:szCs w:val="22"/>
              </w:rPr>
            </w:pPr>
            <w:r w:rsidRPr="00B31F2C">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5740A"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1516B"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FD28AC"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0E2E2C" w14:textId="77777777" w:rsidR="00360FB5" w:rsidRPr="00B31F2C" w:rsidRDefault="00360FB5" w:rsidP="00553004">
            <w:pPr>
              <w:jc w:val="center"/>
              <w:rPr>
                <w:rFonts w:eastAsia="Calibri"/>
                <w:szCs w:val="22"/>
              </w:rPr>
            </w:pPr>
            <w:r w:rsidRPr="00B31F2C">
              <w:rPr>
                <w:rFonts w:eastAsia="Calibri"/>
                <w:szCs w:val="22"/>
              </w:rPr>
              <w:t>4400-5449-3419</w:t>
            </w:r>
          </w:p>
        </w:tc>
      </w:tr>
      <w:tr w:rsidR="00B31F2C" w:rsidRPr="00B31F2C" w14:paraId="074D475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F18C084"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9E4D0A" w14:textId="77777777" w:rsidR="00360FB5" w:rsidRPr="00B31F2C" w:rsidRDefault="00360FB5" w:rsidP="00553004">
            <w:pPr>
              <w:rPr>
                <w:rFonts w:eastAsia="Calibri"/>
                <w:szCs w:val="22"/>
              </w:rPr>
            </w:pPr>
            <w:r w:rsidRPr="00B31F2C">
              <w:rPr>
                <w:rFonts w:eastAsia="Calibri"/>
                <w:szCs w:val="22"/>
              </w:rPr>
              <w:t>8SS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AFE3E3E" w14:textId="77777777" w:rsidR="00360FB5" w:rsidRPr="00B31F2C" w:rsidRDefault="00360FB5" w:rsidP="00553004">
            <w:pPr>
              <w:rPr>
                <w:rFonts w:eastAsia="Calibri"/>
                <w:szCs w:val="22"/>
              </w:rPr>
            </w:pPr>
            <w:r w:rsidRPr="00B31F2C">
              <w:rPr>
                <w:rFonts w:eastAsia="Calibri"/>
                <w:szCs w:val="22"/>
              </w:rPr>
              <w:t>Liepų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A6A08C" w14:textId="77777777" w:rsidR="00360FB5" w:rsidRPr="00B31F2C" w:rsidRDefault="00360FB5" w:rsidP="00553004">
            <w:pPr>
              <w:jc w:val="right"/>
              <w:rPr>
                <w:rFonts w:eastAsia="Calibri"/>
                <w:szCs w:val="22"/>
              </w:rPr>
            </w:pPr>
            <w:r w:rsidRPr="00B31F2C">
              <w:rPr>
                <w:rFonts w:eastAsia="Calibri"/>
                <w:szCs w:val="22"/>
              </w:rPr>
              <w:t xml:space="preserve">596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69F467" w14:textId="77777777" w:rsidR="00360FB5" w:rsidRPr="00B31F2C" w:rsidRDefault="00360FB5" w:rsidP="00553004">
            <w:pPr>
              <w:jc w:val="right"/>
              <w:rPr>
                <w:rFonts w:eastAsia="Calibri"/>
                <w:szCs w:val="22"/>
              </w:rPr>
            </w:pPr>
            <w:r w:rsidRPr="00B31F2C">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D1C937"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12CDC"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2A5C0"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5D8894" w14:textId="77777777" w:rsidR="00360FB5" w:rsidRPr="00B31F2C" w:rsidRDefault="00360FB5" w:rsidP="00553004">
            <w:pPr>
              <w:jc w:val="center"/>
              <w:rPr>
                <w:rFonts w:eastAsia="Calibri"/>
                <w:szCs w:val="22"/>
              </w:rPr>
            </w:pPr>
            <w:r w:rsidRPr="00B31F2C">
              <w:rPr>
                <w:rFonts w:eastAsia="Calibri"/>
                <w:szCs w:val="22"/>
              </w:rPr>
              <w:t>4400-5332-6782</w:t>
            </w:r>
          </w:p>
        </w:tc>
      </w:tr>
      <w:tr w:rsidR="00B31F2C" w:rsidRPr="00B31F2C" w14:paraId="32A87E1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AB7C46E"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F77D4A" w14:textId="77777777" w:rsidR="00360FB5" w:rsidRPr="00B31F2C" w:rsidRDefault="00360FB5" w:rsidP="00553004">
            <w:pPr>
              <w:rPr>
                <w:rFonts w:eastAsia="Calibri"/>
                <w:szCs w:val="22"/>
              </w:rPr>
            </w:pPr>
            <w:r w:rsidRPr="00B31F2C">
              <w:rPr>
                <w:rFonts w:eastAsia="Calibri"/>
                <w:szCs w:val="22"/>
              </w:rPr>
              <w:t>9SS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8E44BE" w14:textId="77777777" w:rsidR="00360FB5" w:rsidRPr="00B31F2C" w:rsidRDefault="00360FB5" w:rsidP="00553004">
            <w:pPr>
              <w:rPr>
                <w:rFonts w:eastAsia="Calibri"/>
                <w:szCs w:val="22"/>
              </w:rPr>
            </w:pPr>
            <w:r w:rsidRPr="00B31F2C">
              <w:rPr>
                <w:rFonts w:eastAsia="Calibri"/>
                <w:szCs w:val="22"/>
              </w:rPr>
              <w:t>Mokyklos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F00418" w14:textId="77777777" w:rsidR="00360FB5" w:rsidRPr="00B31F2C" w:rsidRDefault="00360FB5" w:rsidP="00553004">
            <w:pPr>
              <w:jc w:val="right"/>
              <w:rPr>
                <w:rFonts w:eastAsia="Calibri"/>
                <w:szCs w:val="22"/>
              </w:rPr>
            </w:pPr>
            <w:r w:rsidRPr="00B31F2C">
              <w:rPr>
                <w:rFonts w:eastAsia="Calibri"/>
                <w:szCs w:val="22"/>
              </w:rPr>
              <w:t>542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9C2BE" w14:textId="77777777" w:rsidR="00360FB5" w:rsidRPr="00B31F2C" w:rsidRDefault="00360FB5" w:rsidP="00553004">
            <w:pPr>
              <w:jc w:val="right"/>
              <w:rPr>
                <w:rFonts w:eastAsia="Calibri"/>
                <w:szCs w:val="22"/>
              </w:rPr>
            </w:pPr>
            <w:r w:rsidRPr="00B31F2C">
              <w:rPr>
                <w:rFonts w:eastAsia="Calibri"/>
                <w:szCs w:val="22"/>
              </w:rPr>
              <w:t>542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0CB71"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96E6B"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DB378"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0AF011" w14:textId="77777777" w:rsidR="00360FB5" w:rsidRPr="00B31F2C" w:rsidRDefault="00360FB5" w:rsidP="00553004">
            <w:pPr>
              <w:jc w:val="center"/>
              <w:rPr>
                <w:rFonts w:eastAsia="Calibri"/>
                <w:szCs w:val="22"/>
              </w:rPr>
            </w:pPr>
            <w:r w:rsidRPr="00B31F2C">
              <w:rPr>
                <w:rFonts w:eastAsia="Calibri"/>
                <w:szCs w:val="22"/>
              </w:rPr>
              <w:t>4400-0081-3850</w:t>
            </w:r>
          </w:p>
        </w:tc>
      </w:tr>
      <w:tr w:rsidR="00B31F2C" w:rsidRPr="00B31F2C" w14:paraId="3F92B58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FAF262"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3156E5" w14:textId="77777777" w:rsidR="00360FB5" w:rsidRPr="00B31F2C" w:rsidRDefault="00360FB5" w:rsidP="00553004">
            <w:pPr>
              <w:rPr>
                <w:rFonts w:eastAsia="Calibri"/>
                <w:szCs w:val="22"/>
              </w:rPr>
            </w:pPr>
            <w:r w:rsidRPr="00B31F2C">
              <w:rPr>
                <w:rFonts w:eastAsia="Calibri"/>
                <w:szCs w:val="22"/>
              </w:rPr>
              <w:t>41SS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DF58FF" w14:textId="77777777" w:rsidR="00360FB5" w:rsidRPr="00B31F2C" w:rsidRDefault="00360FB5" w:rsidP="00553004">
            <w:pPr>
              <w:rPr>
                <w:rFonts w:eastAsia="Calibri"/>
                <w:szCs w:val="22"/>
              </w:rPr>
            </w:pPr>
            <w:r w:rsidRPr="00B31F2C">
              <w:rPr>
                <w:rFonts w:eastAsia="Calibri"/>
                <w:szCs w:val="22"/>
              </w:rPr>
              <w:t>Moliakalnio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660541" w14:textId="77777777" w:rsidR="00360FB5" w:rsidRPr="00B31F2C" w:rsidRDefault="00360FB5" w:rsidP="00553004">
            <w:pPr>
              <w:jc w:val="right"/>
              <w:rPr>
                <w:rFonts w:eastAsia="Calibri"/>
                <w:szCs w:val="22"/>
              </w:rPr>
            </w:pPr>
            <w:r w:rsidRPr="00B31F2C">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E4678D" w14:textId="77777777" w:rsidR="00360FB5" w:rsidRPr="00B31F2C" w:rsidRDefault="00360FB5" w:rsidP="00553004">
            <w:pPr>
              <w:jc w:val="right"/>
              <w:rPr>
                <w:rFonts w:eastAsia="Calibri"/>
                <w:szCs w:val="22"/>
              </w:rPr>
            </w:pPr>
            <w:r w:rsidRPr="00B31F2C">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57D5D"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73D44"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6236F"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CA28F9" w14:textId="77777777" w:rsidR="00360FB5" w:rsidRPr="00B31F2C" w:rsidRDefault="00360FB5" w:rsidP="00553004">
            <w:pPr>
              <w:jc w:val="center"/>
              <w:rPr>
                <w:rFonts w:eastAsia="Calibri"/>
                <w:szCs w:val="22"/>
              </w:rPr>
            </w:pPr>
            <w:r w:rsidRPr="00B31F2C">
              <w:rPr>
                <w:rFonts w:eastAsia="Calibri"/>
                <w:szCs w:val="22"/>
              </w:rPr>
              <w:t>-</w:t>
            </w:r>
          </w:p>
        </w:tc>
      </w:tr>
      <w:tr w:rsidR="00B31F2C" w:rsidRPr="00B31F2C" w14:paraId="6412ED5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A4A79B8"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2C6FD9" w14:textId="77777777" w:rsidR="00360FB5" w:rsidRPr="00B31F2C" w:rsidRDefault="00360FB5" w:rsidP="00553004">
            <w:pPr>
              <w:rPr>
                <w:rFonts w:eastAsia="Calibri"/>
                <w:szCs w:val="22"/>
              </w:rPr>
            </w:pPr>
            <w:r w:rsidRPr="00B31F2C">
              <w:rPr>
                <w:rFonts w:eastAsia="Calibri"/>
                <w:szCs w:val="22"/>
              </w:rPr>
              <w:t>10SS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CB8FCE" w14:textId="77777777" w:rsidR="00360FB5" w:rsidRPr="00B31F2C" w:rsidRDefault="00360FB5" w:rsidP="00553004">
            <w:pPr>
              <w:rPr>
                <w:rFonts w:eastAsia="Calibri"/>
                <w:szCs w:val="22"/>
              </w:rPr>
            </w:pPr>
            <w:r w:rsidRPr="00B31F2C">
              <w:rPr>
                <w:rFonts w:eastAsia="Calibri"/>
                <w:szCs w:val="22"/>
              </w:rPr>
              <w:t>Pušyno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589F9D" w14:textId="77777777" w:rsidR="00360FB5" w:rsidRPr="00B31F2C" w:rsidRDefault="00360FB5" w:rsidP="00553004">
            <w:pPr>
              <w:jc w:val="right"/>
              <w:rPr>
                <w:rFonts w:eastAsia="Calibri"/>
                <w:szCs w:val="22"/>
              </w:rPr>
            </w:pPr>
            <w:r w:rsidRPr="00B31F2C">
              <w:rPr>
                <w:rFonts w:eastAsia="Calibri"/>
                <w:szCs w:val="22"/>
              </w:rPr>
              <w:t xml:space="preserve">288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01258"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C784E" w14:textId="77777777" w:rsidR="00360FB5" w:rsidRPr="00B31F2C" w:rsidRDefault="00360FB5" w:rsidP="00553004">
            <w:pPr>
              <w:jc w:val="right"/>
              <w:rPr>
                <w:rFonts w:eastAsia="Calibri"/>
                <w:szCs w:val="22"/>
              </w:rPr>
            </w:pPr>
            <w:r w:rsidRPr="00B31F2C">
              <w:rPr>
                <w:rFonts w:eastAsia="Calibri"/>
                <w:szCs w:val="22"/>
              </w:rPr>
              <w:t>288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04D55"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C39F9A"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CEBC1A" w14:textId="77777777" w:rsidR="00360FB5" w:rsidRPr="00B31F2C" w:rsidRDefault="00360FB5" w:rsidP="00553004">
            <w:pPr>
              <w:jc w:val="center"/>
              <w:rPr>
                <w:rFonts w:eastAsia="Calibri"/>
                <w:szCs w:val="22"/>
              </w:rPr>
            </w:pPr>
            <w:r w:rsidRPr="00B31F2C">
              <w:rPr>
                <w:rFonts w:eastAsia="Calibri"/>
                <w:szCs w:val="22"/>
              </w:rPr>
              <w:t>4400-5332-6835</w:t>
            </w:r>
          </w:p>
        </w:tc>
      </w:tr>
      <w:tr w:rsidR="00B31F2C" w:rsidRPr="00B31F2C" w14:paraId="70E8609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26F4EC"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8ED9EE" w14:textId="77777777" w:rsidR="00360FB5" w:rsidRPr="00B31F2C" w:rsidRDefault="00360FB5" w:rsidP="00553004">
            <w:pPr>
              <w:rPr>
                <w:rFonts w:eastAsia="Calibri"/>
                <w:szCs w:val="22"/>
              </w:rPr>
            </w:pPr>
            <w:r w:rsidRPr="00B31F2C">
              <w:rPr>
                <w:rFonts w:eastAsia="Calibri"/>
                <w:szCs w:val="22"/>
              </w:rPr>
              <w:t>11SS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4B2AEB" w14:textId="77777777" w:rsidR="00360FB5" w:rsidRPr="00B31F2C" w:rsidRDefault="00360FB5" w:rsidP="00553004">
            <w:pPr>
              <w:rPr>
                <w:rFonts w:eastAsia="Calibri"/>
                <w:szCs w:val="22"/>
              </w:rPr>
            </w:pPr>
            <w:r w:rsidRPr="00B31F2C">
              <w:rPr>
                <w:rFonts w:eastAsia="Calibri"/>
                <w:szCs w:val="22"/>
              </w:rPr>
              <w:t>S. Zobarsko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BA60B4" w14:textId="77777777" w:rsidR="00360FB5" w:rsidRPr="00B31F2C" w:rsidRDefault="00360FB5" w:rsidP="00553004">
            <w:pPr>
              <w:jc w:val="right"/>
              <w:rPr>
                <w:rFonts w:eastAsia="Calibri"/>
                <w:szCs w:val="22"/>
              </w:rPr>
            </w:pPr>
            <w:r w:rsidRPr="00B31F2C">
              <w:rPr>
                <w:rFonts w:eastAsia="Calibri"/>
                <w:szCs w:val="22"/>
              </w:rPr>
              <w:t xml:space="preserve">457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1C9004" w14:textId="77777777" w:rsidR="00360FB5" w:rsidRPr="00B31F2C" w:rsidRDefault="00360FB5" w:rsidP="00553004">
            <w:pPr>
              <w:jc w:val="right"/>
              <w:rPr>
                <w:rFonts w:eastAsia="Calibri"/>
                <w:szCs w:val="22"/>
              </w:rPr>
            </w:pPr>
            <w:r w:rsidRPr="00B31F2C">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DACE4"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6E6C96"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89475"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73F76F" w14:textId="77777777" w:rsidR="00360FB5" w:rsidRPr="00B31F2C" w:rsidRDefault="00360FB5" w:rsidP="00553004">
            <w:pPr>
              <w:jc w:val="center"/>
              <w:rPr>
                <w:rFonts w:eastAsia="Calibri"/>
                <w:szCs w:val="22"/>
              </w:rPr>
            </w:pPr>
            <w:r w:rsidRPr="00B31F2C">
              <w:rPr>
                <w:rFonts w:eastAsia="Calibri"/>
                <w:szCs w:val="22"/>
              </w:rPr>
              <w:t>4400-5449-3451</w:t>
            </w:r>
          </w:p>
        </w:tc>
      </w:tr>
      <w:tr w:rsidR="00B31F2C" w:rsidRPr="00B31F2C" w14:paraId="28C35A7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CEB06A"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529C77" w14:textId="77777777" w:rsidR="00360FB5" w:rsidRPr="00B31F2C" w:rsidRDefault="00360FB5" w:rsidP="00553004">
            <w:pPr>
              <w:rPr>
                <w:rFonts w:eastAsia="Calibri"/>
                <w:szCs w:val="22"/>
              </w:rPr>
            </w:pPr>
            <w:r w:rsidRPr="00B31F2C">
              <w:rPr>
                <w:rFonts w:eastAsia="Calibri"/>
                <w:szCs w:val="22"/>
              </w:rPr>
              <w:t>12SS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493F6D" w14:textId="77777777" w:rsidR="00360FB5" w:rsidRPr="00B31F2C" w:rsidRDefault="00360FB5" w:rsidP="00553004">
            <w:pPr>
              <w:rPr>
                <w:rFonts w:eastAsia="Calibri"/>
                <w:szCs w:val="22"/>
              </w:rPr>
            </w:pPr>
            <w:r w:rsidRPr="00B31F2C">
              <w:rPr>
                <w:rFonts w:eastAsia="Calibri"/>
                <w:szCs w:val="22"/>
              </w:rPr>
              <w:t>Šilo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12E2EE" w14:textId="77777777" w:rsidR="00360FB5" w:rsidRPr="00B31F2C" w:rsidRDefault="00360FB5" w:rsidP="00553004">
            <w:pPr>
              <w:jc w:val="right"/>
              <w:rPr>
                <w:rFonts w:eastAsia="Calibri"/>
                <w:szCs w:val="22"/>
              </w:rPr>
            </w:pPr>
            <w:r w:rsidRPr="00B31F2C">
              <w:rPr>
                <w:rFonts w:eastAsia="Calibri"/>
                <w:szCs w:val="22"/>
              </w:rPr>
              <w:t xml:space="preserve">371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98B659" w14:textId="77777777" w:rsidR="00360FB5" w:rsidRPr="00B31F2C" w:rsidRDefault="00360FB5" w:rsidP="00553004">
            <w:pPr>
              <w:jc w:val="right"/>
              <w:rPr>
                <w:rFonts w:eastAsia="Calibri"/>
                <w:szCs w:val="22"/>
              </w:rPr>
            </w:pPr>
            <w:r w:rsidRPr="00B31F2C">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987821"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57750"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EEC10"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B2FDE6" w14:textId="77777777" w:rsidR="00360FB5" w:rsidRPr="00B31F2C" w:rsidRDefault="00360FB5" w:rsidP="00553004">
            <w:pPr>
              <w:jc w:val="center"/>
              <w:rPr>
                <w:rFonts w:eastAsia="Calibri"/>
                <w:szCs w:val="22"/>
              </w:rPr>
            </w:pPr>
            <w:r w:rsidRPr="00B31F2C">
              <w:rPr>
                <w:rFonts w:eastAsia="Calibri"/>
                <w:szCs w:val="22"/>
              </w:rPr>
              <w:t>4400-5449-3462</w:t>
            </w:r>
          </w:p>
        </w:tc>
      </w:tr>
      <w:tr w:rsidR="00B31F2C" w:rsidRPr="00B31F2C" w14:paraId="71D0B85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9724F16"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50E03F" w14:textId="77777777" w:rsidR="00360FB5" w:rsidRPr="00B31F2C" w:rsidRDefault="00360FB5" w:rsidP="00553004">
            <w:pPr>
              <w:rPr>
                <w:rFonts w:eastAsia="Calibri"/>
                <w:szCs w:val="22"/>
              </w:rPr>
            </w:pPr>
            <w:r w:rsidRPr="00B31F2C">
              <w:rPr>
                <w:rFonts w:eastAsia="Calibri"/>
                <w:szCs w:val="22"/>
              </w:rPr>
              <w:t>13SS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B7C83F" w14:textId="77777777" w:rsidR="00360FB5" w:rsidRPr="00B31F2C" w:rsidRDefault="00360FB5" w:rsidP="00553004">
            <w:pPr>
              <w:rPr>
                <w:rFonts w:eastAsia="Calibri"/>
                <w:szCs w:val="22"/>
              </w:rPr>
            </w:pPr>
            <w:r w:rsidRPr="00B31F2C">
              <w:rPr>
                <w:rFonts w:eastAsia="Calibri"/>
                <w:szCs w:val="22"/>
              </w:rPr>
              <w:t>Šimonių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8A004B" w14:textId="77777777" w:rsidR="00360FB5" w:rsidRPr="00B31F2C" w:rsidRDefault="00360FB5" w:rsidP="00553004">
            <w:pPr>
              <w:jc w:val="right"/>
              <w:rPr>
                <w:rFonts w:eastAsia="Calibri"/>
                <w:szCs w:val="22"/>
              </w:rPr>
            </w:pPr>
            <w:r w:rsidRPr="00B31F2C">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9E3D5" w14:textId="77777777" w:rsidR="00360FB5" w:rsidRPr="00B31F2C" w:rsidRDefault="00360FB5" w:rsidP="00553004">
            <w:pPr>
              <w:jc w:val="right"/>
              <w:rPr>
                <w:rFonts w:eastAsia="Calibri"/>
                <w:szCs w:val="22"/>
              </w:rPr>
            </w:pPr>
            <w:r w:rsidRPr="00B31F2C">
              <w:rPr>
                <w:rFonts w:eastAsia="Calibri"/>
                <w:szCs w:val="22"/>
              </w:rPr>
              <w:t>686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E65120" w14:textId="77777777" w:rsidR="00360FB5" w:rsidRPr="00B31F2C" w:rsidRDefault="00360FB5" w:rsidP="00553004">
            <w:pPr>
              <w:jc w:val="right"/>
              <w:rPr>
                <w:rFonts w:eastAsia="Calibri"/>
                <w:szCs w:val="22"/>
              </w:rPr>
            </w:pPr>
            <w:r w:rsidRPr="00B31F2C">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2FDEF"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949456"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0B9144" w14:textId="77777777" w:rsidR="00360FB5" w:rsidRPr="00B31F2C" w:rsidRDefault="00360FB5" w:rsidP="00553004">
            <w:pPr>
              <w:jc w:val="center"/>
              <w:rPr>
                <w:rFonts w:eastAsia="Calibri"/>
                <w:szCs w:val="22"/>
              </w:rPr>
            </w:pPr>
            <w:r w:rsidRPr="00B31F2C">
              <w:rPr>
                <w:rFonts w:eastAsia="Calibri"/>
                <w:szCs w:val="22"/>
              </w:rPr>
              <w:t>4400-5449-3495</w:t>
            </w:r>
          </w:p>
        </w:tc>
      </w:tr>
      <w:tr w:rsidR="00B31F2C" w:rsidRPr="00B31F2C" w14:paraId="1A41C10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F3DBFBE"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F1D4E2" w14:textId="77777777" w:rsidR="00360FB5" w:rsidRPr="00B31F2C" w:rsidRDefault="00360FB5" w:rsidP="00553004">
            <w:pPr>
              <w:rPr>
                <w:rFonts w:eastAsia="Calibri"/>
                <w:szCs w:val="22"/>
              </w:rPr>
            </w:pPr>
            <w:r w:rsidRPr="00B31F2C">
              <w:rPr>
                <w:rFonts w:eastAsia="Calibri"/>
                <w:szCs w:val="22"/>
              </w:rPr>
              <w:t>14SS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80BB7F" w14:textId="77777777" w:rsidR="00360FB5" w:rsidRPr="00B31F2C" w:rsidRDefault="00360FB5" w:rsidP="00553004">
            <w:pPr>
              <w:rPr>
                <w:rFonts w:eastAsia="Calibri"/>
                <w:szCs w:val="22"/>
              </w:rPr>
            </w:pPr>
            <w:r w:rsidRPr="00B31F2C">
              <w:rPr>
                <w:rFonts w:eastAsia="Calibri"/>
                <w:szCs w:val="22"/>
              </w:rPr>
              <w:t>Žvejų g., Svėdasų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A59EFF" w14:textId="77777777" w:rsidR="00360FB5" w:rsidRPr="00B31F2C" w:rsidRDefault="00360FB5" w:rsidP="00553004">
            <w:pPr>
              <w:jc w:val="right"/>
              <w:rPr>
                <w:rFonts w:eastAsia="Calibri"/>
                <w:szCs w:val="22"/>
              </w:rPr>
            </w:pPr>
            <w:r w:rsidRPr="00B31F2C">
              <w:rPr>
                <w:rFonts w:eastAsia="Calibri"/>
                <w:szCs w:val="22"/>
              </w:rPr>
              <w:t xml:space="preserve">478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D18EC1" w14:textId="77777777" w:rsidR="00360FB5" w:rsidRPr="00B31F2C" w:rsidRDefault="00360FB5" w:rsidP="00553004">
            <w:pPr>
              <w:jc w:val="right"/>
              <w:rPr>
                <w:rFonts w:eastAsia="Calibri"/>
                <w:szCs w:val="22"/>
              </w:rPr>
            </w:pPr>
            <w:r w:rsidRPr="00B31F2C">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5E4E2A"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9891C"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DC791"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1E0210" w14:textId="77777777" w:rsidR="00360FB5" w:rsidRPr="00B31F2C" w:rsidRDefault="00360FB5" w:rsidP="00553004">
            <w:pPr>
              <w:jc w:val="center"/>
              <w:rPr>
                <w:rFonts w:eastAsia="Calibri"/>
                <w:szCs w:val="22"/>
              </w:rPr>
            </w:pPr>
            <w:r w:rsidRPr="00B31F2C">
              <w:rPr>
                <w:rFonts w:eastAsia="Calibri"/>
                <w:szCs w:val="22"/>
              </w:rPr>
              <w:t>4400-1995-0960</w:t>
            </w:r>
          </w:p>
        </w:tc>
      </w:tr>
      <w:tr w:rsidR="00B31F2C" w:rsidRPr="00B31F2C" w14:paraId="7AD0E88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962F1C"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9A3506" w14:textId="77777777" w:rsidR="00360FB5" w:rsidRPr="00B31F2C" w:rsidRDefault="00360FB5" w:rsidP="00553004">
            <w:pPr>
              <w:rPr>
                <w:rFonts w:eastAsia="Calibri"/>
                <w:szCs w:val="22"/>
              </w:rPr>
            </w:pPr>
            <w:r w:rsidRPr="00B31F2C">
              <w:rPr>
                <w:rFonts w:eastAsia="Calibri"/>
                <w:szCs w:val="22"/>
              </w:rPr>
              <w:t>15SS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F0E9CB" w14:textId="77777777" w:rsidR="00360FB5" w:rsidRPr="00B31F2C" w:rsidRDefault="00360FB5" w:rsidP="00553004">
            <w:pPr>
              <w:rPr>
                <w:rFonts w:eastAsia="Calibri"/>
                <w:szCs w:val="22"/>
              </w:rPr>
            </w:pPr>
            <w:r w:rsidRPr="00B31F2C">
              <w:rPr>
                <w:rFonts w:eastAsia="Calibri"/>
                <w:szCs w:val="22"/>
              </w:rPr>
              <w:t>Aulelių g., Aulelių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45D694" w14:textId="48199B52" w:rsidR="00360FB5" w:rsidRPr="00B31F2C" w:rsidRDefault="00360FB5" w:rsidP="00553004">
            <w:pPr>
              <w:jc w:val="right"/>
              <w:rPr>
                <w:rFonts w:eastAsia="Calibri"/>
                <w:szCs w:val="22"/>
              </w:rPr>
            </w:pPr>
            <w:r w:rsidRPr="00B31F2C">
              <w:rPr>
                <w:rFonts w:eastAsia="Calibri"/>
                <w:szCs w:val="22"/>
              </w:rPr>
              <w:t xml:space="preserve">689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5D0B1" w14:textId="773CF8FC" w:rsidR="00360FB5" w:rsidRPr="00B31F2C" w:rsidRDefault="00360FB5" w:rsidP="00553004">
            <w:pPr>
              <w:jc w:val="right"/>
              <w:rPr>
                <w:rFonts w:eastAsia="Calibri"/>
                <w:szCs w:val="22"/>
              </w:rPr>
            </w:pPr>
            <w:r w:rsidRPr="00B31F2C">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409D6" w14:textId="19687002" w:rsidR="00360FB5" w:rsidRPr="00B31F2C" w:rsidRDefault="00360FB5" w:rsidP="00553004">
            <w:pPr>
              <w:jc w:val="right"/>
              <w:rPr>
                <w:rFonts w:eastAsia="Calibri"/>
                <w:szCs w:val="22"/>
              </w:rPr>
            </w:pPr>
            <w:r w:rsidRPr="00B31F2C">
              <w:rPr>
                <w:rFonts w:eastAsia="Calibri"/>
                <w:szCs w:val="22"/>
              </w:rPr>
              <w:t>643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DA5A65"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A8DB7"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AB61B9" w14:textId="3D6C7D59" w:rsidR="00360FB5" w:rsidRPr="00B31F2C" w:rsidRDefault="00360FB5" w:rsidP="00553004">
            <w:pPr>
              <w:jc w:val="center"/>
              <w:rPr>
                <w:rFonts w:eastAsia="Calibri"/>
                <w:szCs w:val="22"/>
              </w:rPr>
            </w:pPr>
            <w:r w:rsidRPr="00B31F2C">
              <w:rPr>
                <w:rFonts w:eastAsia="Calibri"/>
                <w:szCs w:val="22"/>
              </w:rPr>
              <w:t>4400-6362-0420</w:t>
            </w:r>
          </w:p>
        </w:tc>
      </w:tr>
      <w:tr w:rsidR="00B31F2C" w:rsidRPr="00B31F2C" w14:paraId="451C292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7623BE"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46049E" w14:textId="77777777" w:rsidR="00360FB5" w:rsidRPr="00B31F2C" w:rsidRDefault="00360FB5" w:rsidP="00553004">
            <w:pPr>
              <w:rPr>
                <w:rFonts w:eastAsia="Calibri"/>
                <w:szCs w:val="22"/>
              </w:rPr>
            </w:pPr>
            <w:r w:rsidRPr="00B31F2C">
              <w:rPr>
                <w:rFonts w:eastAsia="Calibri"/>
                <w:szCs w:val="22"/>
              </w:rPr>
              <w:t>16SS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2BFE03" w14:textId="77777777" w:rsidR="00360FB5" w:rsidRPr="00B31F2C" w:rsidRDefault="00360FB5" w:rsidP="00553004">
            <w:pPr>
              <w:rPr>
                <w:rFonts w:eastAsia="Calibri"/>
                <w:szCs w:val="22"/>
              </w:rPr>
            </w:pPr>
            <w:r w:rsidRPr="00B31F2C">
              <w:rPr>
                <w:rFonts w:eastAsia="Calibri"/>
                <w:szCs w:val="22"/>
              </w:rPr>
              <w:t xml:space="preserve">Liepų g., Aulelių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BC800B" w14:textId="569DC0AF" w:rsidR="00360FB5" w:rsidRPr="00B31F2C" w:rsidRDefault="00360FB5" w:rsidP="00553004">
            <w:pPr>
              <w:jc w:val="right"/>
              <w:rPr>
                <w:rFonts w:eastAsia="Calibri"/>
                <w:szCs w:val="22"/>
              </w:rPr>
            </w:pPr>
            <w:r w:rsidRPr="00B31F2C">
              <w:rPr>
                <w:rFonts w:eastAsia="Calibri"/>
                <w:szCs w:val="22"/>
              </w:rPr>
              <w:t xml:space="preserve"> 556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8926B9" w14:textId="7CF5F01B" w:rsidR="00360FB5" w:rsidRPr="00B31F2C" w:rsidRDefault="00360FB5" w:rsidP="00553004">
            <w:pPr>
              <w:jc w:val="right"/>
              <w:rPr>
                <w:rFonts w:eastAsia="Calibri"/>
                <w:szCs w:val="22"/>
              </w:rPr>
            </w:pPr>
            <w:r w:rsidRPr="00B31F2C">
              <w:rPr>
                <w:rFonts w:eastAsia="Calibri"/>
                <w:szCs w:val="22"/>
              </w:rPr>
              <w:t xml:space="preserve"> 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F6372" w14:textId="4E6D2D96" w:rsidR="00360FB5" w:rsidRPr="00B31F2C" w:rsidRDefault="00360FB5" w:rsidP="00553004">
            <w:pPr>
              <w:jc w:val="right"/>
              <w:rPr>
                <w:rFonts w:eastAsia="Calibri"/>
                <w:szCs w:val="22"/>
              </w:rPr>
            </w:pPr>
            <w:r w:rsidRPr="00B31F2C">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B6D6E4"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5ED7CD"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898765" w14:textId="1596E08C" w:rsidR="00360FB5" w:rsidRPr="00B31F2C" w:rsidRDefault="00360FB5" w:rsidP="00553004">
            <w:pPr>
              <w:jc w:val="center"/>
              <w:rPr>
                <w:rFonts w:eastAsia="Calibri"/>
                <w:szCs w:val="22"/>
              </w:rPr>
            </w:pPr>
            <w:r w:rsidRPr="00B31F2C">
              <w:rPr>
                <w:rFonts w:eastAsia="Calibri"/>
                <w:szCs w:val="22"/>
              </w:rPr>
              <w:t>4400-6362-0464</w:t>
            </w:r>
          </w:p>
        </w:tc>
      </w:tr>
      <w:tr w:rsidR="00B31F2C" w:rsidRPr="00B31F2C" w14:paraId="0592987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4646402"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5D978F" w14:textId="77777777" w:rsidR="00360FB5" w:rsidRPr="00B31F2C" w:rsidRDefault="00360FB5" w:rsidP="00553004">
            <w:pPr>
              <w:rPr>
                <w:rFonts w:eastAsia="Calibri"/>
                <w:szCs w:val="22"/>
              </w:rPr>
            </w:pPr>
            <w:r w:rsidRPr="00B31F2C">
              <w:rPr>
                <w:rFonts w:eastAsia="Calibri"/>
                <w:szCs w:val="22"/>
              </w:rPr>
              <w:t>17SS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8C4C4C" w14:textId="77777777" w:rsidR="00360FB5" w:rsidRPr="00B31F2C" w:rsidRDefault="00360FB5" w:rsidP="00553004">
            <w:pPr>
              <w:rPr>
                <w:rFonts w:eastAsia="Calibri"/>
                <w:szCs w:val="22"/>
              </w:rPr>
            </w:pPr>
            <w:r w:rsidRPr="00B31F2C">
              <w:rPr>
                <w:rFonts w:eastAsia="Calibri"/>
                <w:szCs w:val="22"/>
              </w:rPr>
              <w:t>Bajorų g., Bajorų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57E97B" w14:textId="77777777" w:rsidR="00360FB5" w:rsidRPr="00B31F2C" w:rsidRDefault="00360FB5" w:rsidP="00553004">
            <w:pPr>
              <w:jc w:val="right"/>
              <w:rPr>
                <w:rFonts w:eastAsia="Calibri"/>
                <w:szCs w:val="22"/>
              </w:rPr>
            </w:pPr>
            <w:r w:rsidRPr="00B31F2C">
              <w:rPr>
                <w:rFonts w:eastAsia="Calibri"/>
                <w:szCs w:val="22"/>
              </w:rPr>
              <w:t xml:space="preserve">2340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A506DA"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493A4" w14:textId="77777777" w:rsidR="00360FB5" w:rsidRPr="00B31F2C" w:rsidRDefault="00360FB5" w:rsidP="00553004">
            <w:pPr>
              <w:jc w:val="right"/>
              <w:rPr>
                <w:rFonts w:eastAsia="Calibri"/>
                <w:szCs w:val="22"/>
              </w:rPr>
            </w:pPr>
            <w:r w:rsidRPr="00B31F2C">
              <w:rPr>
                <w:rFonts w:eastAsia="Calibri"/>
                <w:szCs w:val="22"/>
              </w:rPr>
              <w:t xml:space="preserve">2340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0C821"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2A73C0"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A77DD2" w14:textId="77777777" w:rsidR="00360FB5" w:rsidRPr="00B31F2C" w:rsidRDefault="00360FB5" w:rsidP="00553004">
            <w:pPr>
              <w:jc w:val="center"/>
              <w:rPr>
                <w:rFonts w:eastAsia="Calibri"/>
                <w:szCs w:val="22"/>
              </w:rPr>
            </w:pPr>
            <w:r w:rsidRPr="00B31F2C">
              <w:rPr>
                <w:rFonts w:eastAsia="Calibri"/>
                <w:szCs w:val="22"/>
              </w:rPr>
              <w:t>-</w:t>
            </w:r>
          </w:p>
        </w:tc>
      </w:tr>
      <w:tr w:rsidR="00B31F2C" w:rsidRPr="00B31F2C" w14:paraId="3A2C648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3EECE89"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765368" w14:textId="77777777" w:rsidR="00360FB5" w:rsidRPr="00B31F2C" w:rsidRDefault="00360FB5" w:rsidP="00553004">
            <w:pPr>
              <w:rPr>
                <w:rFonts w:eastAsia="Calibri"/>
                <w:szCs w:val="22"/>
              </w:rPr>
            </w:pPr>
            <w:r w:rsidRPr="00B31F2C">
              <w:rPr>
                <w:rFonts w:eastAsia="Calibri"/>
                <w:szCs w:val="22"/>
              </w:rPr>
              <w:t>18SS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6A9D5D" w14:textId="77777777" w:rsidR="00360FB5" w:rsidRPr="00B31F2C" w:rsidRDefault="00360FB5" w:rsidP="00553004">
            <w:pPr>
              <w:rPr>
                <w:rFonts w:eastAsia="Calibri"/>
                <w:szCs w:val="22"/>
              </w:rPr>
            </w:pPr>
            <w:r w:rsidRPr="00B31F2C">
              <w:rPr>
                <w:rFonts w:eastAsia="Calibri"/>
                <w:szCs w:val="22"/>
              </w:rPr>
              <w:t>Dvaro g., Bajorų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23D7CB" w14:textId="77777777" w:rsidR="00360FB5" w:rsidRPr="00B31F2C" w:rsidRDefault="00360FB5" w:rsidP="00553004">
            <w:pPr>
              <w:jc w:val="right"/>
              <w:rPr>
                <w:rFonts w:eastAsia="Calibri"/>
                <w:szCs w:val="22"/>
              </w:rPr>
            </w:pPr>
            <w:r w:rsidRPr="00B31F2C">
              <w:rPr>
                <w:rFonts w:eastAsia="Calibri"/>
                <w:szCs w:val="22"/>
              </w:rPr>
              <w:t xml:space="preserve">3668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1A6CDF"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CF96F4" w14:textId="77777777" w:rsidR="00360FB5" w:rsidRPr="00B31F2C" w:rsidRDefault="00360FB5" w:rsidP="00553004">
            <w:pPr>
              <w:jc w:val="right"/>
              <w:rPr>
                <w:rFonts w:eastAsia="Calibri"/>
                <w:szCs w:val="22"/>
              </w:rPr>
            </w:pPr>
            <w:r w:rsidRPr="00B31F2C">
              <w:rPr>
                <w:rFonts w:eastAsia="Calibri"/>
                <w:szCs w:val="22"/>
              </w:rPr>
              <w:t xml:space="preserve">3668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EF6B8"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BAFC9"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37BAC" w14:textId="77777777" w:rsidR="00360FB5" w:rsidRPr="00B31F2C" w:rsidRDefault="00360FB5" w:rsidP="00553004">
            <w:pPr>
              <w:jc w:val="center"/>
              <w:rPr>
                <w:rFonts w:eastAsia="Calibri"/>
                <w:szCs w:val="22"/>
              </w:rPr>
            </w:pPr>
            <w:r w:rsidRPr="00B31F2C">
              <w:rPr>
                <w:rFonts w:eastAsia="Calibri"/>
                <w:szCs w:val="22"/>
              </w:rPr>
              <w:t>-</w:t>
            </w:r>
          </w:p>
        </w:tc>
      </w:tr>
      <w:tr w:rsidR="00B31F2C" w:rsidRPr="00B31F2C" w14:paraId="7A1E080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4197039"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F32B19" w14:textId="77777777" w:rsidR="00360FB5" w:rsidRPr="00B31F2C" w:rsidRDefault="00360FB5" w:rsidP="00553004">
            <w:pPr>
              <w:rPr>
                <w:rFonts w:eastAsia="Calibri"/>
                <w:szCs w:val="22"/>
              </w:rPr>
            </w:pPr>
            <w:r w:rsidRPr="00B31F2C">
              <w:rPr>
                <w:rFonts w:eastAsia="Calibri"/>
                <w:szCs w:val="22"/>
              </w:rPr>
              <w:t>19SS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C9499C" w14:textId="77777777" w:rsidR="00360FB5" w:rsidRPr="00B31F2C" w:rsidRDefault="00360FB5" w:rsidP="00553004">
            <w:pPr>
              <w:rPr>
                <w:rFonts w:eastAsia="Calibri"/>
                <w:szCs w:val="22"/>
              </w:rPr>
            </w:pPr>
            <w:r w:rsidRPr="00B31F2C">
              <w:rPr>
                <w:rFonts w:eastAsia="Calibri"/>
                <w:szCs w:val="22"/>
              </w:rPr>
              <w:t>Liepų g., Bajorų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198BF6" w14:textId="49E18145" w:rsidR="00360FB5" w:rsidRPr="00B31F2C" w:rsidRDefault="00847DA1" w:rsidP="00553004">
            <w:pPr>
              <w:jc w:val="right"/>
              <w:rPr>
                <w:rFonts w:eastAsia="Calibri"/>
                <w:szCs w:val="22"/>
              </w:rPr>
            </w:pPr>
            <w:r w:rsidRPr="00B31F2C">
              <w:rPr>
                <w:rFonts w:eastAsia="Calibri"/>
                <w:szCs w:val="22"/>
              </w:rPr>
              <w:t>742</w:t>
            </w:r>
            <w:r w:rsidR="00360FB5" w:rsidRPr="00B31F2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B2F3D"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023F5" w14:textId="6B28FF24" w:rsidR="00360FB5" w:rsidRPr="00B31F2C" w:rsidRDefault="00847DA1" w:rsidP="00553004">
            <w:pPr>
              <w:jc w:val="right"/>
              <w:rPr>
                <w:rFonts w:eastAsia="Calibri"/>
                <w:szCs w:val="22"/>
              </w:rPr>
            </w:pPr>
            <w:r w:rsidRPr="00B31F2C">
              <w:rPr>
                <w:rFonts w:eastAsia="Calibri"/>
                <w:szCs w:val="22"/>
              </w:rPr>
              <w:t>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A03DF4"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758C36"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90D3E7" w14:textId="7B29B2EC" w:rsidR="00360FB5" w:rsidRPr="00B31F2C" w:rsidRDefault="00847DA1" w:rsidP="00553004">
            <w:pPr>
              <w:jc w:val="center"/>
              <w:rPr>
                <w:rFonts w:eastAsia="Calibri"/>
                <w:szCs w:val="22"/>
              </w:rPr>
            </w:pPr>
            <w:r w:rsidRPr="00B31F2C">
              <w:rPr>
                <w:rFonts w:eastAsia="Calibri"/>
                <w:szCs w:val="22"/>
              </w:rPr>
              <w:t>4400-6384-4248</w:t>
            </w:r>
          </w:p>
        </w:tc>
      </w:tr>
      <w:tr w:rsidR="00B31F2C" w:rsidRPr="00B31F2C" w14:paraId="04ACABF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27D155"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969866" w14:textId="77777777" w:rsidR="00360FB5" w:rsidRPr="00B31F2C" w:rsidRDefault="00360FB5" w:rsidP="00553004">
            <w:pPr>
              <w:rPr>
                <w:rFonts w:eastAsia="Calibri"/>
                <w:szCs w:val="22"/>
              </w:rPr>
            </w:pPr>
            <w:r w:rsidRPr="00B31F2C">
              <w:rPr>
                <w:rFonts w:eastAsia="Calibri"/>
                <w:szCs w:val="22"/>
              </w:rPr>
              <w:t>20SS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6157E5" w14:textId="77777777" w:rsidR="00360FB5" w:rsidRPr="00B31F2C" w:rsidRDefault="00360FB5" w:rsidP="00553004">
            <w:pPr>
              <w:rPr>
                <w:rFonts w:eastAsia="Calibri"/>
                <w:szCs w:val="22"/>
              </w:rPr>
            </w:pPr>
            <w:r w:rsidRPr="00B31F2C">
              <w:rPr>
                <w:rFonts w:eastAsia="Calibri"/>
                <w:szCs w:val="22"/>
              </w:rPr>
              <w:t xml:space="preserve">Pajario g., Bajorų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75DA09" w14:textId="77777777" w:rsidR="00360FB5" w:rsidRPr="00B31F2C" w:rsidRDefault="00360FB5" w:rsidP="00553004">
            <w:pPr>
              <w:jc w:val="right"/>
              <w:rPr>
                <w:rFonts w:eastAsia="Calibri"/>
                <w:szCs w:val="22"/>
              </w:rPr>
            </w:pPr>
            <w:r w:rsidRPr="00B31F2C">
              <w:rPr>
                <w:rFonts w:eastAsia="Calibri"/>
                <w:szCs w:val="22"/>
              </w:rPr>
              <w:t xml:space="preserve">2683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A700C"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9620B"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2DFD8" w14:textId="77777777" w:rsidR="00360FB5" w:rsidRPr="00B31F2C" w:rsidRDefault="00360FB5" w:rsidP="00553004">
            <w:pPr>
              <w:jc w:val="right"/>
              <w:rPr>
                <w:rFonts w:eastAsia="Calibri"/>
                <w:szCs w:val="22"/>
              </w:rPr>
            </w:pPr>
            <w:r w:rsidRPr="00B31F2C">
              <w:rPr>
                <w:rFonts w:eastAsia="Calibri"/>
                <w:szCs w:val="22"/>
              </w:rPr>
              <w:t>2683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21C84"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7CB807" w14:textId="77777777" w:rsidR="00360FB5" w:rsidRPr="00B31F2C" w:rsidRDefault="00360FB5" w:rsidP="00553004">
            <w:pPr>
              <w:jc w:val="center"/>
              <w:rPr>
                <w:rFonts w:eastAsia="Calibri"/>
                <w:szCs w:val="22"/>
              </w:rPr>
            </w:pPr>
            <w:r w:rsidRPr="00B31F2C">
              <w:rPr>
                <w:rFonts w:eastAsia="Calibri"/>
                <w:szCs w:val="22"/>
              </w:rPr>
              <w:t>-</w:t>
            </w:r>
          </w:p>
        </w:tc>
      </w:tr>
      <w:tr w:rsidR="00B31F2C" w:rsidRPr="00B31F2C" w14:paraId="262E629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F4ED705"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9BD5A9" w14:textId="77777777" w:rsidR="00360FB5" w:rsidRPr="00B31F2C" w:rsidRDefault="00360FB5" w:rsidP="00553004">
            <w:pPr>
              <w:rPr>
                <w:rFonts w:eastAsia="Calibri"/>
                <w:szCs w:val="22"/>
              </w:rPr>
            </w:pPr>
            <w:r w:rsidRPr="00B31F2C">
              <w:rPr>
                <w:rFonts w:eastAsia="Calibri"/>
                <w:szCs w:val="22"/>
              </w:rPr>
              <w:t>21SS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6099C5" w14:textId="77777777" w:rsidR="00360FB5" w:rsidRPr="00B31F2C" w:rsidRDefault="00360FB5" w:rsidP="00553004">
            <w:pPr>
              <w:rPr>
                <w:rFonts w:eastAsia="Calibri"/>
                <w:szCs w:val="22"/>
              </w:rPr>
            </w:pPr>
            <w:r w:rsidRPr="00B31F2C">
              <w:rPr>
                <w:rFonts w:eastAsia="Calibri"/>
                <w:szCs w:val="22"/>
              </w:rPr>
              <w:t xml:space="preserve">Butėnų g., Butėnų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3F8118D" w14:textId="1ED1086F" w:rsidR="00360FB5" w:rsidRPr="00B31F2C" w:rsidRDefault="00360FB5" w:rsidP="00553004">
            <w:pPr>
              <w:jc w:val="right"/>
              <w:rPr>
                <w:rFonts w:eastAsia="Calibri"/>
                <w:szCs w:val="22"/>
              </w:rPr>
            </w:pPr>
            <w:r w:rsidRPr="00B31F2C">
              <w:rPr>
                <w:rFonts w:eastAsia="Calibri"/>
                <w:szCs w:val="22"/>
              </w:rPr>
              <w:t xml:space="preserve"> 2856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C63926" w14:textId="543D43A5" w:rsidR="00360FB5" w:rsidRPr="00B31F2C" w:rsidRDefault="00360FB5" w:rsidP="00553004">
            <w:pPr>
              <w:jc w:val="right"/>
              <w:rPr>
                <w:rFonts w:eastAsia="Calibri"/>
                <w:szCs w:val="22"/>
              </w:rPr>
            </w:pPr>
            <w:r w:rsidRPr="00B31F2C">
              <w:rPr>
                <w:rFonts w:eastAsia="Calibri"/>
                <w:szCs w:val="22"/>
              </w:rPr>
              <w:t xml:space="preserve"> 2757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B2200" w14:textId="5235E7DC" w:rsidR="00360FB5" w:rsidRPr="00B31F2C" w:rsidRDefault="00360FB5" w:rsidP="00553004">
            <w:pPr>
              <w:jc w:val="right"/>
              <w:rPr>
                <w:rFonts w:eastAsia="Calibri"/>
                <w:szCs w:val="22"/>
              </w:rPr>
            </w:pPr>
            <w:r w:rsidRPr="00B31F2C">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42082"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FF224"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7943E4" w14:textId="47243179" w:rsidR="00360FB5" w:rsidRPr="00B31F2C" w:rsidRDefault="00360FB5" w:rsidP="00553004">
            <w:pPr>
              <w:jc w:val="center"/>
              <w:rPr>
                <w:rFonts w:eastAsia="Calibri"/>
                <w:szCs w:val="22"/>
              </w:rPr>
            </w:pPr>
            <w:r w:rsidRPr="00B31F2C">
              <w:rPr>
                <w:rFonts w:eastAsia="Calibri"/>
                <w:szCs w:val="22"/>
              </w:rPr>
              <w:t>4400-6343-3407</w:t>
            </w:r>
          </w:p>
        </w:tc>
      </w:tr>
      <w:tr w:rsidR="00B31F2C" w:rsidRPr="00B31F2C" w14:paraId="59CB47C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C87F4F8"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CDB2F2" w14:textId="77777777" w:rsidR="00360FB5" w:rsidRPr="00B31F2C" w:rsidRDefault="00360FB5" w:rsidP="00553004">
            <w:pPr>
              <w:rPr>
                <w:rFonts w:eastAsia="Calibri"/>
                <w:szCs w:val="22"/>
              </w:rPr>
            </w:pPr>
            <w:r w:rsidRPr="00B31F2C">
              <w:rPr>
                <w:rFonts w:eastAsia="Calibri"/>
                <w:szCs w:val="22"/>
              </w:rPr>
              <w:t>22SS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56DA7B" w14:textId="77777777" w:rsidR="00360FB5" w:rsidRPr="00B31F2C" w:rsidRDefault="00360FB5" w:rsidP="00553004">
            <w:pPr>
              <w:rPr>
                <w:rFonts w:eastAsia="Calibri"/>
                <w:szCs w:val="22"/>
              </w:rPr>
            </w:pPr>
            <w:r w:rsidRPr="00B31F2C">
              <w:rPr>
                <w:rFonts w:eastAsia="Calibri"/>
                <w:szCs w:val="22"/>
              </w:rPr>
              <w:t>Elnio g., Butėnų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08A875" w14:textId="4D58E90E" w:rsidR="00360FB5" w:rsidRPr="00B31F2C" w:rsidRDefault="00360FB5" w:rsidP="00553004">
            <w:pPr>
              <w:jc w:val="right"/>
              <w:rPr>
                <w:rFonts w:eastAsia="Calibri"/>
                <w:szCs w:val="22"/>
              </w:rPr>
            </w:pPr>
            <w:r w:rsidRPr="00B31F2C">
              <w:rPr>
                <w:rFonts w:eastAsia="Calibri"/>
                <w:szCs w:val="22"/>
              </w:rPr>
              <w:t xml:space="preserve"> 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334914"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73D0F" w14:textId="35B5D5E2" w:rsidR="00360FB5" w:rsidRPr="00B31F2C" w:rsidRDefault="00360FB5" w:rsidP="00553004">
            <w:pPr>
              <w:jc w:val="right"/>
              <w:rPr>
                <w:rFonts w:eastAsia="Calibri"/>
                <w:szCs w:val="22"/>
              </w:rPr>
            </w:pPr>
            <w:r w:rsidRPr="00B31F2C">
              <w:rPr>
                <w:rFonts w:eastAsia="Calibri"/>
                <w:szCs w:val="22"/>
              </w:rPr>
              <w:t>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E5C83" w14:textId="13FB443F" w:rsidR="00360FB5" w:rsidRPr="00B31F2C" w:rsidRDefault="00B31F2C" w:rsidP="00553004">
            <w:pPr>
              <w:jc w:val="right"/>
              <w:rPr>
                <w:rFonts w:eastAsia="Calibri"/>
                <w:strike/>
                <w:szCs w:val="22"/>
              </w:rPr>
            </w:pPr>
            <w:r w:rsidRPr="00B31F2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FF55E"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24E0A8" w14:textId="3FCF08A9" w:rsidR="00360FB5" w:rsidRPr="00B31F2C" w:rsidRDefault="00360FB5" w:rsidP="00553004">
            <w:pPr>
              <w:jc w:val="center"/>
              <w:rPr>
                <w:rFonts w:eastAsia="Calibri"/>
                <w:szCs w:val="22"/>
              </w:rPr>
            </w:pPr>
            <w:r w:rsidRPr="00B31F2C">
              <w:rPr>
                <w:rFonts w:eastAsia="Calibri"/>
                <w:szCs w:val="22"/>
              </w:rPr>
              <w:t>4400-6343-2175</w:t>
            </w:r>
          </w:p>
        </w:tc>
      </w:tr>
      <w:tr w:rsidR="00B31F2C" w:rsidRPr="00B31F2C" w14:paraId="34E0DFC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68D605A"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B64C56" w14:textId="77777777" w:rsidR="00360FB5" w:rsidRPr="00B31F2C" w:rsidRDefault="00360FB5" w:rsidP="00553004">
            <w:pPr>
              <w:rPr>
                <w:rFonts w:eastAsia="Calibri"/>
                <w:szCs w:val="22"/>
              </w:rPr>
            </w:pPr>
            <w:r w:rsidRPr="00B31F2C">
              <w:rPr>
                <w:rFonts w:eastAsia="Calibri"/>
                <w:szCs w:val="22"/>
              </w:rPr>
              <w:t>23SS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9B71CE" w14:textId="77777777" w:rsidR="00360FB5" w:rsidRPr="00B31F2C" w:rsidRDefault="00360FB5" w:rsidP="00553004">
            <w:pPr>
              <w:rPr>
                <w:rFonts w:eastAsia="Calibri"/>
                <w:szCs w:val="22"/>
              </w:rPr>
            </w:pPr>
            <w:r w:rsidRPr="00B31F2C">
              <w:rPr>
                <w:rFonts w:eastAsia="Calibri"/>
                <w:szCs w:val="22"/>
              </w:rPr>
              <w:t>Ramybės g., Butėnų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69E1A0" w14:textId="77777777" w:rsidR="00360FB5" w:rsidRPr="00B31F2C" w:rsidRDefault="00360FB5" w:rsidP="00553004">
            <w:pPr>
              <w:jc w:val="right"/>
              <w:rPr>
                <w:rFonts w:eastAsia="Calibri"/>
                <w:szCs w:val="22"/>
              </w:rPr>
            </w:pPr>
            <w:r w:rsidRPr="00B31F2C">
              <w:rPr>
                <w:rFonts w:eastAsia="Calibri"/>
                <w:szCs w:val="22"/>
              </w:rPr>
              <w:t xml:space="preserve">167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017F49"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CC3EC" w14:textId="77777777" w:rsidR="00360FB5" w:rsidRPr="00B31F2C" w:rsidRDefault="00360FB5" w:rsidP="00553004">
            <w:pPr>
              <w:jc w:val="right"/>
              <w:rPr>
                <w:rFonts w:eastAsia="Calibri"/>
                <w:szCs w:val="22"/>
              </w:rPr>
            </w:pPr>
            <w:r w:rsidRPr="00B31F2C">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tcPr>
          <w:p w14:paraId="74751B9C" w14:textId="2975E88C" w:rsidR="00360FB5" w:rsidRPr="00B31F2C" w:rsidRDefault="00B31F2C"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11892"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087E44" w14:textId="77777777" w:rsidR="00360FB5" w:rsidRPr="00B31F2C" w:rsidRDefault="00360FB5" w:rsidP="00553004">
            <w:pPr>
              <w:jc w:val="center"/>
              <w:rPr>
                <w:rFonts w:eastAsia="Calibri"/>
                <w:szCs w:val="22"/>
              </w:rPr>
            </w:pPr>
            <w:r w:rsidRPr="00B31F2C">
              <w:rPr>
                <w:rFonts w:eastAsia="Calibri"/>
                <w:szCs w:val="22"/>
              </w:rPr>
              <w:t>4400-5332-6857</w:t>
            </w:r>
          </w:p>
        </w:tc>
      </w:tr>
      <w:tr w:rsidR="00B31F2C" w:rsidRPr="00B31F2C" w14:paraId="380C591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1F4BBEA"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D9E0D1" w14:textId="77777777" w:rsidR="00360FB5" w:rsidRPr="00B31F2C" w:rsidRDefault="00360FB5" w:rsidP="00553004">
            <w:pPr>
              <w:rPr>
                <w:rFonts w:eastAsia="Calibri"/>
                <w:szCs w:val="22"/>
              </w:rPr>
            </w:pPr>
            <w:r w:rsidRPr="00B31F2C">
              <w:rPr>
                <w:rFonts w:eastAsia="Calibri"/>
                <w:szCs w:val="22"/>
              </w:rPr>
              <w:t>24SS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927F7B" w14:textId="77777777" w:rsidR="00360FB5" w:rsidRPr="00B31F2C" w:rsidRDefault="00360FB5" w:rsidP="00553004">
            <w:pPr>
              <w:rPr>
                <w:rFonts w:eastAsia="Calibri"/>
                <w:szCs w:val="22"/>
              </w:rPr>
            </w:pPr>
            <w:r w:rsidRPr="00B31F2C">
              <w:rPr>
                <w:rFonts w:eastAsia="Calibri"/>
                <w:szCs w:val="22"/>
              </w:rPr>
              <w:t>Kalno g., Daujočių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0314515" w14:textId="77777777" w:rsidR="00360FB5" w:rsidRPr="00B31F2C" w:rsidRDefault="00360FB5" w:rsidP="00553004">
            <w:pPr>
              <w:jc w:val="right"/>
              <w:rPr>
                <w:rFonts w:eastAsia="Calibri"/>
                <w:szCs w:val="22"/>
              </w:rPr>
            </w:pPr>
            <w:r w:rsidRPr="00B31F2C">
              <w:rPr>
                <w:rFonts w:eastAsia="Calibri"/>
                <w:szCs w:val="22"/>
              </w:rPr>
              <w:t xml:space="preserve">686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427B2" w14:textId="77777777" w:rsidR="00360FB5" w:rsidRPr="00B31F2C" w:rsidRDefault="00360FB5" w:rsidP="00553004">
            <w:pPr>
              <w:jc w:val="right"/>
              <w:rPr>
                <w:rFonts w:eastAsia="Calibri"/>
                <w:szCs w:val="22"/>
              </w:rPr>
            </w:pPr>
            <w:r w:rsidRPr="00B31F2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3B52D"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A4D33" w14:textId="77777777" w:rsidR="00360FB5" w:rsidRPr="00B31F2C" w:rsidRDefault="00360FB5" w:rsidP="00553004">
            <w:pPr>
              <w:jc w:val="right"/>
              <w:rPr>
                <w:rFonts w:eastAsia="Calibri"/>
                <w:szCs w:val="22"/>
              </w:rPr>
            </w:pPr>
            <w:r w:rsidRPr="00B31F2C">
              <w:rPr>
                <w:rFonts w:eastAsia="Calibri"/>
                <w:szCs w:val="22"/>
              </w:rPr>
              <w:t>686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606CCE"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3AD50E" w14:textId="77777777" w:rsidR="00360FB5" w:rsidRPr="00B31F2C" w:rsidRDefault="00360FB5" w:rsidP="00553004">
            <w:pPr>
              <w:jc w:val="center"/>
              <w:rPr>
                <w:rFonts w:eastAsia="Calibri"/>
                <w:szCs w:val="22"/>
              </w:rPr>
            </w:pPr>
            <w:r w:rsidRPr="00B31F2C">
              <w:rPr>
                <w:rFonts w:eastAsia="Calibri"/>
                <w:szCs w:val="22"/>
              </w:rPr>
              <w:t>-</w:t>
            </w:r>
          </w:p>
        </w:tc>
      </w:tr>
      <w:tr w:rsidR="00B31F2C" w:rsidRPr="00B31F2C" w14:paraId="5DEAAB7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CC2D3D8"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45F569" w14:textId="77777777" w:rsidR="00360FB5" w:rsidRPr="00B31F2C" w:rsidRDefault="00360FB5" w:rsidP="00553004">
            <w:pPr>
              <w:rPr>
                <w:rFonts w:eastAsia="Calibri"/>
                <w:szCs w:val="22"/>
              </w:rPr>
            </w:pPr>
            <w:r w:rsidRPr="00B31F2C">
              <w:rPr>
                <w:rFonts w:eastAsia="Calibri"/>
                <w:szCs w:val="22"/>
              </w:rPr>
              <w:t>25SS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E4A538" w14:textId="77777777" w:rsidR="00360FB5" w:rsidRPr="00B31F2C" w:rsidRDefault="00360FB5" w:rsidP="00553004">
            <w:pPr>
              <w:rPr>
                <w:rFonts w:eastAsia="Calibri"/>
                <w:szCs w:val="22"/>
              </w:rPr>
            </w:pPr>
            <w:r w:rsidRPr="00B31F2C">
              <w:rPr>
                <w:rFonts w:eastAsia="Calibri"/>
                <w:szCs w:val="22"/>
              </w:rPr>
              <w:t>Naujoji g., Daujočių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A33AA5" w14:textId="60DF086B" w:rsidR="00360FB5" w:rsidRPr="00B31F2C" w:rsidRDefault="00360FB5" w:rsidP="00553004">
            <w:pPr>
              <w:jc w:val="right"/>
              <w:rPr>
                <w:rFonts w:eastAsia="Calibri"/>
                <w:szCs w:val="22"/>
              </w:rPr>
            </w:pPr>
            <w:r w:rsidRPr="00B31F2C">
              <w:rPr>
                <w:rFonts w:eastAsia="Calibri"/>
                <w:szCs w:val="22"/>
              </w:rPr>
              <w:t xml:space="preserve"> 470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DBBF6" w14:textId="686E7453" w:rsidR="00360FB5" w:rsidRPr="00B31F2C" w:rsidRDefault="00360FB5" w:rsidP="00553004">
            <w:pPr>
              <w:jc w:val="right"/>
              <w:rPr>
                <w:rFonts w:eastAsia="Calibri"/>
                <w:szCs w:val="22"/>
              </w:rPr>
            </w:pPr>
            <w:r w:rsidRPr="00B31F2C">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0950C" w14:textId="6752DCD7" w:rsidR="00360FB5" w:rsidRPr="00B31F2C" w:rsidRDefault="00360FB5" w:rsidP="00553004">
            <w:pPr>
              <w:jc w:val="right"/>
              <w:rPr>
                <w:rFonts w:eastAsia="Calibri"/>
                <w:szCs w:val="22"/>
              </w:rPr>
            </w:pPr>
            <w:r w:rsidRPr="00B31F2C">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92CE8A"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A7487"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252433" w14:textId="0A1CDA66" w:rsidR="00360FB5" w:rsidRPr="00B31F2C" w:rsidRDefault="00360FB5" w:rsidP="00553004">
            <w:pPr>
              <w:jc w:val="center"/>
              <w:rPr>
                <w:rFonts w:eastAsia="Calibri"/>
                <w:szCs w:val="22"/>
              </w:rPr>
            </w:pPr>
            <w:r w:rsidRPr="00B31F2C">
              <w:rPr>
                <w:rFonts w:eastAsia="Calibri"/>
                <w:szCs w:val="22"/>
              </w:rPr>
              <w:t>4400-6355-5288</w:t>
            </w:r>
          </w:p>
        </w:tc>
      </w:tr>
      <w:tr w:rsidR="00B31F2C" w:rsidRPr="00B31F2C" w14:paraId="5F10705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EC0E680"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57700E" w14:textId="77777777" w:rsidR="00360FB5" w:rsidRPr="00B31F2C" w:rsidRDefault="00360FB5" w:rsidP="00553004">
            <w:pPr>
              <w:rPr>
                <w:rFonts w:eastAsia="Calibri"/>
                <w:szCs w:val="22"/>
              </w:rPr>
            </w:pPr>
            <w:r w:rsidRPr="00B31F2C">
              <w:rPr>
                <w:rFonts w:eastAsia="Calibri"/>
                <w:szCs w:val="22"/>
              </w:rPr>
              <w:t>26SS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727B5D" w14:textId="77777777" w:rsidR="00360FB5" w:rsidRPr="00B31F2C" w:rsidRDefault="00360FB5" w:rsidP="00553004">
            <w:pPr>
              <w:rPr>
                <w:rFonts w:eastAsia="Calibri"/>
                <w:szCs w:val="22"/>
              </w:rPr>
            </w:pPr>
            <w:r w:rsidRPr="00B31F2C">
              <w:rPr>
                <w:rFonts w:eastAsia="Calibri"/>
                <w:szCs w:val="22"/>
              </w:rPr>
              <w:t>Pievų g., Daujočių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4F3740E" w14:textId="77777777" w:rsidR="00360FB5" w:rsidRPr="00B31F2C" w:rsidRDefault="00360FB5" w:rsidP="00553004">
            <w:pPr>
              <w:jc w:val="right"/>
              <w:rPr>
                <w:rFonts w:eastAsia="Calibri"/>
                <w:szCs w:val="22"/>
              </w:rPr>
            </w:pPr>
            <w:r w:rsidRPr="00B31F2C">
              <w:rPr>
                <w:rFonts w:eastAsia="Calibri"/>
                <w:szCs w:val="22"/>
              </w:rPr>
              <w:t xml:space="preserve">1501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80BB0" w14:textId="77777777" w:rsidR="00360FB5" w:rsidRPr="00B31F2C" w:rsidRDefault="00360FB5" w:rsidP="00553004">
            <w:pPr>
              <w:jc w:val="right"/>
              <w:rPr>
                <w:rFonts w:eastAsia="Calibri"/>
                <w:szCs w:val="22"/>
              </w:rPr>
            </w:pPr>
            <w:r w:rsidRPr="00B31F2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5272A"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DC7A5B" w14:textId="77777777" w:rsidR="00360FB5" w:rsidRPr="00B31F2C" w:rsidRDefault="00360FB5" w:rsidP="00553004">
            <w:pPr>
              <w:jc w:val="right"/>
              <w:rPr>
                <w:rFonts w:eastAsia="Calibri"/>
                <w:szCs w:val="22"/>
              </w:rPr>
            </w:pPr>
            <w:r w:rsidRPr="00B31F2C">
              <w:rPr>
                <w:rFonts w:eastAsia="Calibri"/>
                <w:szCs w:val="22"/>
              </w:rPr>
              <w:t>1501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ED7E4"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BD0FB5" w14:textId="77777777" w:rsidR="00360FB5" w:rsidRPr="00B31F2C" w:rsidRDefault="00360FB5" w:rsidP="00553004">
            <w:pPr>
              <w:jc w:val="center"/>
              <w:rPr>
                <w:rFonts w:eastAsia="Calibri"/>
                <w:szCs w:val="22"/>
              </w:rPr>
            </w:pPr>
            <w:r w:rsidRPr="00B31F2C">
              <w:rPr>
                <w:rFonts w:eastAsia="Calibri"/>
                <w:szCs w:val="22"/>
              </w:rPr>
              <w:t>-</w:t>
            </w:r>
          </w:p>
        </w:tc>
      </w:tr>
      <w:tr w:rsidR="00B31F2C" w:rsidRPr="00B31F2C" w14:paraId="3F07CFC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4B28E6D"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0EB6C1" w14:textId="77777777" w:rsidR="00360FB5" w:rsidRPr="00B31F2C" w:rsidRDefault="00360FB5" w:rsidP="00553004">
            <w:pPr>
              <w:rPr>
                <w:rFonts w:eastAsia="Calibri"/>
                <w:szCs w:val="22"/>
              </w:rPr>
            </w:pPr>
            <w:r w:rsidRPr="00B31F2C">
              <w:rPr>
                <w:rFonts w:eastAsia="Calibri"/>
                <w:szCs w:val="22"/>
              </w:rPr>
              <w:t>27SS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C85C4B5" w14:textId="77777777" w:rsidR="00360FB5" w:rsidRPr="00B31F2C" w:rsidRDefault="00360FB5" w:rsidP="00553004">
            <w:pPr>
              <w:rPr>
                <w:rFonts w:eastAsia="Calibri"/>
                <w:szCs w:val="22"/>
              </w:rPr>
            </w:pPr>
            <w:r w:rsidRPr="00B31F2C">
              <w:rPr>
                <w:rFonts w:eastAsia="Calibri"/>
                <w:szCs w:val="22"/>
              </w:rPr>
              <w:t xml:space="preserve">Vilties g., Daujočių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D82F3E" w14:textId="70EF1A7D" w:rsidR="00360FB5" w:rsidRPr="00B31F2C" w:rsidRDefault="00360FB5" w:rsidP="00553004">
            <w:pPr>
              <w:jc w:val="right"/>
              <w:rPr>
                <w:rFonts w:eastAsia="Calibri"/>
                <w:szCs w:val="22"/>
              </w:rPr>
            </w:pPr>
            <w:r w:rsidRPr="00B31F2C">
              <w:rPr>
                <w:rFonts w:eastAsia="Calibri"/>
                <w:szCs w:val="22"/>
              </w:rPr>
              <w:t xml:space="preserve"> 551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992F0B" w14:textId="1FD82D51" w:rsidR="00360FB5" w:rsidRPr="00B31F2C" w:rsidRDefault="00360FB5" w:rsidP="00553004">
            <w:pPr>
              <w:jc w:val="right"/>
              <w:rPr>
                <w:rFonts w:eastAsia="Calibri"/>
                <w:szCs w:val="22"/>
              </w:rPr>
            </w:pPr>
            <w:r w:rsidRPr="00B31F2C">
              <w:rPr>
                <w:rFonts w:eastAsia="Calibri"/>
                <w:szCs w:val="22"/>
              </w:rPr>
              <w:t xml:space="preserve">  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EAACF" w14:textId="7C52E216" w:rsidR="00360FB5" w:rsidRPr="00B31F2C" w:rsidRDefault="00360FB5" w:rsidP="00553004">
            <w:pPr>
              <w:jc w:val="right"/>
              <w:rPr>
                <w:rFonts w:eastAsia="Calibri"/>
                <w:szCs w:val="22"/>
              </w:rPr>
            </w:pPr>
            <w:r w:rsidRPr="00B31F2C">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BC41C"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F11C7"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59F48E" w14:textId="50973C34" w:rsidR="00360FB5" w:rsidRPr="00B31F2C" w:rsidRDefault="00360FB5" w:rsidP="00553004">
            <w:pPr>
              <w:jc w:val="center"/>
              <w:rPr>
                <w:rFonts w:eastAsia="Calibri"/>
                <w:szCs w:val="22"/>
              </w:rPr>
            </w:pPr>
            <w:r w:rsidRPr="00B31F2C">
              <w:rPr>
                <w:rFonts w:eastAsia="Calibri"/>
                <w:szCs w:val="22"/>
              </w:rPr>
              <w:t>4400-6355-5299</w:t>
            </w:r>
          </w:p>
        </w:tc>
      </w:tr>
      <w:tr w:rsidR="00B31F2C" w:rsidRPr="00B31F2C" w14:paraId="52C936B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BA666D"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F81D5D" w14:textId="77777777" w:rsidR="00360FB5" w:rsidRPr="00B31F2C" w:rsidRDefault="00360FB5" w:rsidP="00553004">
            <w:pPr>
              <w:rPr>
                <w:rFonts w:eastAsia="Calibri"/>
                <w:szCs w:val="22"/>
              </w:rPr>
            </w:pPr>
            <w:r w:rsidRPr="00B31F2C">
              <w:rPr>
                <w:rFonts w:eastAsia="Calibri"/>
                <w:szCs w:val="22"/>
              </w:rPr>
              <w:t>28SS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8B7AB6" w14:textId="77777777" w:rsidR="00360FB5" w:rsidRPr="00B31F2C" w:rsidRDefault="00360FB5" w:rsidP="00553004">
            <w:pPr>
              <w:rPr>
                <w:rFonts w:eastAsia="Calibri"/>
                <w:szCs w:val="22"/>
              </w:rPr>
            </w:pPr>
            <w:r w:rsidRPr="00B31F2C">
              <w:rPr>
                <w:rFonts w:eastAsia="Calibri"/>
                <w:szCs w:val="22"/>
              </w:rPr>
              <w:t>Grikiapelių g., Grikiapelių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EF70C1" w14:textId="77777777" w:rsidR="00360FB5" w:rsidRPr="00B31F2C" w:rsidRDefault="00360FB5" w:rsidP="00553004">
            <w:pPr>
              <w:jc w:val="right"/>
              <w:rPr>
                <w:rFonts w:eastAsia="Calibri"/>
                <w:szCs w:val="22"/>
              </w:rPr>
            </w:pPr>
            <w:r w:rsidRPr="00B31F2C">
              <w:rPr>
                <w:rFonts w:eastAsia="Calibri"/>
                <w:szCs w:val="22"/>
              </w:rPr>
              <w:t>1990</w:t>
            </w:r>
            <w:r w:rsidRPr="00B31F2C">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597BF"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5B48FD" w14:textId="77777777" w:rsidR="00360FB5" w:rsidRPr="00B31F2C" w:rsidRDefault="00360FB5" w:rsidP="00553004">
            <w:pPr>
              <w:jc w:val="right"/>
              <w:rPr>
                <w:rFonts w:eastAsia="Calibri"/>
                <w:szCs w:val="22"/>
              </w:rPr>
            </w:pPr>
            <w:r w:rsidRPr="00B31F2C">
              <w:rPr>
                <w:rFonts w:eastAsia="Calibri"/>
                <w:szCs w:val="22"/>
              </w:rPr>
              <w:t>1990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BDA25"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C74D1"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DA3251" w14:textId="77777777" w:rsidR="00360FB5" w:rsidRPr="00B31F2C" w:rsidRDefault="00360FB5" w:rsidP="00553004">
            <w:pPr>
              <w:jc w:val="center"/>
              <w:rPr>
                <w:rFonts w:eastAsia="Calibri"/>
                <w:szCs w:val="22"/>
              </w:rPr>
            </w:pPr>
            <w:r w:rsidRPr="00B31F2C">
              <w:rPr>
                <w:rFonts w:eastAsia="Calibri"/>
                <w:szCs w:val="22"/>
              </w:rPr>
              <w:t>4400-5039-1983</w:t>
            </w:r>
          </w:p>
        </w:tc>
      </w:tr>
      <w:tr w:rsidR="00B31F2C" w:rsidRPr="00B31F2C" w14:paraId="3C67E13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C4452BD"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26CABE" w14:textId="77777777" w:rsidR="00360FB5" w:rsidRPr="00B31F2C" w:rsidRDefault="00360FB5" w:rsidP="00553004">
            <w:pPr>
              <w:rPr>
                <w:rFonts w:eastAsia="Calibri"/>
                <w:szCs w:val="22"/>
              </w:rPr>
            </w:pPr>
            <w:r w:rsidRPr="00B31F2C">
              <w:rPr>
                <w:rFonts w:eastAsia="Calibri"/>
                <w:szCs w:val="22"/>
              </w:rPr>
              <w:t>29SS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3CA9B3" w14:textId="77777777" w:rsidR="00360FB5" w:rsidRPr="00B31F2C" w:rsidRDefault="00360FB5" w:rsidP="00553004">
            <w:pPr>
              <w:rPr>
                <w:rFonts w:eastAsia="Calibri"/>
                <w:szCs w:val="22"/>
              </w:rPr>
            </w:pPr>
            <w:r w:rsidRPr="00B31F2C">
              <w:rPr>
                <w:rFonts w:eastAsia="Calibri"/>
                <w:szCs w:val="22"/>
              </w:rPr>
              <w:t>Mokyklos g., Grikiapelių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470739" w14:textId="77777777" w:rsidR="00360FB5" w:rsidRPr="00B31F2C" w:rsidRDefault="00360FB5" w:rsidP="00553004">
            <w:pPr>
              <w:jc w:val="right"/>
              <w:rPr>
                <w:rFonts w:eastAsia="Calibri"/>
                <w:szCs w:val="22"/>
              </w:rPr>
            </w:pPr>
            <w:r w:rsidRPr="00B31F2C">
              <w:rPr>
                <w:rFonts w:eastAsia="Calibri"/>
                <w:szCs w:val="22"/>
              </w:rPr>
              <w:t xml:space="preserve">273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D15AF"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65BDB4" w14:textId="77777777" w:rsidR="00360FB5" w:rsidRPr="00B31F2C" w:rsidRDefault="00360FB5" w:rsidP="00553004">
            <w:pPr>
              <w:jc w:val="right"/>
              <w:rPr>
                <w:rFonts w:eastAsia="Calibri"/>
                <w:szCs w:val="22"/>
              </w:rPr>
            </w:pPr>
            <w:r w:rsidRPr="00B31F2C">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B8838"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5A06A"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B7D4B5" w14:textId="77777777" w:rsidR="00360FB5" w:rsidRPr="00B31F2C" w:rsidRDefault="00360FB5" w:rsidP="00553004">
            <w:pPr>
              <w:jc w:val="center"/>
              <w:rPr>
                <w:rFonts w:eastAsia="Calibri"/>
                <w:szCs w:val="22"/>
              </w:rPr>
            </w:pPr>
            <w:r w:rsidRPr="00B31F2C">
              <w:rPr>
                <w:rFonts w:eastAsia="Calibri"/>
                <w:szCs w:val="22"/>
              </w:rPr>
              <w:t>4400-5493-7061</w:t>
            </w:r>
          </w:p>
        </w:tc>
      </w:tr>
      <w:tr w:rsidR="00B31F2C" w:rsidRPr="00B31F2C" w14:paraId="1B73CAB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3712E7"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DD1CA7" w14:textId="77777777" w:rsidR="00360FB5" w:rsidRPr="00B31F2C" w:rsidRDefault="00360FB5" w:rsidP="00553004">
            <w:pPr>
              <w:rPr>
                <w:rFonts w:eastAsia="Calibri"/>
                <w:szCs w:val="22"/>
              </w:rPr>
            </w:pPr>
            <w:r w:rsidRPr="00B31F2C">
              <w:rPr>
                <w:rFonts w:eastAsia="Calibri"/>
                <w:szCs w:val="22"/>
              </w:rPr>
              <w:t>30SS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A132E0" w14:textId="77777777" w:rsidR="00360FB5" w:rsidRPr="00B31F2C" w:rsidRDefault="00360FB5" w:rsidP="00553004">
            <w:pPr>
              <w:rPr>
                <w:rFonts w:eastAsia="Calibri"/>
                <w:szCs w:val="22"/>
              </w:rPr>
            </w:pPr>
            <w:r w:rsidRPr="00B31F2C">
              <w:rPr>
                <w:rFonts w:eastAsia="Calibri"/>
                <w:szCs w:val="22"/>
              </w:rPr>
              <w:t>Jotkonių g., Jotkonių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2966C2" w14:textId="434F324D" w:rsidR="00360FB5" w:rsidRPr="00B31F2C" w:rsidRDefault="00360FB5" w:rsidP="00553004">
            <w:pPr>
              <w:jc w:val="right"/>
              <w:rPr>
                <w:rFonts w:eastAsia="Calibri"/>
                <w:szCs w:val="22"/>
              </w:rPr>
            </w:pPr>
            <w:r w:rsidRPr="00B31F2C">
              <w:rPr>
                <w:rFonts w:eastAsia="Calibri"/>
                <w:szCs w:val="22"/>
              </w:rPr>
              <w:t xml:space="preserve"> 2743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800D6" w14:textId="77777777" w:rsidR="00360FB5" w:rsidRPr="00B31F2C" w:rsidRDefault="00360FB5" w:rsidP="00553004">
            <w:pPr>
              <w:jc w:val="right"/>
              <w:rPr>
                <w:rFonts w:eastAsia="Calibri"/>
                <w:szCs w:val="22"/>
              </w:rPr>
            </w:pPr>
            <w:r w:rsidRPr="00B31F2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4DBD9" w14:textId="3F3EC7A2" w:rsidR="00360FB5" w:rsidRPr="00B31F2C" w:rsidRDefault="00360FB5" w:rsidP="00553004">
            <w:pPr>
              <w:jc w:val="right"/>
              <w:rPr>
                <w:rFonts w:eastAsia="Calibri"/>
                <w:szCs w:val="22"/>
              </w:rPr>
            </w:pPr>
            <w:r w:rsidRPr="00B31F2C">
              <w:rPr>
                <w:rFonts w:eastAsia="Calibri"/>
                <w:szCs w:val="22"/>
              </w:rPr>
              <w:t>2431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2DFF5" w14:textId="50497E73" w:rsidR="00360FB5" w:rsidRPr="00B31F2C" w:rsidRDefault="00360FB5" w:rsidP="00553004">
            <w:pPr>
              <w:jc w:val="right"/>
              <w:rPr>
                <w:rFonts w:eastAsia="Calibri"/>
                <w:szCs w:val="22"/>
              </w:rPr>
            </w:pPr>
            <w:r w:rsidRPr="00B31F2C">
              <w:rPr>
                <w:rFonts w:eastAsia="Calibri"/>
                <w:szCs w:val="22"/>
              </w:rPr>
              <w:t xml:space="preserve"> 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6A8D3"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277302" w14:textId="3E0B0CC6" w:rsidR="00360FB5" w:rsidRPr="00B31F2C" w:rsidRDefault="00360FB5" w:rsidP="00553004">
            <w:pPr>
              <w:jc w:val="center"/>
              <w:rPr>
                <w:rFonts w:eastAsia="Calibri"/>
                <w:szCs w:val="22"/>
              </w:rPr>
            </w:pPr>
            <w:r w:rsidRPr="00B31F2C">
              <w:rPr>
                <w:rFonts w:eastAsia="Calibri"/>
                <w:szCs w:val="22"/>
              </w:rPr>
              <w:t>4400-6334-8892</w:t>
            </w:r>
          </w:p>
        </w:tc>
      </w:tr>
      <w:tr w:rsidR="00B31F2C" w:rsidRPr="00B31F2C" w14:paraId="61EB466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35017D"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86E091" w14:textId="77777777" w:rsidR="00360FB5" w:rsidRPr="00B31F2C" w:rsidRDefault="00360FB5" w:rsidP="00553004">
            <w:pPr>
              <w:rPr>
                <w:rFonts w:eastAsia="Calibri"/>
                <w:szCs w:val="22"/>
              </w:rPr>
            </w:pPr>
            <w:r w:rsidRPr="00B31F2C">
              <w:rPr>
                <w:rFonts w:eastAsia="Calibri"/>
                <w:szCs w:val="22"/>
              </w:rPr>
              <w:t>31SS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61F172" w14:textId="77777777" w:rsidR="00360FB5" w:rsidRPr="00B31F2C" w:rsidRDefault="00360FB5" w:rsidP="00553004">
            <w:pPr>
              <w:rPr>
                <w:rFonts w:eastAsia="Calibri"/>
                <w:szCs w:val="22"/>
              </w:rPr>
            </w:pPr>
            <w:r w:rsidRPr="00B31F2C">
              <w:rPr>
                <w:rFonts w:eastAsia="Calibri"/>
                <w:szCs w:val="22"/>
              </w:rPr>
              <w:t>Kunigiškių g., Kunigiškių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7862ED" w14:textId="77777777" w:rsidR="00360FB5" w:rsidRPr="00B31F2C" w:rsidRDefault="00360FB5" w:rsidP="00553004">
            <w:pPr>
              <w:jc w:val="right"/>
              <w:rPr>
                <w:rFonts w:eastAsia="Calibri"/>
                <w:szCs w:val="22"/>
              </w:rPr>
            </w:pPr>
            <w:r w:rsidRPr="00B31F2C">
              <w:rPr>
                <w:rFonts w:eastAsia="Calibri"/>
                <w:szCs w:val="22"/>
              </w:rPr>
              <w:t xml:space="preserve">1992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80700" w14:textId="77777777" w:rsidR="00360FB5" w:rsidRPr="00B31F2C" w:rsidRDefault="00360FB5" w:rsidP="00553004">
            <w:pPr>
              <w:jc w:val="right"/>
              <w:rPr>
                <w:rFonts w:eastAsia="Calibri"/>
                <w:szCs w:val="22"/>
              </w:rPr>
            </w:pPr>
            <w:r w:rsidRPr="00B31F2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149DD" w14:textId="77777777" w:rsidR="00360FB5" w:rsidRPr="00B31F2C" w:rsidRDefault="00360FB5" w:rsidP="00553004">
            <w:pPr>
              <w:jc w:val="right"/>
              <w:rPr>
                <w:rFonts w:eastAsia="Calibri"/>
                <w:szCs w:val="22"/>
              </w:rPr>
            </w:pPr>
            <w:r w:rsidRPr="00B31F2C">
              <w:rPr>
                <w:rFonts w:eastAsia="Calibri"/>
                <w:szCs w:val="22"/>
              </w:rPr>
              <w:t xml:space="preserve">1992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B8C55"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F38C0C"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5062CD" w14:textId="77777777" w:rsidR="00360FB5" w:rsidRPr="00B31F2C" w:rsidRDefault="00360FB5" w:rsidP="00553004">
            <w:pPr>
              <w:jc w:val="center"/>
              <w:rPr>
                <w:rFonts w:eastAsia="Calibri"/>
                <w:szCs w:val="22"/>
              </w:rPr>
            </w:pPr>
            <w:r w:rsidRPr="00B31F2C">
              <w:rPr>
                <w:rFonts w:eastAsia="Calibri"/>
                <w:szCs w:val="22"/>
              </w:rPr>
              <w:t>-</w:t>
            </w:r>
          </w:p>
        </w:tc>
      </w:tr>
      <w:tr w:rsidR="00B31F2C" w:rsidRPr="00B31F2C" w14:paraId="1BD8218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9F834BC"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0BD1EF" w14:textId="77777777" w:rsidR="00360FB5" w:rsidRPr="00B31F2C" w:rsidRDefault="00360FB5" w:rsidP="00553004">
            <w:pPr>
              <w:rPr>
                <w:rFonts w:eastAsia="Calibri"/>
                <w:szCs w:val="22"/>
              </w:rPr>
            </w:pPr>
            <w:r w:rsidRPr="00B31F2C">
              <w:rPr>
                <w:rFonts w:eastAsia="Calibri"/>
                <w:szCs w:val="22"/>
              </w:rPr>
              <w:t>32SS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819C28" w14:textId="77777777" w:rsidR="00360FB5" w:rsidRPr="00B31F2C" w:rsidRDefault="00360FB5" w:rsidP="00553004">
            <w:pPr>
              <w:rPr>
                <w:rFonts w:eastAsia="Calibri"/>
                <w:szCs w:val="22"/>
              </w:rPr>
            </w:pPr>
            <w:r w:rsidRPr="00B31F2C">
              <w:rPr>
                <w:rFonts w:eastAsia="Calibri"/>
                <w:szCs w:val="22"/>
              </w:rPr>
              <w:t>Dirbtuvių g., Kunigiškių I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509EAB" w14:textId="2E84F0BF" w:rsidR="00360FB5" w:rsidRPr="00B31F2C" w:rsidRDefault="00360FB5" w:rsidP="00553004">
            <w:pPr>
              <w:jc w:val="right"/>
              <w:rPr>
                <w:rFonts w:eastAsia="Calibri"/>
                <w:szCs w:val="22"/>
              </w:rPr>
            </w:pPr>
            <w:r w:rsidRPr="00B31F2C">
              <w:rPr>
                <w:rFonts w:eastAsia="Calibri"/>
                <w:szCs w:val="22"/>
              </w:rPr>
              <w:t xml:space="preserve">1129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3F4F2" w14:textId="5FDBBED7" w:rsidR="00360FB5" w:rsidRPr="00B31F2C" w:rsidRDefault="00360FB5" w:rsidP="00553004">
            <w:pPr>
              <w:jc w:val="right"/>
              <w:rPr>
                <w:rFonts w:eastAsia="Calibri"/>
                <w:szCs w:val="22"/>
              </w:rPr>
            </w:pPr>
            <w:r w:rsidRPr="00B31F2C">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88DD4" w14:textId="3D14A99A" w:rsidR="00360FB5" w:rsidRPr="00B31F2C" w:rsidRDefault="00360FB5" w:rsidP="00553004">
            <w:pPr>
              <w:jc w:val="right"/>
              <w:rPr>
                <w:rFonts w:eastAsia="Calibri"/>
                <w:szCs w:val="22"/>
              </w:rPr>
            </w:pPr>
            <w:r w:rsidRPr="00B31F2C">
              <w:rPr>
                <w:rFonts w:eastAsia="Calibri"/>
                <w:szCs w:val="22"/>
              </w:rPr>
              <w:t xml:space="preserve">  1121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5D468"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2842E"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25AFDB" w14:textId="1D0986FD" w:rsidR="00360FB5" w:rsidRPr="00B31F2C" w:rsidRDefault="00360FB5" w:rsidP="00553004">
            <w:pPr>
              <w:jc w:val="center"/>
              <w:rPr>
                <w:rFonts w:eastAsia="Calibri"/>
                <w:szCs w:val="22"/>
              </w:rPr>
            </w:pPr>
            <w:r w:rsidRPr="00B31F2C">
              <w:rPr>
                <w:rFonts w:eastAsia="Calibri"/>
                <w:szCs w:val="22"/>
              </w:rPr>
              <w:t>4400-6327-1646</w:t>
            </w:r>
          </w:p>
        </w:tc>
      </w:tr>
      <w:tr w:rsidR="00B31F2C" w:rsidRPr="00B31F2C" w14:paraId="1487B0A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8BF284"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E3990F" w14:textId="77777777" w:rsidR="00360FB5" w:rsidRPr="00B31F2C" w:rsidRDefault="00360FB5" w:rsidP="00553004">
            <w:pPr>
              <w:rPr>
                <w:rFonts w:eastAsia="Calibri"/>
                <w:szCs w:val="22"/>
              </w:rPr>
            </w:pPr>
            <w:r w:rsidRPr="00B31F2C">
              <w:rPr>
                <w:rFonts w:eastAsia="Calibri"/>
                <w:szCs w:val="22"/>
              </w:rPr>
              <w:t>33SS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738588" w14:textId="77777777" w:rsidR="00360FB5" w:rsidRPr="00B31F2C" w:rsidRDefault="00360FB5" w:rsidP="00553004">
            <w:pPr>
              <w:rPr>
                <w:rFonts w:eastAsia="Calibri"/>
                <w:szCs w:val="22"/>
              </w:rPr>
            </w:pPr>
            <w:r w:rsidRPr="00B31F2C">
              <w:rPr>
                <w:rFonts w:eastAsia="Calibri"/>
                <w:szCs w:val="22"/>
              </w:rPr>
              <w:t>Moliakalnio g., Moliakalnio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D664E8" w14:textId="77777777" w:rsidR="00360FB5" w:rsidRPr="00B31F2C" w:rsidRDefault="00360FB5" w:rsidP="00553004">
            <w:pPr>
              <w:jc w:val="right"/>
              <w:rPr>
                <w:rFonts w:eastAsia="Calibri"/>
                <w:szCs w:val="22"/>
              </w:rPr>
            </w:pPr>
            <w:r w:rsidRPr="00B31F2C">
              <w:rPr>
                <w:rFonts w:eastAsia="Calibri"/>
                <w:szCs w:val="22"/>
              </w:rPr>
              <w:t xml:space="preserve">2955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A0274"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D04D1" w14:textId="77777777" w:rsidR="00360FB5" w:rsidRPr="00B31F2C" w:rsidRDefault="00360FB5" w:rsidP="00553004">
            <w:pPr>
              <w:jc w:val="right"/>
              <w:rPr>
                <w:rFonts w:eastAsia="Calibri"/>
                <w:szCs w:val="22"/>
              </w:rPr>
            </w:pPr>
            <w:r w:rsidRPr="00B31F2C">
              <w:rPr>
                <w:rFonts w:eastAsia="Calibri"/>
                <w:szCs w:val="22"/>
              </w:rPr>
              <w:t>2955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E9641"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6E44D"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6129A6" w14:textId="77777777" w:rsidR="00360FB5" w:rsidRPr="00B31F2C" w:rsidRDefault="00360FB5" w:rsidP="00553004">
            <w:pPr>
              <w:jc w:val="center"/>
              <w:rPr>
                <w:rFonts w:eastAsia="Calibri"/>
                <w:szCs w:val="22"/>
              </w:rPr>
            </w:pPr>
            <w:r w:rsidRPr="00B31F2C">
              <w:rPr>
                <w:rFonts w:eastAsia="Calibri"/>
                <w:szCs w:val="22"/>
              </w:rPr>
              <w:t>4400-5449-1579</w:t>
            </w:r>
          </w:p>
        </w:tc>
      </w:tr>
      <w:tr w:rsidR="00B31F2C" w:rsidRPr="00B31F2C" w14:paraId="74BA8F2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91C1ED"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C97C36" w14:textId="77777777" w:rsidR="00360FB5" w:rsidRPr="00B31F2C" w:rsidRDefault="00360FB5" w:rsidP="00553004">
            <w:pPr>
              <w:rPr>
                <w:rFonts w:eastAsia="Calibri"/>
                <w:szCs w:val="22"/>
              </w:rPr>
            </w:pPr>
            <w:r w:rsidRPr="00B31F2C">
              <w:rPr>
                <w:rFonts w:eastAsia="Calibri"/>
                <w:szCs w:val="22"/>
              </w:rPr>
              <w:t>34SS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AEF8AA" w14:textId="77777777" w:rsidR="00360FB5" w:rsidRPr="00B31F2C" w:rsidRDefault="00360FB5" w:rsidP="00553004">
            <w:pPr>
              <w:rPr>
                <w:rFonts w:eastAsia="Calibri"/>
                <w:szCs w:val="22"/>
              </w:rPr>
            </w:pPr>
            <w:r w:rsidRPr="00B31F2C">
              <w:rPr>
                <w:rFonts w:eastAsia="Calibri"/>
                <w:szCs w:val="22"/>
              </w:rPr>
              <w:t>Beržynėlio g., Vaitkūnų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864B73" w14:textId="5CBB4718" w:rsidR="00360FB5" w:rsidRPr="00B31F2C" w:rsidRDefault="00D87BDC" w:rsidP="00553004">
            <w:pPr>
              <w:jc w:val="right"/>
              <w:rPr>
                <w:rFonts w:eastAsia="Calibri"/>
                <w:szCs w:val="22"/>
              </w:rPr>
            </w:pPr>
            <w:r w:rsidRPr="00B31F2C">
              <w:rPr>
                <w:rFonts w:eastAsia="Calibri"/>
                <w:szCs w:val="22"/>
              </w:rPr>
              <w:t>635</w:t>
            </w:r>
            <w:r w:rsidR="00360FB5" w:rsidRPr="00B31F2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975BC" w14:textId="17A34EDE" w:rsidR="00360FB5" w:rsidRPr="00B31F2C" w:rsidRDefault="00D87BDC" w:rsidP="00553004">
            <w:pPr>
              <w:jc w:val="right"/>
              <w:rPr>
                <w:rFonts w:eastAsia="Calibri"/>
                <w:szCs w:val="22"/>
              </w:rPr>
            </w:pPr>
            <w:r w:rsidRPr="00B31F2C">
              <w:rPr>
                <w:rFonts w:eastAsia="Calibri"/>
                <w:szCs w:val="22"/>
              </w:rPr>
              <w:t>635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689FB"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85678"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BA3634"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BE1F11" w14:textId="59E06C11" w:rsidR="00360FB5" w:rsidRPr="00B31F2C" w:rsidRDefault="00D87BDC" w:rsidP="00553004">
            <w:pPr>
              <w:jc w:val="center"/>
              <w:rPr>
                <w:rFonts w:eastAsia="Calibri"/>
                <w:szCs w:val="22"/>
              </w:rPr>
            </w:pPr>
            <w:r w:rsidRPr="00B31F2C">
              <w:rPr>
                <w:rFonts w:eastAsia="Calibri"/>
                <w:szCs w:val="22"/>
              </w:rPr>
              <w:t>4400-6385-1252</w:t>
            </w:r>
          </w:p>
        </w:tc>
      </w:tr>
      <w:tr w:rsidR="00B31F2C" w:rsidRPr="00B31F2C" w14:paraId="2E919F1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131CBE"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4280CF" w14:textId="77777777" w:rsidR="00360FB5" w:rsidRPr="00B31F2C" w:rsidRDefault="00360FB5" w:rsidP="00553004">
            <w:pPr>
              <w:rPr>
                <w:rFonts w:eastAsia="Calibri"/>
                <w:szCs w:val="22"/>
              </w:rPr>
            </w:pPr>
            <w:r w:rsidRPr="00B31F2C">
              <w:rPr>
                <w:rFonts w:eastAsia="Calibri"/>
                <w:szCs w:val="22"/>
              </w:rPr>
              <w:t>35SS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547297" w14:textId="77777777" w:rsidR="00360FB5" w:rsidRPr="00B31F2C" w:rsidRDefault="00360FB5" w:rsidP="00553004">
            <w:pPr>
              <w:rPr>
                <w:rFonts w:eastAsia="Calibri"/>
                <w:szCs w:val="22"/>
              </w:rPr>
            </w:pPr>
            <w:r w:rsidRPr="00B31F2C">
              <w:rPr>
                <w:rFonts w:eastAsia="Calibri"/>
                <w:szCs w:val="22"/>
              </w:rPr>
              <w:t>Salų g., Vaitkūnų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BD128E" w14:textId="77777777" w:rsidR="00360FB5" w:rsidRPr="00B31F2C" w:rsidRDefault="00360FB5" w:rsidP="00553004">
            <w:pPr>
              <w:jc w:val="right"/>
              <w:rPr>
                <w:rFonts w:eastAsia="Calibri"/>
                <w:szCs w:val="22"/>
              </w:rPr>
            </w:pPr>
            <w:r w:rsidRPr="00B31F2C">
              <w:rPr>
                <w:rFonts w:eastAsia="Calibri"/>
                <w:szCs w:val="22"/>
              </w:rPr>
              <w:t xml:space="preserve">1611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7D8343" w14:textId="77777777" w:rsidR="00360FB5" w:rsidRPr="00B31F2C" w:rsidRDefault="00360FB5" w:rsidP="00553004">
            <w:pPr>
              <w:jc w:val="right"/>
              <w:rPr>
                <w:rFonts w:eastAsia="Calibri"/>
                <w:szCs w:val="22"/>
              </w:rPr>
            </w:pPr>
            <w:r w:rsidRPr="00B31F2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218B96" w14:textId="77777777" w:rsidR="00360FB5" w:rsidRPr="00B31F2C" w:rsidRDefault="00360FB5" w:rsidP="00553004">
            <w:pPr>
              <w:jc w:val="right"/>
              <w:rPr>
                <w:rFonts w:eastAsia="Calibri"/>
                <w:szCs w:val="22"/>
              </w:rPr>
            </w:pPr>
            <w:r w:rsidRPr="00B31F2C">
              <w:rPr>
                <w:rFonts w:eastAsia="Calibri"/>
                <w:szCs w:val="22"/>
              </w:rPr>
              <w:t>1611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4E910"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DD00C"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432FE7" w14:textId="77777777" w:rsidR="00360FB5" w:rsidRPr="00B31F2C" w:rsidRDefault="00360FB5" w:rsidP="00553004">
            <w:pPr>
              <w:jc w:val="center"/>
              <w:rPr>
                <w:rFonts w:eastAsia="Calibri"/>
                <w:szCs w:val="22"/>
              </w:rPr>
            </w:pPr>
            <w:r w:rsidRPr="00B31F2C">
              <w:rPr>
                <w:rFonts w:eastAsia="Calibri"/>
                <w:szCs w:val="22"/>
              </w:rPr>
              <w:t>-</w:t>
            </w:r>
          </w:p>
        </w:tc>
      </w:tr>
      <w:tr w:rsidR="00B31F2C" w:rsidRPr="00B31F2C" w14:paraId="1BDFDCD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90031A"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D3D190" w14:textId="77777777" w:rsidR="00360FB5" w:rsidRPr="00B31F2C" w:rsidRDefault="00360FB5" w:rsidP="00553004">
            <w:pPr>
              <w:rPr>
                <w:rFonts w:eastAsia="Calibri"/>
                <w:szCs w:val="22"/>
              </w:rPr>
            </w:pPr>
            <w:r w:rsidRPr="00B31F2C">
              <w:rPr>
                <w:rFonts w:eastAsia="Calibri"/>
                <w:szCs w:val="22"/>
              </w:rPr>
              <w:t>36SS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1B6856" w14:textId="77777777" w:rsidR="00360FB5" w:rsidRPr="00B31F2C" w:rsidRDefault="00360FB5" w:rsidP="00553004">
            <w:pPr>
              <w:rPr>
                <w:rFonts w:eastAsia="Calibri"/>
                <w:szCs w:val="22"/>
              </w:rPr>
            </w:pPr>
            <w:r w:rsidRPr="00B31F2C">
              <w:rPr>
                <w:rFonts w:eastAsia="Calibri"/>
                <w:szCs w:val="22"/>
              </w:rPr>
              <w:t>Senųjų Vaitkūnų g., Vaitkūnų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7EA215" w14:textId="3F2E863C" w:rsidR="00360FB5" w:rsidRPr="00B31F2C" w:rsidRDefault="00360FB5" w:rsidP="00553004">
            <w:pPr>
              <w:jc w:val="right"/>
              <w:rPr>
                <w:rFonts w:eastAsia="Calibri"/>
                <w:szCs w:val="22"/>
              </w:rPr>
            </w:pPr>
            <w:r w:rsidRPr="00B31F2C">
              <w:rPr>
                <w:rFonts w:eastAsia="Calibri"/>
                <w:szCs w:val="22"/>
              </w:rPr>
              <w:t xml:space="preserve"> 938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1CB641" w14:textId="77777777" w:rsidR="00360FB5" w:rsidRPr="00B31F2C" w:rsidRDefault="00360FB5" w:rsidP="00553004">
            <w:pPr>
              <w:jc w:val="right"/>
              <w:rPr>
                <w:rFonts w:eastAsia="Calibri"/>
                <w:szCs w:val="22"/>
              </w:rPr>
            </w:pPr>
            <w:r w:rsidRPr="00B31F2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89F0C" w14:textId="0CCBEA55" w:rsidR="00360FB5" w:rsidRPr="00B31F2C" w:rsidRDefault="00360FB5" w:rsidP="00553004">
            <w:pPr>
              <w:jc w:val="right"/>
              <w:rPr>
                <w:rFonts w:eastAsia="Calibri"/>
                <w:szCs w:val="22"/>
              </w:rPr>
            </w:pPr>
            <w:r w:rsidRPr="00B31F2C">
              <w:rPr>
                <w:rFonts w:eastAsia="Calibri"/>
                <w:szCs w:val="22"/>
              </w:rPr>
              <w:t>938</w:t>
            </w:r>
          </w:p>
        </w:tc>
        <w:tc>
          <w:tcPr>
            <w:tcW w:w="1133" w:type="dxa"/>
            <w:tcBorders>
              <w:top w:val="single" w:sz="4" w:space="0" w:color="auto"/>
              <w:left w:val="single" w:sz="4" w:space="0" w:color="auto"/>
              <w:bottom w:val="single" w:sz="4" w:space="0" w:color="auto"/>
              <w:right w:val="single" w:sz="4" w:space="0" w:color="auto"/>
            </w:tcBorders>
            <w:vAlign w:val="center"/>
          </w:tcPr>
          <w:p w14:paraId="7E4A7B7A" w14:textId="2B671D86" w:rsidR="00360FB5" w:rsidRPr="00B31F2C" w:rsidRDefault="00B31F2C" w:rsidP="00553004">
            <w:pPr>
              <w:jc w:val="right"/>
              <w:rPr>
                <w:rFonts w:eastAsia="Calibri"/>
                <w:strike/>
                <w:szCs w:val="22"/>
              </w:rPr>
            </w:pPr>
            <w:r w:rsidRPr="00B31F2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FFBB9"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189A30" w14:textId="6A2DE640" w:rsidR="00360FB5" w:rsidRPr="00B31F2C" w:rsidRDefault="00360FB5" w:rsidP="00553004">
            <w:pPr>
              <w:jc w:val="center"/>
              <w:rPr>
                <w:rFonts w:eastAsia="Calibri"/>
                <w:szCs w:val="22"/>
              </w:rPr>
            </w:pPr>
            <w:r w:rsidRPr="00B31F2C">
              <w:rPr>
                <w:rFonts w:eastAsia="Calibri"/>
                <w:szCs w:val="22"/>
              </w:rPr>
              <w:t>4400-6329-9365</w:t>
            </w:r>
          </w:p>
        </w:tc>
      </w:tr>
      <w:tr w:rsidR="00B31F2C" w:rsidRPr="00B31F2C" w14:paraId="394FC69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627B676"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8FB9F6" w14:textId="77777777" w:rsidR="00360FB5" w:rsidRPr="00B31F2C" w:rsidRDefault="00360FB5" w:rsidP="00553004">
            <w:pPr>
              <w:rPr>
                <w:rFonts w:eastAsia="Calibri"/>
                <w:szCs w:val="22"/>
              </w:rPr>
            </w:pPr>
            <w:r w:rsidRPr="00B31F2C">
              <w:rPr>
                <w:rFonts w:eastAsia="Calibri"/>
                <w:szCs w:val="22"/>
              </w:rPr>
              <w:t>37SS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DDFE30" w14:textId="77777777" w:rsidR="00360FB5" w:rsidRPr="00B31F2C" w:rsidRDefault="00360FB5" w:rsidP="00553004">
            <w:pPr>
              <w:rPr>
                <w:rFonts w:eastAsia="Calibri"/>
                <w:szCs w:val="22"/>
              </w:rPr>
            </w:pPr>
            <w:r w:rsidRPr="00B31F2C">
              <w:rPr>
                <w:rFonts w:eastAsia="Calibri"/>
                <w:szCs w:val="22"/>
              </w:rPr>
              <w:t xml:space="preserve">Pušyno g., Vikonių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6D5FF6" w14:textId="76E06FAE" w:rsidR="00360FB5" w:rsidRPr="00B31F2C" w:rsidRDefault="00360FB5" w:rsidP="00553004">
            <w:pPr>
              <w:jc w:val="right"/>
              <w:rPr>
                <w:rFonts w:eastAsia="Calibri"/>
                <w:szCs w:val="22"/>
              </w:rPr>
            </w:pPr>
            <w:r w:rsidRPr="00B31F2C">
              <w:rPr>
                <w:rFonts w:eastAsia="Calibri"/>
                <w:szCs w:val="22"/>
              </w:rPr>
              <w:t xml:space="preserve"> </w:t>
            </w:r>
            <w:r w:rsidR="00B831D0" w:rsidRPr="00B31F2C">
              <w:rPr>
                <w:rFonts w:eastAsia="Calibri"/>
                <w:szCs w:val="22"/>
              </w:rPr>
              <w:t xml:space="preserve"> 290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7491D" w14:textId="77777777" w:rsidR="00360FB5" w:rsidRPr="00B31F2C" w:rsidRDefault="00360FB5" w:rsidP="00553004">
            <w:pPr>
              <w:jc w:val="right"/>
              <w:rPr>
                <w:rFonts w:eastAsia="Calibri"/>
                <w:szCs w:val="22"/>
              </w:rPr>
            </w:pPr>
            <w:r w:rsidRPr="00B31F2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CDB31" w14:textId="08438379" w:rsidR="00360FB5" w:rsidRPr="00B31F2C" w:rsidRDefault="00B831D0" w:rsidP="00553004">
            <w:pPr>
              <w:jc w:val="right"/>
              <w:rPr>
                <w:rFonts w:eastAsia="Calibri"/>
                <w:szCs w:val="22"/>
              </w:rPr>
            </w:pPr>
            <w:r w:rsidRPr="00B31F2C">
              <w:rPr>
                <w:rFonts w:eastAsia="Calibri"/>
                <w:szCs w:val="22"/>
              </w:rPr>
              <w:t>290</w:t>
            </w:r>
          </w:p>
        </w:tc>
        <w:tc>
          <w:tcPr>
            <w:tcW w:w="1133" w:type="dxa"/>
            <w:tcBorders>
              <w:top w:val="single" w:sz="4" w:space="0" w:color="auto"/>
              <w:left w:val="single" w:sz="4" w:space="0" w:color="auto"/>
              <w:bottom w:val="single" w:sz="4" w:space="0" w:color="auto"/>
              <w:right w:val="single" w:sz="4" w:space="0" w:color="auto"/>
            </w:tcBorders>
            <w:vAlign w:val="center"/>
          </w:tcPr>
          <w:p w14:paraId="52C1B1BA" w14:textId="2DE46F47" w:rsidR="00360FB5" w:rsidRPr="00B31F2C" w:rsidRDefault="00B31F2C" w:rsidP="00553004">
            <w:pPr>
              <w:jc w:val="right"/>
              <w:rPr>
                <w:rFonts w:eastAsia="Calibri"/>
                <w:strike/>
                <w:szCs w:val="22"/>
              </w:rPr>
            </w:pPr>
            <w:r w:rsidRPr="00B31F2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C1EFC"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CD9167" w14:textId="4D13F112" w:rsidR="00360FB5" w:rsidRPr="00B31F2C" w:rsidRDefault="00B831D0" w:rsidP="00553004">
            <w:pPr>
              <w:jc w:val="center"/>
              <w:rPr>
                <w:rFonts w:eastAsia="Calibri"/>
                <w:szCs w:val="22"/>
              </w:rPr>
            </w:pPr>
            <w:r w:rsidRPr="00B31F2C">
              <w:rPr>
                <w:rFonts w:eastAsia="Calibri"/>
                <w:szCs w:val="22"/>
              </w:rPr>
              <w:t>4400-6336-4130</w:t>
            </w:r>
          </w:p>
        </w:tc>
      </w:tr>
      <w:tr w:rsidR="00B31F2C" w:rsidRPr="00B31F2C" w14:paraId="46D1B1D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82E5E6"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BA8E3B" w14:textId="77777777" w:rsidR="00360FB5" w:rsidRPr="00B31F2C" w:rsidRDefault="00360FB5" w:rsidP="00553004">
            <w:pPr>
              <w:rPr>
                <w:rFonts w:eastAsia="Calibri"/>
                <w:szCs w:val="22"/>
              </w:rPr>
            </w:pPr>
            <w:r w:rsidRPr="00B31F2C">
              <w:rPr>
                <w:rFonts w:eastAsia="Calibri"/>
                <w:szCs w:val="22"/>
              </w:rPr>
              <w:t>38SS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EF59EE" w14:textId="77777777" w:rsidR="00360FB5" w:rsidRPr="00B31F2C" w:rsidRDefault="00360FB5" w:rsidP="00553004">
            <w:pPr>
              <w:rPr>
                <w:rFonts w:eastAsia="Calibri"/>
                <w:szCs w:val="22"/>
              </w:rPr>
            </w:pPr>
            <w:r w:rsidRPr="00B31F2C">
              <w:rPr>
                <w:rFonts w:eastAsia="Calibri"/>
                <w:szCs w:val="22"/>
              </w:rPr>
              <w:t>Tilto g., Vikonių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59D9E6" w14:textId="77777777" w:rsidR="00360FB5" w:rsidRPr="00B31F2C" w:rsidRDefault="00360FB5" w:rsidP="00553004">
            <w:pPr>
              <w:jc w:val="right"/>
              <w:rPr>
                <w:rFonts w:eastAsia="Calibri"/>
                <w:szCs w:val="22"/>
              </w:rPr>
            </w:pPr>
            <w:r w:rsidRPr="00B31F2C">
              <w:rPr>
                <w:rFonts w:eastAsia="Calibri"/>
                <w:szCs w:val="22"/>
              </w:rPr>
              <w:t xml:space="preserve">797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092F9C" w14:textId="77777777" w:rsidR="00360FB5" w:rsidRPr="00B31F2C" w:rsidRDefault="00360FB5" w:rsidP="00553004">
            <w:pPr>
              <w:jc w:val="right"/>
              <w:rPr>
                <w:rFonts w:eastAsia="Calibri"/>
                <w:szCs w:val="22"/>
              </w:rPr>
            </w:pPr>
            <w:r w:rsidRPr="00B31F2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45274" w14:textId="77777777" w:rsidR="00360FB5" w:rsidRPr="00B31F2C" w:rsidRDefault="00360FB5" w:rsidP="00553004">
            <w:pPr>
              <w:jc w:val="right"/>
              <w:rPr>
                <w:rFonts w:eastAsia="Calibri"/>
                <w:szCs w:val="22"/>
              </w:rPr>
            </w:pPr>
            <w:r w:rsidRPr="00B31F2C">
              <w:rPr>
                <w:rFonts w:eastAsia="Calibri"/>
                <w:szCs w:val="22"/>
              </w:rPr>
              <w:t xml:space="preserve">797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C23B9"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36C84"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A6C49F" w14:textId="77777777" w:rsidR="00360FB5" w:rsidRPr="00B31F2C" w:rsidRDefault="00360FB5" w:rsidP="00553004">
            <w:pPr>
              <w:jc w:val="center"/>
              <w:rPr>
                <w:rFonts w:eastAsia="Calibri"/>
                <w:szCs w:val="22"/>
              </w:rPr>
            </w:pPr>
            <w:r w:rsidRPr="00B31F2C">
              <w:rPr>
                <w:rFonts w:eastAsia="Calibri"/>
                <w:szCs w:val="22"/>
              </w:rPr>
              <w:t>-</w:t>
            </w:r>
          </w:p>
        </w:tc>
      </w:tr>
      <w:tr w:rsidR="00B31F2C" w:rsidRPr="00B31F2C" w14:paraId="2089881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5A194FF"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DDE46F" w14:textId="77777777" w:rsidR="00360FB5" w:rsidRPr="00B31F2C" w:rsidRDefault="00360FB5" w:rsidP="00553004">
            <w:pPr>
              <w:rPr>
                <w:rFonts w:eastAsia="Calibri"/>
                <w:szCs w:val="22"/>
              </w:rPr>
            </w:pPr>
            <w:r w:rsidRPr="00B31F2C">
              <w:rPr>
                <w:rFonts w:eastAsia="Calibri"/>
                <w:szCs w:val="22"/>
              </w:rPr>
              <w:t>39SS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916273" w14:textId="77777777" w:rsidR="00360FB5" w:rsidRPr="00B31F2C" w:rsidRDefault="00360FB5" w:rsidP="00553004">
            <w:pPr>
              <w:rPr>
                <w:rFonts w:eastAsia="Calibri"/>
                <w:szCs w:val="22"/>
              </w:rPr>
            </w:pPr>
            <w:r w:rsidRPr="00B31F2C">
              <w:rPr>
                <w:rFonts w:eastAsia="Calibri"/>
                <w:szCs w:val="22"/>
              </w:rPr>
              <w:t>Vikonių g., Vikonių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7A8D60" w14:textId="1B2955C8" w:rsidR="00360FB5" w:rsidRPr="00B31F2C" w:rsidRDefault="00360FB5" w:rsidP="00553004">
            <w:pPr>
              <w:jc w:val="right"/>
              <w:rPr>
                <w:rFonts w:eastAsia="Calibri"/>
                <w:szCs w:val="22"/>
              </w:rPr>
            </w:pPr>
            <w:r w:rsidRPr="00B31F2C">
              <w:rPr>
                <w:rFonts w:eastAsia="Calibri"/>
                <w:szCs w:val="22"/>
              </w:rPr>
              <w:t xml:space="preserve"> </w:t>
            </w:r>
            <w:r w:rsidR="00B831D0" w:rsidRPr="00B31F2C">
              <w:rPr>
                <w:rFonts w:eastAsia="Calibri"/>
                <w:szCs w:val="22"/>
              </w:rPr>
              <w:t>2074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8E6D2C" w14:textId="77777777" w:rsidR="00360FB5" w:rsidRPr="00B31F2C" w:rsidRDefault="00360FB5" w:rsidP="00553004">
            <w:pPr>
              <w:jc w:val="right"/>
              <w:rPr>
                <w:rFonts w:eastAsia="Calibri"/>
                <w:szCs w:val="22"/>
              </w:rPr>
            </w:pPr>
            <w:r w:rsidRPr="00B31F2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F0DE5" w14:textId="1BCC9EF8" w:rsidR="00360FB5" w:rsidRPr="00B31F2C" w:rsidRDefault="00360FB5" w:rsidP="00553004">
            <w:pPr>
              <w:jc w:val="right"/>
              <w:rPr>
                <w:rFonts w:eastAsia="Calibri"/>
                <w:szCs w:val="22"/>
              </w:rPr>
            </w:pPr>
            <w:r w:rsidRPr="00B31F2C">
              <w:rPr>
                <w:rFonts w:eastAsia="Calibri"/>
                <w:szCs w:val="22"/>
              </w:rPr>
              <w:t xml:space="preserve"> </w:t>
            </w:r>
            <w:r w:rsidR="00B831D0" w:rsidRPr="00B31F2C">
              <w:rPr>
                <w:rFonts w:eastAsia="Calibri"/>
                <w:szCs w:val="22"/>
              </w:rPr>
              <w:t>2074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C4ED06"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C5C910"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BF2209" w14:textId="1E0B7742" w:rsidR="00360FB5" w:rsidRPr="00B31F2C" w:rsidRDefault="00B831D0" w:rsidP="00553004">
            <w:pPr>
              <w:jc w:val="center"/>
              <w:rPr>
                <w:rFonts w:eastAsia="Calibri"/>
                <w:szCs w:val="22"/>
              </w:rPr>
            </w:pPr>
            <w:r w:rsidRPr="00B31F2C">
              <w:rPr>
                <w:rFonts w:eastAsia="Calibri"/>
                <w:szCs w:val="22"/>
              </w:rPr>
              <w:t>4400-6336-4141</w:t>
            </w:r>
          </w:p>
        </w:tc>
      </w:tr>
      <w:tr w:rsidR="00B31F2C" w:rsidRPr="00B31F2C" w14:paraId="502F73E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36A582" w14:textId="77777777" w:rsidR="00360FB5" w:rsidRPr="00B31F2C" w:rsidRDefault="00360FB5" w:rsidP="00553004">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784D2F" w14:textId="77777777" w:rsidR="00360FB5" w:rsidRPr="00B31F2C" w:rsidRDefault="00360FB5" w:rsidP="00553004">
            <w:pPr>
              <w:rPr>
                <w:rFonts w:eastAsia="Calibri"/>
                <w:szCs w:val="22"/>
              </w:rPr>
            </w:pPr>
            <w:r w:rsidRPr="00B31F2C">
              <w:rPr>
                <w:rFonts w:eastAsia="Calibri"/>
                <w:szCs w:val="22"/>
              </w:rPr>
              <w:t>40SS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35DF90" w14:textId="77777777" w:rsidR="00360FB5" w:rsidRPr="00B31F2C" w:rsidRDefault="00360FB5" w:rsidP="00553004">
            <w:pPr>
              <w:rPr>
                <w:rFonts w:eastAsia="Calibri"/>
                <w:szCs w:val="22"/>
              </w:rPr>
            </w:pPr>
            <w:r w:rsidRPr="00B31F2C">
              <w:rPr>
                <w:rFonts w:eastAsia="Calibri"/>
                <w:szCs w:val="22"/>
              </w:rPr>
              <w:t>Vilkabrukių g., Vilkabrukių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CE68D6" w14:textId="77777777" w:rsidR="00360FB5" w:rsidRPr="00B31F2C" w:rsidRDefault="00360FB5" w:rsidP="00553004">
            <w:pPr>
              <w:jc w:val="right"/>
              <w:rPr>
                <w:rFonts w:eastAsia="Calibri"/>
                <w:szCs w:val="22"/>
              </w:rPr>
            </w:pPr>
            <w:r w:rsidRPr="00B31F2C">
              <w:rPr>
                <w:rFonts w:eastAsia="Calibri"/>
                <w:szCs w:val="22"/>
              </w:rPr>
              <w:t xml:space="preserve">1256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8A533"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645A3" w14:textId="77777777" w:rsidR="00360FB5" w:rsidRPr="00B31F2C" w:rsidRDefault="00360FB5" w:rsidP="00553004">
            <w:pPr>
              <w:jc w:val="right"/>
              <w:rPr>
                <w:rFonts w:eastAsia="Calibri"/>
                <w:szCs w:val="22"/>
              </w:rPr>
            </w:pPr>
            <w:r w:rsidRPr="00B31F2C">
              <w:rPr>
                <w:rFonts w:eastAsia="Calibri"/>
                <w:szCs w:val="22"/>
              </w:rPr>
              <w:t>1256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AA22DA" w14:textId="77777777" w:rsidR="00360FB5" w:rsidRPr="00B31F2C" w:rsidRDefault="00360FB5" w:rsidP="00553004">
            <w:pPr>
              <w:jc w:val="right"/>
              <w:rPr>
                <w:rFonts w:eastAsia="Calibri"/>
                <w:szCs w:val="22"/>
              </w:rPr>
            </w:pPr>
            <w:r w:rsidRPr="00B31F2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7FE95" w14:textId="77777777" w:rsidR="00360FB5" w:rsidRPr="00B31F2C" w:rsidRDefault="00360FB5" w:rsidP="00553004">
            <w:pPr>
              <w:jc w:val="center"/>
              <w:rPr>
                <w:rFonts w:eastAsia="Calibri"/>
                <w:szCs w:val="22"/>
              </w:rPr>
            </w:pPr>
            <w:r w:rsidRPr="00B31F2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BE577E" w14:textId="77777777" w:rsidR="00360FB5" w:rsidRPr="00B31F2C" w:rsidRDefault="00360FB5" w:rsidP="00553004">
            <w:pPr>
              <w:jc w:val="center"/>
              <w:rPr>
                <w:rFonts w:eastAsia="Calibri"/>
                <w:szCs w:val="22"/>
              </w:rPr>
            </w:pPr>
            <w:r w:rsidRPr="00B31F2C">
              <w:rPr>
                <w:rFonts w:eastAsia="Calibri"/>
                <w:szCs w:val="22"/>
              </w:rPr>
              <w:t>4400-5493-7172</w:t>
            </w:r>
          </w:p>
        </w:tc>
      </w:tr>
      <w:tr w:rsidR="00B31F2C" w:rsidRPr="00B31F2C" w14:paraId="0996F0D2" w14:textId="77777777" w:rsidTr="009765B0">
        <w:tc>
          <w:tcPr>
            <w:tcW w:w="960" w:type="dxa"/>
            <w:tcBorders>
              <w:top w:val="single" w:sz="4" w:space="0" w:color="auto"/>
              <w:left w:val="single" w:sz="12" w:space="0" w:color="auto"/>
              <w:bottom w:val="single" w:sz="4" w:space="0" w:color="auto"/>
              <w:right w:val="single" w:sz="4" w:space="0" w:color="auto"/>
            </w:tcBorders>
            <w:vAlign w:val="center"/>
            <w:hideMark/>
          </w:tcPr>
          <w:p w14:paraId="477E844A" w14:textId="77777777" w:rsidR="00360FB5" w:rsidRPr="00B31F2C" w:rsidRDefault="00360FB5" w:rsidP="00553004">
            <w:pPr>
              <w:tabs>
                <w:tab w:val="center" w:pos="4819"/>
                <w:tab w:val="right" w:pos="9638"/>
              </w:tabs>
              <w:rPr>
                <w:rFonts w:eastAsia="Calibri"/>
                <w:i/>
                <w:iCs/>
                <w:szCs w:val="22"/>
              </w:rPr>
            </w:pPr>
            <w:r w:rsidRPr="00B31F2C">
              <w:rPr>
                <w:rFonts w:eastAsia="Calibri"/>
                <w:i/>
                <w:iCs/>
                <w:szCs w:val="22"/>
              </w:rPr>
              <w:t>8.2.</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5BA5F222" w14:textId="77777777" w:rsidR="00360FB5" w:rsidRPr="00B31F2C" w:rsidRDefault="00360FB5" w:rsidP="00553004">
            <w:pPr>
              <w:rPr>
                <w:rFonts w:eastAsia="Calibri"/>
                <w:i/>
                <w:iCs/>
                <w:szCs w:val="22"/>
              </w:rPr>
            </w:pPr>
            <w:r w:rsidRPr="00B31F2C">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0846E7BC" w14:textId="12AE8437" w:rsidR="00360FB5" w:rsidRPr="00B31F2C" w:rsidRDefault="009172AE" w:rsidP="00553004">
            <w:pPr>
              <w:jc w:val="right"/>
              <w:rPr>
                <w:rFonts w:eastAsia="Calibri"/>
                <w:i/>
                <w:iCs/>
                <w:szCs w:val="22"/>
              </w:rPr>
            </w:pPr>
            <w:r>
              <w:rPr>
                <w:rFonts w:eastAsia="Calibri"/>
                <w:i/>
                <w:iCs/>
                <w:szCs w:val="22"/>
              </w:rPr>
              <w:t>110 055</w:t>
            </w:r>
          </w:p>
        </w:tc>
        <w:tc>
          <w:tcPr>
            <w:tcW w:w="1133" w:type="dxa"/>
            <w:tcBorders>
              <w:top w:val="single" w:sz="4" w:space="0" w:color="auto"/>
              <w:left w:val="single" w:sz="4" w:space="0" w:color="auto"/>
              <w:bottom w:val="single" w:sz="4" w:space="0" w:color="auto"/>
              <w:right w:val="single" w:sz="4" w:space="0" w:color="auto"/>
            </w:tcBorders>
            <w:vAlign w:val="center"/>
          </w:tcPr>
          <w:p w14:paraId="2334C18F" w14:textId="5857EB10" w:rsidR="00360FB5" w:rsidRPr="00B31F2C" w:rsidRDefault="009172AE" w:rsidP="00553004">
            <w:pPr>
              <w:jc w:val="right"/>
              <w:rPr>
                <w:rFonts w:eastAsia="Calibri"/>
                <w:i/>
                <w:iCs/>
                <w:szCs w:val="22"/>
              </w:rPr>
            </w:pPr>
            <w:r>
              <w:rPr>
                <w:rFonts w:eastAsia="Calibri"/>
                <w:i/>
                <w:iCs/>
                <w:szCs w:val="22"/>
              </w:rPr>
              <w:t>1 432</w:t>
            </w:r>
          </w:p>
        </w:tc>
        <w:tc>
          <w:tcPr>
            <w:tcW w:w="1133" w:type="dxa"/>
            <w:tcBorders>
              <w:top w:val="single" w:sz="4" w:space="0" w:color="auto"/>
              <w:left w:val="single" w:sz="4" w:space="0" w:color="auto"/>
              <w:bottom w:val="single" w:sz="4" w:space="0" w:color="auto"/>
              <w:right w:val="single" w:sz="4" w:space="0" w:color="auto"/>
            </w:tcBorders>
            <w:vAlign w:val="center"/>
          </w:tcPr>
          <w:p w14:paraId="39F24F82" w14:textId="24AA33DC" w:rsidR="00360FB5" w:rsidRPr="00B31F2C" w:rsidRDefault="009172AE" w:rsidP="00553004">
            <w:pPr>
              <w:jc w:val="right"/>
              <w:rPr>
                <w:rFonts w:eastAsia="Calibri"/>
                <w:i/>
                <w:iCs/>
                <w:szCs w:val="22"/>
              </w:rPr>
            </w:pPr>
            <w:r>
              <w:rPr>
                <w:rFonts w:eastAsia="Calibri"/>
                <w:i/>
                <w:iCs/>
                <w:szCs w:val="22"/>
              </w:rPr>
              <w:t>74 991</w:t>
            </w:r>
          </w:p>
        </w:tc>
        <w:tc>
          <w:tcPr>
            <w:tcW w:w="1133" w:type="dxa"/>
            <w:tcBorders>
              <w:top w:val="single" w:sz="4" w:space="0" w:color="auto"/>
              <w:left w:val="single" w:sz="4" w:space="0" w:color="auto"/>
              <w:bottom w:val="single" w:sz="4" w:space="0" w:color="auto"/>
              <w:right w:val="single" w:sz="4" w:space="0" w:color="auto"/>
            </w:tcBorders>
            <w:vAlign w:val="center"/>
          </w:tcPr>
          <w:p w14:paraId="1FE10FC9" w14:textId="054B16F4" w:rsidR="00360FB5" w:rsidRPr="00B31F2C" w:rsidRDefault="009172AE" w:rsidP="00553004">
            <w:pPr>
              <w:jc w:val="right"/>
              <w:rPr>
                <w:rFonts w:eastAsia="Calibri"/>
                <w:i/>
                <w:iCs/>
                <w:szCs w:val="22"/>
              </w:rPr>
            </w:pPr>
            <w:r>
              <w:rPr>
                <w:rFonts w:eastAsia="Calibri"/>
                <w:i/>
                <w:iCs/>
                <w:szCs w:val="22"/>
              </w:rPr>
              <w:t>33 632</w:t>
            </w:r>
          </w:p>
        </w:tc>
        <w:tc>
          <w:tcPr>
            <w:tcW w:w="1133" w:type="dxa"/>
            <w:tcBorders>
              <w:top w:val="single" w:sz="4" w:space="0" w:color="auto"/>
              <w:left w:val="single" w:sz="4" w:space="0" w:color="auto"/>
              <w:bottom w:val="single" w:sz="4" w:space="0" w:color="auto"/>
              <w:right w:val="single" w:sz="4" w:space="0" w:color="auto"/>
            </w:tcBorders>
            <w:vAlign w:val="center"/>
          </w:tcPr>
          <w:p w14:paraId="18275888" w14:textId="77777777" w:rsidR="00360FB5" w:rsidRPr="00B31F2C" w:rsidRDefault="00360FB5" w:rsidP="00553004">
            <w:pPr>
              <w:jc w:val="center"/>
              <w:rPr>
                <w:rFonts w:eastAsia="Calibri"/>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387C09F6" w14:textId="77777777" w:rsidR="00360FB5" w:rsidRPr="00B31F2C" w:rsidRDefault="00360FB5" w:rsidP="00553004">
            <w:pPr>
              <w:jc w:val="center"/>
              <w:rPr>
                <w:rFonts w:eastAsia="Calibri"/>
                <w:i/>
                <w:iCs/>
                <w:szCs w:val="22"/>
              </w:rPr>
            </w:pPr>
          </w:p>
        </w:tc>
      </w:tr>
      <w:tr w:rsidR="000745CA" w:rsidRPr="000745CA" w14:paraId="5534343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A16294" w14:textId="77777777" w:rsidR="00360FB5" w:rsidRPr="000745CA"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4FD41C" w14:textId="77777777" w:rsidR="00360FB5" w:rsidRPr="000745CA" w:rsidRDefault="00360FB5" w:rsidP="00553004">
            <w:pPr>
              <w:rPr>
                <w:rFonts w:eastAsia="Calibri"/>
                <w:szCs w:val="22"/>
              </w:rPr>
            </w:pPr>
            <w:r w:rsidRPr="000745CA">
              <w:rPr>
                <w:rFonts w:eastAsia="Calibri"/>
                <w:szCs w:val="22"/>
              </w:rPr>
              <w:t>s1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88F1E3" w14:textId="77777777" w:rsidR="00360FB5" w:rsidRPr="000745CA" w:rsidRDefault="00360FB5" w:rsidP="00553004">
            <w:pPr>
              <w:rPr>
                <w:rFonts w:eastAsia="Calibri"/>
                <w:szCs w:val="22"/>
              </w:rPr>
            </w:pPr>
            <w:r w:rsidRPr="000745CA">
              <w:rPr>
                <w:rFonts w:eastAsia="Calibri"/>
                <w:szCs w:val="22"/>
              </w:rPr>
              <w:t>Vilkabrukiai–Vyžuonos, Utenos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B488C0" w14:textId="77777777" w:rsidR="00360FB5" w:rsidRPr="000745CA" w:rsidRDefault="00360FB5" w:rsidP="00553004">
            <w:pPr>
              <w:jc w:val="right"/>
              <w:rPr>
                <w:rFonts w:eastAsia="Calibri"/>
                <w:szCs w:val="22"/>
              </w:rPr>
            </w:pPr>
            <w:r w:rsidRPr="000745CA">
              <w:rPr>
                <w:rFonts w:eastAsia="Calibri"/>
                <w:szCs w:val="22"/>
              </w:rPr>
              <w:t xml:space="preserve">2209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EF0E2E" w14:textId="77777777" w:rsidR="00360FB5" w:rsidRPr="000745CA" w:rsidRDefault="00360FB5" w:rsidP="00553004">
            <w:pPr>
              <w:jc w:val="right"/>
              <w:rPr>
                <w:rFonts w:eastAsia="Calibri"/>
                <w:szCs w:val="22"/>
              </w:rPr>
            </w:pPr>
            <w:r w:rsidRPr="000745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FF225" w14:textId="77777777" w:rsidR="00360FB5" w:rsidRPr="000745CA" w:rsidRDefault="00360FB5" w:rsidP="00553004">
            <w:pPr>
              <w:jc w:val="right"/>
              <w:rPr>
                <w:rFonts w:eastAsia="Calibri"/>
                <w:szCs w:val="22"/>
              </w:rPr>
            </w:pPr>
            <w:r w:rsidRPr="000745CA">
              <w:rPr>
                <w:rFonts w:eastAsia="Calibri"/>
                <w:szCs w:val="22"/>
              </w:rPr>
              <w:t>2209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963F6" w14:textId="77777777" w:rsidR="00360FB5" w:rsidRPr="000745CA" w:rsidRDefault="00360FB5" w:rsidP="00553004">
            <w:pPr>
              <w:jc w:val="right"/>
              <w:rPr>
                <w:rFonts w:eastAsia="Calibri"/>
                <w:szCs w:val="22"/>
              </w:rPr>
            </w:pPr>
            <w:r w:rsidRPr="000745C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CAB36" w14:textId="77777777" w:rsidR="00360FB5" w:rsidRPr="000745CA" w:rsidRDefault="00360FB5" w:rsidP="00553004">
            <w:pPr>
              <w:jc w:val="center"/>
              <w:rPr>
                <w:rFonts w:eastAsia="Calibri"/>
                <w:szCs w:val="22"/>
              </w:rPr>
            </w:pPr>
            <w:r w:rsidRPr="000745CA">
              <w:rPr>
                <w:rFonts w:eastAsia="Calibri"/>
                <w:szCs w:val="22"/>
              </w:rPr>
              <w:t>Iv</w:t>
            </w:r>
          </w:p>
          <w:p w14:paraId="5AC0FE19" w14:textId="77777777" w:rsidR="00360FB5" w:rsidRPr="000745CA" w:rsidRDefault="00360FB5" w:rsidP="00553004">
            <w:pPr>
              <w:jc w:val="center"/>
              <w:rPr>
                <w:rFonts w:eastAsia="Calibri"/>
                <w:szCs w:val="22"/>
              </w:rPr>
            </w:pPr>
            <w:r w:rsidRPr="000745CA">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E0E9DD" w14:textId="77777777" w:rsidR="00360FB5" w:rsidRPr="000745CA" w:rsidRDefault="00360FB5" w:rsidP="00553004">
            <w:pPr>
              <w:jc w:val="center"/>
              <w:rPr>
                <w:rFonts w:eastAsia="Calibri"/>
                <w:szCs w:val="22"/>
              </w:rPr>
            </w:pPr>
            <w:r w:rsidRPr="000745CA">
              <w:rPr>
                <w:rFonts w:eastAsia="Calibri"/>
                <w:szCs w:val="22"/>
              </w:rPr>
              <w:t>4400-5495-6235</w:t>
            </w:r>
          </w:p>
          <w:p w14:paraId="27788287" w14:textId="77777777" w:rsidR="00360FB5" w:rsidRPr="000745CA" w:rsidRDefault="00360FB5" w:rsidP="00553004">
            <w:pPr>
              <w:jc w:val="center"/>
              <w:rPr>
                <w:rFonts w:eastAsia="Calibri"/>
                <w:szCs w:val="22"/>
              </w:rPr>
            </w:pPr>
            <w:r w:rsidRPr="000745CA">
              <w:rPr>
                <w:rFonts w:eastAsia="Calibri"/>
                <w:szCs w:val="22"/>
              </w:rPr>
              <w:t>4400-5493-7146</w:t>
            </w:r>
          </w:p>
        </w:tc>
      </w:tr>
      <w:tr w:rsidR="000745CA" w:rsidRPr="000745CA" w14:paraId="55F4F4C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EC3B3D0" w14:textId="77777777" w:rsidR="00360FB5" w:rsidRPr="000745CA"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D6153E" w14:textId="77777777" w:rsidR="00360FB5" w:rsidRPr="000745CA" w:rsidRDefault="00360FB5" w:rsidP="00553004">
            <w:pPr>
              <w:rPr>
                <w:rFonts w:eastAsia="Calibri"/>
                <w:szCs w:val="22"/>
              </w:rPr>
            </w:pPr>
            <w:r w:rsidRPr="000745CA">
              <w:rPr>
                <w:rFonts w:eastAsia="Calibri"/>
                <w:szCs w:val="22"/>
              </w:rPr>
              <w:t>s2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F9CDD4" w14:textId="77777777" w:rsidR="00360FB5" w:rsidRPr="000745CA" w:rsidRDefault="00360FB5" w:rsidP="00553004">
            <w:pPr>
              <w:rPr>
                <w:rFonts w:eastAsia="Calibri"/>
                <w:szCs w:val="22"/>
              </w:rPr>
            </w:pPr>
            <w:r w:rsidRPr="000745CA">
              <w:rPr>
                <w:rFonts w:eastAsia="Calibri"/>
                <w:szCs w:val="22"/>
              </w:rPr>
              <w:t>Vaitkūnai–Taraldžiai, Rokiškio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5A23D9" w14:textId="499E905F" w:rsidR="00360FB5" w:rsidRPr="000745CA" w:rsidRDefault="00360FB5" w:rsidP="00553004">
            <w:pPr>
              <w:jc w:val="right"/>
              <w:rPr>
                <w:rFonts w:eastAsia="Calibri"/>
                <w:szCs w:val="22"/>
              </w:rPr>
            </w:pPr>
            <w:r w:rsidRPr="000745CA">
              <w:rPr>
                <w:rFonts w:eastAsia="Calibri"/>
                <w:szCs w:val="22"/>
              </w:rPr>
              <w:t xml:space="preserve"> 1058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DE989" w14:textId="77777777" w:rsidR="00360FB5" w:rsidRPr="000745CA" w:rsidRDefault="00360FB5" w:rsidP="00553004">
            <w:pPr>
              <w:jc w:val="right"/>
              <w:rPr>
                <w:rFonts w:eastAsia="Calibri"/>
                <w:szCs w:val="22"/>
              </w:rPr>
            </w:pPr>
            <w:r w:rsidRPr="000745CA">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52554" w14:textId="467CFD21" w:rsidR="00360FB5" w:rsidRPr="000745CA" w:rsidRDefault="00360FB5" w:rsidP="00553004">
            <w:pPr>
              <w:jc w:val="right"/>
              <w:rPr>
                <w:rFonts w:eastAsia="Calibri"/>
                <w:szCs w:val="22"/>
              </w:rPr>
            </w:pPr>
            <w:r w:rsidRPr="000745CA">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5F6EF" w14:textId="63156D64" w:rsidR="00360FB5" w:rsidRPr="000745CA" w:rsidRDefault="00360FB5" w:rsidP="00553004">
            <w:pPr>
              <w:jc w:val="right"/>
              <w:rPr>
                <w:rFonts w:eastAsia="Calibri"/>
                <w:szCs w:val="22"/>
              </w:rPr>
            </w:pPr>
            <w:r w:rsidRPr="000745CA">
              <w:rPr>
                <w:rFonts w:eastAsia="Calibri"/>
                <w:szCs w:val="22"/>
              </w:rPr>
              <w:t xml:space="preserve"> 665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9F0C7D" w14:textId="77777777" w:rsidR="00360FB5" w:rsidRPr="000745CA" w:rsidRDefault="00360FB5" w:rsidP="00553004">
            <w:pPr>
              <w:jc w:val="center"/>
              <w:rPr>
                <w:rFonts w:eastAsia="Calibri"/>
                <w:szCs w:val="22"/>
              </w:rPr>
            </w:pPr>
            <w:r w:rsidRPr="000745CA">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AECCD6" w14:textId="33A96376" w:rsidR="00360FB5" w:rsidRPr="000745CA" w:rsidRDefault="00360FB5" w:rsidP="00553004">
            <w:pPr>
              <w:jc w:val="center"/>
              <w:rPr>
                <w:rFonts w:eastAsia="Calibri"/>
                <w:szCs w:val="22"/>
              </w:rPr>
            </w:pPr>
            <w:r w:rsidRPr="000745CA">
              <w:rPr>
                <w:rFonts w:eastAsia="Calibri"/>
                <w:szCs w:val="22"/>
              </w:rPr>
              <w:t>4400-6335-5097</w:t>
            </w:r>
          </w:p>
        </w:tc>
      </w:tr>
      <w:tr w:rsidR="000745CA" w:rsidRPr="000745CA" w14:paraId="4875916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15F3143" w14:textId="77777777" w:rsidR="00360FB5" w:rsidRPr="000745CA"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F1AF4F" w14:textId="77777777" w:rsidR="00360FB5" w:rsidRPr="000745CA" w:rsidRDefault="00360FB5" w:rsidP="00553004">
            <w:pPr>
              <w:rPr>
                <w:rFonts w:eastAsia="Calibri"/>
                <w:szCs w:val="22"/>
              </w:rPr>
            </w:pPr>
            <w:r w:rsidRPr="000745CA">
              <w:rPr>
                <w:rFonts w:eastAsia="Calibri"/>
                <w:szCs w:val="22"/>
              </w:rPr>
              <w:t>s3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DF269D" w14:textId="77777777" w:rsidR="00360FB5" w:rsidRPr="000745CA" w:rsidRDefault="00360FB5" w:rsidP="00553004">
            <w:pPr>
              <w:rPr>
                <w:rFonts w:eastAsia="Calibri"/>
                <w:szCs w:val="22"/>
              </w:rPr>
            </w:pPr>
            <w:r w:rsidRPr="000745CA">
              <w:rPr>
                <w:rFonts w:eastAsia="Calibri"/>
                <w:szCs w:val="22"/>
              </w:rPr>
              <w:t>Gykiai–Kunigiškiai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D948BA" w14:textId="77777777" w:rsidR="00360FB5" w:rsidRPr="000745CA" w:rsidRDefault="00360FB5" w:rsidP="00553004">
            <w:pPr>
              <w:jc w:val="right"/>
              <w:rPr>
                <w:rFonts w:eastAsia="Calibri"/>
                <w:szCs w:val="22"/>
              </w:rPr>
            </w:pPr>
            <w:r w:rsidRPr="000745CA">
              <w:rPr>
                <w:rFonts w:eastAsia="Calibri"/>
                <w:szCs w:val="22"/>
              </w:rPr>
              <w:t xml:space="preserve">3162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C7CC6D" w14:textId="77777777" w:rsidR="00360FB5" w:rsidRPr="000745CA" w:rsidRDefault="00360FB5" w:rsidP="00553004">
            <w:pPr>
              <w:jc w:val="right"/>
              <w:rPr>
                <w:rFonts w:eastAsia="Calibri"/>
                <w:szCs w:val="22"/>
              </w:rPr>
            </w:pPr>
            <w:r w:rsidRPr="000745CA">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A6F08" w14:textId="77777777" w:rsidR="00360FB5" w:rsidRPr="000745CA" w:rsidRDefault="00360FB5" w:rsidP="00553004">
            <w:pPr>
              <w:jc w:val="right"/>
              <w:rPr>
                <w:rFonts w:eastAsia="Calibri"/>
                <w:szCs w:val="22"/>
              </w:rPr>
            </w:pPr>
            <w:r w:rsidRPr="000745CA">
              <w:rPr>
                <w:rFonts w:eastAsia="Calibri"/>
                <w:szCs w:val="22"/>
              </w:rPr>
              <w:t xml:space="preserve">3162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823BEF" w14:textId="77777777" w:rsidR="00360FB5" w:rsidRPr="000745CA" w:rsidRDefault="00360FB5" w:rsidP="00553004">
            <w:pPr>
              <w:jc w:val="right"/>
              <w:rPr>
                <w:rFonts w:eastAsia="Calibri"/>
                <w:szCs w:val="22"/>
              </w:rPr>
            </w:pPr>
            <w:r w:rsidRPr="000745CA">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1F1E1" w14:textId="77777777" w:rsidR="00360FB5" w:rsidRPr="000745CA" w:rsidRDefault="00360FB5" w:rsidP="00553004">
            <w:pPr>
              <w:jc w:val="center"/>
              <w:rPr>
                <w:rFonts w:eastAsia="Calibri"/>
                <w:szCs w:val="22"/>
              </w:rPr>
            </w:pPr>
            <w:r w:rsidRPr="000745CA">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E9051A" w14:textId="77777777" w:rsidR="00360FB5" w:rsidRPr="000745CA" w:rsidRDefault="00360FB5" w:rsidP="00553004">
            <w:pPr>
              <w:jc w:val="center"/>
              <w:rPr>
                <w:rFonts w:eastAsia="Calibri"/>
                <w:szCs w:val="22"/>
              </w:rPr>
            </w:pPr>
            <w:r w:rsidRPr="000745CA">
              <w:rPr>
                <w:rFonts w:eastAsia="Calibri"/>
                <w:szCs w:val="22"/>
              </w:rPr>
              <w:t>-</w:t>
            </w:r>
          </w:p>
        </w:tc>
      </w:tr>
      <w:tr w:rsidR="003C2471" w:rsidRPr="003C2471" w14:paraId="59CBD23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583040"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FEF8E" w14:textId="77777777" w:rsidR="00360FB5" w:rsidRPr="003C2471" w:rsidRDefault="00360FB5" w:rsidP="00553004">
            <w:pPr>
              <w:rPr>
                <w:rFonts w:eastAsia="Calibri"/>
                <w:szCs w:val="22"/>
              </w:rPr>
            </w:pPr>
            <w:r w:rsidRPr="003C2471">
              <w:rPr>
                <w:rFonts w:eastAsia="Calibri"/>
                <w:szCs w:val="22"/>
              </w:rPr>
              <w:t>s5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D5C812" w14:textId="77777777" w:rsidR="00360FB5" w:rsidRPr="003C2471" w:rsidRDefault="00360FB5" w:rsidP="00553004">
            <w:pPr>
              <w:rPr>
                <w:rFonts w:eastAsia="Calibri"/>
                <w:szCs w:val="22"/>
              </w:rPr>
            </w:pPr>
            <w:r w:rsidRPr="003C2471">
              <w:rPr>
                <w:rFonts w:eastAsia="Calibri"/>
                <w:szCs w:val="22"/>
              </w:rPr>
              <w:t>Pravažiuojamasis kelias nuo Ežero g., Svėdasų mstl. iki kelio Nr. s17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6917D4" w14:textId="2E2C0E61" w:rsidR="00360FB5" w:rsidRPr="003C2471" w:rsidRDefault="0017422B" w:rsidP="00553004">
            <w:pPr>
              <w:jc w:val="right"/>
              <w:rPr>
                <w:rFonts w:eastAsia="Calibri"/>
                <w:szCs w:val="22"/>
              </w:rPr>
            </w:pPr>
            <w:r w:rsidRPr="003C2471">
              <w:rPr>
                <w:rFonts w:eastAsia="Calibri"/>
                <w:szCs w:val="22"/>
              </w:rPr>
              <w:t>408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C4102F"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DB1C5" w14:textId="6B306572" w:rsidR="00360FB5" w:rsidRPr="003C2471" w:rsidRDefault="00360FB5" w:rsidP="00553004">
            <w:pPr>
              <w:jc w:val="right"/>
              <w:rPr>
                <w:rFonts w:eastAsia="Calibri"/>
                <w:szCs w:val="22"/>
              </w:rPr>
            </w:pPr>
            <w:r w:rsidRPr="003C2471">
              <w:rPr>
                <w:rFonts w:eastAsia="Calibri"/>
                <w:szCs w:val="22"/>
              </w:rPr>
              <w:t xml:space="preserve"> </w:t>
            </w:r>
            <w:r w:rsidR="0017422B" w:rsidRPr="003C2471">
              <w:rPr>
                <w:rFonts w:eastAsia="Calibri"/>
                <w:szCs w:val="22"/>
              </w:rPr>
              <w:t>408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98C1C"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0FB32" w14:textId="77777777" w:rsidR="00360FB5" w:rsidRPr="003C2471" w:rsidRDefault="00360FB5" w:rsidP="00553004">
            <w:pPr>
              <w:jc w:val="center"/>
              <w:rPr>
                <w:rFonts w:eastAsia="Calibri"/>
                <w:szCs w:val="22"/>
              </w:rPr>
            </w:pPr>
            <w:r w:rsidRPr="003C247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416BA8" w14:textId="1B6EF01B" w:rsidR="00360FB5" w:rsidRPr="003C2471" w:rsidRDefault="0017422B" w:rsidP="00553004">
            <w:pPr>
              <w:jc w:val="center"/>
              <w:rPr>
                <w:rFonts w:eastAsia="Calibri"/>
                <w:szCs w:val="22"/>
              </w:rPr>
            </w:pPr>
            <w:r w:rsidRPr="003C2471">
              <w:rPr>
                <w:rFonts w:eastAsia="Calibri"/>
                <w:szCs w:val="22"/>
              </w:rPr>
              <w:t>4400-6384-4580</w:t>
            </w:r>
          </w:p>
        </w:tc>
      </w:tr>
      <w:tr w:rsidR="003C2471" w:rsidRPr="003C2471" w14:paraId="65C6FBD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B4D4F90"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F24C9C" w14:textId="77777777" w:rsidR="00360FB5" w:rsidRPr="003C2471" w:rsidRDefault="00360FB5" w:rsidP="00553004">
            <w:pPr>
              <w:rPr>
                <w:rFonts w:eastAsia="Calibri"/>
                <w:szCs w:val="22"/>
              </w:rPr>
            </w:pPr>
            <w:r w:rsidRPr="003C2471">
              <w:rPr>
                <w:rFonts w:eastAsia="Calibri"/>
                <w:szCs w:val="22"/>
              </w:rPr>
              <w:t>s6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71DBE7" w14:textId="77777777" w:rsidR="00360FB5" w:rsidRPr="003C2471" w:rsidRDefault="00360FB5" w:rsidP="00553004">
            <w:pPr>
              <w:rPr>
                <w:rFonts w:eastAsia="Calibri"/>
                <w:szCs w:val="22"/>
              </w:rPr>
            </w:pPr>
            <w:r w:rsidRPr="003C2471">
              <w:rPr>
                <w:rFonts w:eastAsia="Calibri"/>
                <w:szCs w:val="22"/>
              </w:rPr>
              <w:t xml:space="preserve">Kelias Nr. 120–Sausalaukė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0E27F3" w14:textId="3AB0A7D2" w:rsidR="00360FB5" w:rsidRPr="003C2471" w:rsidRDefault="00747FB7" w:rsidP="00553004">
            <w:pPr>
              <w:jc w:val="right"/>
              <w:rPr>
                <w:rFonts w:eastAsia="Calibri"/>
                <w:szCs w:val="22"/>
              </w:rPr>
            </w:pPr>
            <w:r w:rsidRPr="003C2471">
              <w:rPr>
                <w:rFonts w:eastAsia="Calibri"/>
                <w:szCs w:val="22"/>
              </w:rPr>
              <w:t>1977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1F7901" w14:textId="77777777" w:rsidR="00360FB5" w:rsidRPr="003C2471" w:rsidRDefault="00360FB5" w:rsidP="00553004">
            <w:pPr>
              <w:jc w:val="right"/>
              <w:rPr>
                <w:rFonts w:eastAsia="Calibri"/>
                <w:szCs w:val="22"/>
              </w:rPr>
            </w:pPr>
            <w:r w:rsidRPr="003C24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21280" w14:textId="3D2A77DB" w:rsidR="00360FB5" w:rsidRPr="003C2471" w:rsidRDefault="00747FB7" w:rsidP="00553004">
            <w:pPr>
              <w:jc w:val="right"/>
              <w:rPr>
                <w:rFonts w:eastAsia="Calibri"/>
                <w:szCs w:val="22"/>
              </w:rPr>
            </w:pPr>
            <w:r w:rsidRPr="003C2471">
              <w:rPr>
                <w:rFonts w:eastAsia="Calibri"/>
                <w:szCs w:val="22"/>
              </w:rPr>
              <w:t>1977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C8B25" w14:textId="77777777" w:rsidR="00360FB5" w:rsidRPr="003C2471" w:rsidRDefault="00360FB5" w:rsidP="00553004">
            <w:pPr>
              <w:jc w:val="right"/>
              <w:rPr>
                <w:rFonts w:eastAsia="Calibri"/>
                <w:szCs w:val="22"/>
              </w:rPr>
            </w:pPr>
            <w:r w:rsidRPr="003C24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B2F1B1" w14:textId="77777777" w:rsidR="00360FB5" w:rsidRPr="003C2471" w:rsidRDefault="00360FB5" w:rsidP="00553004">
            <w:pPr>
              <w:jc w:val="center"/>
              <w:rPr>
                <w:rFonts w:eastAsia="Calibri"/>
                <w:szCs w:val="22"/>
              </w:rPr>
            </w:pPr>
            <w:r w:rsidRPr="003C247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EEF8AE" w14:textId="135611A9" w:rsidR="00360FB5" w:rsidRPr="003C2471" w:rsidRDefault="00747FB7" w:rsidP="00553004">
            <w:pPr>
              <w:jc w:val="center"/>
              <w:rPr>
                <w:rFonts w:eastAsia="Calibri"/>
                <w:szCs w:val="22"/>
              </w:rPr>
            </w:pPr>
            <w:r w:rsidRPr="003C2471">
              <w:rPr>
                <w:rFonts w:eastAsia="Calibri"/>
                <w:szCs w:val="22"/>
              </w:rPr>
              <w:t>4400-6335-5812</w:t>
            </w:r>
          </w:p>
        </w:tc>
      </w:tr>
      <w:tr w:rsidR="003C2471" w:rsidRPr="003C2471" w14:paraId="00BCC7C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B8054E"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B03C88" w14:textId="77777777" w:rsidR="00360FB5" w:rsidRPr="003C2471" w:rsidRDefault="00360FB5" w:rsidP="00553004">
            <w:pPr>
              <w:rPr>
                <w:rFonts w:eastAsia="Calibri"/>
                <w:szCs w:val="22"/>
              </w:rPr>
            </w:pPr>
            <w:r w:rsidRPr="003C2471">
              <w:rPr>
                <w:rFonts w:eastAsia="Calibri"/>
                <w:szCs w:val="22"/>
              </w:rPr>
              <w:t>s7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0EF3E9" w14:textId="77777777" w:rsidR="00360FB5" w:rsidRPr="003C2471" w:rsidRDefault="00360FB5" w:rsidP="00553004">
            <w:pPr>
              <w:rPr>
                <w:rFonts w:eastAsia="Calibri"/>
                <w:szCs w:val="22"/>
              </w:rPr>
            </w:pPr>
            <w:r w:rsidRPr="003C2471">
              <w:rPr>
                <w:rFonts w:eastAsia="Calibri"/>
                <w:szCs w:val="22"/>
              </w:rPr>
              <w:t>Privažiuojamasis kelias prie Jotkonių k. tvenkinio nuo kelio Nr. 118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B02EEC" w14:textId="281923DE" w:rsidR="00360FB5" w:rsidRPr="003C2471" w:rsidRDefault="00360FB5" w:rsidP="00553004">
            <w:pPr>
              <w:jc w:val="right"/>
              <w:rPr>
                <w:rFonts w:eastAsia="Calibri"/>
                <w:szCs w:val="22"/>
              </w:rPr>
            </w:pPr>
            <w:r w:rsidRPr="003C2471">
              <w:rPr>
                <w:rFonts w:eastAsia="Calibri"/>
                <w:szCs w:val="22"/>
              </w:rPr>
              <w:t xml:space="preserve">979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05088C"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5C398" w14:textId="6781C959" w:rsidR="00360FB5" w:rsidRPr="003C2471" w:rsidRDefault="00360FB5" w:rsidP="00553004">
            <w:pPr>
              <w:jc w:val="right"/>
              <w:rPr>
                <w:rFonts w:eastAsia="Calibri"/>
                <w:szCs w:val="22"/>
              </w:rPr>
            </w:pPr>
            <w:r w:rsidRPr="003C2471">
              <w:rPr>
                <w:rFonts w:eastAsia="Calibri"/>
                <w:szCs w:val="22"/>
              </w:rPr>
              <w:t>979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D64CE"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0EA5B" w14:textId="77777777" w:rsidR="00360FB5" w:rsidRPr="003C2471" w:rsidRDefault="00360FB5" w:rsidP="00553004">
            <w:pPr>
              <w:jc w:val="center"/>
              <w:rPr>
                <w:rFonts w:eastAsia="Calibri"/>
                <w:szCs w:val="22"/>
              </w:rPr>
            </w:pPr>
            <w:r w:rsidRPr="003C2471">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4B95C0" w14:textId="68165565" w:rsidR="00360FB5" w:rsidRPr="003C2471" w:rsidRDefault="00360FB5" w:rsidP="00553004">
            <w:pPr>
              <w:jc w:val="center"/>
              <w:rPr>
                <w:rFonts w:eastAsia="Calibri"/>
                <w:szCs w:val="22"/>
              </w:rPr>
            </w:pPr>
            <w:r w:rsidRPr="003C2471">
              <w:rPr>
                <w:rFonts w:eastAsia="Calibri"/>
                <w:szCs w:val="22"/>
              </w:rPr>
              <w:t>4400-6366-7063</w:t>
            </w:r>
          </w:p>
        </w:tc>
      </w:tr>
      <w:tr w:rsidR="003C2471" w:rsidRPr="003C2471" w14:paraId="35BDF80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549261C"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47F3F0" w14:textId="77777777" w:rsidR="00360FB5" w:rsidRPr="003C2471" w:rsidRDefault="00360FB5" w:rsidP="00553004">
            <w:pPr>
              <w:rPr>
                <w:rFonts w:eastAsia="Calibri"/>
                <w:szCs w:val="22"/>
              </w:rPr>
            </w:pPr>
            <w:r w:rsidRPr="003C2471">
              <w:rPr>
                <w:rFonts w:eastAsia="Calibri"/>
                <w:szCs w:val="22"/>
              </w:rPr>
              <w:t>s8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66157A" w14:textId="77777777" w:rsidR="00360FB5" w:rsidRPr="003C2471" w:rsidRDefault="00360FB5" w:rsidP="00553004">
            <w:pPr>
              <w:rPr>
                <w:rFonts w:eastAsia="Calibri"/>
                <w:szCs w:val="22"/>
              </w:rPr>
            </w:pPr>
            <w:r w:rsidRPr="003C2471">
              <w:rPr>
                <w:rFonts w:eastAsia="Calibri"/>
                <w:szCs w:val="22"/>
              </w:rPr>
              <w:t>Auleliai–Trumpučiai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52DA9D" w14:textId="79164308" w:rsidR="00360FB5" w:rsidRPr="003C2471" w:rsidRDefault="00360FB5" w:rsidP="00553004">
            <w:pPr>
              <w:jc w:val="right"/>
              <w:rPr>
                <w:rFonts w:eastAsia="Calibri"/>
                <w:szCs w:val="22"/>
              </w:rPr>
            </w:pPr>
            <w:r w:rsidRPr="003C2471">
              <w:rPr>
                <w:rFonts w:eastAsia="Calibri"/>
                <w:szCs w:val="22"/>
              </w:rPr>
              <w:t xml:space="preserve"> 1314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998516"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384D8" w14:textId="6E3154A1" w:rsidR="00360FB5" w:rsidRPr="003C2471" w:rsidRDefault="00360FB5" w:rsidP="00553004">
            <w:pPr>
              <w:jc w:val="right"/>
              <w:rPr>
                <w:rFonts w:eastAsia="Calibri"/>
                <w:szCs w:val="22"/>
              </w:rPr>
            </w:pPr>
            <w:r w:rsidRPr="003C2471">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5C2304" w14:textId="661672BB" w:rsidR="00360FB5" w:rsidRPr="003C2471" w:rsidRDefault="00360FB5" w:rsidP="00553004">
            <w:pPr>
              <w:jc w:val="right"/>
              <w:rPr>
                <w:rFonts w:eastAsia="Calibri"/>
                <w:szCs w:val="22"/>
              </w:rPr>
            </w:pPr>
            <w:r w:rsidRPr="003C2471">
              <w:rPr>
                <w:rFonts w:eastAsia="Calibri"/>
                <w:szCs w:val="22"/>
              </w:rPr>
              <w:t xml:space="preserve">  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83468" w14:textId="77777777" w:rsidR="00360FB5" w:rsidRPr="003C2471" w:rsidRDefault="00360FB5" w:rsidP="00553004">
            <w:pPr>
              <w:jc w:val="center"/>
              <w:rPr>
                <w:rFonts w:eastAsia="Calibri"/>
                <w:szCs w:val="22"/>
              </w:rPr>
            </w:pPr>
            <w:r w:rsidRPr="003C247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BF5F75" w14:textId="64A05E2F" w:rsidR="00360FB5" w:rsidRPr="003C2471" w:rsidRDefault="00360FB5" w:rsidP="00553004">
            <w:pPr>
              <w:jc w:val="center"/>
              <w:rPr>
                <w:rFonts w:eastAsia="Calibri"/>
                <w:szCs w:val="22"/>
              </w:rPr>
            </w:pPr>
            <w:r w:rsidRPr="003C2471">
              <w:rPr>
                <w:rFonts w:eastAsia="Calibri"/>
                <w:szCs w:val="22"/>
              </w:rPr>
              <w:t>4400-6376-2429</w:t>
            </w:r>
          </w:p>
        </w:tc>
      </w:tr>
      <w:tr w:rsidR="003C2471" w:rsidRPr="003C2471" w14:paraId="640B4DD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3DFF270"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6495BE" w14:textId="77777777" w:rsidR="00360FB5" w:rsidRPr="003C2471" w:rsidRDefault="00360FB5" w:rsidP="00553004">
            <w:pPr>
              <w:rPr>
                <w:rFonts w:eastAsia="Calibri"/>
                <w:szCs w:val="22"/>
              </w:rPr>
            </w:pPr>
            <w:r w:rsidRPr="003C2471">
              <w:rPr>
                <w:rFonts w:eastAsia="Calibri"/>
                <w:szCs w:val="22"/>
              </w:rPr>
              <w:t>s9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D178CF" w14:textId="77777777" w:rsidR="00360FB5" w:rsidRPr="003C2471" w:rsidRDefault="00360FB5" w:rsidP="00553004">
            <w:pPr>
              <w:rPr>
                <w:rFonts w:eastAsia="Calibri"/>
                <w:szCs w:val="22"/>
              </w:rPr>
            </w:pPr>
            <w:r w:rsidRPr="003C2471">
              <w:rPr>
                <w:rFonts w:eastAsia="Calibri"/>
                <w:szCs w:val="22"/>
              </w:rPr>
              <w:t>Kelias Nr.1210–Liepagiriai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146E6B" w14:textId="77777777" w:rsidR="00360FB5" w:rsidRPr="003C2471" w:rsidRDefault="00360FB5" w:rsidP="00553004">
            <w:pPr>
              <w:jc w:val="right"/>
              <w:rPr>
                <w:rFonts w:eastAsia="Calibri"/>
                <w:szCs w:val="22"/>
              </w:rPr>
            </w:pPr>
            <w:r w:rsidRPr="003C2471">
              <w:rPr>
                <w:rFonts w:eastAsia="Calibri"/>
                <w:szCs w:val="22"/>
              </w:rPr>
              <w:t xml:space="preserve">3230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DCFB2E"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CD460" w14:textId="77777777" w:rsidR="00360FB5" w:rsidRPr="003C2471" w:rsidRDefault="00360FB5" w:rsidP="00553004">
            <w:pPr>
              <w:jc w:val="right"/>
              <w:rPr>
                <w:rFonts w:eastAsia="Calibri"/>
                <w:szCs w:val="22"/>
              </w:rPr>
            </w:pPr>
            <w:r w:rsidRPr="003C2471">
              <w:rPr>
                <w:rFonts w:eastAsia="Calibri"/>
                <w:szCs w:val="22"/>
              </w:rPr>
              <w:t>3230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C375A"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42E51" w14:textId="77777777" w:rsidR="00360FB5" w:rsidRPr="003C2471" w:rsidRDefault="00360FB5" w:rsidP="00553004">
            <w:pPr>
              <w:jc w:val="center"/>
              <w:rPr>
                <w:rFonts w:eastAsia="Calibri"/>
                <w:szCs w:val="22"/>
              </w:rPr>
            </w:pPr>
            <w:r w:rsidRPr="003C247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E1C33A" w14:textId="77777777" w:rsidR="00360FB5" w:rsidRPr="003C2471" w:rsidRDefault="00360FB5" w:rsidP="00553004">
            <w:pPr>
              <w:jc w:val="center"/>
              <w:rPr>
                <w:rFonts w:eastAsia="Calibri"/>
                <w:szCs w:val="22"/>
              </w:rPr>
            </w:pPr>
            <w:r w:rsidRPr="003C2471">
              <w:rPr>
                <w:rFonts w:eastAsia="Calibri"/>
                <w:szCs w:val="22"/>
              </w:rPr>
              <w:t>-</w:t>
            </w:r>
          </w:p>
        </w:tc>
      </w:tr>
      <w:tr w:rsidR="003C2471" w:rsidRPr="003C2471" w14:paraId="68171F7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0B59BFA"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2D971D" w14:textId="77777777" w:rsidR="00360FB5" w:rsidRPr="003C2471" w:rsidRDefault="00360FB5" w:rsidP="00553004">
            <w:pPr>
              <w:rPr>
                <w:rFonts w:eastAsia="Calibri"/>
                <w:szCs w:val="22"/>
              </w:rPr>
            </w:pPr>
            <w:r w:rsidRPr="003C2471">
              <w:rPr>
                <w:rFonts w:eastAsia="Calibri"/>
                <w:szCs w:val="22"/>
              </w:rPr>
              <w:t>s10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0B36CF" w14:textId="77777777" w:rsidR="00360FB5" w:rsidRPr="003C2471" w:rsidRDefault="00360FB5" w:rsidP="00553004">
            <w:pPr>
              <w:rPr>
                <w:rFonts w:eastAsia="Calibri"/>
                <w:szCs w:val="22"/>
              </w:rPr>
            </w:pPr>
            <w:r w:rsidRPr="003C2471">
              <w:rPr>
                <w:rFonts w:eastAsia="Calibri"/>
                <w:szCs w:val="22"/>
              </w:rPr>
              <w:t>Vilkabrukiai–Linskis, Utenos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428607" w14:textId="2144DB3C" w:rsidR="00360FB5" w:rsidRPr="003C2471" w:rsidRDefault="00360FB5" w:rsidP="00553004">
            <w:pPr>
              <w:jc w:val="right"/>
              <w:rPr>
                <w:rFonts w:eastAsia="Calibri"/>
                <w:szCs w:val="22"/>
              </w:rPr>
            </w:pPr>
            <w:r w:rsidRPr="003C2471">
              <w:rPr>
                <w:rFonts w:eastAsia="Calibri"/>
                <w:szCs w:val="22"/>
              </w:rPr>
              <w:t xml:space="preserve">1384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CAAC9"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0BEC1" w14:textId="305D72D4" w:rsidR="00360FB5" w:rsidRPr="003C2471" w:rsidRDefault="00360FB5" w:rsidP="00553004">
            <w:pPr>
              <w:jc w:val="right"/>
              <w:rPr>
                <w:rFonts w:eastAsia="Calibri"/>
                <w:szCs w:val="22"/>
              </w:rPr>
            </w:pPr>
            <w:r w:rsidRPr="003C2471">
              <w:rPr>
                <w:rFonts w:eastAsia="Calibri"/>
                <w:szCs w:val="22"/>
              </w:rPr>
              <w:t>1384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2D4DE" w14:textId="0C0DF532" w:rsidR="00360FB5" w:rsidRPr="003C2471" w:rsidRDefault="003C2471" w:rsidP="00553004">
            <w:pPr>
              <w:jc w:val="right"/>
              <w:rPr>
                <w:rFonts w:eastAsia="Calibri"/>
                <w:strike/>
                <w:szCs w:val="22"/>
              </w:rPr>
            </w:pPr>
            <w:r w:rsidRPr="003C247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D31ED" w14:textId="77777777" w:rsidR="00360FB5" w:rsidRPr="003C2471" w:rsidRDefault="00360FB5" w:rsidP="00553004">
            <w:pPr>
              <w:jc w:val="center"/>
              <w:rPr>
                <w:rFonts w:eastAsia="Calibri"/>
                <w:szCs w:val="22"/>
              </w:rPr>
            </w:pPr>
            <w:r w:rsidRPr="003C247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110C71" w14:textId="3CB741E4" w:rsidR="00360FB5" w:rsidRPr="003C2471" w:rsidRDefault="00360FB5" w:rsidP="00553004">
            <w:pPr>
              <w:jc w:val="center"/>
              <w:rPr>
                <w:rFonts w:eastAsia="Calibri"/>
                <w:szCs w:val="22"/>
              </w:rPr>
            </w:pPr>
            <w:r w:rsidRPr="003C2471">
              <w:rPr>
                <w:rFonts w:eastAsia="Calibri"/>
                <w:szCs w:val="22"/>
              </w:rPr>
              <w:t>4400-6343-0766</w:t>
            </w:r>
          </w:p>
        </w:tc>
      </w:tr>
      <w:tr w:rsidR="003C2471" w:rsidRPr="003C2471" w14:paraId="70567EA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A2019CF"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8B0FC4" w14:textId="77777777" w:rsidR="00360FB5" w:rsidRPr="003C2471" w:rsidRDefault="00360FB5" w:rsidP="00553004">
            <w:pPr>
              <w:rPr>
                <w:rFonts w:eastAsia="Calibri"/>
                <w:szCs w:val="22"/>
              </w:rPr>
            </w:pPr>
            <w:r w:rsidRPr="003C2471">
              <w:rPr>
                <w:rFonts w:eastAsia="Calibri"/>
                <w:szCs w:val="22"/>
              </w:rPr>
              <w:t>s11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E88575" w14:textId="77777777" w:rsidR="00360FB5" w:rsidRPr="003C2471" w:rsidRDefault="00360FB5" w:rsidP="00553004">
            <w:pPr>
              <w:rPr>
                <w:rFonts w:eastAsia="Calibri"/>
                <w:szCs w:val="22"/>
              </w:rPr>
            </w:pPr>
            <w:r w:rsidRPr="003C2471">
              <w:rPr>
                <w:rFonts w:eastAsia="Calibri"/>
                <w:szCs w:val="22"/>
              </w:rPr>
              <w:t>Butėnai–Grikiapeliai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549644" w14:textId="77777777" w:rsidR="00360FB5" w:rsidRPr="003C2471" w:rsidRDefault="00360FB5" w:rsidP="00553004">
            <w:pPr>
              <w:jc w:val="right"/>
              <w:rPr>
                <w:rFonts w:eastAsia="Calibri"/>
                <w:szCs w:val="22"/>
              </w:rPr>
            </w:pPr>
            <w:r w:rsidRPr="003C2471">
              <w:rPr>
                <w:rFonts w:eastAsia="Calibri"/>
                <w:szCs w:val="22"/>
              </w:rPr>
              <w:t xml:space="preserve">2870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15BAD1"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ACD78A"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5AD63" w14:textId="77777777" w:rsidR="00360FB5" w:rsidRPr="003C2471" w:rsidRDefault="00360FB5" w:rsidP="00553004">
            <w:pPr>
              <w:jc w:val="right"/>
              <w:rPr>
                <w:rFonts w:eastAsia="Calibri"/>
                <w:szCs w:val="22"/>
              </w:rPr>
            </w:pPr>
            <w:r w:rsidRPr="003C2471">
              <w:rPr>
                <w:rFonts w:eastAsia="Calibri"/>
                <w:szCs w:val="22"/>
              </w:rPr>
              <w:t xml:space="preserve">2870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98A27" w14:textId="77777777" w:rsidR="00360FB5" w:rsidRPr="003C2471" w:rsidRDefault="00360FB5" w:rsidP="00553004">
            <w:pPr>
              <w:jc w:val="center"/>
              <w:rPr>
                <w:rFonts w:eastAsia="Calibri"/>
                <w:szCs w:val="22"/>
              </w:rPr>
            </w:pPr>
            <w:r w:rsidRPr="003C247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E5D62E" w14:textId="77777777" w:rsidR="00360FB5" w:rsidRPr="003C2471" w:rsidRDefault="00360FB5" w:rsidP="00553004">
            <w:pPr>
              <w:jc w:val="center"/>
              <w:rPr>
                <w:rFonts w:eastAsia="Calibri"/>
                <w:szCs w:val="22"/>
              </w:rPr>
            </w:pPr>
            <w:r w:rsidRPr="003C2471">
              <w:rPr>
                <w:rFonts w:eastAsia="Calibri"/>
                <w:szCs w:val="22"/>
              </w:rPr>
              <w:t>-</w:t>
            </w:r>
          </w:p>
        </w:tc>
      </w:tr>
      <w:tr w:rsidR="003C2471" w:rsidRPr="003C2471" w14:paraId="1DF2933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1457B46"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9705AC" w14:textId="77777777" w:rsidR="00360FB5" w:rsidRPr="003C2471" w:rsidRDefault="00360FB5" w:rsidP="00553004">
            <w:pPr>
              <w:rPr>
                <w:rFonts w:eastAsia="Calibri"/>
                <w:szCs w:val="22"/>
              </w:rPr>
            </w:pPr>
            <w:r w:rsidRPr="003C2471">
              <w:rPr>
                <w:rFonts w:eastAsia="Calibri"/>
                <w:szCs w:val="22"/>
              </w:rPr>
              <w:t>s11-1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C157C6" w14:textId="77777777" w:rsidR="00360FB5" w:rsidRPr="003C2471" w:rsidRDefault="00360FB5" w:rsidP="00553004">
            <w:pPr>
              <w:rPr>
                <w:rFonts w:eastAsia="Calibri"/>
                <w:szCs w:val="22"/>
              </w:rPr>
            </w:pPr>
            <w:r w:rsidRPr="003C2471">
              <w:rPr>
                <w:rFonts w:eastAsia="Calibri"/>
                <w:szCs w:val="22"/>
              </w:rPr>
              <w:t>Privažiuojamasis kelias prie Kušlių ežero nuo Sliepsiškio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511AED" w14:textId="7EDC78C5" w:rsidR="00360FB5" w:rsidRPr="003C2471" w:rsidRDefault="005F36FE" w:rsidP="00553004">
            <w:pPr>
              <w:jc w:val="right"/>
              <w:rPr>
                <w:rFonts w:eastAsia="Calibri"/>
                <w:szCs w:val="22"/>
              </w:rPr>
            </w:pPr>
            <w:r w:rsidRPr="003C2471">
              <w:rPr>
                <w:rFonts w:eastAsia="Calibri"/>
                <w:szCs w:val="22"/>
              </w:rPr>
              <w:t xml:space="preserve"> 805</w:t>
            </w:r>
            <w:r w:rsidR="00360FB5"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2C153"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3F7513" w14:textId="6B1228A2" w:rsidR="00360FB5" w:rsidRPr="003C2471" w:rsidRDefault="005F36FE" w:rsidP="00553004">
            <w:pPr>
              <w:jc w:val="right"/>
              <w:rPr>
                <w:rFonts w:eastAsia="Calibri"/>
                <w:szCs w:val="22"/>
              </w:rPr>
            </w:pPr>
            <w:r w:rsidRPr="003C2471">
              <w:rPr>
                <w:rFonts w:eastAsia="Calibri"/>
                <w:szCs w:val="22"/>
              </w:rPr>
              <w:t>805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B57A1"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DB3E7" w14:textId="77777777" w:rsidR="00360FB5" w:rsidRPr="003C2471" w:rsidRDefault="00360FB5" w:rsidP="00553004">
            <w:pPr>
              <w:jc w:val="center"/>
              <w:rPr>
                <w:rFonts w:eastAsia="Calibri"/>
                <w:szCs w:val="22"/>
              </w:rPr>
            </w:pPr>
            <w:r w:rsidRPr="003C2471">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4B546D" w14:textId="7E0E72D8" w:rsidR="00360FB5" w:rsidRPr="003C2471" w:rsidRDefault="005F36FE" w:rsidP="00553004">
            <w:pPr>
              <w:jc w:val="center"/>
              <w:rPr>
                <w:rFonts w:eastAsia="Calibri"/>
                <w:szCs w:val="22"/>
              </w:rPr>
            </w:pPr>
            <w:r w:rsidRPr="003C2471">
              <w:rPr>
                <w:rFonts w:eastAsia="Calibri"/>
                <w:szCs w:val="22"/>
              </w:rPr>
              <w:t>4400-6335-5820</w:t>
            </w:r>
          </w:p>
        </w:tc>
      </w:tr>
      <w:tr w:rsidR="003C2471" w:rsidRPr="003C2471" w14:paraId="12D2600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0698F7"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2742D3" w14:textId="77777777" w:rsidR="00360FB5" w:rsidRPr="003C2471" w:rsidRDefault="00360FB5" w:rsidP="00553004">
            <w:pPr>
              <w:rPr>
                <w:rFonts w:eastAsia="Calibri"/>
                <w:szCs w:val="22"/>
              </w:rPr>
            </w:pPr>
            <w:r w:rsidRPr="003C2471">
              <w:rPr>
                <w:rFonts w:eastAsia="Calibri"/>
                <w:szCs w:val="22"/>
              </w:rPr>
              <w:t>s12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3B85AD" w14:textId="1825E4F6" w:rsidR="00360FB5" w:rsidRPr="003C2471" w:rsidRDefault="00360FB5" w:rsidP="00553004">
            <w:pPr>
              <w:rPr>
                <w:rFonts w:eastAsia="Calibri"/>
                <w:szCs w:val="22"/>
              </w:rPr>
            </w:pPr>
            <w:r w:rsidRPr="003C2471">
              <w:rPr>
                <w:rFonts w:eastAsia="Calibri"/>
                <w:szCs w:val="22"/>
              </w:rPr>
              <w:t xml:space="preserve">Vikonys–Sliepsiškis,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83FC57" w14:textId="699B5BFE" w:rsidR="00360FB5" w:rsidRPr="003C2471" w:rsidRDefault="000A3760" w:rsidP="00553004">
            <w:pPr>
              <w:jc w:val="right"/>
              <w:rPr>
                <w:rFonts w:eastAsia="Calibri"/>
                <w:szCs w:val="22"/>
              </w:rPr>
            </w:pPr>
            <w:r w:rsidRPr="003C2471">
              <w:rPr>
                <w:rFonts w:eastAsia="Calibri"/>
                <w:szCs w:val="22"/>
              </w:rPr>
              <w:t>1427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45BD1"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31BF9" w14:textId="4BE557C5" w:rsidR="00360FB5" w:rsidRPr="003C2471" w:rsidRDefault="000A3760" w:rsidP="00553004">
            <w:pPr>
              <w:jc w:val="right"/>
              <w:rPr>
                <w:rFonts w:eastAsia="Calibri"/>
                <w:szCs w:val="22"/>
              </w:rPr>
            </w:pPr>
            <w:r w:rsidRPr="003C2471">
              <w:rPr>
                <w:rFonts w:eastAsia="Calibri"/>
                <w:szCs w:val="22"/>
              </w:rPr>
              <w:t>1187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4D807" w14:textId="69D248A7" w:rsidR="00360FB5" w:rsidRPr="003C2471" w:rsidRDefault="000A3760" w:rsidP="00553004">
            <w:pPr>
              <w:jc w:val="right"/>
              <w:rPr>
                <w:rFonts w:eastAsia="Calibri"/>
                <w:szCs w:val="22"/>
              </w:rPr>
            </w:pPr>
            <w:r w:rsidRPr="003C2471">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063B3" w14:textId="77777777" w:rsidR="00360FB5" w:rsidRPr="003C2471" w:rsidRDefault="00360FB5" w:rsidP="00553004">
            <w:pPr>
              <w:jc w:val="center"/>
              <w:rPr>
                <w:rFonts w:eastAsia="Calibri"/>
                <w:szCs w:val="22"/>
              </w:rPr>
            </w:pPr>
            <w:r w:rsidRPr="003C2471">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DDBE17" w14:textId="0ACB4134" w:rsidR="00360FB5" w:rsidRPr="003C2471" w:rsidRDefault="000A3760" w:rsidP="00553004">
            <w:pPr>
              <w:jc w:val="center"/>
              <w:rPr>
                <w:rFonts w:eastAsia="Calibri"/>
                <w:szCs w:val="22"/>
              </w:rPr>
            </w:pPr>
            <w:r w:rsidRPr="003C2471">
              <w:rPr>
                <w:rFonts w:eastAsia="Calibri"/>
                <w:szCs w:val="22"/>
              </w:rPr>
              <w:t>4400-6335-5831</w:t>
            </w:r>
          </w:p>
        </w:tc>
      </w:tr>
      <w:tr w:rsidR="003C2471" w:rsidRPr="003C2471" w14:paraId="1F58A0D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BBBE1EA"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D685E7" w14:textId="77777777" w:rsidR="00360FB5" w:rsidRPr="003C2471" w:rsidRDefault="00360FB5" w:rsidP="00553004">
            <w:pPr>
              <w:rPr>
                <w:rFonts w:eastAsia="Calibri"/>
                <w:szCs w:val="22"/>
              </w:rPr>
            </w:pPr>
            <w:r w:rsidRPr="003C2471">
              <w:rPr>
                <w:rFonts w:eastAsia="Calibri"/>
                <w:szCs w:val="22"/>
              </w:rPr>
              <w:t>s13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DBDC16" w14:textId="77777777" w:rsidR="00360FB5" w:rsidRPr="003C2471" w:rsidRDefault="00360FB5" w:rsidP="00553004">
            <w:pPr>
              <w:rPr>
                <w:rFonts w:eastAsia="Calibri"/>
                <w:szCs w:val="22"/>
              </w:rPr>
            </w:pPr>
            <w:r w:rsidRPr="003C2471">
              <w:rPr>
                <w:rFonts w:eastAsia="Calibri"/>
                <w:szCs w:val="22"/>
              </w:rPr>
              <w:t>Kelias Nr. 118–Čiukai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972AC8" w14:textId="77777777" w:rsidR="00360FB5" w:rsidRPr="003C2471" w:rsidRDefault="00360FB5" w:rsidP="00553004">
            <w:pPr>
              <w:jc w:val="right"/>
              <w:rPr>
                <w:rFonts w:eastAsia="Calibri"/>
                <w:szCs w:val="22"/>
              </w:rPr>
            </w:pPr>
            <w:r w:rsidRPr="003C2471">
              <w:rPr>
                <w:rFonts w:eastAsia="Calibri"/>
                <w:szCs w:val="22"/>
              </w:rPr>
              <w:t xml:space="preserve">1215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511EFD"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E8BC7"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E53027" w14:textId="77777777" w:rsidR="00360FB5" w:rsidRPr="003C2471" w:rsidRDefault="00360FB5" w:rsidP="00553004">
            <w:pPr>
              <w:jc w:val="right"/>
              <w:rPr>
                <w:rFonts w:eastAsia="Calibri"/>
                <w:szCs w:val="22"/>
              </w:rPr>
            </w:pPr>
            <w:r w:rsidRPr="003C2471">
              <w:rPr>
                <w:rFonts w:eastAsia="Calibri"/>
                <w:szCs w:val="22"/>
              </w:rPr>
              <w:t xml:space="preserve">1215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5205B" w14:textId="77777777" w:rsidR="00360FB5" w:rsidRPr="003C2471" w:rsidRDefault="00360FB5" w:rsidP="00553004">
            <w:pPr>
              <w:jc w:val="center"/>
              <w:rPr>
                <w:rFonts w:eastAsia="Calibri"/>
                <w:szCs w:val="22"/>
              </w:rPr>
            </w:pPr>
            <w:r w:rsidRPr="003C247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673B3D" w14:textId="77777777" w:rsidR="00360FB5" w:rsidRPr="003C2471" w:rsidRDefault="00360FB5" w:rsidP="00553004">
            <w:pPr>
              <w:jc w:val="center"/>
              <w:rPr>
                <w:rFonts w:eastAsia="Calibri"/>
                <w:szCs w:val="22"/>
              </w:rPr>
            </w:pPr>
            <w:r w:rsidRPr="003C2471">
              <w:rPr>
                <w:rFonts w:eastAsia="Calibri"/>
                <w:szCs w:val="22"/>
              </w:rPr>
              <w:t>-</w:t>
            </w:r>
          </w:p>
        </w:tc>
      </w:tr>
      <w:tr w:rsidR="003C2471" w:rsidRPr="003C2471" w14:paraId="7A07648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1F9141"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143E16" w14:textId="77777777" w:rsidR="00360FB5" w:rsidRPr="003C2471" w:rsidRDefault="00360FB5" w:rsidP="00553004">
            <w:pPr>
              <w:rPr>
                <w:rFonts w:eastAsia="Calibri"/>
                <w:szCs w:val="22"/>
              </w:rPr>
            </w:pPr>
            <w:r w:rsidRPr="003C2471">
              <w:rPr>
                <w:rFonts w:eastAsia="Calibri"/>
                <w:szCs w:val="22"/>
              </w:rPr>
              <w:t>s15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79E92CE" w14:textId="77777777" w:rsidR="00360FB5" w:rsidRPr="003C2471" w:rsidRDefault="00360FB5" w:rsidP="00553004">
            <w:pPr>
              <w:rPr>
                <w:rFonts w:eastAsia="Calibri"/>
                <w:szCs w:val="22"/>
              </w:rPr>
            </w:pPr>
            <w:r w:rsidRPr="003C2471">
              <w:rPr>
                <w:rFonts w:eastAsia="Calibri"/>
                <w:szCs w:val="22"/>
              </w:rPr>
              <w:t>Drobčiūnai–Daujočiai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72C73F" w14:textId="77777777" w:rsidR="00360FB5" w:rsidRPr="003C2471" w:rsidRDefault="00360FB5" w:rsidP="00553004">
            <w:pPr>
              <w:jc w:val="right"/>
              <w:rPr>
                <w:rFonts w:eastAsia="Calibri"/>
                <w:szCs w:val="22"/>
              </w:rPr>
            </w:pPr>
            <w:r w:rsidRPr="003C2471">
              <w:rPr>
                <w:rFonts w:eastAsia="Calibri"/>
                <w:szCs w:val="22"/>
              </w:rPr>
              <w:t xml:space="preserve">1340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290A2"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35B0A"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84D5A" w14:textId="77777777" w:rsidR="00360FB5" w:rsidRPr="003C2471" w:rsidRDefault="00360FB5" w:rsidP="00553004">
            <w:pPr>
              <w:jc w:val="right"/>
              <w:rPr>
                <w:rFonts w:eastAsia="Calibri"/>
                <w:szCs w:val="22"/>
              </w:rPr>
            </w:pPr>
            <w:r w:rsidRPr="003C2471">
              <w:rPr>
                <w:rFonts w:eastAsia="Calibri"/>
                <w:szCs w:val="22"/>
              </w:rPr>
              <w:t xml:space="preserve">1340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C2A72" w14:textId="77777777" w:rsidR="00360FB5" w:rsidRPr="003C2471" w:rsidRDefault="00360FB5" w:rsidP="00553004">
            <w:pPr>
              <w:jc w:val="center"/>
              <w:rPr>
                <w:rFonts w:eastAsia="Calibri"/>
                <w:szCs w:val="22"/>
              </w:rPr>
            </w:pPr>
            <w:r w:rsidRPr="003C247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852C74" w14:textId="77777777" w:rsidR="00360FB5" w:rsidRPr="003C2471" w:rsidRDefault="00360FB5" w:rsidP="00553004">
            <w:pPr>
              <w:jc w:val="center"/>
              <w:rPr>
                <w:rFonts w:eastAsia="Calibri"/>
                <w:szCs w:val="22"/>
              </w:rPr>
            </w:pPr>
            <w:r w:rsidRPr="003C2471">
              <w:rPr>
                <w:rFonts w:eastAsia="Calibri"/>
                <w:szCs w:val="22"/>
              </w:rPr>
              <w:t>-</w:t>
            </w:r>
          </w:p>
        </w:tc>
      </w:tr>
      <w:tr w:rsidR="003C2471" w:rsidRPr="003C2471" w14:paraId="605A768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8A9BD0F"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C6ACB5" w14:textId="77777777" w:rsidR="00360FB5" w:rsidRPr="003C2471" w:rsidRDefault="00360FB5" w:rsidP="00553004">
            <w:pPr>
              <w:rPr>
                <w:rFonts w:eastAsia="Calibri"/>
                <w:szCs w:val="22"/>
              </w:rPr>
            </w:pPr>
            <w:r w:rsidRPr="003C2471">
              <w:rPr>
                <w:rFonts w:eastAsia="Calibri"/>
                <w:szCs w:val="22"/>
              </w:rPr>
              <w:t>s15-1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DC87CD" w14:textId="77777777" w:rsidR="00360FB5" w:rsidRPr="003C2471" w:rsidRDefault="00360FB5" w:rsidP="00553004">
            <w:pPr>
              <w:rPr>
                <w:rFonts w:eastAsia="Calibri"/>
                <w:szCs w:val="22"/>
              </w:rPr>
            </w:pPr>
            <w:r w:rsidRPr="003C2471">
              <w:rPr>
                <w:rFonts w:eastAsia="Calibri"/>
                <w:szCs w:val="22"/>
              </w:rPr>
              <w:t>Privažiuojamasis kelias prie Pievų g., Daujočių k. nuo kelio Nr. s59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529A9E" w14:textId="77777777" w:rsidR="00360FB5" w:rsidRPr="003C2471" w:rsidRDefault="00360FB5" w:rsidP="00553004">
            <w:pPr>
              <w:jc w:val="right"/>
              <w:rPr>
                <w:rFonts w:eastAsia="Calibri"/>
                <w:szCs w:val="22"/>
              </w:rPr>
            </w:pPr>
            <w:r w:rsidRPr="003C2471">
              <w:rPr>
                <w:rFonts w:eastAsia="Calibri"/>
                <w:szCs w:val="22"/>
              </w:rPr>
              <w:t xml:space="preserve">1315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25C64"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F3CA0"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E586DE" w14:textId="77777777" w:rsidR="00360FB5" w:rsidRPr="003C2471" w:rsidRDefault="00360FB5" w:rsidP="00553004">
            <w:pPr>
              <w:jc w:val="right"/>
              <w:rPr>
                <w:rFonts w:eastAsia="Calibri"/>
                <w:szCs w:val="22"/>
              </w:rPr>
            </w:pPr>
            <w:r w:rsidRPr="003C2471">
              <w:rPr>
                <w:rFonts w:eastAsia="Calibri"/>
                <w:szCs w:val="22"/>
              </w:rPr>
              <w:t xml:space="preserve">1315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73A3BA" w14:textId="77777777" w:rsidR="00360FB5" w:rsidRPr="003C2471" w:rsidRDefault="00360FB5" w:rsidP="00553004">
            <w:pPr>
              <w:jc w:val="center"/>
              <w:rPr>
                <w:rFonts w:eastAsia="Calibri"/>
                <w:szCs w:val="22"/>
              </w:rPr>
            </w:pPr>
            <w:r w:rsidRPr="003C247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5CEF70" w14:textId="77777777" w:rsidR="00360FB5" w:rsidRPr="003C2471" w:rsidRDefault="00360FB5" w:rsidP="00553004">
            <w:pPr>
              <w:jc w:val="center"/>
              <w:rPr>
                <w:rFonts w:eastAsia="Calibri"/>
                <w:szCs w:val="22"/>
              </w:rPr>
            </w:pPr>
            <w:r w:rsidRPr="003C2471">
              <w:rPr>
                <w:rFonts w:eastAsia="Calibri"/>
                <w:szCs w:val="22"/>
              </w:rPr>
              <w:t>-</w:t>
            </w:r>
          </w:p>
        </w:tc>
      </w:tr>
      <w:tr w:rsidR="003C2471" w:rsidRPr="003C2471" w14:paraId="7456932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980EC0A"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EBDF73" w14:textId="77777777" w:rsidR="00360FB5" w:rsidRPr="003C2471" w:rsidRDefault="00360FB5" w:rsidP="00553004">
            <w:pPr>
              <w:rPr>
                <w:rFonts w:eastAsia="Calibri"/>
                <w:szCs w:val="22"/>
              </w:rPr>
            </w:pPr>
            <w:r w:rsidRPr="003C2471">
              <w:rPr>
                <w:rFonts w:eastAsia="Calibri"/>
                <w:szCs w:val="22"/>
              </w:rPr>
              <w:t>s16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E811E0" w14:textId="77777777" w:rsidR="00360FB5" w:rsidRPr="003C2471" w:rsidRDefault="00360FB5" w:rsidP="00553004">
            <w:pPr>
              <w:rPr>
                <w:rFonts w:eastAsia="Calibri"/>
                <w:szCs w:val="22"/>
              </w:rPr>
            </w:pPr>
            <w:r w:rsidRPr="003C2471">
              <w:rPr>
                <w:rFonts w:eastAsia="Calibri"/>
                <w:szCs w:val="22"/>
              </w:rPr>
              <w:t>Privažiuojamasis kelias prie dirbtuvių nuo Kalno g., Daujočių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0282B6" w14:textId="77777777" w:rsidR="00360FB5" w:rsidRPr="003C2471" w:rsidRDefault="00360FB5" w:rsidP="00553004">
            <w:pPr>
              <w:jc w:val="right"/>
              <w:rPr>
                <w:rFonts w:eastAsia="Calibri"/>
                <w:szCs w:val="22"/>
              </w:rPr>
            </w:pPr>
            <w:r w:rsidRPr="003C2471">
              <w:rPr>
                <w:rFonts w:eastAsia="Calibri"/>
                <w:szCs w:val="22"/>
              </w:rPr>
              <w:t xml:space="preserve">793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D4CC5"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6F46F"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C427B" w14:textId="77777777" w:rsidR="00360FB5" w:rsidRPr="003C2471" w:rsidRDefault="00360FB5" w:rsidP="00553004">
            <w:pPr>
              <w:jc w:val="right"/>
              <w:rPr>
                <w:rFonts w:eastAsia="Calibri"/>
                <w:szCs w:val="22"/>
              </w:rPr>
            </w:pPr>
            <w:r w:rsidRPr="003C2471">
              <w:rPr>
                <w:rFonts w:eastAsia="Calibri"/>
                <w:szCs w:val="22"/>
              </w:rPr>
              <w:t xml:space="preserve">793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F41C6" w14:textId="77777777" w:rsidR="00360FB5" w:rsidRPr="003C2471" w:rsidRDefault="00360FB5" w:rsidP="00553004">
            <w:pPr>
              <w:jc w:val="center"/>
              <w:rPr>
                <w:rFonts w:eastAsia="Calibri"/>
                <w:szCs w:val="22"/>
              </w:rPr>
            </w:pPr>
            <w:r w:rsidRPr="003C247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4B21A6" w14:textId="77777777" w:rsidR="00360FB5" w:rsidRPr="003C2471" w:rsidRDefault="00360FB5" w:rsidP="00553004">
            <w:pPr>
              <w:jc w:val="center"/>
              <w:rPr>
                <w:rFonts w:eastAsia="Calibri"/>
                <w:szCs w:val="22"/>
              </w:rPr>
            </w:pPr>
            <w:r w:rsidRPr="003C2471">
              <w:rPr>
                <w:rFonts w:eastAsia="Calibri"/>
                <w:szCs w:val="22"/>
              </w:rPr>
              <w:t>-</w:t>
            </w:r>
          </w:p>
        </w:tc>
      </w:tr>
      <w:tr w:rsidR="003C2471" w:rsidRPr="003C2471" w14:paraId="64821EC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591631"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B5357C" w14:textId="77777777" w:rsidR="00360FB5" w:rsidRPr="003C2471" w:rsidRDefault="00360FB5" w:rsidP="00553004">
            <w:pPr>
              <w:rPr>
                <w:rFonts w:eastAsia="Calibri"/>
                <w:szCs w:val="22"/>
              </w:rPr>
            </w:pPr>
            <w:r w:rsidRPr="003C2471">
              <w:rPr>
                <w:rFonts w:eastAsia="Calibri"/>
                <w:szCs w:val="22"/>
              </w:rPr>
              <w:t>s17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D1AE29" w14:textId="77777777" w:rsidR="00360FB5" w:rsidRPr="003C2471" w:rsidRDefault="00360FB5" w:rsidP="00553004">
            <w:pPr>
              <w:rPr>
                <w:rFonts w:eastAsia="Calibri"/>
                <w:szCs w:val="22"/>
              </w:rPr>
            </w:pPr>
            <w:r w:rsidRPr="003C2471">
              <w:rPr>
                <w:rFonts w:eastAsia="Calibri"/>
                <w:szCs w:val="22"/>
              </w:rPr>
              <w:t>Pravažiuojamasis kelias nuo Liepų g., Bajorų k. iki kelio Nr. s40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134C1D" w14:textId="386505B8" w:rsidR="00360FB5" w:rsidRPr="003C2471" w:rsidRDefault="0017422B" w:rsidP="00553004">
            <w:pPr>
              <w:jc w:val="right"/>
              <w:rPr>
                <w:rFonts w:eastAsia="Calibri"/>
                <w:szCs w:val="22"/>
              </w:rPr>
            </w:pPr>
            <w:r w:rsidRPr="003C2471">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BB99E"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CCE5F" w14:textId="169945EE" w:rsidR="00360FB5" w:rsidRPr="003C2471" w:rsidRDefault="0017422B" w:rsidP="00553004">
            <w:pPr>
              <w:jc w:val="right"/>
              <w:rPr>
                <w:rFonts w:eastAsia="Calibri"/>
                <w:szCs w:val="22"/>
              </w:rPr>
            </w:pPr>
            <w:r w:rsidRPr="003C2471">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5E28A"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07B4F" w14:textId="77777777" w:rsidR="00360FB5" w:rsidRPr="003C2471" w:rsidRDefault="00360FB5" w:rsidP="00553004">
            <w:pPr>
              <w:jc w:val="center"/>
              <w:rPr>
                <w:rFonts w:eastAsia="Calibri"/>
                <w:szCs w:val="22"/>
              </w:rPr>
            </w:pPr>
            <w:r w:rsidRPr="003C247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4761DD" w14:textId="0EB7D1A3" w:rsidR="00360FB5" w:rsidRPr="003C2471" w:rsidRDefault="0017422B" w:rsidP="00553004">
            <w:pPr>
              <w:jc w:val="center"/>
              <w:rPr>
                <w:rFonts w:eastAsia="Calibri"/>
                <w:szCs w:val="22"/>
              </w:rPr>
            </w:pPr>
            <w:r w:rsidRPr="003C2471">
              <w:rPr>
                <w:rFonts w:eastAsia="Calibri"/>
                <w:szCs w:val="22"/>
              </w:rPr>
              <w:t>4400-6380-9327</w:t>
            </w:r>
          </w:p>
        </w:tc>
      </w:tr>
      <w:tr w:rsidR="003C2471" w:rsidRPr="003C2471" w14:paraId="56064CB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EE444D6"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31B696" w14:textId="77777777" w:rsidR="00360FB5" w:rsidRPr="003C2471" w:rsidRDefault="00360FB5" w:rsidP="00553004">
            <w:pPr>
              <w:rPr>
                <w:rFonts w:eastAsia="Calibri"/>
                <w:szCs w:val="22"/>
              </w:rPr>
            </w:pPr>
            <w:r w:rsidRPr="003C2471">
              <w:rPr>
                <w:rFonts w:eastAsia="Calibri"/>
                <w:szCs w:val="22"/>
              </w:rPr>
              <w:t>s18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36613F" w14:textId="77777777" w:rsidR="00360FB5" w:rsidRPr="003C2471" w:rsidRDefault="00360FB5" w:rsidP="00553004">
            <w:pPr>
              <w:rPr>
                <w:rFonts w:eastAsia="Calibri"/>
                <w:szCs w:val="22"/>
              </w:rPr>
            </w:pPr>
            <w:r w:rsidRPr="003C2471">
              <w:rPr>
                <w:rFonts w:eastAsia="Calibri"/>
                <w:szCs w:val="22"/>
              </w:rPr>
              <w:t>Privažiuojamasis kelias prie Uosintėlio ežero, Miliūniškio k. nuo kelio Nr. 1210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3D9609" w14:textId="111C6606" w:rsidR="00360FB5" w:rsidRPr="003C2471" w:rsidRDefault="000A3760" w:rsidP="00553004">
            <w:pPr>
              <w:jc w:val="right"/>
              <w:rPr>
                <w:rFonts w:eastAsia="Calibri"/>
                <w:szCs w:val="22"/>
              </w:rPr>
            </w:pPr>
            <w:r w:rsidRPr="003C2471">
              <w:rPr>
                <w:rFonts w:eastAsia="Calibri"/>
                <w:szCs w:val="22"/>
              </w:rPr>
              <w:t>390</w:t>
            </w:r>
            <w:r w:rsidR="00360FB5"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1C3B1"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D30C6" w14:textId="0982AE41" w:rsidR="00360FB5" w:rsidRPr="003C2471" w:rsidRDefault="000A3760" w:rsidP="00553004">
            <w:pPr>
              <w:jc w:val="right"/>
              <w:rPr>
                <w:rFonts w:eastAsia="Calibri"/>
                <w:szCs w:val="22"/>
              </w:rPr>
            </w:pPr>
            <w:r w:rsidRPr="003C2471">
              <w:rPr>
                <w:rFonts w:eastAsia="Calibri"/>
                <w:szCs w:val="22"/>
              </w:rPr>
              <w:t xml:space="preserve"> 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34DCBE"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5436F" w14:textId="77777777" w:rsidR="00360FB5" w:rsidRPr="003C2471" w:rsidRDefault="00360FB5" w:rsidP="00553004">
            <w:pPr>
              <w:jc w:val="center"/>
              <w:rPr>
                <w:rFonts w:eastAsia="Calibri"/>
                <w:szCs w:val="22"/>
              </w:rPr>
            </w:pPr>
            <w:r w:rsidRPr="003C247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F8CE12" w14:textId="4276810E" w:rsidR="00360FB5" w:rsidRPr="003C2471" w:rsidRDefault="000A3760" w:rsidP="00553004">
            <w:pPr>
              <w:jc w:val="center"/>
              <w:rPr>
                <w:rFonts w:eastAsia="Calibri"/>
                <w:szCs w:val="22"/>
              </w:rPr>
            </w:pPr>
            <w:r w:rsidRPr="003C2471">
              <w:rPr>
                <w:rFonts w:eastAsia="Calibri"/>
                <w:szCs w:val="22"/>
              </w:rPr>
              <w:t>4400-6335-5842</w:t>
            </w:r>
          </w:p>
        </w:tc>
      </w:tr>
      <w:tr w:rsidR="003C2471" w:rsidRPr="003C2471" w14:paraId="34443CD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BA3A49"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5ADDA1" w14:textId="77777777" w:rsidR="00360FB5" w:rsidRPr="003C2471" w:rsidRDefault="00360FB5" w:rsidP="00553004">
            <w:pPr>
              <w:rPr>
                <w:rFonts w:eastAsia="Calibri"/>
                <w:szCs w:val="22"/>
              </w:rPr>
            </w:pPr>
            <w:r w:rsidRPr="003C2471">
              <w:rPr>
                <w:rFonts w:eastAsia="Calibri"/>
                <w:szCs w:val="22"/>
              </w:rPr>
              <w:t>s19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F564E5" w14:textId="2A4592BD" w:rsidR="00360FB5" w:rsidRPr="003C2471" w:rsidRDefault="00360FB5" w:rsidP="00553004">
            <w:pPr>
              <w:rPr>
                <w:rFonts w:eastAsia="Calibri"/>
                <w:szCs w:val="22"/>
              </w:rPr>
            </w:pPr>
            <w:r w:rsidRPr="003C2471">
              <w:rPr>
                <w:rFonts w:eastAsia="Calibri"/>
                <w:szCs w:val="22"/>
              </w:rPr>
              <w:t xml:space="preserve">Kelias Nr. </w:t>
            </w:r>
            <w:r w:rsidRPr="003C2471">
              <w:rPr>
                <w:rFonts w:eastAsia="Calibri"/>
                <w:strike/>
                <w:szCs w:val="22"/>
              </w:rPr>
              <w:t>120</w:t>
            </w:r>
            <w:r w:rsidRPr="003C2471">
              <w:rPr>
                <w:rFonts w:eastAsia="Calibri"/>
                <w:szCs w:val="22"/>
              </w:rPr>
              <w:t xml:space="preserve"> 1210–kelias Nr. 118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62C8541" w14:textId="75639E52" w:rsidR="00360FB5" w:rsidRPr="003C2471" w:rsidRDefault="003B2A10" w:rsidP="00553004">
            <w:pPr>
              <w:jc w:val="right"/>
              <w:rPr>
                <w:rFonts w:eastAsia="Calibri"/>
                <w:szCs w:val="22"/>
              </w:rPr>
            </w:pPr>
            <w:r w:rsidRPr="003C2471">
              <w:rPr>
                <w:rFonts w:eastAsia="Calibri"/>
                <w:szCs w:val="22"/>
              </w:rPr>
              <w:t xml:space="preserve"> 1196</w:t>
            </w:r>
            <w:r w:rsidR="00360FB5"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0BCD7"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98715" w14:textId="09BD9E29" w:rsidR="00360FB5" w:rsidRPr="003C2471" w:rsidRDefault="00360FB5" w:rsidP="00553004">
            <w:pPr>
              <w:jc w:val="right"/>
              <w:rPr>
                <w:rFonts w:eastAsia="Calibri"/>
                <w:szCs w:val="22"/>
              </w:rPr>
            </w:pPr>
            <w:r w:rsidRPr="003C2471">
              <w:rPr>
                <w:rFonts w:eastAsia="Calibri"/>
                <w:szCs w:val="22"/>
              </w:rPr>
              <w:t xml:space="preserve"> </w:t>
            </w:r>
            <w:r w:rsidR="003B2A10" w:rsidRPr="003C2471">
              <w:rPr>
                <w:rFonts w:eastAsia="Calibri"/>
                <w:szCs w:val="22"/>
              </w:rPr>
              <w:t xml:space="preserve"> 1196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FF796"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A0FDB" w14:textId="77777777" w:rsidR="00360FB5" w:rsidRPr="003C2471" w:rsidRDefault="00360FB5" w:rsidP="00553004">
            <w:pPr>
              <w:jc w:val="center"/>
              <w:rPr>
                <w:rFonts w:eastAsia="Calibri"/>
                <w:szCs w:val="22"/>
              </w:rPr>
            </w:pPr>
            <w:r w:rsidRPr="003C247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6F20A6" w14:textId="4019D9B8" w:rsidR="00360FB5" w:rsidRPr="003C2471" w:rsidRDefault="003B2A10" w:rsidP="00553004">
            <w:pPr>
              <w:jc w:val="center"/>
              <w:rPr>
                <w:rFonts w:eastAsia="Calibri"/>
                <w:szCs w:val="22"/>
              </w:rPr>
            </w:pPr>
            <w:r w:rsidRPr="003C2471">
              <w:rPr>
                <w:rFonts w:eastAsia="Calibri"/>
                <w:szCs w:val="22"/>
              </w:rPr>
              <w:t>4400-6378-0570</w:t>
            </w:r>
          </w:p>
        </w:tc>
      </w:tr>
      <w:tr w:rsidR="003C2471" w:rsidRPr="003C2471" w14:paraId="7C0CA44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DF21AE"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1BE9AC" w14:textId="77777777" w:rsidR="00360FB5" w:rsidRPr="003C2471" w:rsidRDefault="00360FB5" w:rsidP="00553004">
            <w:pPr>
              <w:rPr>
                <w:rFonts w:eastAsia="Calibri"/>
                <w:szCs w:val="22"/>
              </w:rPr>
            </w:pPr>
            <w:r w:rsidRPr="003C2471">
              <w:rPr>
                <w:rFonts w:eastAsia="Calibri"/>
                <w:szCs w:val="22"/>
              </w:rPr>
              <w:t>s20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E0670B" w14:textId="77777777" w:rsidR="00360FB5" w:rsidRPr="003C2471" w:rsidRDefault="00360FB5" w:rsidP="00553004">
            <w:pPr>
              <w:rPr>
                <w:rFonts w:eastAsia="Calibri"/>
                <w:szCs w:val="22"/>
              </w:rPr>
            </w:pPr>
            <w:r w:rsidRPr="003C2471">
              <w:rPr>
                <w:rFonts w:eastAsia="Calibri"/>
                <w:szCs w:val="22"/>
              </w:rPr>
              <w:t xml:space="preserve">Šaltiniai–Vilkabrukiai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DDD8A0" w14:textId="77777777" w:rsidR="00360FB5" w:rsidRPr="003C2471" w:rsidRDefault="00360FB5" w:rsidP="00553004">
            <w:pPr>
              <w:jc w:val="right"/>
              <w:rPr>
                <w:rFonts w:eastAsia="Calibri"/>
                <w:szCs w:val="22"/>
              </w:rPr>
            </w:pPr>
            <w:r w:rsidRPr="003C2471">
              <w:rPr>
                <w:rFonts w:eastAsia="Calibri"/>
                <w:szCs w:val="22"/>
              </w:rPr>
              <w:t xml:space="preserve">2967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C64D8" w14:textId="77777777" w:rsidR="00360FB5" w:rsidRPr="003C2471" w:rsidRDefault="00360FB5" w:rsidP="00553004">
            <w:pPr>
              <w:jc w:val="right"/>
              <w:rPr>
                <w:rFonts w:eastAsia="Calibri"/>
                <w:szCs w:val="22"/>
              </w:rPr>
            </w:pPr>
            <w:r w:rsidRPr="003C24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5698B" w14:textId="77777777" w:rsidR="00360FB5" w:rsidRPr="003C2471" w:rsidRDefault="00360FB5" w:rsidP="00553004">
            <w:pPr>
              <w:jc w:val="right"/>
              <w:rPr>
                <w:rFonts w:eastAsia="Calibri"/>
                <w:szCs w:val="22"/>
              </w:rPr>
            </w:pPr>
            <w:r w:rsidRPr="003C2471">
              <w:rPr>
                <w:rFonts w:eastAsia="Calibri"/>
                <w:szCs w:val="22"/>
              </w:rPr>
              <w:t>2967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EEC062" w14:textId="77777777" w:rsidR="00360FB5" w:rsidRPr="003C2471" w:rsidRDefault="00360FB5" w:rsidP="00553004">
            <w:pPr>
              <w:jc w:val="right"/>
              <w:rPr>
                <w:rFonts w:eastAsia="Calibri"/>
                <w:szCs w:val="22"/>
              </w:rPr>
            </w:pPr>
            <w:r w:rsidRPr="003C247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71CA3" w14:textId="4A6953CD" w:rsidR="00360FB5" w:rsidRPr="003C2471" w:rsidRDefault="00360FB5" w:rsidP="00553004">
            <w:pPr>
              <w:jc w:val="center"/>
              <w:rPr>
                <w:rFonts w:eastAsia="Calibri"/>
                <w:szCs w:val="22"/>
              </w:rPr>
            </w:pPr>
            <w:r w:rsidRPr="003C2471">
              <w:rPr>
                <w:rFonts w:eastAsia="Calibri"/>
                <w:szCs w:val="22"/>
              </w:rPr>
              <w:t>IIIv</w:t>
            </w:r>
          </w:p>
          <w:p w14:paraId="3FF2530F" w14:textId="45C0AF32" w:rsidR="00360FB5" w:rsidRPr="003C2471" w:rsidRDefault="00360FB5" w:rsidP="00553004">
            <w:pPr>
              <w:jc w:val="center"/>
              <w:rPr>
                <w:rFonts w:eastAsia="Calibri"/>
                <w:szCs w:val="22"/>
              </w:rPr>
            </w:pPr>
            <w:r w:rsidRPr="003C2471">
              <w:rPr>
                <w:rFonts w:eastAsia="Calibri"/>
                <w:strike/>
                <w:szCs w:val="22"/>
              </w:rPr>
              <w:t xml:space="preserve"> </w:t>
            </w:r>
            <w:r w:rsidRPr="003C247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6948FB" w14:textId="77777777" w:rsidR="00360FB5" w:rsidRPr="003C2471" w:rsidRDefault="00360FB5" w:rsidP="00553004">
            <w:pPr>
              <w:jc w:val="center"/>
              <w:rPr>
                <w:rFonts w:eastAsia="Calibri"/>
                <w:szCs w:val="22"/>
              </w:rPr>
            </w:pPr>
            <w:r w:rsidRPr="003C2471">
              <w:rPr>
                <w:rFonts w:eastAsia="Calibri"/>
                <w:szCs w:val="22"/>
              </w:rPr>
              <w:t>4400-5493-7129</w:t>
            </w:r>
          </w:p>
          <w:p w14:paraId="3821998E" w14:textId="77777777" w:rsidR="00360FB5" w:rsidRPr="003C2471" w:rsidRDefault="00360FB5" w:rsidP="00553004">
            <w:pPr>
              <w:jc w:val="center"/>
              <w:rPr>
                <w:rFonts w:eastAsia="Calibri"/>
                <w:szCs w:val="22"/>
              </w:rPr>
            </w:pPr>
            <w:r w:rsidRPr="003C2471">
              <w:rPr>
                <w:rFonts w:eastAsia="Calibri"/>
                <w:szCs w:val="22"/>
              </w:rPr>
              <w:t>4400-5493-7372</w:t>
            </w:r>
          </w:p>
        </w:tc>
      </w:tr>
      <w:tr w:rsidR="003C2471" w:rsidRPr="003C2471" w14:paraId="7C31710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C07A492" w14:textId="77777777" w:rsidR="00360FB5" w:rsidRPr="003C2471"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4127EB" w14:textId="77777777" w:rsidR="00360FB5" w:rsidRPr="003C2471" w:rsidRDefault="00360FB5" w:rsidP="00553004">
            <w:pPr>
              <w:rPr>
                <w:rFonts w:eastAsia="Calibri"/>
                <w:szCs w:val="22"/>
              </w:rPr>
            </w:pPr>
            <w:r w:rsidRPr="003C2471">
              <w:rPr>
                <w:rFonts w:eastAsia="Calibri"/>
                <w:szCs w:val="22"/>
              </w:rPr>
              <w:t>s21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AA522AA" w14:textId="77777777" w:rsidR="00360FB5" w:rsidRPr="003C2471" w:rsidRDefault="00360FB5" w:rsidP="00553004">
            <w:pPr>
              <w:rPr>
                <w:rFonts w:eastAsia="Calibri"/>
                <w:szCs w:val="22"/>
              </w:rPr>
            </w:pPr>
            <w:r w:rsidRPr="003C2471">
              <w:rPr>
                <w:rFonts w:eastAsia="Calibri"/>
                <w:szCs w:val="22"/>
              </w:rPr>
              <w:t>Kelias Nr.120– Kalniečiai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2F8163" w14:textId="77777777" w:rsidR="00360FB5" w:rsidRPr="003C2471" w:rsidRDefault="00360FB5" w:rsidP="00553004">
            <w:pPr>
              <w:jc w:val="right"/>
              <w:rPr>
                <w:rFonts w:eastAsia="Calibri"/>
                <w:szCs w:val="22"/>
              </w:rPr>
            </w:pPr>
            <w:r w:rsidRPr="003C2471">
              <w:rPr>
                <w:rFonts w:eastAsia="Calibri"/>
                <w:szCs w:val="22"/>
              </w:rPr>
              <w:t xml:space="preserve">572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3A48E"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CC382" w14:textId="77777777" w:rsidR="00360FB5" w:rsidRPr="003C2471" w:rsidRDefault="00360FB5" w:rsidP="00553004">
            <w:pPr>
              <w:jc w:val="right"/>
              <w:rPr>
                <w:rFonts w:eastAsia="Calibri"/>
                <w:szCs w:val="22"/>
              </w:rPr>
            </w:pPr>
            <w:r w:rsidRPr="003C2471">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54FF5" w14:textId="77777777" w:rsidR="00360FB5" w:rsidRPr="003C2471" w:rsidRDefault="00360FB5" w:rsidP="00553004">
            <w:pPr>
              <w:jc w:val="right"/>
              <w:rPr>
                <w:rFonts w:eastAsia="Calibri"/>
                <w:szCs w:val="22"/>
              </w:rPr>
            </w:pPr>
            <w:r w:rsidRPr="003C2471">
              <w:rPr>
                <w:rFonts w:eastAsia="Calibri"/>
                <w:szCs w:val="22"/>
              </w:rPr>
              <w:t xml:space="preserve">572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093BE7" w14:textId="77777777" w:rsidR="00360FB5" w:rsidRPr="003C2471" w:rsidRDefault="00360FB5" w:rsidP="00553004">
            <w:pPr>
              <w:jc w:val="center"/>
              <w:rPr>
                <w:rFonts w:eastAsia="Calibri"/>
                <w:szCs w:val="22"/>
              </w:rPr>
            </w:pPr>
            <w:r w:rsidRPr="003C247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4BD4D9" w14:textId="77777777" w:rsidR="00360FB5" w:rsidRPr="003C2471" w:rsidRDefault="00360FB5" w:rsidP="00553004">
            <w:pPr>
              <w:jc w:val="center"/>
              <w:rPr>
                <w:rFonts w:eastAsia="Calibri"/>
                <w:szCs w:val="22"/>
              </w:rPr>
            </w:pPr>
            <w:r w:rsidRPr="003C2471">
              <w:rPr>
                <w:rFonts w:eastAsia="Calibri"/>
                <w:szCs w:val="22"/>
              </w:rPr>
              <w:t>-</w:t>
            </w:r>
          </w:p>
        </w:tc>
      </w:tr>
      <w:tr w:rsidR="00360FB5" w:rsidRPr="004B1509" w14:paraId="4514147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FCB1954"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976D13" w14:textId="77777777" w:rsidR="00360FB5" w:rsidRPr="004B1509" w:rsidRDefault="00360FB5" w:rsidP="00553004">
            <w:pPr>
              <w:rPr>
                <w:rFonts w:eastAsia="Calibri"/>
                <w:szCs w:val="22"/>
              </w:rPr>
            </w:pPr>
            <w:r w:rsidRPr="004B1509">
              <w:rPr>
                <w:rFonts w:eastAsia="Calibri"/>
                <w:szCs w:val="22"/>
              </w:rPr>
              <w:t>s22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406FA2" w14:textId="77777777" w:rsidR="00360FB5" w:rsidRPr="004B1509" w:rsidRDefault="00360FB5" w:rsidP="00553004">
            <w:pPr>
              <w:rPr>
                <w:rFonts w:eastAsia="Calibri"/>
                <w:szCs w:val="22"/>
              </w:rPr>
            </w:pPr>
            <w:r w:rsidRPr="004B1509">
              <w:rPr>
                <w:rFonts w:eastAsia="Calibri"/>
                <w:szCs w:val="22"/>
              </w:rPr>
              <w:t>Privažiuojamasis kelias prie Kunigiškių I k. kapinių nuo kelio Nr. s56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076BE7" w14:textId="77777777" w:rsidR="00360FB5" w:rsidRPr="004B1509" w:rsidRDefault="00360FB5" w:rsidP="00553004">
            <w:pPr>
              <w:jc w:val="right"/>
              <w:rPr>
                <w:rFonts w:eastAsia="Calibri"/>
                <w:szCs w:val="22"/>
              </w:rPr>
            </w:pPr>
            <w:r w:rsidRPr="004B1509">
              <w:rPr>
                <w:rFonts w:eastAsia="Calibri"/>
                <w:szCs w:val="22"/>
              </w:rPr>
              <w:t xml:space="preserve">830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C32C6D"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C0B37"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730F9" w14:textId="77777777" w:rsidR="00360FB5" w:rsidRPr="004B1509" w:rsidRDefault="00360FB5" w:rsidP="00553004">
            <w:pPr>
              <w:jc w:val="right"/>
              <w:rPr>
                <w:rFonts w:eastAsia="Calibri"/>
                <w:szCs w:val="22"/>
              </w:rPr>
            </w:pPr>
            <w:r w:rsidRPr="004B1509">
              <w:rPr>
                <w:rFonts w:eastAsia="Calibri"/>
                <w:szCs w:val="22"/>
              </w:rPr>
              <w:t xml:space="preserve">830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3E7AD4"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FADD9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90B8DB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E6209ED"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2383C5" w14:textId="77777777" w:rsidR="00360FB5" w:rsidRPr="004B1509" w:rsidRDefault="00360FB5" w:rsidP="00553004">
            <w:pPr>
              <w:rPr>
                <w:rFonts w:eastAsia="Calibri"/>
                <w:szCs w:val="22"/>
              </w:rPr>
            </w:pPr>
            <w:r w:rsidRPr="004B1509">
              <w:rPr>
                <w:rFonts w:eastAsia="Calibri"/>
                <w:szCs w:val="22"/>
              </w:rPr>
              <w:t>s23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82D8A9" w14:textId="77777777" w:rsidR="00360FB5" w:rsidRPr="004B1509" w:rsidRDefault="00360FB5" w:rsidP="00553004">
            <w:pPr>
              <w:rPr>
                <w:rFonts w:eastAsia="Calibri"/>
                <w:szCs w:val="22"/>
              </w:rPr>
            </w:pPr>
            <w:r w:rsidRPr="004B1509">
              <w:rPr>
                <w:rFonts w:eastAsia="Calibri"/>
                <w:szCs w:val="22"/>
              </w:rPr>
              <w:t xml:space="preserve">Privažiuojamasis kelias prie Kunigiškių </w:t>
            </w:r>
            <w:r w:rsidRPr="004B1509">
              <w:rPr>
                <w:rFonts w:eastAsia="Calibri"/>
                <w:bCs/>
                <w:szCs w:val="22"/>
              </w:rPr>
              <w:t>I</w:t>
            </w:r>
            <w:r w:rsidRPr="004B1509">
              <w:rPr>
                <w:rFonts w:eastAsia="Calibri"/>
                <w:szCs w:val="22"/>
              </w:rPr>
              <w:t xml:space="preserve"> k. dirbtuvių nuo Gudonių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BE98CC" w14:textId="77777777" w:rsidR="00360FB5" w:rsidRPr="004B1509" w:rsidRDefault="00360FB5" w:rsidP="00553004">
            <w:pPr>
              <w:jc w:val="right"/>
              <w:rPr>
                <w:rFonts w:eastAsia="Calibri"/>
                <w:szCs w:val="22"/>
              </w:rPr>
            </w:pPr>
            <w:r w:rsidRPr="004B1509">
              <w:rPr>
                <w:rFonts w:eastAsia="Calibri"/>
                <w:szCs w:val="22"/>
              </w:rPr>
              <w:t xml:space="preserve">512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8ACF0"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F636E" w14:textId="77777777" w:rsidR="00360FB5" w:rsidRPr="004B1509" w:rsidRDefault="00360FB5" w:rsidP="00553004">
            <w:pPr>
              <w:jc w:val="right"/>
              <w:rPr>
                <w:rFonts w:eastAsia="Calibri"/>
                <w:szCs w:val="22"/>
              </w:rPr>
            </w:pPr>
            <w:r w:rsidRPr="004B1509">
              <w:rPr>
                <w:rFonts w:eastAsia="Calibri"/>
                <w:szCs w:val="22"/>
              </w:rPr>
              <w:t xml:space="preserve">512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6508C"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CDFAE"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DE15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8EF176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498D82"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C6AC1D" w14:textId="77777777" w:rsidR="00360FB5" w:rsidRPr="004B1509" w:rsidRDefault="00360FB5" w:rsidP="00553004">
            <w:pPr>
              <w:rPr>
                <w:rFonts w:eastAsia="Calibri"/>
                <w:szCs w:val="22"/>
              </w:rPr>
            </w:pPr>
            <w:r w:rsidRPr="004B1509">
              <w:rPr>
                <w:rFonts w:eastAsia="Calibri"/>
                <w:szCs w:val="22"/>
              </w:rPr>
              <w:t>s24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C59FFC" w14:textId="77777777" w:rsidR="00360FB5" w:rsidRPr="004B1509" w:rsidRDefault="00360FB5" w:rsidP="00553004">
            <w:pPr>
              <w:rPr>
                <w:rFonts w:eastAsia="Calibri"/>
                <w:szCs w:val="22"/>
              </w:rPr>
            </w:pPr>
            <w:r w:rsidRPr="004B1509">
              <w:rPr>
                <w:rFonts w:eastAsia="Calibri"/>
                <w:szCs w:val="22"/>
              </w:rPr>
              <w:t>Kelias Nr. 120–Girelė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978360" w14:textId="77777777" w:rsidR="00360FB5" w:rsidRPr="004B1509" w:rsidRDefault="00360FB5" w:rsidP="00553004">
            <w:pPr>
              <w:jc w:val="right"/>
              <w:rPr>
                <w:rFonts w:eastAsia="Calibri"/>
                <w:szCs w:val="22"/>
              </w:rPr>
            </w:pPr>
            <w:r w:rsidRPr="004B1509">
              <w:rPr>
                <w:rFonts w:eastAsia="Calibri"/>
                <w:szCs w:val="22"/>
              </w:rPr>
              <w:t xml:space="preserve">1564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7EB63"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2E3C5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CE77F5" w14:textId="77777777" w:rsidR="00360FB5" w:rsidRPr="004B1509" w:rsidRDefault="00360FB5" w:rsidP="00553004">
            <w:pPr>
              <w:jc w:val="right"/>
              <w:rPr>
                <w:rFonts w:eastAsia="Calibri"/>
                <w:szCs w:val="22"/>
              </w:rPr>
            </w:pPr>
            <w:r w:rsidRPr="004B1509">
              <w:rPr>
                <w:rFonts w:eastAsia="Calibri"/>
                <w:szCs w:val="22"/>
              </w:rPr>
              <w:t>1564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CA003"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F35AC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AF8FCF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62B033"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0E7B2E" w14:textId="77777777" w:rsidR="00360FB5" w:rsidRPr="004B1509" w:rsidRDefault="00360FB5" w:rsidP="00553004">
            <w:pPr>
              <w:rPr>
                <w:rFonts w:eastAsia="Calibri"/>
                <w:szCs w:val="22"/>
              </w:rPr>
            </w:pPr>
            <w:r w:rsidRPr="004B1509">
              <w:rPr>
                <w:rFonts w:eastAsia="Calibri"/>
                <w:szCs w:val="22"/>
              </w:rPr>
              <w:t>s25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9867B5" w14:textId="77777777" w:rsidR="00360FB5" w:rsidRPr="004B1509" w:rsidRDefault="00360FB5" w:rsidP="00553004">
            <w:pPr>
              <w:rPr>
                <w:rFonts w:eastAsia="Calibri"/>
                <w:szCs w:val="22"/>
              </w:rPr>
            </w:pPr>
            <w:r w:rsidRPr="004B1509">
              <w:rPr>
                <w:rFonts w:eastAsia="Calibri"/>
                <w:szCs w:val="22"/>
              </w:rPr>
              <w:t>Kelias Nr. 120–Moliakalnis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CF55FC" w14:textId="77777777" w:rsidR="00360FB5" w:rsidRPr="004B1509" w:rsidRDefault="00360FB5" w:rsidP="00553004">
            <w:pPr>
              <w:jc w:val="right"/>
              <w:rPr>
                <w:rFonts w:eastAsia="Calibri"/>
                <w:szCs w:val="22"/>
              </w:rPr>
            </w:pPr>
            <w:r w:rsidRPr="004B1509">
              <w:rPr>
                <w:rFonts w:eastAsia="Calibri"/>
                <w:szCs w:val="22"/>
              </w:rPr>
              <w:t xml:space="preserve">703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2661D"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B41789" w14:textId="77777777" w:rsidR="00360FB5" w:rsidRPr="004B1509" w:rsidRDefault="00360FB5" w:rsidP="00553004">
            <w:pPr>
              <w:jc w:val="right"/>
              <w:rPr>
                <w:rFonts w:eastAsia="Calibri"/>
                <w:szCs w:val="22"/>
              </w:rPr>
            </w:pPr>
            <w:r w:rsidRPr="004B1509">
              <w:rPr>
                <w:rFonts w:eastAsia="Calibri"/>
                <w:szCs w:val="22"/>
              </w:rPr>
              <w:t xml:space="preserve">703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7DB08"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A89D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A6BEF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26B14C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0D9DDF"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6E3D71" w14:textId="77777777" w:rsidR="00360FB5" w:rsidRPr="004B1509" w:rsidRDefault="00360FB5" w:rsidP="00553004">
            <w:pPr>
              <w:rPr>
                <w:rFonts w:eastAsia="Calibri"/>
                <w:szCs w:val="22"/>
              </w:rPr>
            </w:pPr>
            <w:r w:rsidRPr="004B1509">
              <w:rPr>
                <w:rFonts w:eastAsia="Calibri"/>
                <w:szCs w:val="22"/>
              </w:rPr>
              <w:t>s26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37F230" w14:textId="77777777" w:rsidR="00360FB5" w:rsidRPr="004B1509" w:rsidRDefault="00360FB5" w:rsidP="00553004">
            <w:pPr>
              <w:rPr>
                <w:rFonts w:eastAsia="Calibri"/>
                <w:szCs w:val="22"/>
              </w:rPr>
            </w:pPr>
            <w:r w:rsidRPr="004B1509">
              <w:rPr>
                <w:rFonts w:eastAsia="Calibri"/>
                <w:szCs w:val="22"/>
              </w:rPr>
              <w:t xml:space="preserve">Pravažiuojamasis kelias nuo kelio Nr. 120 iki Mickūnų tilto, Pauriškių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5308FC" w14:textId="77777777" w:rsidR="00360FB5" w:rsidRPr="004B1509" w:rsidRDefault="00360FB5" w:rsidP="00553004">
            <w:pPr>
              <w:jc w:val="right"/>
              <w:rPr>
                <w:rFonts w:eastAsia="Calibri"/>
                <w:szCs w:val="22"/>
              </w:rPr>
            </w:pPr>
            <w:r w:rsidRPr="004B1509">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C7473"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C55DD" w14:textId="77777777" w:rsidR="00360FB5" w:rsidRPr="004B1509" w:rsidRDefault="00360FB5" w:rsidP="00553004">
            <w:pPr>
              <w:jc w:val="right"/>
              <w:rPr>
                <w:rFonts w:eastAsia="Calibri"/>
                <w:szCs w:val="22"/>
              </w:rPr>
            </w:pPr>
            <w:r w:rsidRPr="004B1509">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56E351"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B60B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99E82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3FB87C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109DC01"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4A02E8" w14:textId="77777777" w:rsidR="00360FB5" w:rsidRPr="004B1509" w:rsidRDefault="00360FB5" w:rsidP="00553004">
            <w:pPr>
              <w:rPr>
                <w:rFonts w:eastAsia="Calibri"/>
                <w:szCs w:val="22"/>
              </w:rPr>
            </w:pPr>
            <w:r w:rsidRPr="004B1509">
              <w:rPr>
                <w:rFonts w:eastAsia="Calibri"/>
                <w:szCs w:val="22"/>
              </w:rPr>
              <w:t>s28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5E5188" w14:textId="77777777" w:rsidR="00360FB5" w:rsidRPr="004B1509" w:rsidRDefault="00360FB5" w:rsidP="00553004">
            <w:pPr>
              <w:rPr>
                <w:rFonts w:eastAsia="Calibri"/>
                <w:szCs w:val="22"/>
              </w:rPr>
            </w:pPr>
            <w:r w:rsidRPr="004B1509">
              <w:rPr>
                <w:rFonts w:eastAsia="Calibri"/>
                <w:szCs w:val="22"/>
              </w:rPr>
              <w:t xml:space="preserve">Kelias Nr. 120–Grikiapeliai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6A7A51" w14:textId="77777777" w:rsidR="00360FB5" w:rsidRPr="004B1509" w:rsidRDefault="00360FB5" w:rsidP="00553004">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339D6"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E9A5D" w14:textId="77777777" w:rsidR="00360FB5" w:rsidRPr="004B1509" w:rsidRDefault="00360FB5" w:rsidP="00553004">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E4B088"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54DEF"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9BC5A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9FFB86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3953995"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CEE3DF" w14:textId="77777777" w:rsidR="00360FB5" w:rsidRPr="004B1509" w:rsidRDefault="00360FB5" w:rsidP="00553004">
            <w:pPr>
              <w:rPr>
                <w:rFonts w:eastAsia="Calibri"/>
                <w:szCs w:val="22"/>
              </w:rPr>
            </w:pPr>
            <w:r w:rsidRPr="004B1509">
              <w:rPr>
                <w:rFonts w:eastAsia="Calibri"/>
                <w:szCs w:val="22"/>
              </w:rPr>
              <w:t>s29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089438" w14:textId="77777777" w:rsidR="00360FB5" w:rsidRPr="004B1509" w:rsidRDefault="00360FB5" w:rsidP="00553004">
            <w:pPr>
              <w:rPr>
                <w:rFonts w:eastAsia="Calibri"/>
                <w:szCs w:val="22"/>
              </w:rPr>
            </w:pPr>
            <w:r w:rsidRPr="004B1509">
              <w:rPr>
                <w:rFonts w:eastAsia="Calibri"/>
                <w:szCs w:val="22"/>
              </w:rPr>
              <w:t>Privažiuojamasis kelias prie Sausalaukės k. nuo kelio Nr. 120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2AD048" w14:textId="77777777" w:rsidR="00360FB5" w:rsidRPr="004B1509" w:rsidRDefault="00360FB5" w:rsidP="00553004">
            <w:pPr>
              <w:jc w:val="right"/>
              <w:rPr>
                <w:rFonts w:eastAsia="Calibri"/>
                <w:szCs w:val="22"/>
              </w:rPr>
            </w:pPr>
            <w:r w:rsidRPr="004B1509">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852CE1"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79298" w14:textId="77777777" w:rsidR="00360FB5" w:rsidRPr="004B1509" w:rsidRDefault="00360FB5" w:rsidP="00553004">
            <w:pPr>
              <w:jc w:val="right"/>
              <w:rPr>
                <w:rFonts w:eastAsia="Calibri"/>
                <w:szCs w:val="22"/>
              </w:rPr>
            </w:pPr>
            <w:r w:rsidRPr="004B1509">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FCFEB"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87091"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C350C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954AB1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252A295"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34136E" w14:textId="77777777" w:rsidR="00360FB5" w:rsidRPr="004B1509" w:rsidRDefault="00360FB5" w:rsidP="00553004">
            <w:pPr>
              <w:rPr>
                <w:rFonts w:eastAsia="Calibri"/>
                <w:szCs w:val="22"/>
              </w:rPr>
            </w:pPr>
            <w:r w:rsidRPr="004B1509">
              <w:rPr>
                <w:rFonts w:eastAsia="Calibri"/>
                <w:szCs w:val="22"/>
              </w:rPr>
              <w:t>s30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DA52FB" w14:textId="77777777" w:rsidR="00360FB5" w:rsidRPr="004B1509" w:rsidRDefault="00360FB5" w:rsidP="00553004">
            <w:pPr>
              <w:rPr>
                <w:rFonts w:eastAsia="Calibri"/>
                <w:szCs w:val="22"/>
              </w:rPr>
            </w:pPr>
            <w:r w:rsidRPr="004B1509">
              <w:rPr>
                <w:rFonts w:eastAsia="Calibri"/>
                <w:szCs w:val="22"/>
              </w:rPr>
              <w:t>Sausalaukė–B</w:t>
            </w:r>
            <w:r w:rsidRPr="004B1509">
              <w:rPr>
                <w:rFonts w:eastAsia="Calibri"/>
                <w:bCs/>
                <w:szCs w:val="22"/>
              </w:rPr>
              <w:t>u</w:t>
            </w:r>
            <w:r w:rsidRPr="004B1509">
              <w:rPr>
                <w:rFonts w:eastAsia="Calibri"/>
                <w:szCs w:val="22"/>
              </w:rPr>
              <w:t>tėnai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AE2FF1" w14:textId="77777777" w:rsidR="00360FB5" w:rsidRPr="004B1509" w:rsidRDefault="00360FB5" w:rsidP="00553004">
            <w:pPr>
              <w:jc w:val="right"/>
              <w:rPr>
                <w:rFonts w:eastAsia="Calibri"/>
                <w:szCs w:val="22"/>
              </w:rPr>
            </w:pPr>
            <w:r w:rsidRPr="004B1509">
              <w:rPr>
                <w:rFonts w:eastAsia="Calibri"/>
                <w:szCs w:val="22"/>
              </w:rPr>
              <w:t xml:space="preserve">803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1F256"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AB985" w14:textId="77777777" w:rsidR="00360FB5" w:rsidRPr="004B1509" w:rsidRDefault="00360FB5" w:rsidP="00553004">
            <w:pPr>
              <w:jc w:val="right"/>
              <w:rPr>
                <w:rFonts w:eastAsia="Calibri"/>
                <w:szCs w:val="22"/>
              </w:rPr>
            </w:pPr>
            <w:r w:rsidRPr="004B1509">
              <w:rPr>
                <w:rFonts w:eastAsia="Calibri"/>
                <w:szCs w:val="22"/>
              </w:rPr>
              <w:t xml:space="preserve">803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5BC290"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3DE5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B56E4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B236AA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033FFE6"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ECE808" w14:textId="77777777" w:rsidR="00360FB5" w:rsidRPr="004B1509" w:rsidRDefault="00360FB5" w:rsidP="00553004">
            <w:pPr>
              <w:rPr>
                <w:rFonts w:eastAsia="Calibri"/>
                <w:szCs w:val="22"/>
              </w:rPr>
            </w:pPr>
            <w:r w:rsidRPr="004B1509">
              <w:rPr>
                <w:rFonts w:eastAsia="Calibri"/>
                <w:szCs w:val="22"/>
              </w:rPr>
              <w:t>s31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8E4DB3" w14:textId="77777777" w:rsidR="00360FB5" w:rsidRPr="004B1509" w:rsidRDefault="00360FB5" w:rsidP="00553004">
            <w:pPr>
              <w:rPr>
                <w:rFonts w:eastAsia="Calibri"/>
                <w:szCs w:val="22"/>
              </w:rPr>
            </w:pPr>
            <w:r w:rsidRPr="004B1509">
              <w:rPr>
                <w:rFonts w:eastAsia="Calibri"/>
                <w:szCs w:val="22"/>
              </w:rPr>
              <w:t xml:space="preserve">Šaltiniai–Butėnai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47C136" w14:textId="77777777" w:rsidR="00360FB5" w:rsidRPr="004B1509" w:rsidRDefault="00360FB5" w:rsidP="00553004">
            <w:pPr>
              <w:jc w:val="right"/>
              <w:rPr>
                <w:rFonts w:eastAsia="Calibri"/>
                <w:szCs w:val="22"/>
              </w:rPr>
            </w:pPr>
            <w:r w:rsidRPr="004B1509">
              <w:rPr>
                <w:rFonts w:eastAsia="Calibri"/>
                <w:szCs w:val="22"/>
              </w:rPr>
              <w:t xml:space="preserve">1219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C381E"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1A859" w14:textId="77777777" w:rsidR="00360FB5" w:rsidRPr="004B1509" w:rsidRDefault="00360FB5" w:rsidP="00553004">
            <w:pPr>
              <w:jc w:val="right"/>
              <w:rPr>
                <w:rFonts w:eastAsia="Calibri"/>
                <w:szCs w:val="22"/>
              </w:rPr>
            </w:pPr>
            <w:r w:rsidRPr="004B1509">
              <w:rPr>
                <w:rFonts w:eastAsia="Calibri"/>
                <w:szCs w:val="22"/>
              </w:rPr>
              <w:t xml:space="preserve">1219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F422D2"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88684"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7D409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6B72CC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C01A75"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C3C98F" w14:textId="77777777" w:rsidR="00360FB5" w:rsidRPr="004B1509" w:rsidRDefault="00360FB5" w:rsidP="00553004">
            <w:pPr>
              <w:rPr>
                <w:rFonts w:eastAsia="Calibri"/>
                <w:szCs w:val="22"/>
              </w:rPr>
            </w:pPr>
            <w:r w:rsidRPr="004B1509">
              <w:rPr>
                <w:rFonts w:eastAsia="Calibri"/>
                <w:szCs w:val="22"/>
              </w:rPr>
              <w:t>s32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181843" w14:textId="77777777" w:rsidR="00360FB5" w:rsidRPr="004B1509" w:rsidRDefault="00360FB5" w:rsidP="00553004">
            <w:pPr>
              <w:rPr>
                <w:rFonts w:eastAsia="Calibri"/>
                <w:szCs w:val="22"/>
              </w:rPr>
            </w:pPr>
            <w:r w:rsidRPr="004B1509">
              <w:rPr>
                <w:rFonts w:eastAsia="Calibri"/>
                <w:szCs w:val="22"/>
              </w:rPr>
              <w:t>Kelias Nr. 118–kelias Nr. 1210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67ADB7" w14:textId="77777777" w:rsidR="00360FB5" w:rsidRPr="004B1509" w:rsidRDefault="00360FB5" w:rsidP="00553004">
            <w:pPr>
              <w:jc w:val="right"/>
              <w:rPr>
                <w:rFonts w:eastAsia="Calibri"/>
                <w:szCs w:val="22"/>
              </w:rPr>
            </w:pPr>
            <w:r w:rsidRPr="004B1509">
              <w:rPr>
                <w:rFonts w:eastAsia="Calibri"/>
                <w:szCs w:val="22"/>
              </w:rPr>
              <w:t xml:space="preserve">1437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0041E"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AED69" w14:textId="77777777" w:rsidR="00360FB5" w:rsidRPr="004B1509" w:rsidRDefault="00360FB5" w:rsidP="00553004">
            <w:pPr>
              <w:jc w:val="right"/>
              <w:rPr>
                <w:rFonts w:eastAsia="Calibri"/>
                <w:szCs w:val="22"/>
              </w:rPr>
            </w:pPr>
            <w:r w:rsidRPr="004B1509">
              <w:rPr>
                <w:rFonts w:eastAsia="Calibri"/>
                <w:szCs w:val="22"/>
              </w:rPr>
              <w:t xml:space="preserve">1437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287F1"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62E99"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B67BC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8E224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C3CA913"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2F2A52" w14:textId="77777777" w:rsidR="00360FB5" w:rsidRPr="004B1509" w:rsidRDefault="00360FB5" w:rsidP="00553004">
            <w:pPr>
              <w:rPr>
                <w:rFonts w:eastAsia="Calibri"/>
                <w:szCs w:val="22"/>
              </w:rPr>
            </w:pPr>
            <w:r w:rsidRPr="004B1509">
              <w:rPr>
                <w:rFonts w:eastAsia="Calibri"/>
                <w:szCs w:val="22"/>
              </w:rPr>
              <w:t>s33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7785B3" w14:textId="77777777" w:rsidR="00360FB5" w:rsidRPr="004B1509" w:rsidRDefault="00360FB5" w:rsidP="00553004">
            <w:pPr>
              <w:rPr>
                <w:rFonts w:eastAsia="Calibri"/>
                <w:szCs w:val="22"/>
              </w:rPr>
            </w:pPr>
            <w:r w:rsidRPr="004B1509">
              <w:rPr>
                <w:rFonts w:eastAsia="Calibri"/>
                <w:szCs w:val="22"/>
              </w:rPr>
              <w:t>Kelias Nr. 120–kelias Nr. 1210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50EBE2" w14:textId="77777777" w:rsidR="00360FB5" w:rsidRPr="004B1509" w:rsidRDefault="00360FB5" w:rsidP="00553004">
            <w:pPr>
              <w:jc w:val="right"/>
              <w:rPr>
                <w:rFonts w:eastAsia="Calibri"/>
                <w:szCs w:val="22"/>
              </w:rPr>
            </w:pPr>
            <w:r w:rsidRPr="004B1509">
              <w:rPr>
                <w:rFonts w:eastAsia="Calibri"/>
                <w:szCs w:val="22"/>
              </w:rPr>
              <w:t xml:space="preserve">671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61E5B"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7806C" w14:textId="77777777" w:rsidR="00360FB5" w:rsidRPr="004B1509" w:rsidRDefault="00360FB5" w:rsidP="00553004">
            <w:pPr>
              <w:jc w:val="right"/>
              <w:rPr>
                <w:rFonts w:eastAsia="Calibri"/>
                <w:szCs w:val="22"/>
              </w:rPr>
            </w:pPr>
            <w:r w:rsidRPr="004B1509">
              <w:rPr>
                <w:rFonts w:eastAsia="Calibri"/>
                <w:szCs w:val="22"/>
              </w:rPr>
              <w:t xml:space="preserve">671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67047"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8DFA61"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CB49FC" w14:textId="77777777" w:rsidR="00360FB5" w:rsidRPr="004B1509" w:rsidRDefault="00360FB5" w:rsidP="00553004">
            <w:pPr>
              <w:jc w:val="center"/>
              <w:rPr>
                <w:rFonts w:eastAsia="Calibri"/>
                <w:szCs w:val="22"/>
              </w:rPr>
            </w:pPr>
            <w:r w:rsidRPr="004B1509">
              <w:rPr>
                <w:rFonts w:eastAsia="Calibri"/>
                <w:szCs w:val="22"/>
              </w:rPr>
              <w:t>-</w:t>
            </w:r>
          </w:p>
        </w:tc>
      </w:tr>
      <w:tr w:rsidR="00EB1995" w:rsidRPr="00EB1995" w14:paraId="792E046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AFBD3E"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FBB3E4" w14:textId="77777777" w:rsidR="00360FB5" w:rsidRPr="00EB1995" w:rsidRDefault="00360FB5" w:rsidP="00553004">
            <w:pPr>
              <w:rPr>
                <w:rFonts w:eastAsia="Calibri"/>
                <w:szCs w:val="22"/>
              </w:rPr>
            </w:pPr>
            <w:r w:rsidRPr="00EB1995">
              <w:rPr>
                <w:rFonts w:eastAsia="Calibri"/>
                <w:szCs w:val="22"/>
              </w:rPr>
              <w:t>s34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30E66D" w14:textId="77777777" w:rsidR="00360FB5" w:rsidRPr="00EB1995" w:rsidRDefault="00360FB5" w:rsidP="00553004">
            <w:pPr>
              <w:rPr>
                <w:rFonts w:eastAsia="Calibri"/>
                <w:szCs w:val="22"/>
              </w:rPr>
            </w:pPr>
            <w:r w:rsidRPr="00EB1995">
              <w:rPr>
                <w:rFonts w:eastAsia="Calibri"/>
                <w:szCs w:val="22"/>
              </w:rPr>
              <w:t>Savičiūnai–Degsniai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04D112" w14:textId="77777777" w:rsidR="00360FB5" w:rsidRPr="00EB1995" w:rsidRDefault="00360FB5" w:rsidP="00553004">
            <w:pPr>
              <w:jc w:val="right"/>
              <w:rPr>
                <w:rFonts w:eastAsia="Calibri"/>
                <w:szCs w:val="22"/>
              </w:rPr>
            </w:pPr>
            <w:r w:rsidRPr="00EB1995">
              <w:rPr>
                <w:rFonts w:eastAsia="Calibri"/>
                <w:szCs w:val="22"/>
              </w:rPr>
              <w:t xml:space="preserve">1343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5617B" w14:textId="77777777" w:rsidR="00360FB5" w:rsidRPr="00EB1995" w:rsidRDefault="00360FB5" w:rsidP="00553004">
            <w:pPr>
              <w:jc w:val="right"/>
              <w:rPr>
                <w:rFonts w:eastAsia="Calibri"/>
                <w:szCs w:val="22"/>
              </w:rPr>
            </w:pPr>
            <w:r w:rsidRPr="00EB1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9592A" w14:textId="77777777" w:rsidR="00360FB5" w:rsidRPr="00EB1995" w:rsidRDefault="00360FB5" w:rsidP="00553004">
            <w:pPr>
              <w:jc w:val="right"/>
              <w:rPr>
                <w:rFonts w:eastAsia="Calibri"/>
                <w:szCs w:val="22"/>
              </w:rPr>
            </w:pPr>
            <w:r w:rsidRPr="00EB1995">
              <w:rPr>
                <w:rFonts w:eastAsia="Calibri"/>
                <w:szCs w:val="22"/>
              </w:rPr>
              <w:t>1343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E83EA" w14:textId="77777777" w:rsidR="00360FB5" w:rsidRPr="00EB1995" w:rsidRDefault="00360FB5" w:rsidP="00553004">
            <w:pPr>
              <w:jc w:val="right"/>
              <w:rPr>
                <w:rFonts w:eastAsia="Calibri"/>
                <w:szCs w:val="22"/>
              </w:rPr>
            </w:pPr>
            <w:r w:rsidRPr="00EB1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771F7" w14:textId="0F18311B" w:rsidR="00360FB5" w:rsidRPr="00EB1995" w:rsidRDefault="00360FB5" w:rsidP="00553004">
            <w:pPr>
              <w:jc w:val="center"/>
              <w:rPr>
                <w:rFonts w:eastAsia="Calibri"/>
                <w:szCs w:val="22"/>
              </w:rPr>
            </w:pPr>
            <w:r w:rsidRPr="00EB199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ABCEEC" w14:textId="77777777" w:rsidR="00360FB5" w:rsidRPr="00EB1995" w:rsidRDefault="00360FB5" w:rsidP="00553004">
            <w:pPr>
              <w:jc w:val="center"/>
              <w:rPr>
                <w:rFonts w:eastAsia="Calibri"/>
                <w:szCs w:val="22"/>
              </w:rPr>
            </w:pPr>
            <w:r w:rsidRPr="00EB1995">
              <w:rPr>
                <w:rFonts w:eastAsia="Calibri"/>
                <w:szCs w:val="22"/>
              </w:rPr>
              <w:t>4400-5494-3447</w:t>
            </w:r>
          </w:p>
        </w:tc>
      </w:tr>
      <w:tr w:rsidR="00EB1995" w:rsidRPr="00EB1995" w14:paraId="035D677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56CE1D9"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2145A1" w14:textId="77777777" w:rsidR="00360FB5" w:rsidRPr="00EB1995" w:rsidRDefault="00360FB5" w:rsidP="00553004">
            <w:pPr>
              <w:rPr>
                <w:rFonts w:eastAsia="Calibri"/>
                <w:szCs w:val="22"/>
              </w:rPr>
            </w:pPr>
            <w:r w:rsidRPr="00EB1995">
              <w:rPr>
                <w:rFonts w:eastAsia="Calibri"/>
                <w:szCs w:val="22"/>
              </w:rPr>
              <w:t>s35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791ECF" w14:textId="77777777" w:rsidR="00360FB5" w:rsidRPr="00EB1995" w:rsidRDefault="00360FB5" w:rsidP="00553004">
            <w:pPr>
              <w:rPr>
                <w:rFonts w:eastAsia="Calibri"/>
                <w:szCs w:val="22"/>
              </w:rPr>
            </w:pPr>
            <w:r w:rsidRPr="00EB1995">
              <w:rPr>
                <w:rFonts w:eastAsia="Calibri"/>
                <w:szCs w:val="22"/>
              </w:rPr>
              <w:t>Kelias Nr. 118–kelias Nr. s19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9FC5A4" w14:textId="2E2099D9" w:rsidR="00360FB5" w:rsidRPr="00EB1995" w:rsidRDefault="0071589F" w:rsidP="00553004">
            <w:pPr>
              <w:jc w:val="right"/>
              <w:rPr>
                <w:rFonts w:eastAsia="Calibri"/>
                <w:szCs w:val="22"/>
              </w:rPr>
            </w:pPr>
            <w:r w:rsidRPr="00EB1995">
              <w:rPr>
                <w:rFonts w:eastAsia="Calibri"/>
                <w:szCs w:val="22"/>
              </w:rPr>
              <w:t xml:space="preserve"> 621</w:t>
            </w:r>
            <w:r w:rsidR="00360FB5"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DE145"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67F2D9" w14:textId="33BAE6C9" w:rsidR="00360FB5" w:rsidRPr="00EB1995" w:rsidRDefault="0071589F" w:rsidP="00553004">
            <w:pPr>
              <w:jc w:val="right"/>
              <w:rPr>
                <w:rFonts w:eastAsia="Calibri"/>
                <w:szCs w:val="22"/>
              </w:rPr>
            </w:pPr>
            <w:r w:rsidRPr="00EB1995">
              <w:rPr>
                <w:rFonts w:eastAsia="Calibri"/>
                <w:szCs w:val="22"/>
              </w:rPr>
              <w:t xml:space="preserve"> 621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C666C"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1ECD1" w14:textId="77777777" w:rsidR="00360FB5" w:rsidRPr="00EB1995" w:rsidRDefault="00360FB5" w:rsidP="00553004">
            <w:pPr>
              <w:jc w:val="center"/>
              <w:rPr>
                <w:rFonts w:eastAsia="Calibri"/>
                <w:szCs w:val="22"/>
              </w:rPr>
            </w:pPr>
            <w:r w:rsidRPr="00EB199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F6CE83" w14:textId="3501EC3C" w:rsidR="00360FB5" w:rsidRPr="00EB1995" w:rsidRDefault="0071589F" w:rsidP="00553004">
            <w:pPr>
              <w:jc w:val="center"/>
              <w:rPr>
                <w:rFonts w:eastAsia="Calibri"/>
                <w:szCs w:val="22"/>
              </w:rPr>
            </w:pPr>
            <w:r w:rsidRPr="00EB1995">
              <w:rPr>
                <w:rFonts w:eastAsia="Calibri"/>
                <w:szCs w:val="22"/>
              </w:rPr>
              <w:t>4400-6378-0592</w:t>
            </w:r>
          </w:p>
        </w:tc>
      </w:tr>
      <w:tr w:rsidR="00EB1995" w:rsidRPr="00EB1995" w14:paraId="3A3C6D1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156D49D"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274E18" w14:textId="77777777" w:rsidR="00360FB5" w:rsidRPr="00EB1995" w:rsidRDefault="00360FB5" w:rsidP="00553004">
            <w:pPr>
              <w:rPr>
                <w:rFonts w:eastAsia="Calibri"/>
                <w:szCs w:val="22"/>
              </w:rPr>
            </w:pPr>
            <w:r w:rsidRPr="00EB1995">
              <w:rPr>
                <w:rFonts w:eastAsia="Calibri"/>
                <w:szCs w:val="22"/>
              </w:rPr>
              <w:t>s36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EBDE5C" w14:textId="77777777" w:rsidR="00360FB5" w:rsidRPr="00EB1995" w:rsidRDefault="00360FB5" w:rsidP="00553004">
            <w:pPr>
              <w:rPr>
                <w:rFonts w:eastAsia="Calibri"/>
                <w:szCs w:val="22"/>
              </w:rPr>
            </w:pPr>
            <w:r w:rsidRPr="00EB1995">
              <w:rPr>
                <w:rFonts w:eastAsia="Calibri"/>
                <w:szCs w:val="22"/>
              </w:rPr>
              <w:t>Kelias Nr. 1210–Drobčiūnai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BE6223" w14:textId="77777777" w:rsidR="00360FB5" w:rsidRPr="00EB1995" w:rsidRDefault="00360FB5" w:rsidP="00553004">
            <w:pPr>
              <w:jc w:val="right"/>
              <w:rPr>
                <w:rFonts w:eastAsia="Calibri"/>
                <w:szCs w:val="22"/>
              </w:rPr>
            </w:pPr>
            <w:r w:rsidRPr="00EB1995">
              <w:rPr>
                <w:rFonts w:eastAsia="Calibri"/>
                <w:szCs w:val="22"/>
              </w:rPr>
              <w:t xml:space="preserve">1222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7B613"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0DD2D" w14:textId="77777777" w:rsidR="00360FB5" w:rsidRPr="00EB1995" w:rsidRDefault="00360FB5" w:rsidP="00553004">
            <w:pPr>
              <w:jc w:val="right"/>
              <w:rPr>
                <w:rFonts w:eastAsia="Calibri"/>
                <w:szCs w:val="22"/>
              </w:rPr>
            </w:pPr>
            <w:r w:rsidRPr="00EB1995">
              <w:rPr>
                <w:rFonts w:eastAsia="Calibri"/>
                <w:szCs w:val="22"/>
              </w:rPr>
              <w:t xml:space="preserve">1222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2054C"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241D9" w14:textId="77777777" w:rsidR="00360FB5" w:rsidRPr="00EB1995" w:rsidRDefault="00360FB5" w:rsidP="00553004">
            <w:pPr>
              <w:jc w:val="center"/>
              <w:rPr>
                <w:rFonts w:eastAsia="Calibri"/>
                <w:szCs w:val="22"/>
              </w:rPr>
            </w:pPr>
            <w:r w:rsidRPr="00EB199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C50ACE" w14:textId="77777777" w:rsidR="00360FB5" w:rsidRPr="00EB1995" w:rsidRDefault="00360FB5" w:rsidP="00553004">
            <w:pPr>
              <w:jc w:val="center"/>
              <w:rPr>
                <w:rFonts w:eastAsia="Calibri"/>
                <w:szCs w:val="22"/>
              </w:rPr>
            </w:pPr>
            <w:r w:rsidRPr="00EB1995">
              <w:rPr>
                <w:rFonts w:eastAsia="Calibri"/>
                <w:szCs w:val="22"/>
              </w:rPr>
              <w:t>-</w:t>
            </w:r>
          </w:p>
        </w:tc>
      </w:tr>
      <w:tr w:rsidR="00EB1995" w:rsidRPr="00EB1995" w14:paraId="48A870A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3290C8"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E918AF" w14:textId="77777777" w:rsidR="00360FB5" w:rsidRPr="00EB1995" w:rsidRDefault="00360FB5" w:rsidP="00553004">
            <w:pPr>
              <w:rPr>
                <w:rFonts w:eastAsia="Calibri"/>
                <w:szCs w:val="22"/>
              </w:rPr>
            </w:pPr>
            <w:r w:rsidRPr="00EB1995">
              <w:rPr>
                <w:rFonts w:eastAsia="Calibri"/>
                <w:szCs w:val="22"/>
              </w:rPr>
              <w:t>s37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64A4C1" w14:textId="77777777" w:rsidR="00360FB5" w:rsidRPr="00EB1995" w:rsidRDefault="00360FB5" w:rsidP="00553004">
            <w:pPr>
              <w:rPr>
                <w:rFonts w:eastAsia="Calibri"/>
                <w:szCs w:val="22"/>
              </w:rPr>
            </w:pPr>
            <w:r w:rsidRPr="00EB1995">
              <w:rPr>
                <w:rFonts w:eastAsia="Calibri"/>
                <w:szCs w:val="22"/>
              </w:rPr>
              <w:t>Privažiuojamasis kelias prie Aulelių g., Aulelių k. nuo kelio Nr. 1210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1135EA" w14:textId="77777777" w:rsidR="00360FB5" w:rsidRPr="00EB1995" w:rsidRDefault="00360FB5" w:rsidP="00553004">
            <w:pPr>
              <w:jc w:val="right"/>
              <w:rPr>
                <w:rFonts w:eastAsia="Calibri"/>
                <w:szCs w:val="22"/>
              </w:rPr>
            </w:pPr>
            <w:r w:rsidRPr="00EB1995">
              <w:rPr>
                <w:rFonts w:eastAsia="Calibri"/>
                <w:szCs w:val="22"/>
              </w:rPr>
              <w:t xml:space="preserve">1224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4E1585"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C5C0A"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83EBD5" w14:textId="77777777" w:rsidR="00360FB5" w:rsidRPr="00EB1995" w:rsidRDefault="00360FB5" w:rsidP="00553004">
            <w:pPr>
              <w:jc w:val="right"/>
              <w:rPr>
                <w:rFonts w:eastAsia="Calibri"/>
                <w:szCs w:val="22"/>
              </w:rPr>
            </w:pPr>
            <w:r w:rsidRPr="00EB1995">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B427E" w14:textId="77777777" w:rsidR="00360FB5" w:rsidRPr="00EB1995" w:rsidRDefault="00360FB5" w:rsidP="00553004">
            <w:pPr>
              <w:jc w:val="center"/>
              <w:rPr>
                <w:rFonts w:eastAsia="Calibri"/>
                <w:szCs w:val="22"/>
              </w:rPr>
            </w:pPr>
            <w:r w:rsidRPr="00EB199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3295C4" w14:textId="77777777" w:rsidR="00360FB5" w:rsidRPr="00EB1995" w:rsidRDefault="00360FB5" w:rsidP="00553004">
            <w:pPr>
              <w:jc w:val="center"/>
              <w:rPr>
                <w:rFonts w:eastAsia="Calibri"/>
                <w:szCs w:val="22"/>
              </w:rPr>
            </w:pPr>
            <w:r w:rsidRPr="00EB1995">
              <w:rPr>
                <w:rFonts w:eastAsia="Calibri"/>
                <w:szCs w:val="22"/>
              </w:rPr>
              <w:t>-</w:t>
            </w:r>
          </w:p>
        </w:tc>
      </w:tr>
      <w:tr w:rsidR="00EB1995" w:rsidRPr="00EB1995" w14:paraId="55DD8CE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F742B1"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C6295D" w14:textId="77777777" w:rsidR="00360FB5" w:rsidRPr="00EB1995" w:rsidRDefault="00360FB5" w:rsidP="00553004">
            <w:pPr>
              <w:rPr>
                <w:rFonts w:eastAsia="Calibri"/>
                <w:szCs w:val="22"/>
              </w:rPr>
            </w:pPr>
            <w:r w:rsidRPr="00EB1995">
              <w:rPr>
                <w:rFonts w:eastAsia="Calibri"/>
                <w:szCs w:val="22"/>
              </w:rPr>
              <w:t>s39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2D9CF1" w14:textId="77777777" w:rsidR="00360FB5" w:rsidRPr="00EB1995" w:rsidRDefault="00360FB5" w:rsidP="00553004">
            <w:pPr>
              <w:rPr>
                <w:rFonts w:eastAsia="Calibri"/>
                <w:szCs w:val="22"/>
              </w:rPr>
            </w:pPr>
            <w:r w:rsidRPr="00EB1995">
              <w:rPr>
                <w:rFonts w:eastAsia="Calibri"/>
                <w:szCs w:val="22"/>
              </w:rPr>
              <w:t xml:space="preserve">Kelias Nr. 1233–Maleišiai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EAABD2" w14:textId="77777777" w:rsidR="00360FB5" w:rsidRPr="00EB1995" w:rsidRDefault="00360FB5" w:rsidP="00553004">
            <w:pPr>
              <w:jc w:val="right"/>
              <w:rPr>
                <w:rFonts w:eastAsia="Calibri"/>
                <w:szCs w:val="22"/>
              </w:rPr>
            </w:pPr>
            <w:r w:rsidRPr="00EB1995">
              <w:rPr>
                <w:rFonts w:eastAsia="Calibri"/>
                <w:szCs w:val="22"/>
              </w:rPr>
              <w:t xml:space="preserve">742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E666A"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BC328" w14:textId="77777777" w:rsidR="00360FB5" w:rsidRPr="00EB1995" w:rsidRDefault="00360FB5" w:rsidP="00553004">
            <w:pPr>
              <w:jc w:val="right"/>
              <w:rPr>
                <w:rFonts w:eastAsia="Calibri"/>
                <w:szCs w:val="22"/>
              </w:rPr>
            </w:pPr>
            <w:r w:rsidRPr="00EB1995">
              <w:rPr>
                <w:rFonts w:eastAsia="Calibri"/>
                <w:szCs w:val="22"/>
              </w:rPr>
              <w:t>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A966C"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296C41" w14:textId="77777777" w:rsidR="00360FB5" w:rsidRPr="00EB1995" w:rsidRDefault="00360FB5" w:rsidP="00553004">
            <w:pPr>
              <w:jc w:val="center"/>
              <w:rPr>
                <w:rFonts w:eastAsia="Calibri"/>
                <w:szCs w:val="22"/>
              </w:rPr>
            </w:pPr>
            <w:r w:rsidRPr="00EB199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2AA3DF" w14:textId="77777777" w:rsidR="00360FB5" w:rsidRPr="00EB1995" w:rsidRDefault="00360FB5" w:rsidP="00553004">
            <w:pPr>
              <w:jc w:val="center"/>
              <w:rPr>
                <w:rFonts w:eastAsia="Calibri"/>
                <w:szCs w:val="22"/>
              </w:rPr>
            </w:pPr>
            <w:r w:rsidRPr="00EB1995">
              <w:rPr>
                <w:rFonts w:eastAsia="Calibri"/>
                <w:szCs w:val="22"/>
              </w:rPr>
              <w:t>-</w:t>
            </w:r>
          </w:p>
        </w:tc>
      </w:tr>
      <w:tr w:rsidR="00EB1995" w:rsidRPr="00EB1995" w14:paraId="1A392A9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F748E62"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870C1C" w14:textId="77777777" w:rsidR="00360FB5" w:rsidRPr="00EB1995" w:rsidRDefault="00360FB5" w:rsidP="00553004">
            <w:pPr>
              <w:rPr>
                <w:rFonts w:eastAsia="Calibri"/>
                <w:szCs w:val="22"/>
              </w:rPr>
            </w:pPr>
            <w:r w:rsidRPr="00EB1995">
              <w:rPr>
                <w:rFonts w:eastAsia="Calibri"/>
                <w:szCs w:val="22"/>
              </w:rPr>
              <w:t>s40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E86517" w14:textId="77777777" w:rsidR="00360FB5" w:rsidRPr="00EB1995" w:rsidRDefault="00360FB5" w:rsidP="00553004">
            <w:pPr>
              <w:rPr>
                <w:rFonts w:eastAsia="Calibri"/>
                <w:szCs w:val="22"/>
              </w:rPr>
            </w:pPr>
            <w:r w:rsidRPr="00EB1995">
              <w:rPr>
                <w:rFonts w:eastAsia="Calibri"/>
                <w:szCs w:val="22"/>
              </w:rPr>
              <w:t>Svėdasai–Čiukai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7AF1CF" w14:textId="77777777" w:rsidR="00360FB5" w:rsidRPr="00EB1995" w:rsidRDefault="00360FB5" w:rsidP="00553004">
            <w:pPr>
              <w:jc w:val="right"/>
              <w:rPr>
                <w:rFonts w:eastAsia="Calibri"/>
                <w:szCs w:val="22"/>
              </w:rPr>
            </w:pPr>
            <w:r w:rsidRPr="00EB1995">
              <w:rPr>
                <w:rFonts w:eastAsia="Calibri"/>
                <w:szCs w:val="22"/>
              </w:rPr>
              <w:t xml:space="preserve">3240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9B4C7F"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263C1" w14:textId="77777777" w:rsidR="00360FB5" w:rsidRPr="00EB1995" w:rsidRDefault="00360FB5" w:rsidP="00553004">
            <w:pPr>
              <w:jc w:val="right"/>
              <w:rPr>
                <w:rFonts w:eastAsia="Calibri"/>
                <w:szCs w:val="22"/>
              </w:rPr>
            </w:pPr>
            <w:r w:rsidRPr="00EB1995">
              <w:rPr>
                <w:rFonts w:eastAsia="Calibri"/>
                <w:szCs w:val="22"/>
              </w:rPr>
              <w:t xml:space="preserve">3240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499EC1"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C426E" w14:textId="77777777" w:rsidR="00360FB5" w:rsidRPr="00EB1995" w:rsidRDefault="00360FB5" w:rsidP="00553004">
            <w:pPr>
              <w:jc w:val="center"/>
              <w:rPr>
                <w:rFonts w:eastAsia="Calibri"/>
                <w:szCs w:val="22"/>
              </w:rPr>
            </w:pPr>
            <w:r w:rsidRPr="00EB199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6D5A97" w14:textId="77777777" w:rsidR="00360FB5" w:rsidRPr="00EB1995" w:rsidRDefault="00360FB5" w:rsidP="00553004">
            <w:pPr>
              <w:jc w:val="center"/>
              <w:rPr>
                <w:rFonts w:eastAsia="Calibri"/>
                <w:szCs w:val="22"/>
              </w:rPr>
            </w:pPr>
            <w:r w:rsidRPr="00EB1995">
              <w:rPr>
                <w:rFonts w:eastAsia="Calibri"/>
                <w:szCs w:val="22"/>
              </w:rPr>
              <w:t>-</w:t>
            </w:r>
          </w:p>
        </w:tc>
      </w:tr>
      <w:tr w:rsidR="00EB1995" w:rsidRPr="00EB1995" w14:paraId="6ED7886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E23FDF6"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D279B1" w14:textId="77777777" w:rsidR="00360FB5" w:rsidRPr="00EB1995" w:rsidRDefault="00360FB5" w:rsidP="00553004">
            <w:pPr>
              <w:rPr>
                <w:rFonts w:eastAsia="Calibri"/>
                <w:szCs w:val="22"/>
              </w:rPr>
            </w:pPr>
            <w:r w:rsidRPr="00EB1995">
              <w:rPr>
                <w:rFonts w:eastAsia="Calibri"/>
                <w:szCs w:val="22"/>
              </w:rPr>
              <w:t>s41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936566" w14:textId="77777777" w:rsidR="00360FB5" w:rsidRPr="00EB1995" w:rsidRDefault="00360FB5" w:rsidP="00553004">
            <w:pPr>
              <w:rPr>
                <w:rFonts w:eastAsia="Calibri"/>
                <w:szCs w:val="22"/>
              </w:rPr>
            </w:pPr>
            <w:r w:rsidRPr="00EB1995">
              <w:rPr>
                <w:rFonts w:eastAsia="Calibri"/>
                <w:szCs w:val="22"/>
              </w:rPr>
              <w:t>Bajorai–Vaitkūnai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A5DBAF" w14:textId="77777777" w:rsidR="00360FB5" w:rsidRPr="00EB1995" w:rsidRDefault="00360FB5" w:rsidP="00553004">
            <w:pPr>
              <w:jc w:val="right"/>
              <w:rPr>
                <w:rFonts w:eastAsia="Calibri"/>
                <w:szCs w:val="22"/>
              </w:rPr>
            </w:pPr>
            <w:r w:rsidRPr="00EB1995">
              <w:rPr>
                <w:rFonts w:eastAsia="Calibri"/>
                <w:szCs w:val="22"/>
              </w:rPr>
              <w:t xml:space="preserve">2134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9BC6A" w14:textId="77777777" w:rsidR="00360FB5" w:rsidRPr="00EB1995" w:rsidRDefault="00360FB5" w:rsidP="00553004">
            <w:pPr>
              <w:jc w:val="right"/>
              <w:rPr>
                <w:rFonts w:eastAsia="Calibri"/>
                <w:szCs w:val="22"/>
              </w:rPr>
            </w:pPr>
            <w:r w:rsidRPr="00EB1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EE0174" w14:textId="77777777" w:rsidR="00360FB5" w:rsidRPr="00EB1995" w:rsidRDefault="00360FB5" w:rsidP="00553004">
            <w:pPr>
              <w:jc w:val="right"/>
              <w:rPr>
                <w:rFonts w:eastAsia="Calibri"/>
                <w:szCs w:val="22"/>
              </w:rPr>
            </w:pPr>
            <w:r w:rsidRPr="00EB1995">
              <w:rPr>
                <w:rFonts w:eastAsia="Calibri"/>
                <w:szCs w:val="22"/>
              </w:rPr>
              <w:t xml:space="preserve">2134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A9BE7" w14:textId="77777777" w:rsidR="00360FB5" w:rsidRPr="00EB1995" w:rsidRDefault="00360FB5" w:rsidP="00553004">
            <w:pPr>
              <w:jc w:val="right"/>
              <w:rPr>
                <w:rFonts w:eastAsia="Calibri"/>
                <w:szCs w:val="22"/>
              </w:rPr>
            </w:pPr>
            <w:r w:rsidRPr="00EB1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BC1CF" w14:textId="77777777" w:rsidR="00360FB5" w:rsidRPr="00EB1995" w:rsidRDefault="00360FB5" w:rsidP="00553004">
            <w:pPr>
              <w:jc w:val="center"/>
              <w:rPr>
                <w:rFonts w:eastAsia="Calibri"/>
                <w:szCs w:val="22"/>
              </w:rPr>
            </w:pPr>
            <w:r w:rsidRPr="00EB199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471AB0" w14:textId="77777777" w:rsidR="00360FB5" w:rsidRPr="00EB1995" w:rsidRDefault="00360FB5" w:rsidP="00553004">
            <w:pPr>
              <w:jc w:val="center"/>
              <w:rPr>
                <w:rFonts w:eastAsia="Calibri"/>
                <w:szCs w:val="22"/>
              </w:rPr>
            </w:pPr>
            <w:r w:rsidRPr="00EB1995">
              <w:rPr>
                <w:rFonts w:eastAsia="Calibri"/>
                <w:szCs w:val="22"/>
              </w:rPr>
              <w:t>-</w:t>
            </w:r>
          </w:p>
        </w:tc>
      </w:tr>
      <w:tr w:rsidR="00EB1995" w:rsidRPr="00EB1995" w14:paraId="345F351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D990001"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A21AE0" w14:textId="77777777" w:rsidR="00360FB5" w:rsidRPr="00EB1995" w:rsidRDefault="00360FB5" w:rsidP="00553004">
            <w:pPr>
              <w:rPr>
                <w:rFonts w:eastAsia="Calibri"/>
                <w:szCs w:val="22"/>
              </w:rPr>
            </w:pPr>
            <w:r w:rsidRPr="00EB1995">
              <w:rPr>
                <w:rFonts w:eastAsia="Calibri"/>
                <w:szCs w:val="22"/>
              </w:rPr>
              <w:t>s44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EDEE86" w14:textId="77777777" w:rsidR="00360FB5" w:rsidRPr="00EB1995" w:rsidRDefault="00360FB5" w:rsidP="00553004">
            <w:pPr>
              <w:rPr>
                <w:rFonts w:eastAsia="Calibri"/>
                <w:szCs w:val="22"/>
              </w:rPr>
            </w:pPr>
            <w:r w:rsidRPr="00EB1995">
              <w:rPr>
                <w:rFonts w:eastAsia="Calibri"/>
                <w:szCs w:val="22"/>
              </w:rPr>
              <w:t>Pravažiuojamasis kelias prie Pajario g., Bajorų k. nuo Čiukų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E45AC8" w14:textId="77777777" w:rsidR="00360FB5" w:rsidRPr="00EB1995" w:rsidRDefault="00360FB5" w:rsidP="00553004">
            <w:pPr>
              <w:jc w:val="right"/>
              <w:rPr>
                <w:rFonts w:eastAsia="Calibri"/>
                <w:szCs w:val="22"/>
              </w:rPr>
            </w:pPr>
            <w:r w:rsidRPr="00EB1995">
              <w:rPr>
                <w:rFonts w:eastAsia="Calibri"/>
                <w:szCs w:val="22"/>
              </w:rPr>
              <w:t xml:space="preserve">318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B64CD" w14:textId="77777777" w:rsidR="00360FB5" w:rsidRPr="00EB1995" w:rsidRDefault="00360FB5" w:rsidP="00553004">
            <w:pPr>
              <w:jc w:val="right"/>
              <w:rPr>
                <w:rFonts w:eastAsia="Calibri"/>
                <w:szCs w:val="22"/>
              </w:rPr>
            </w:pPr>
            <w:r w:rsidRPr="00EB1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6E484" w14:textId="77777777" w:rsidR="00360FB5" w:rsidRPr="00EB1995" w:rsidRDefault="00360FB5" w:rsidP="00553004">
            <w:pPr>
              <w:jc w:val="right"/>
              <w:rPr>
                <w:rFonts w:eastAsia="Calibri"/>
                <w:szCs w:val="22"/>
              </w:rPr>
            </w:pPr>
            <w:r w:rsidRPr="00EB1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95FD6" w14:textId="77777777" w:rsidR="00360FB5" w:rsidRPr="00EB1995" w:rsidRDefault="00360FB5" w:rsidP="00553004">
            <w:pPr>
              <w:jc w:val="right"/>
              <w:rPr>
                <w:rFonts w:eastAsia="Calibri"/>
                <w:szCs w:val="22"/>
              </w:rPr>
            </w:pPr>
            <w:r w:rsidRPr="00EB1995">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E844F" w14:textId="77777777" w:rsidR="00360FB5" w:rsidRPr="00EB1995" w:rsidRDefault="00360FB5" w:rsidP="00553004">
            <w:pPr>
              <w:jc w:val="center"/>
              <w:rPr>
                <w:rFonts w:eastAsia="Calibri"/>
                <w:szCs w:val="22"/>
              </w:rPr>
            </w:pPr>
            <w:r w:rsidRPr="00EB199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16B65F" w14:textId="77777777" w:rsidR="00360FB5" w:rsidRPr="00EB1995" w:rsidRDefault="00360FB5" w:rsidP="00553004">
            <w:pPr>
              <w:jc w:val="center"/>
              <w:rPr>
                <w:rFonts w:eastAsia="Calibri"/>
                <w:szCs w:val="22"/>
              </w:rPr>
            </w:pPr>
            <w:r w:rsidRPr="00EB1995">
              <w:rPr>
                <w:rFonts w:eastAsia="Calibri"/>
                <w:szCs w:val="22"/>
              </w:rPr>
              <w:t>-</w:t>
            </w:r>
          </w:p>
        </w:tc>
      </w:tr>
      <w:tr w:rsidR="00EB1995" w:rsidRPr="00EB1995" w14:paraId="29D2ABD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384F113"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213C71" w14:textId="77777777" w:rsidR="00360FB5" w:rsidRPr="00EB1995" w:rsidRDefault="00360FB5" w:rsidP="00553004">
            <w:pPr>
              <w:rPr>
                <w:rFonts w:eastAsia="Calibri"/>
                <w:szCs w:val="22"/>
              </w:rPr>
            </w:pPr>
            <w:r w:rsidRPr="00EB1995">
              <w:rPr>
                <w:rFonts w:eastAsia="Calibri"/>
                <w:szCs w:val="22"/>
              </w:rPr>
              <w:t>s45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18B363" w14:textId="77777777" w:rsidR="00360FB5" w:rsidRPr="00EB1995" w:rsidRDefault="00360FB5" w:rsidP="00553004">
            <w:pPr>
              <w:rPr>
                <w:rFonts w:eastAsia="Calibri"/>
                <w:szCs w:val="22"/>
              </w:rPr>
            </w:pPr>
            <w:r w:rsidRPr="00EB1995">
              <w:rPr>
                <w:rFonts w:eastAsia="Calibri"/>
                <w:szCs w:val="22"/>
              </w:rPr>
              <w:t>Vilkabrukiai–Kaimynai, Utenos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A6ABDE" w14:textId="77777777" w:rsidR="00360FB5" w:rsidRPr="00EB1995" w:rsidRDefault="00360FB5" w:rsidP="00553004">
            <w:pPr>
              <w:jc w:val="right"/>
              <w:rPr>
                <w:rFonts w:eastAsia="Calibri"/>
                <w:szCs w:val="22"/>
              </w:rPr>
            </w:pPr>
            <w:r w:rsidRPr="00EB1995">
              <w:rPr>
                <w:rFonts w:eastAsia="Calibri"/>
                <w:szCs w:val="22"/>
              </w:rPr>
              <w:t xml:space="preserve">1648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1C2165" w14:textId="77777777" w:rsidR="00360FB5" w:rsidRPr="00EB1995" w:rsidRDefault="00360FB5" w:rsidP="00553004">
            <w:pPr>
              <w:jc w:val="right"/>
              <w:rPr>
                <w:rFonts w:eastAsia="Calibri"/>
                <w:szCs w:val="22"/>
              </w:rPr>
            </w:pPr>
            <w:r w:rsidRPr="00EB1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9C694" w14:textId="77777777" w:rsidR="00360FB5" w:rsidRPr="00EB1995" w:rsidRDefault="00360FB5" w:rsidP="00553004">
            <w:pPr>
              <w:jc w:val="right"/>
              <w:rPr>
                <w:rFonts w:eastAsia="Calibri"/>
                <w:szCs w:val="22"/>
              </w:rPr>
            </w:pPr>
            <w:r w:rsidRPr="00EB1995">
              <w:rPr>
                <w:rFonts w:eastAsia="Calibri"/>
                <w:szCs w:val="22"/>
              </w:rPr>
              <w:t>1648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840006" w14:textId="77777777" w:rsidR="00360FB5" w:rsidRPr="00EB1995" w:rsidRDefault="00360FB5" w:rsidP="00553004">
            <w:pPr>
              <w:jc w:val="right"/>
              <w:rPr>
                <w:rFonts w:eastAsia="Calibri"/>
                <w:szCs w:val="22"/>
              </w:rPr>
            </w:pPr>
            <w:r w:rsidRPr="00EB1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019B01" w14:textId="77777777" w:rsidR="00360FB5" w:rsidRPr="00EB1995" w:rsidRDefault="00360FB5" w:rsidP="00553004">
            <w:pPr>
              <w:jc w:val="center"/>
              <w:rPr>
                <w:rFonts w:eastAsia="Calibri"/>
                <w:szCs w:val="22"/>
              </w:rPr>
            </w:pPr>
            <w:r w:rsidRPr="00EB199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A45160" w14:textId="77777777" w:rsidR="00360FB5" w:rsidRPr="00EB1995" w:rsidRDefault="00360FB5" w:rsidP="00553004">
            <w:pPr>
              <w:jc w:val="center"/>
              <w:rPr>
                <w:rFonts w:eastAsia="Calibri"/>
                <w:szCs w:val="22"/>
              </w:rPr>
            </w:pPr>
            <w:r w:rsidRPr="00EB1995">
              <w:rPr>
                <w:rFonts w:eastAsia="Calibri"/>
                <w:szCs w:val="22"/>
              </w:rPr>
              <w:t>4400-5493-7150</w:t>
            </w:r>
          </w:p>
        </w:tc>
      </w:tr>
      <w:tr w:rsidR="00EB1995" w:rsidRPr="00EB1995" w14:paraId="67AB06C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2161F89"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C47D7E" w14:textId="77777777" w:rsidR="00360FB5" w:rsidRPr="00EB1995" w:rsidRDefault="00360FB5" w:rsidP="00553004">
            <w:pPr>
              <w:rPr>
                <w:rFonts w:eastAsia="Calibri"/>
                <w:szCs w:val="22"/>
              </w:rPr>
            </w:pPr>
            <w:r w:rsidRPr="00EB1995">
              <w:rPr>
                <w:rFonts w:eastAsia="Calibri"/>
                <w:szCs w:val="22"/>
              </w:rPr>
              <w:t>s46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0F49DB" w14:textId="77777777" w:rsidR="00360FB5" w:rsidRPr="00EB1995" w:rsidRDefault="00360FB5" w:rsidP="00553004">
            <w:pPr>
              <w:rPr>
                <w:rFonts w:eastAsia="Calibri"/>
                <w:szCs w:val="22"/>
              </w:rPr>
            </w:pPr>
            <w:r w:rsidRPr="00EB1995">
              <w:rPr>
                <w:rFonts w:eastAsia="Calibri"/>
                <w:szCs w:val="22"/>
              </w:rPr>
              <w:t xml:space="preserve">Kelias Nr. 118–Sausalaukė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910C6E" w14:textId="77777777" w:rsidR="00360FB5" w:rsidRPr="00EB1995" w:rsidRDefault="00360FB5" w:rsidP="00553004">
            <w:pPr>
              <w:jc w:val="right"/>
              <w:rPr>
                <w:rFonts w:eastAsia="Calibri"/>
                <w:szCs w:val="22"/>
              </w:rPr>
            </w:pPr>
            <w:r w:rsidRPr="00EB1995">
              <w:rPr>
                <w:rFonts w:eastAsia="Calibri"/>
                <w:szCs w:val="22"/>
              </w:rPr>
              <w:t xml:space="preserve">4875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6C8CF" w14:textId="77777777" w:rsidR="00360FB5" w:rsidRPr="00EB1995" w:rsidRDefault="00360FB5" w:rsidP="00553004">
            <w:pPr>
              <w:jc w:val="right"/>
              <w:rPr>
                <w:rFonts w:eastAsia="Calibri"/>
                <w:szCs w:val="22"/>
              </w:rPr>
            </w:pPr>
            <w:r w:rsidRPr="00EB1995">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24F97" w14:textId="77777777" w:rsidR="00360FB5" w:rsidRPr="00EB1995" w:rsidRDefault="00360FB5" w:rsidP="00553004">
            <w:pPr>
              <w:jc w:val="right"/>
              <w:rPr>
                <w:rFonts w:eastAsia="Calibri"/>
                <w:szCs w:val="22"/>
              </w:rPr>
            </w:pPr>
            <w:r w:rsidRPr="00EB1995">
              <w:rPr>
                <w:rFonts w:eastAsia="Calibri"/>
                <w:szCs w:val="22"/>
              </w:rPr>
              <w:t>3501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D43C02" w14:textId="77777777" w:rsidR="00360FB5" w:rsidRPr="00EB1995" w:rsidRDefault="00360FB5" w:rsidP="00553004">
            <w:pPr>
              <w:jc w:val="right"/>
              <w:rPr>
                <w:rFonts w:eastAsia="Calibri"/>
                <w:szCs w:val="22"/>
              </w:rPr>
            </w:pPr>
            <w:r w:rsidRPr="00EB1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EDEA3" w14:textId="77777777" w:rsidR="00360FB5" w:rsidRPr="00EB1995" w:rsidRDefault="00360FB5" w:rsidP="00553004">
            <w:pPr>
              <w:jc w:val="center"/>
              <w:rPr>
                <w:rFonts w:eastAsia="Calibri"/>
                <w:szCs w:val="22"/>
              </w:rPr>
            </w:pPr>
            <w:r w:rsidRPr="00EB199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7FD8BF" w14:textId="77777777" w:rsidR="00360FB5" w:rsidRPr="00EB1995" w:rsidRDefault="00360FB5" w:rsidP="00553004">
            <w:pPr>
              <w:jc w:val="center"/>
              <w:rPr>
                <w:rFonts w:eastAsia="Calibri"/>
                <w:szCs w:val="22"/>
              </w:rPr>
            </w:pPr>
            <w:r w:rsidRPr="00EB1995">
              <w:rPr>
                <w:rFonts w:eastAsia="Calibri"/>
                <w:szCs w:val="22"/>
              </w:rPr>
              <w:t>4400-5340-5738</w:t>
            </w:r>
          </w:p>
        </w:tc>
      </w:tr>
      <w:tr w:rsidR="00EB1995" w:rsidRPr="00EB1995" w14:paraId="011381B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730EA93"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A3C5CC" w14:textId="77777777" w:rsidR="00360FB5" w:rsidRPr="00EB1995" w:rsidRDefault="00360FB5" w:rsidP="00553004">
            <w:pPr>
              <w:rPr>
                <w:rFonts w:eastAsia="Calibri"/>
                <w:szCs w:val="22"/>
              </w:rPr>
            </w:pPr>
            <w:r w:rsidRPr="00EB1995">
              <w:rPr>
                <w:rFonts w:eastAsia="Calibri"/>
                <w:szCs w:val="22"/>
              </w:rPr>
              <w:t>s47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E7E606" w14:textId="77777777" w:rsidR="00360FB5" w:rsidRPr="00EB1995" w:rsidRDefault="00360FB5" w:rsidP="00553004">
            <w:pPr>
              <w:rPr>
                <w:rFonts w:eastAsia="Calibri"/>
                <w:szCs w:val="22"/>
              </w:rPr>
            </w:pPr>
            <w:r w:rsidRPr="00EB1995">
              <w:rPr>
                <w:rFonts w:eastAsia="Calibri"/>
                <w:szCs w:val="22"/>
              </w:rPr>
              <w:t>Miškiniai–Vaitkūnai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702F86" w14:textId="77777777" w:rsidR="00360FB5" w:rsidRPr="00EB1995" w:rsidRDefault="00360FB5" w:rsidP="00553004">
            <w:pPr>
              <w:jc w:val="right"/>
              <w:rPr>
                <w:rFonts w:eastAsia="Calibri"/>
                <w:szCs w:val="22"/>
              </w:rPr>
            </w:pPr>
            <w:r w:rsidRPr="00EB1995">
              <w:rPr>
                <w:rFonts w:eastAsia="Calibri"/>
                <w:szCs w:val="22"/>
              </w:rPr>
              <w:t xml:space="preserve">790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BFC21"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4264C" w14:textId="77777777" w:rsidR="00360FB5" w:rsidRPr="00EB1995" w:rsidRDefault="00360FB5" w:rsidP="00553004">
            <w:pPr>
              <w:jc w:val="right"/>
              <w:rPr>
                <w:rFonts w:eastAsia="Calibri"/>
                <w:szCs w:val="22"/>
              </w:rPr>
            </w:pPr>
            <w:r w:rsidRPr="00EB1995">
              <w:rPr>
                <w:rFonts w:eastAsia="Calibri"/>
                <w:szCs w:val="22"/>
              </w:rPr>
              <w:t xml:space="preserve"> 790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E272B"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D19CAC" w14:textId="77777777" w:rsidR="00360FB5" w:rsidRPr="00EB1995" w:rsidRDefault="00360FB5" w:rsidP="00553004">
            <w:pPr>
              <w:jc w:val="center"/>
              <w:rPr>
                <w:rFonts w:eastAsia="Calibri"/>
                <w:szCs w:val="22"/>
              </w:rPr>
            </w:pPr>
            <w:r w:rsidRPr="00EB199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745CA8" w14:textId="77777777" w:rsidR="00360FB5" w:rsidRPr="00EB1995" w:rsidRDefault="00360FB5" w:rsidP="00553004">
            <w:pPr>
              <w:jc w:val="center"/>
              <w:rPr>
                <w:rFonts w:eastAsia="Calibri"/>
                <w:szCs w:val="22"/>
              </w:rPr>
            </w:pPr>
            <w:r w:rsidRPr="00EB1995">
              <w:rPr>
                <w:rFonts w:eastAsia="Calibri"/>
                <w:szCs w:val="22"/>
              </w:rPr>
              <w:t>-</w:t>
            </w:r>
          </w:p>
        </w:tc>
      </w:tr>
      <w:tr w:rsidR="00EB1995" w:rsidRPr="00EB1995" w14:paraId="3300123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463CD26"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C2272F" w14:textId="77777777" w:rsidR="00360FB5" w:rsidRPr="00EB1995" w:rsidRDefault="00360FB5" w:rsidP="00553004">
            <w:pPr>
              <w:rPr>
                <w:rFonts w:eastAsia="Calibri"/>
                <w:szCs w:val="22"/>
              </w:rPr>
            </w:pPr>
            <w:r w:rsidRPr="00EB1995">
              <w:rPr>
                <w:rFonts w:eastAsia="Calibri"/>
                <w:szCs w:val="22"/>
              </w:rPr>
              <w:t>s48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662F76" w14:textId="77777777" w:rsidR="00360FB5" w:rsidRPr="00EB1995" w:rsidRDefault="00360FB5" w:rsidP="00553004">
            <w:pPr>
              <w:rPr>
                <w:rFonts w:eastAsia="Calibri"/>
                <w:szCs w:val="22"/>
              </w:rPr>
            </w:pPr>
            <w:r w:rsidRPr="00EB1995">
              <w:rPr>
                <w:rFonts w:eastAsia="Calibri"/>
                <w:szCs w:val="22"/>
              </w:rPr>
              <w:t>Jotkonys–Ruzgai, Kupiškio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377F3C" w14:textId="77777777" w:rsidR="00360FB5" w:rsidRPr="00EB1995" w:rsidRDefault="00360FB5" w:rsidP="00553004">
            <w:pPr>
              <w:jc w:val="right"/>
              <w:rPr>
                <w:rFonts w:eastAsia="Calibri"/>
                <w:szCs w:val="22"/>
              </w:rPr>
            </w:pPr>
            <w:r w:rsidRPr="00EB1995">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8F192"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84088"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0A116" w14:textId="77777777" w:rsidR="00360FB5" w:rsidRPr="00EB1995" w:rsidRDefault="00360FB5" w:rsidP="00553004">
            <w:pPr>
              <w:jc w:val="right"/>
              <w:rPr>
                <w:rFonts w:eastAsia="Calibri"/>
                <w:szCs w:val="22"/>
              </w:rPr>
            </w:pPr>
            <w:r w:rsidRPr="00EB1995">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0903F" w14:textId="77777777" w:rsidR="00360FB5" w:rsidRPr="00EB1995" w:rsidRDefault="00360FB5" w:rsidP="00553004">
            <w:pPr>
              <w:jc w:val="center"/>
              <w:rPr>
                <w:rFonts w:eastAsia="Calibri"/>
                <w:szCs w:val="22"/>
              </w:rPr>
            </w:pPr>
            <w:r w:rsidRPr="00EB199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6AB71F" w14:textId="77777777" w:rsidR="00360FB5" w:rsidRPr="00EB1995" w:rsidRDefault="00360FB5" w:rsidP="00553004">
            <w:pPr>
              <w:jc w:val="center"/>
              <w:rPr>
                <w:rFonts w:eastAsia="Calibri"/>
                <w:szCs w:val="22"/>
              </w:rPr>
            </w:pPr>
            <w:r w:rsidRPr="00EB1995">
              <w:rPr>
                <w:rFonts w:eastAsia="Calibri"/>
                <w:szCs w:val="22"/>
              </w:rPr>
              <w:t>-</w:t>
            </w:r>
          </w:p>
        </w:tc>
      </w:tr>
      <w:tr w:rsidR="00EB1995" w:rsidRPr="00EB1995" w14:paraId="260D817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C81F7A"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6C4E15" w14:textId="77777777" w:rsidR="00360FB5" w:rsidRPr="00EB1995" w:rsidRDefault="00360FB5" w:rsidP="00553004">
            <w:pPr>
              <w:rPr>
                <w:rFonts w:eastAsia="Calibri"/>
                <w:szCs w:val="22"/>
              </w:rPr>
            </w:pPr>
            <w:r w:rsidRPr="00EB1995">
              <w:rPr>
                <w:rFonts w:eastAsia="Calibri"/>
                <w:szCs w:val="22"/>
              </w:rPr>
              <w:t>s50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FC4F66" w14:textId="77777777" w:rsidR="00360FB5" w:rsidRPr="00EB1995" w:rsidRDefault="00360FB5" w:rsidP="00553004">
            <w:pPr>
              <w:rPr>
                <w:rFonts w:eastAsia="Calibri"/>
                <w:szCs w:val="22"/>
              </w:rPr>
            </w:pPr>
            <w:r w:rsidRPr="00EB1995">
              <w:rPr>
                <w:rFonts w:eastAsia="Calibri"/>
                <w:szCs w:val="22"/>
              </w:rPr>
              <w:t>Vikonys–Galvydžiai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7ED8BD" w14:textId="77777777" w:rsidR="00360FB5" w:rsidRPr="00EB1995" w:rsidRDefault="00360FB5" w:rsidP="00553004">
            <w:pPr>
              <w:jc w:val="right"/>
              <w:rPr>
                <w:rFonts w:eastAsia="Calibri"/>
                <w:szCs w:val="22"/>
              </w:rPr>
            </w:pPr>
            <w:r w:rsidRPr="00EB1995">
              <w:rPr>
                <w:rFonts w:eastAsia="Calibri"/>
                <w:szCs w:val="22"/>
              </w:rPr>
              <w:t xml:space="preserve">2887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4DBEF3"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34686"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538C8" w14:textId="77777777" w:rsidR="00360FB5" w:rsidRPr="00EB1995" w:rsidRDefault="00360FB5" w:rsidP="00553004">
            <w:pPr>
              <w:jc w:val="right"/>
              <w:rPr>
                <w:rFonts w:eastAsia="Calibri"/>
                <w:szCs w:val="22"/>
              </w:rPr>
            </w:pPr>
            <w:r w:rsidRPr="00EB1995">
              <w:rPr>
                <w:rFonts w:eastAsia="Calibri"/>
                <w:szCs w:val="22"/>
              </w:rPr>
              <w:t xml:space="preserve">2887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009AD" w14:textId="77777777" w:rsidR="00360FB5" w:rsidRPr="00EB1995" w:rsidRDefault="00360FB5" w:rsidP="00553004">
            <w:pPr>
              <w:jc w:val="center"/>
              <w:rPr>
                <w:rFonts w:eastAsia="Calibri"/>
                <w:szCs w:val="22"/>
              </w:rPr>
            </w:pPr>
            <w:r w:rsidRPr="00EB199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B01474" w14:textId="77777777" w:rsidR="00360FB5" w:rsidRPr="00EB1995" w:rsidRDefault="00360FB5" w:rsidP="00553004">
            <w:pPr>
              <w:jc w:val="center"/>
              <w:rPr>
                <w:rFonts w:eastAsia="Calibri"/>
                <w:szCs w:val="22"/>
              </w:rPr>
            </w:pPr>
            <w:r w:rsidRPr="00EB1995">
              <w:rPr>
                <w:rFonts w:eastAsia="Calibri"/>
                <w:szCs w:val="22"/>
              </w:rPr>
              <w:t>-</w:t>
            </w:r>
          </w:p>
        </w:tc>
      </w:tr>
      <w:tr w:rsidR="00EB1995" w:rsidRPr="00EB1995" w14:paraId="7C0914B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F2D0F44"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AF9DC3" w14:textId="77777777" w:rsidR="00360FB5" w:rsidRPr="00EB1995" w:rsidRDefault="00360FB5" w:rsidP="00553004">
            <w:pPr>
              <w:rPr>
                <w:rFonts w:eastAsia="Calibri"/>
                <w:szCs w:val="22"/>
              </w:rPr>
            </w:pPr>
            <w:r w:rsidRPr="00EB1995">
              <w:rPr>
                <w:rFonts w:eastAsia="Calibri"/>
                <w:szCs w:val="22"/>
              </w:rPr>
              <w:t>s51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4417A3" w14:textId="77777777" w:rsidR="00360FB5" w:rsidRPr="00EB1995" w:rsidRDefault="00360FB5" w:rsidP="00553004">
            <w:pPr>
              <w:rPr>
                <w:rFonts w:eastAsia="Calibri"/>
                <w:szCs w:val="22"/>
              </w:rPr>
            </w:pPr>
            <w:r w:rsidRPr="00EB1995">
              <w:rPr>
                <w:rFonts w:eastAsia="Calibri"/>
                <w:szCs w:val="22"/>
              </w:rPr>
              <w:t>Privažiuojamasis kelias prie Kušlių ežero nuo Galvydžių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4B7ADE" w14:textId="77777777" w:rsidR="00360FB5" w:rsidRPr="00EB1995" w:rsidRDefault="00360FB5" w:rsidP="00553004">
            <w:pPr>
              <w:jc w:val="right"/>
              <w:rPr>
                <w:rFonts w:eastAsia="Calibri"/>
                <w:szCs w:val="22"/>
              </w:rPr>
            </w:pPr>
            <w:r w:rsidRPr="00EB1995">
              <w:rPr>
                <w:rFonts w:eastAsia="Calibri"/>
                <w:szCs w:val="22"/>
              </w:rPr>
              <w:t xml:space="preserve">975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56865"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2CB0C"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47BD4" w14:textId="77777777" w:rsidR="00360FB5" w:rsidRPr="00EB1995" w:rsidRDefault="00360FB5" w:rsidP="00553004">
            <w:pPr>
              <w:jc w:val="right"/>
              <w:rPr>
                <w:rFonts w:eastAsia="Calibri"/>
                <w:szCs w:val="22"/>
              </w:rPr>
            </w:pPr>
            <w:r w:rsidRPr="00EB1995">
              <w:rPr>
                <w:rFonts w:eastAsia="Calibri"/>
                <w:szCs w:val="22"/>
              </w:rPr>
              <w:t xml:space="preserve">975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6F4038" w14:textId="77777777" w:rsidR="00360FB5" w:rsidRPr="00EB1995" w:rsidRDefault="00360FB5" w:rsidP="00553004">
            <w:pPr>
              <w:jc w:val="center"/>
              <w:rPr>
                <w:rFonts w:eastAsia="Calibri"/>
                <w:szCs w:val="22"/>
              </w:rPr>
            </w:pPr>
            <w:r w:rsidRPr="00EB199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FF73C4" w14:textId="77777777" w:rsidR="00360FB5" w:rsidRPr="00EB1995" w:rsidRDefault="00360FB5" w:rsidP="00553004">
            <w:pPr>
              <w:jc w:val="center"/>
              <w:rPr>
                <w:rFonts w:eastAsia="Calibri"/>
                <w:szCs w:val="22"/>
              </w:rPr>
            </w:pPr>
            <w:r w:rsidRPr="00EB1995">
              <w:rPr>
                <w:rFonts w:eastAsia="Calibri"/>
                <w:szCs w:val="22"/>
              </w:rPr>
              <w:t>-</w:t>
            </w:r>
          </w:p>
        </w:tc>
      </w:tr>
      <w:tr w:rsidR="00EB1995" w:rsidRPr="00EB1995" w14:paraId="6F99650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36CD40E"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0FBE49" w14:textId="77777777" w:rsidR="00360FB5" w:rsidRPr="00EB1995" w:rsidRDefault="00360FB5" w:rsidP="00553004">
            <w:pPr>
              <w:rPr>
                <w:rFonts w:eastAsia="Calibri"/>
                <w:szCs w:val="22"/>
              </w:rPr>
            </w:pPr>
            <w:r w:rsidRPr="00EB1995">
              <w:rPr>
                <w:rFonts w:eastAsia="Calibri"/>
                <w:szCs w:val="22"/>
              </w:rPr>
              <w:t>s53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03958A" w14:textId="6235490E" w:rsidR="00360FB5" w:rsidRPr="00EB1995" w:rsidRDefault="00360FB5" w:rsidP="00553004">
            <w:pPr>
              <w:rPr>
                <w:rFonts w:eastAsia="Calibri"/>
                <w:szCs w:val="22"/>
              </w:rPr>
            </w:pPr>
            <w:r w:rsidRPr="00EB1995">
              <w:rPr>
                <w:rFonts w:eastAsia="Calibri"/>
                <w:szCs w:val="22"/>
              </w:rPr>
              <w:t xml:space="preserve">Vikonys–Sliepsiškis,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8CB09E" w14:textId="77777777" w:rsidR="00360FB5" w:rsidRPr="00EB1995" w:rsidRDefault="00360FB5" w:rsidP="00553004">
            <w:pPr>
              <w:jc w:val="right"/>
              <w:rPr>
                <w:rFonts w:eastAsia="Calibri"/>
                <w:szCs w:val="22"/>
              </w:rPr>
            </w:pPr>
            <w:r w:rsidRPr="00EB1995">
              <w:rPr>
                <w:rFonts w:eastAsia="Calibri"/>
                <w:szCs w:val="22"/>
              </w:rPr>
              <w:t xml:space="preserve">939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606867"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20A70" w14:textId="77777777" w:rsidR="00360FB5" w:rsidRPr="00EB1995" w:rsidRDefault="00360FB5" w:rsidP="00553004">
            <w:pPr>
              <w:jc w:val="right"/>
              <w:rPr>
                <w:rFonts w:eastAsia="Calibri"/>
                <w:szCs w:val="22"/>
              </w:rPr>
            </w:pPr>
            <w:r w:rsidRPr="00EB1995">
              <w:rPr>
                <w:rFonts w:eastAsia="Calibri"/>
                <w:szCs w:val="22"/>
              </w:rPr>
              <w:t xml:space="preserve">939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74E6B"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82FA4" w14:textId="77777777" w:rsidR="00360FB5" w:rsidRPr="00EB1995" w:rsidRDefault="00360FB5" w:rsidP="00553004">
            <w:pPr>
              <w:jc w:val="center"/>
              <w:rPr>
                <w:rFonts w:eastAsia="Calibri"/>
                <w:szCs w:val="22"/>
              </w:rPr>
            </w:pPr>
            <w:r w:rsidRPr="00EB199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C89F71" w14:textId="77777777" w:rsidR="00360FB5" w:rsidRPr="00EB1995" w:rsidRDefault="00360FB5" w:rsidP="00553004">
            <w:pPr>
              <w:jc w:val="center"/>
              <w:rPr>
                <w:rFonts w:eastAsia="Calibri"/>
                <w:szCs w:val="22"/>
              </w:rPr>
            </w:pPr>
            <w:r w:rsidRPr="00EB1995">
              <w:rPr>
                <w:rFonts w:eastAsia="Calibri"/>
                <w:szCs w:val="22"/>
              </w:rPr>
              <w:t>-</w:t>
            </w:r>
          </w:p>
        </w:tc>
      </w:tr>
      <w:tr w:rsidR="00EB1995" w:rsidRPr="00EB1995" w14:paraId="581FF7A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AC49E9E"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0609B7" w14:textId="77777777" w:rsidR="00360FB5" w:rsidRPr="00EB1995" w:rsidRDefault="00360FB5" w:rsidP="00553004">
            <w:pPr>
              <w:rPr>
                <w:rFonts w:eastAsia="Calibri"/>
                <w:szCs w:val="22"/>
              </w:rPr>
            </w:pPr>
            <w:r w:rsidRPr="00EB1995">
              <w:rPr>
                <w:rFonts w:eastAsia="Calibri"/>
                <w:szCs w:val="22"/>
              </w:rPr>
              <w:t>s55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AF5DC3" w14:textId="77777777" w:rsidR="00360FB5" w:rsidRPr="00EB1995" w:rsidRDefault="00360FB5" w:rsidP="00553004">
            <w:pPr>
              <w:rPr>
                <w:rFonts w:eastAsia="Calibri"/>
                <w:szCs w:val="22"/>
              </w:rPr>
            </w:pPr>
            <w:r w:rsidRPr="00EB1995">
              <w:rPr>
                <w:rFonts w:eastAsia="Calibri"/>
                <w:szCs w:val="22"/>
              </w:rPr>
              <w:t>Jotkonys–Miškiniai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ACE917" w14:textId="77777777" w:rsidR="00360FB5" w:rsidRPr="00EB1995" w:rsidRDefault="00360FB5" w:rsidP="00553004">
            <w:pPr>
              <w:jc w:val="right"/>
              <w:rPr>
                <w:rFonts w:eastAsia="Calibri"/>
                <w:szCs w:val="22"/>
              </w:rPr>
            </w:pPr>
            <w:r w:rsidRPr="00EB1995">
              <w:rPr>
                <w:rFonts w:eastAsia="Calibri"/>
                <w:szCs w:val="22"/>
              </w:rPr>
              <w:t xml:space="preserve">2880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6FCBD"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A88EC" w14:textId="77777777" w:rsidR="00360FB5" w:rsidRPr="00EB1995" w:rsidRDefault="00360FB5" w:rsidP="00553004">
            <w:pPr>
              <w:jc w:val="right"/>
              <w:rPr>
                <w:rFonts w:eastAsia="Calibri"/>
                <w:szCs w:val="22"/>
              </w:rPr>
            </w:pPr>
            <w:r w:rsidRPr="00EB1995">
              <w:rPr>
                <w:rFonts w:eastAsia="Calibri"/>
                <w:szCs w:val="22"/>
              </w:rPr>
              <w:t xml:space="preserve">2880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38A4A"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D40CD" w14:textId="77777777" w:rsidR="00360FB5" w:rsidRPr="00EB1995" w:rsidRDefault="00360FB5" w:rsidP="00553004">
            <w:pPr>
              <w:jc w:val="center"/>
              <w:rPr>
                <w:rFonts w:eastAsia="Calibri"/>
                <w:szCs w:val="22"/>
              </w:rPr>
            </w:pPr>
            <w:r w:rsidRPr="00EB199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7BE57F" w14:textId="77777777" w:rsidR="00360FB5" w:rsidRPr="00EB1995" w:rsidRDefault="00360FB5" w:rsidP="00553004">
            <w:pPr>
              <w:jc w:val="center"/>
              <w:rPr>
                <w:rFonts w:eastAsia="Calibri"/>
                <w:szCs w:val="22"/>
              </w:rPr>
            </w:pPr>
            <w:r w:rsidRPr="00EB1995">
              <w:rPr>
                <w:rFonts w:eastAsia="Calibri"/>
                <w:szCs w:val="22"/>
              </w:rPr>
              <w:t>-</w:t>
            </w:r>
          </w:p>
        </w:tc>
      </w:tr>
      <w:tr w:rsidR="00EB1995" w:rsidRPr="00EB1995" w14:paraId="7851C3E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D6BA1B2"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270B13" w14:textId="77777777" w:rsidR="00360FB5" w:rsidRPr="00EB1995" w:rsidRDefault="00360FB5" w:rsidP="00553004">
            <w:pPr>
              <w:rPr>
                <w:rFonts w:eastAsia="Calibri"/>
                <w:szCs w:val="22"/>
              </w:rPr>
            </w:pPr>
            <w:r w:rsidRPr="00EB1995">
              <w:rPr>
                <w:rFonts w:eastAsia="Calibri"/>
                <w:szCs w:val="22"/>
              </w:rPr>
              <w:t>s56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E09079" w14:textId="77777777" w:rsidR="00360FB5" w:rsidRPr="00EB1995" w:rsidRDefault="00360FB5" w:rsidP="00553004">
            <w:pPr>
              <w:rPr>
                <w:rFonts w:eastAsia="Calibri"/>
                <w:szCs w:val="22"/>
              </w:rPr>
            </w:pPr>
            <w:r w:rsidRPr="00EB1995">
              <w:rPr>
                <w:rFonts w:eastAsia="Calibri"/>
                <w:szCs w:val="22"/>
              </w:rPr>
              <w:t>Kunigiškiai I–Gudoniai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13511D" w14:textId="77777777" w:rsidR="00360FB5" w:rsidRPr="00EB1995" w:rsidRDefault="00360FB5" w:rsidP="00553004">
            <w:pPr>
              <w:jc w:val="right"/>
              <w:rPr>
                <w:rFonts w:eastAsia="Calibri"/>
                <w:szCs w:val="22"/>
              </w:rPr>
            </w:pPr>
            <w:r w:rsidRPr="00EB1995">
              <w:rPr>
                <w:rFonts w:eastAsia="Calibri"/>
                <w:szCs w:val="22"/>
              </w:rPr>
              <w:t xml:space="preserve">4844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BB99A"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AC0A48" w14:textId="77777777" w:rsidR="00360FB5" w:rsidRPr="00EB1995" w:rsidRDefault="00360FB5" w:rsidP="00553004">
            <w:pPr>
              <w:jc w:val="right"/>
              <w:rPr>
                <w:rFonts w:eastAsia="Calibri"/>
                <w:szCs w:val="22"/>
              </w:rPr>
            </w:pPr>
            <w:r w:rsidRPr="00EB1995">
              <w:rPr>
                <w:rFonts w:eastAsia="Calibri"/>
                <w:szCs w:val="22"/>
              </w:rPr>
              <w:t xml:space="preserve">4844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354FA" w14:textId="77777777" w:rsidR="00360FB5" w:rsidRPr="00EB1995" w:rsidRDefault="00360FB5" w:rsidP="00553004">
            <w:pPr>
              <w:jc w:val="right"/>
              <w:rPr>
                <w:rFonts w:eastAsia="Calibri"/>
                <w:szCs w:val="22"/>
              </w:rPr>
            </w:pPr>
            <w:r w:rsidRPr="00EB1995">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AFFF86" w14:textId="77777777" w:rsidR="00360FB5" w:rsidRPr="00EB1995" w:rsidRDefault="00360FB5" w:rsidP="00553004">
            <w:pPr>
              <w:jc w:val="center"/>
              <w:rPr>
                <w:rFonts w:eastAsia="Calibri"/>
                <w:szCs w:val="22"/>
              </w:rPr>
            </w:pPr>
            <w:r w:rsidRPr="00EB199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EA5F2A" w14:textId="77777777" w:rsidR="00360FB5" w:rsidRPr="00EB1995" w:rsidRDefault="00360FB5" w:rsidP="00553004">
            <w:pPr>
              <w:jc w:val="center"/>
              <w:rPr>
                <w:rFonts w:eastAsia="Calibri"/>
                <w:szCs w:val="22"/>
              </w:rPr>
            </w:pPr>
            <w:r w:rsidRPr="00EB1995">
              <w:rPr>
                <w:rFonts w:eastAsia="Calibri"/>
                <w:szCs w:val="22"/>
              </w:rPr>
              <w:t>-</w:t>
            </w:r>
          </w:p>
        </w:tc>
      </w:tr>
      <w:tr w:rsidR="00EB1995" w:rsidRPr="00EB1995" w14:paraId="07A5F1F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D508C5" w14:textId="77777777" w:rsidR="00360FB5" w:rsidRPr="00EB1995"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BE7303" w14:textId="77777777" w:rsidR="00360FB5" w:rsidRPr="00EB1995" w:rsidRDefault="00360FB5" w:rsidP="00553004">
            <w:pPr>
              <w:rPr>
                <w:rFonts w:eastAsia="Calibri"/>
                <w:szCs w:val="22"/>
              </w:rPr>
            </w:pPr>
            <w:r w:rsidRPr="00EB1995">
              <w:rPr>
                <w:rFonts w:eastAsia="Calibri"/>
                <w:szCs w:val="22"/>
              </w:rPr>
              <w:t>s57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4F2742" w14:textId="77777777" w:rsidR="00360FB5" w:rsidRPr="00EB1995" w:rsidRDefault="00360FB5" w:rsidP="00553004">
            <w:pPr>
              <w:rPr>
                <w:rFonts w:eastAsia="Calibri"/>
                <w:szCs w:val="22"/>
              </w:rPr>
            </w:pPr>
            <w:r w:rsidRPr="00EB1995">
              <w:rPr>
                <w:rFonts w:eastAsia="Calibri"/>
                <w:szCs w:val="22"/>
              </w:rPr>
              <w:t>Kelias Nr. 120–Netikiškiai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A201C5" w14:textId="77777777" w:rsidR="00360FB5" w:rsidRPr="00EB1995" w:rsidRDefault="00360FB5" w:rsidP="00553004">
            <w:pPr>
              <w:jc w:val="right"/>
              <w:rPr>
                <w:rFonts w:eastAsia="Calibri"/>
                <w:szCs w:val="22"/>
              </w:rPr>
            </w:pPr>
            <w:r w:rsidRPr="00EB1995">
              <w:rPr>
                <w:rFonts w:eastAsia="Calibri"/>
                <w:szCs w:val="22"/>
              </w:rPr>
              <w:t>4326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AA089" w14:textId="77777777" w:rsidR="00360FB5" w:rsidRPr="00EB1995" w:rsidRDefault="00360FB5" w:rsidP="00553004">
            <w:pPr>
              <w:jc w:val="right"/>
              <w:rPr>
                <w:rFonts w:eastAsia="Calibri"/>
                <w:szCs w:val="22"/>
              </w:rPr>
            </w:pPr>
            <w:r w:rsidRPr="00EB1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D638F" w14:textId="77777777" w:rsidR="00360FB5" w:rsidRPr="00EB1995" w:rsidRDefault="00360FB5" w:rsidP="00553004">
            <w:pPr>
              <w:jc w:val="right"/>
              <w:rPr>
                <w:rFonts w:eastAsia="Calibri"/>
                <w:szCs w:val="22"/>
              </w:rPr>
            </w:pPr>
            <w:r w:rsidRPr="00EB1995">
              <w:rPr>
                <w:rFonts w:eastAsia="Calibri"/>
                <w:szCs w:val="22"/>
              </w:rPr>
              <w:t>4326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C16335" w14:textId="77777777" w:rsidR="00360FB5" w:rsidRPr="00EB1995" w:rsidRDefault="00360FB5" w:rsidP="00553004">
            <w:pPr>
              <w:jc w:val="right"/>
              <w:rPr>
                <w:rFonts w:eastAsia="Calibri"/>
                <w:szCs w:val="22"/>
              </w:rPr>
            </w:pPr>
            <w:r w:rsidRPr="00EB199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79E48" w14:textId="24347567" w:rsidR="00360FB5" w:rsidRPr="00EB1995" w:rsidRDefault="00360FB5" w:rsidP="00553004">
            <w:pPr>
              <w:jc w:val="center"/>
              <w:rPr>
                <w:rFonts w:eastAsia="Calibri"/>
                <w:szCs w:val="22"/>
              </w:rPr>
            </w:pPr>
            <w:r w:rsidRPr="00EB1995">
              <w:rPr>
                <w:rFonts w:eastAsia="Calibri"/>
                <w:szCs w:val="22"/>
              </w:rPr>
              <w:t xml:space="preserve"> 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4FE236" w14:textId="77777777" w:rsidR="00360FB5" w:rsidRPr="00EB1995" w:rsidRDefault="00360FB5" w:rsidP="00553004">
            <w:pPr>
              <w:jc w:val="center"/>
              <w:rPr>
                <w:rFonts w:eastAsia="Calibri"/>
                <w:szCs w:val="22"/>
              </w:rPr>
            </w:pPr>
            <w:r w:rsidRPr="00EB1995">
              <w:rPr>
                <w:rFonts w:eastAsia="Calibri"/>
                <w:szCs w:val="22"/>
              </w:rPr>
              <w:t>4400-5494-3474</w:t>
            </w:r>
          </w:p>
        </w:tc>
      </w:tr>
      <w:tr w:rsidR="00360FB5" w:rsidRPr="004B1509" w14:paraId="757FC5C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410527"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6F49E9" w14:textId="77777777" w:rsidR="00360FB5" w:rsidRPr="004B1509" w:rsidRDefault="00360FB5" w:rsidP="00553004">
            <w:pPr>
              <w:rPr>
                <w:rFonts w:eastAsia="Calibri"/>
                <w:szCs w:val="22"/>
              </w:rPr>
            </w:pPr>
            <w:r w:rsidRPr="004B1509">
              <w:rPr>
                <w:rFonts w:eastAsia="Calibri"/>
                <w:szCs w:val="22"/>
              </w:rPr>
              <w:t>s58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7357F2" w14:textId="77777777" w:rsidR="00360FB5" w:rsidRPr="004B1509" w:rsidRDefault="00360FB5" w:rsidP="00553004">
            <w:pPr>
              <w:rPr>
                <w:rFonts w:eastAsia="Calibri"/>
                <w:szCs w:val="22"/>
              </w:rPr>
            </w:pPr>
            <w:r w:rsidRPr="004B1509">
              <w:rPr>
                <w:rFonts w:eastAsia="Calibri"/>
                <w:szCs w:val="22"/>
              </w:rPr>
              <w:t xml:space="preserve">Drobčiūnai–Netikiškiai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01B2C3" w14:textId="77777777" w:rsidR="00360FB5" w:rsidRPr="004B1509" w:rsidRDefault="00360FB5" w:rsidP="00553004">
            <w:pPr>
              <w:jc w:val="right"/>
              <w:rPr>
                <w:rFonts w:eastAsia="Calibri"/>
                <w:szCs w:val="22"/>
              </w:rPr>
            </w:pPr>
            <w:r w:rsidRPr="004B1509">
              <w:rPr>
                <w:rFonts w:eastAsia="Calibri"/>
                <w:szCs w:val="22"/>
              </w:rPr>
              <w:t xml:space="preserve">6539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3A02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30229" w14:textId="77777777" w:rsidR="00360FB5" w:rsidRPr="004B1509" w:rsidRDefault="00360FB5" w:rsidP="00553004">
            <w:pPr>
              <w:jc w:val="right"/>
              <w:rPr>
                <w:rFonts w:eastAsia="Calibri"/>
                <w:szCs w:val="22"/>
              </w:rPr>
            </w:pPr>
            <w:r w:rsidRPr="004B1509">
              <w:rPr>
                <w:rFonts w:eastAsia="Calibri"/>
                <w:szCs w:val="22"/>
              </w:rPr>
              <w:t>6539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69A9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649F6"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F01C6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5DDF63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1D291FF"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37BA7B" w14:textId="77777777" w:rsidR="00360FB5" w:rsidRPr="004B1509" w:rsidRDefault="00360FB5" w:rsidP="00553004">
            <w:pPr>
              <w:rPr>
                <w:rFonts w:eastAsia="Calibri"/>
                <w:szCs w:val="22"/>
              </w:rPr>
            </w:pPr>
            <w:r w:rsidRPr="004B1509">
              <w:rPr>
                <w:rFonts w:eastAsia="Calibri"/>
                <w:szCs w:val="22"/>
              </w:rPr>
              <w:t>s59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F9C82A" w14:textId="77777777" w:rsidR="00360FB5" w:rsidRPr="004B1509" w:rsidRDefault="00360FB5" w:rsidP="00553004">
            <w:pPr>
              <w:rPr>
                <w:rFonts w:eastAsia="Calibri"/>
                <w:szCs w:val="22"/>
              </w:rPr>
            </w:pPr>
            <w:r w:rsidRPr="004B1509">
              <w:rPr>
                <w:rFonts w:eastAsia="Calibri"/>
                <w:szCs w:val="22"/>
              </w:rPr>
              <w:t>Kelias Nr. 120–Daujočiai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80D80A" w14:textId="77777777" w:rsidR="00360FB5" w:rsidRPr="004B1509" w:rsidRDefault="00360FB5" w:rsidP="00553004">
            <w:pPr>
              <w:jc w:val="right"/>
              <w:rPr>
                <w:rFonts w:eastAsia="Calibri"/>
                <w:szCs w:val="22"/>
              </w:rPr>
            </w:pPr>
            <w:r w:rsidRPr="004B1509">
              <w:rPr>
                <w:rFonts w:eastAsia="Calibri"/>
                <w:szCs w:val="22"/>
              </w:rPr>
              <w:t xml:space="preserve">3709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CB6E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06E8A" w14:textId="77777777" w:rsidR="00360FB5" w:rsidRPr="004B1509" w:rsidRDefault="00360FB5" w:rsidP="00553004">
            <w:pPr>
              <w:jc w:val="right"/>
              <w:rPr>
                <w:rFonts w:eastAsia="Calibri"/>
                <w:szCs w:val="22"/>
              </w:rPr>
            </w:pPr>
            <w:r w:rsidRPr="004B1509">
              <w:rPr>
                <w:rFonts w:eastAsia="Calibri"/>
                <w:szCs w:val="22"/>
              </w:rPr>
              <w:t>3709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D82B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BA2FB"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88597D" w14:textId="77777777" w:rsidR="00360FB5" w:rsidRPr="004B1509" w:rsidRDefault="00360FB5" w:rsidP="00553004">
            <w:pPr>
              <w:jc w:val="center"/>
              <w:rPr>
                <w:rFonts w:eastAsia="Calibri"/>
                <w:szCs w:val="22"/>
              </w:rPr>
            </w:pPr>
            <w:r w:rsidRPr="004B1509">
              <w:rPr>
                <w:rFonts w:eastAsia="Calibri"/>
                <w:szCs w:val="22"/>
              </w:rPr>
              <w:t>4400-5493-7383</w:t>
            </w:r>
          </w:p>
        </w:tc>
      </w:tr>
      <w:tr w:rsidR="00360FB5" w:rsidRPr="004B1509" w14:paraId="500CFBC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F3C563A"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C4E7C8" w14:textId="77777777" w:rsidR="00360FB5" w:rsidRPr="004B1509" w:rsidRDefault="00360FB5" w:rsidP="00553004">
            <w:pPr>
              <w:rPr>
                <w:rFonts w:eastAsia="Calibri"/>
                <w:szCs w:val="22"/>
              </w:rPr>
            </w:pPr>
            <w:r w:rsidRPr="004B1509">
              <w:rPr>
                <w:rFonts w:eastAsia="Calibri"/>
                <w:szCs w:val="22"/>
              </w:rPr>
              <w:t>s60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FCAF09" w14:textId="77777777" w:rsidR="00360FB5" w:rsidRPr="004B1509" w:rsidRDefault="00360FB5" w:rsidP="00553004">
            <w:pPr>
              <w:rPr>
                <w:rFonts w:eastAsia="Calibri"/>
                <w:szCs w:val="22"/>
              </w:rPr>
            </w:pPr>
            <w:r w:rsidRPr="004B1509">
              <w:rPr>
                <w:rFonts w:eastAsia="Calibri"/>
                <w:szCs w:val="22"/>
              </w:rPr>
              <w:t xml:space="preserve">Privažiuojamasis kelias prie Daujočių k. dirbtuvių nuo kelio Nr. </w:t>
            </w:r>
            <w:r w:rsidRPr="004B1509">
              <w:rPr>
                <w:rFonts w:eastAsia="Calibri"/>
                <w:bCs/>
                <w:szCs w:val="22"/>
              </w:rPr>
              <w:t>118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D3BBC6" w14:textId="77777777" w:rsidR="00360FB5" w:rsidRPr="004B1509" w:rsidRDefault="00360FB5" w:rsidP="00553004">
            <w:pPr>
              <w:jc w:val="right"/>
              <w:rPr>
                <w:rFonts w:eastAsia="Calibri"/>
                <w:szCs w:val="22"/>
              </w:rPr>
            </w:pPr>
            <w:r w:rsidRPr="004B1509">
              <w:rPr>
                <w:rFonts w:eastAsia="Calibri"/>
                <w:szCs w:val="22"/>
              </w:rPr>
              <w:t xml:space="preserve">2665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743B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4CAFF3" w14:textId="77777777" w:rsidR="00360FB5" w:rsidRPr="004B1509" w:rsidRDefault="00360FB5" w:rsidP="00553004">
            <w:pPr>
              <w:jc w:val="right"/>
              <w:rPr>
                <w:rFonts w:eastAsia="Calibri"/>
                <w:szCs w:val="22"/>
              </w:rPr>
            </w:pPr>
            <w:r w:rsidRPr="004B1509">
              <w:rPr>
                <w:rFonts w:eastAsia="Calibri"/>
                <w:szCs w:val="22"/>
              </w:rPr>
              <w:t>2665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6BE2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BA36A3" w14:textId="77777777" w:rsidR="00360FB5" w:rsidRPr="004B1509" w:rsidRDefault="00360FB5" w:rsidP="00553004">
            <w:pPr>
              <w:jc w:val="center"/>
              <w:rPr>
                <w:rFonts w:eastAsia="Calibri"/>
                <w:bCs/>
                <w:szCs w:val="22"/>
              </w:rPr>
            </w:pPr>
            <w:r w:rsidRPr="004B1509">
              <w:rPr>
                <w:rFonts w:eastAsia="Calibri"/>
                <w:bCs/>
                <w:szCs w:val="22"/>
              </w:rPr>
              <w:t>Iv</w:t>
            </w:r>
          </w:p>
          <w:p w14:paraId="7ECEDBD6"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D48BAA" w14:textId="77777777" w:rsidR="00360FB5" w:rsidRPr="004B1509" w:rsidRDefault="00360FB5" w:rsidP="00553004">
            <w:pPr>
              <w:jc w:val="center"/>
              <w:rPr>
                <w:rFonts w:eastAsia="Calibri"/>
                <w:szCs w:val="22"/>
              </w:rPr>
            </w:pPr>
            <w:r w:rsidRPr="004B1509">
              <w:rPr>
                <w:rFonts w:eastAsia="Calibri"/>
                <w:szCs w:val="22"/>
              </w:rPr>
              <w:t>4400-5496-5778</w:t>
            </w:r>
          </w:p>
          <w:p w14:paraId="54FEDA63" w14:textId="77777777" w:rsidR="00360FB5" w:rsidRPr="004B1509" w:rsidRDefault="00360FB5" w:rsidP="00553004">
            <w:pPr>
              <w:jc w:val="center"/>
              <w:rPr>
                <w:rFonts w:eastAsia="Calibri"/>
                <w:szCs w:val="22"/>
              </w:rPr>
            </w:pPr>
            <w:r w:rsidRPr="004B1509">
              <w:rPr>
                <w:rFonts w:eastAsia="Calibri"/>
                <w:szCs w:val="22"/>
              </w:rPr>
              <w:t>4400-5494-3436</w:t>
            </w:r>
          </w:p>
        </w:tc>
      </w:tr>
      <w:tr w:rsidR="00360FB5" w:rsidRPr="004B1509" w14:paraId="632C177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24E0A2"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CA75AE" w14:textId="77777777" w:rsidR="00360FB5" w:rsidRPr="004B1509" w:rsidRDefault="00360FB5" w:rsidP="00553004">
            <w:pPr>
              <w:rPr>
                <w:rFonts w:eastAsia="Calibri"/>
                <w:szCs w:val="22"/>
              </w:rPr>
            </w:pPr>
            <w:r w:rsidRPr="004B1509">
              <w:rPr>
                <w:rFonts w:eastAsia="Calibri"/>
                <w:szCs w:val="22"/>
              </w:rPr>
              <w:t>s69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4114AFC" w14:textId="77777777" w:rsidR="00360FB5" w:rsidRPr="004B1509" w:rsidRDefault="00360FB5" w:rsidP="00553004">
            <w:pPr>
              <w:rPr>
                <w:rFonts w:eastAsia="Calibri"/>
                <w:szCs w:val="22"/>
              </w:rPr>
            </w:pPr>
            <w:r w:rsidRPr="004B1509">
              <w:rPr>
                <w:rFonts w:eastAsia="Calibri"/>
                <w:szCs w:val="22"/>
              </w:rPr>
              <w:t>Gykiai–Kraštai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7676EC" w14:textId="77777777" w:rsidR="00360FB5" w:rsidRPr="004B1509" w:rsidRDefault="00360FB5" w:rsidP="00553004">
            <w:pPr>
              <w:jc w:val="right"/>
              <w:rPr>
                <w:rFonts w:eastAsia="Calibri"/>
                <w:szCs w:val="22"/>
              </w:rPr>
            </w:pPr>
            <w:r w:rsidRPr="004B1509">
              <w:rPr>
                <w:rFonts w:eastAsia="Calibri"/>
                <w:szCs w:val="22"/>
              </w:rPr>
              <w:t xml:space="preserve">1517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CF940"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2EAF6"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CA9A0" w14:textId="77777777" w:rsidR="00360FB5" w:rsidRPr="004B1509" w:rsidRDefault="00360FB5" w:rsidP="00553004">
            <w:pPr>
              <w:jc w:val="right"/>
              <w:rPr>
                <w:rFonts w:eastAsia="Calibri"/>
                <w:szCs w:val="22"/>
              </w:rPr>
            </w:pPr>
            <w:r w:rsidRPr="004B1509">
              <w:rPr>
                <w:rFonts w:eastAsia="Calibri"/>
                <w:szCs w:val="22"/>
              </w:rPr>
              <w:t>1517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412D4"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C30F3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470297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D8CD938"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75FA89" w14:textId="77777777" w:rsidR="00360FB5" w:rsidRPr="004B1509" w:rsidRDefault="00360FB5" w:rsidP="00553004">
            <w:pPr>
              <w:rPr>
                <w:rFonts w:eastAsia="Calibri"/>
                <w:szCs w:val="22"/>
              </w:rPr>
            </w:pPr>
            <w:r w:rsidRPr="004B1509">
              <w:rPr>
                <w:rFonts w:eastAsia="Calibri"/>
                <w:szCs w:val="22"/>
              </w:rPr>
              <w:t>s74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190E4B" w14:textId="11AD1795" w:rsidR="00360FB5" w:rsidRPr="004B1509" w:rsidRDefault="00360FB5" w:rsidP="00553004">
            <w:pPr>
              <w:rPr>
                <w:rFonts w:eastAsia="Calibri"/>
                <w:szCs w:val="22"/>
              </w:rPr>
            </w:pPr>
            <w:r w:rsidRPr="004B1509">
              <w:rPr>
                <w:rFonts w:eastAsia="Calibri"/>
                <w:szCs w:val="22"/>
              </w:rPr>
              <w:t xml:space="preserve">Privažiuojamasis kelias prie Beragio ežero nuo Dvaro g., Bajorų k., 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4639C0" w14:textId="77777777" w:rsidR="00360FB5" w:rsidRPr="004B1509" w:rsidRDefault="00360FB5" w:rsidP="00553004">
            <w:pPr>
              <w:jc w:val="right"/>
              <w:rPr>
                <w:rFonts w:eastAsia="Calibri"/>
                <w:szCs w:val="22"/>
              </w:rPr>
            </w:pPr>
            <w:r w:rsidRPr="004B1509">
              <w:rPr>
                <w:rFonts w:eastAsia="Calibri"/>
                <w:szCs w:val="22"/>
              </w:rPr>
              <w:t xml:space="preserve">733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240CF"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D18AC"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483F4C" w14:textId="77777777" w:rsidR="00360FB5" w:rsidRPr="004B1509" w:rsidRDefault="00360FB5" w:rsidP="00553004">
            <w:pPr>
              <w:jc w:val="right"/>
              <w:rPr>
                <w:rFonts w:eastAsia="Calibri"/>
                <w:szCs w:val="22"/>
              </w:rPr>
            </w:pPr>
            <w:r w:rsidRPr="004B1509">
              <w:rPr>
                <w:rFonts w:eastAsia="Calibri"/>
                <w:szCs w:val="22"/>
              </w:rPr>
              <w:t xml:space="preserve"> 733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B12505"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E6059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9CFC78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F4D236"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316317" w14:textId="77777777" w:rsidR="00360FB5" w:rsidRPr="004B1509" w:rsidRDefault="00360FB5" w:rsidP="00553004">
            <w:pPr>
              <w:rPr>
                <w:rFonts w:eastAsia="Calibri"/>
                <w:szCs w:val="22"/>
              </w:rPr>
            </w:pPr>
            <w:r w:rsidRPr="004B1509">
              <w:rPr>
                <w:rFonts w:eastAsia="Calibri"/>
                <w:szCs w:val="22"/>
              </w:rPr>
              <w:t>s75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B364C3" w14:textId="7D484BCC" w:rsidR="00360FB5" w:rsidRPr="004B1509" w:rsidRDefault="00360FB5" w:rsidP="00553004">
            <w:pPr>
              <w:rPr>
                <w:rFonts w:eastAsia="Calibri"/>
                <w:szCs w:val="22"/>
              </w:rPr>
            </w:pPr>
            <w:r w:rsidRPr="004B1509">
              <w:rPr>
                <w:rFonts w:eastAsia="Calibri"/>
                <w:szCs w:val="22"/>
              </w:rPr>
              <w:t xml:space="preserve">Privažiuojamasis kelias prie Beragio ežero nuo Dvaro g., Bajorų k., II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2D6CE5" w14:textId="77777777" w:rsidR="00360FB5" w:rsidRPr="004B1509" w:rsidRDefault="00360FB5" w:rsidP="00553004">
            <w:pPr>
              <w:jc w:val="right"/>
              <w:rPr>
                <w:rFonts w:eastAsia="Calibri"/>
                <w:szCs w:val="22"/>
              </w:rPr>
            </w:pPr>
            <w:r w:rsidRPr="004B1509">
              <w:rPr>
                <w:rFonts w:eastAsia="Calibri"/>
                <w:szCs w:val="22"/>
              </w:rPr>
              <w:t xml:space="preserve">455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78827"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EF66B" w14:textId="77777777" w:rsidR="00360FB5" w:rsidRPr="004B1509" w:rsidRDefault="00360FB5" w:rsidP="00553004">
            <w:pPr>
              <w:jc w:val="right"/>
              <w:rPr>
                <w:rFonts w:eastAsia="Calibri"/>
                <w:szCs w:val="22"/>
              </w:rPr>
            </w:pPr>
            <w:r w:rsidRPr="004B1509">
              <w:rPr>
                <w:rFonts w:eastAsia="Calibri"/>
                <w:szCs w:val="22"/>
              </w:rPr>
              <w:t xml:space="preserve"> 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02DD5"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AF860"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377D5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78012B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262883"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ECF259" w14:textId="77777777" w:rsidR="00360FB5" w:rsidRPr="004B1509" w:rsidRDefault="00360FB5" w:rsidP="00553004">
            <w:pPr>
              <w:rPr>
                <w:rFonts w:eastAsia="Calibri"/>
                <w:szCs w:val="22"/>
              </w:rPr>
            </w:pPr>
            <w:r w:rsidRPr="004B1509">
              <w:rPr>
                <w:rFonts w:eastAsia="Calibri"/>
                <w:szCs w:val="22"/>
              </w:rPr>
              <w:t>s92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1A021E" w14:textId="77777777" w:rsidR="00360FB5" w:rsidRPr="004B1509" w:rsidRDefault="00360FB5" w:rsidP="00553004">
            <w:pPr>
              <w:rPr>
                <w:rFonts w:eastAsia="Calibri"/>
                <w:szCs w:val="22"/>
              </w:rPr>
            </w:pPr>
            <w:r w:rsidRPr="004B1509">
              <w:rPr>
                <w:rFonts w:eastAsia="Calibri"/>
                <w:szCs w:val="22"/>
              </w:rPr>
              <w:t>Kelias Nr. 118–Liepagiriai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D0252C" w14:textId="77777777" w:rsidR="00360FB5" w:rsidRPr="004B1509" w:rsidRDefault="00360FB5" w:rsidP="00553004">
            <w:pPr>
              <w:jc w:val="right"/>
              <w:rPr>
                <w:rFonts w:eastAsia="Calibri"/>
                <w:szCs w:val="22"/>
              </w:rPr>
            </w:pPr>
            <w:r w:rsidRPr="004B1509">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2ECE85"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58D60" w14:textId="77777777" w:rsidR="00360FB5" w:rsidRPr="004B1509" w:rsidRDefault="00360FB5" w:rsidP="00553004">
            <w:pPr>
              <w:jc w:val="right"/>
              <w:rPr>
                <w:rFonts w:eastAsia="Calibri"/>
                <w:szCs w:val="22"/>
              </w:rPr>
            </w:pPr>
            <w:r w:rsidRPr="004B1509">
              <w:rPr>
                <w:rFonts w:eastAsia="Calibri"/>
                <w:szCs w:val="22"/>
              </w:rPr>
              <w:t>1324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D532C"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C9AC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7A64F6" w14:textId="77777777" w:rsidR="00360FB5" w:rsidRPr="004B1509" w:rsidRDefault="00360FB5" w:rsidP="00553004">
            <w:pPr>
              <w:jc w:val="center"/>
              <w:rPr>
                <w:rFonts w:eastAsia="Calibri"/>
                <w:szCs w:val="22"/>
              </w:rPr>
            </w:pPr>
            <w:r w:rsidRPr="004B1509">
              <w:rPr>
                <w:rFonts w:eastAsia="Calibri"/>
                <w:szCs w:val="22"/>
              </w:rPr>
              <w:t>-</w:t>
            </w:r>
          </w:p>
        </w:tc>
      </w:tr>
      <w:tr w:rsidR="00046C5F" w:rsidRPr="00046C5F" w14:paraId="7548DCA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75A34FF" w14:textId="77777777" w:rsidR="00360FB5" w:rsidRPr="00046C5F"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AFD7B4" w14:textId="77777777" w:rsidR="00360FB5" w:rsidRPr="00046C5F" w:rsidRDefault="00360FB5" w:rsidP="00553004">
            <w:pPr>
              <w:rPr>
                <w:rFonts w:eastAsia="Calibri"/>
                <w:szCs w:val="22"/>
              </w:rPr>
            </w:pPr>
            <w:r w:rsidRPr="00046C5F">
              <w:rPr>
                <w:rFonts w:eastAsia="Calibri"/>
                <w:szCs w:val="22"/>
              </w:rPr>
              <w:t>s97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F2EFA7" w14:textId="77777777" w:rsidR="00360FB5" w:rsidRPr="00046C5F" w:rsidRDefault="00360FB5" w:rsidP="00553004">
            <w:pPr>
              <w:rPr>
                <w:rFonts w:eastAsia="Calibri"/>
                <w:szCs w:val="22"/>
              </w:rPr>
            </w:pPr>
            <w:r w:rsidRPr="00046C5F">
              <w:rPr>
                <w:rFonts w:eastAsia="Calibri"/>
                <w:szCs w:val="22"/>
              </w:rPr>
              <w:t>Vilkabrukiai– Kunigiškiai 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E0BCA7" w14:textId="77777777" w:rsidR="00360FB5" w:rsidRPr="00046C5F" w:rsidRDefault="00360FB5" w:rsidP="00553004">
            <w:pPr>
              <w:jc w:val="right"/>
              <w:rPr>
                <w:rFonts w:eastAsia="Calibri"/>
                <w:szCs w:val="22"/>
              </w:rPr>
            </w:pPr>
            <w:r w:rsidRPr="00046C5F">
              <w:rPr>
                <w:rFonts w:eastAsia="Calibri"/>
                <w:szCs w:val="22"/>
              </w:rPr>
              <w:t xml:space="preserve">1063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B2041E" w14:textId="77777777" w:rsidR="00360FB5" w:rsidRPr="00046C5F" w:rsidRDefault="00360FB5" w:rsidP="00553004">
            <w:pPr>
              <w:jc w:val="right"/>
              <w:rPr>
                <w:rFonts w:eastAsia="Calibri"/>
                <w:szCs w:val="22"/>
              </w:rPr>
            </w:pPr>
            <w:r w:rsidRPr="00046C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54EE9C" w14:textId="77777777" w:rsidR="00360FB5" w:rsidRPr="00046C5F" w:rsidRDefault="00360FB5" w:rsidP="00553004">
            <w:pPr>
              <w:jc w:val="right"/>
              <w:rPr>
                <w:rFonts w:eastAsia="Calibri"/>
                <w:szCs w:val="22"/>
              </w:rPr>
            </w:pPr>
            <w:r w:rsidRPr="00046C5F">
              <w:rPr>
                <w:rFonts w:eastAsia="Calibri"/>
                <w:szCs w:val="22"/>
              </w:rPr>
              <w:t>1063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5285E1" w14:textId="77777777" w:rsidR="00360FB5" w:rsidRPr="00046C5F" w:rsidRDefault="00360FB5" w:rsidP="00553004">
            <w:pPr>
              <w:jc w:val="right"/>
              <w:rPr>
                <w:rFonts w:eastAsia="Calibri"/>
                <w:szCs w:val="22"/>
              </w:rPr>
            </w:pPr>
            <w:r w:rsidRPr="00046C5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E6CCD9" w14:textId="427E44CB" w:rsidR="00360FB5" w:rsidRPr="00046C5F" w:rsidRDefault="00360FB5" w:rsidP="00553004">
            <w:pPr>
              <w:jc w:val="center"/>
              <w:rPr>
                <w:rFonts w:eastAsia="Calibri"/>
                <w:strike/>
                <w:szCs w:val="22"/>
              </w:rPr>
            </w:pPr>
            <w:r w:rsidRPr="00046C5F">
              <w:rPr>
                <w:rFonts w:eastAsia="Calibri"/>
                <w:szCs w:val="22"/>
              </w:rPr>
              <w:t>IIIv</w:t>
            </w:r>
          </w:p>
          <w:p w14:paraId="564D7EF1" w14:textId="01220AAC" w:rsidR="00360FB5" w:rsidRPr="00046C5F" w:rsidRDefault="00360FB5" w:rsidP="00553004">
            <w:pPr>
              <w:jc w:val="center"/>
              <w:rPr>
                <w:rFonts w:eastAsia="Calibri"/>
                <w:szCs w:val="22"/>
              </w:rPr>
            </w:pPr>
            <w:r w:rsidRPr="00046C5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0BC2C8" w14:textId="77777777" w:rsidR="00360FB5" w:rsidRPr="00046C5F" w:rsidRDefault="00360FB5" w:rsidP="00553004">
            <w:pPr>
              <w:jc w:val="center"/>
              <w:rPr>
                <w:rFonts w:eastAsia="Calibri"/>
                <w:szCs w:val="22"/>
              </w:rPr>
            </w:pPr>
            <w:r w:rsidRPr="00046C5F">
              <w:rPr>
                <w:rFonts w:eastAsia="Calibri"/>
                <w:szCs w:val="22"/>
              </w:rPr>
              <w:t>4400-5493-7161</w:t>
            </w:r>
          </w:p>
          <w:p w14:paraId="3C3C6DB0" w14:textId="77777777" w:rsidR="00360FB5" w:rsidRPr="00046C5F" w:rsidRDefault="00360FB5" w:rsidP="00553004">
            <w:pPr>
              <w:jc w:val="center"/>
              <w:rPr>
                <w:rFonts w:eastAsia="Calibri"/>
                <w:szCs w:val="22"/>
              </w:rPr>
            </w:pPr>
            <w:r w:rsidRPr="00046C5F">
              <w:rPr>
                <w:rFonts w:eastAsia="Calibri"/>
                <w:szCs w:val="22"/>
              </w:rPr>
              <w:t>4400-5495-6297</w:t>
            </w:r>
          </w:p>
        </w:tc>
      </w:tr>
      <w:tr w:rsidR="00360FB5" w:rsidRPr="004B1509" w14:paraId="65F333B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7465CE6"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68FD7" w14:textId="77777777" w:rsidR="00360FB5" w:rsidRPr="004B1509" w:rsidRDefault="00360FB5" w:rsidP="00553004">
            <w:pPr>
              <w:rPr>
                <w:rFonts w:eastAsia="Calibri"/>
                <w:szCs w:val="22"/>
              </w:rPr>
            </w:pPr>
            <w:r w:rsidRPr="004B1509">
              <w:rPr>
                <w:rFonts w:eastAsia="Calibri"/>
                <w:szCs w:val="22"/>
              </w:rPr>
              <w:t>s99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A8EBFE" w14:textId="77777777" w:rsidR="00360FB5" w:rsidRPr="004B1509" w:rsidRDefault="00360FB5" w:rsidP="00553004">
            <w:pPr>
              <w:rPr>
                <w:rFonts w:eastAsia="Calibri"/>
                <w:szCs w:val="22"/>
              </w:rPr>
            </w:pPr>
            <w:r w:rsidRPr="004B1509">
              <w:rPr>
                <w:rFonts w:eastAsia="Calibri"/>
                <w:szCs w:val="22"/>
              </w:rPr>
              <w:t>Kelias Nr. 120–Grikiapeliai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7254A6" w14:textId="77777777" w:rsidR="00360FB5" w:rsidRPr="004B1509" w:rsidRDefault="00360FB5" w:rsidP="00553004">
            <w:pPr>
              <w:jc w:val="right"/>
              <w:rPr>
                <w:rFonts w:eastAsia="Calibri"/>
                <w:bCs/>
                <w:szCs w:val="22"/>
              </w:rPr>
            </w:pPr>
            <w:r w:rsidRPr="004B1509">
              <w:rPr>
                <w:rFonts w:eastAsia="Calibri"/>
                <w:bCs/>
                <w:szCs w:val="22"/>
              </w:rPr>
              <w:t xml:space="preserve">1230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65B4B"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8910CE"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569064" w14:textId="77777777" w:rsidR="00360FB5" w:rsidRPr="004B1509" w:rsidRDefault="00360FB5" w:rsidP="00553004">
            <w:pPr>
              <w:jc w:val="right"/>
              <w:rPr>
                <w:rFonts w:eastAsia="Calibri"/>
                <w:bCs/>
                <w:szCs w:val="22"/>
              </w:rPr>
            </w:pPr>
            <w:r w:rsidRPr="004B1509">
              <w:rPr>
                <w:rFonts w:eastAsia="Calibri"/>
                <w:bCs/>
                <w:szCs w:val="22"/>
              </w:rPr>
              <w:t xml:space="preserve">1230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E3934"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153085"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15B67CA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E148FD5"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DEC4BB" w14:textId="77777777" w:rsidR="00360FB5" w:rsidRPr="004B1509" w:rsidRDefault="00360FB5" w:rsidP="00553004">
            <w:pPr>
              <w:rPr>
                <w:rFonts w:eastAsia="Calibri"/>
                <w:szCs w:val="22"/>
              </w:rPr>
            </w:pPr>
            <w:r w:rsidRPr="004B1509">
              <w:rPr>
                <w:rFonts w:eastAsia="Calibri"/>
                <w:szCs w:val="22"/>
              </w:rPr>
              <w:t>s102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2E186B" w14:textId="77777777" w:rsidR="00360FB5" w:rsidRPr="004B1509" w:rsidRDefault="00360FB5" w:rsidP="00553004">
            <w:pPr>
              <w:rPr>
                <w:rFonts w:eastAsia="Calibri"/>
                <w:szCs w:val="22"/>
              </w:rPr>
            </w:pPr>
            <w:r w:rsidRPr="004B1509">
              <w:rPr>
                <w:rFonts w:eastAsia="Calibri"/>
                <w:szCs w:val="22"/>
              </w:rPr>
              <w:t>Kelias Nr. 1210–Kelias Nr. 1223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6B9C96" w14:textId="77777777" w:rsidR="00360FB5" w:rsidRPr="004B1509" w:rsidRDefault="00360FB5" w:rsidP="00553004">
            <w:pPr>
              <w:jc w:val="right"/>
              <w:rPr>
                <w:rFonts w:eastAsia="Calibri"/>
                <w:szCs w:val="22"/>
              </w:rPr>
            </w:pPr>
            <w:r w:rsidRPr="004B1509">
              <w:rPr>
                <w:rFonts w:eastAsia="Calibri"/>
                <w:szCs w:val="22"/>
              </w:rPr>
              <w:t xml:space="preserve">1107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2E68F"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3BB09"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B4639" w14:textId="77777777" w:rsidR="00360FB5" w:rsidRPr="004B1509" w:rsidRDefault="00360FB5" w:rsidP="00553004">
            <w:pPr>
              <w:jc w:val="right"/>
              <w:rPr>
                <w:rFonts w:eastAsia="Calibri"/>
                <w:szCs w:val="22"/>
              </w:rPr>
            </w:pPr>
            <w:r w:rsidRPr="004B1509">
              <w:rPr>
                <w:rFonts w:eastAsia="Calibri"/>
                <w:szCs w:val="22"/>
              </w:rPr>
              <w:t xml:space="preserve">1107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1EDF9"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73274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21324A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4D8CC71"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27C040" w14:textId="77777777" w:rsidR="00360FB5" w:rsidRPr="004B1509" w:rsidRDefault="00360FB5" w:rsidP="00553004">
            <w:pPr>
              <w:rPr>
                <w:rFonts w:eastAsia="Calibri"/>
                <w:szCs w:val="22"/>
              </w:rPr>
            </w:pPr>
            <w:r w:rsidRPr="004B1509">
              <w:rPr>
                <w:rFonts w:eastAsia="Calibri"/>
                <w:szCs w:val="22"/>
              </w:rPr>
              <w:t>s106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072FBD" w14:textId="77777777" w:rsidR="00360FB5" w:rsidRPr="004B1509" w:rsidRDefault="00360FB5" w:rsidP="00553004">
            <w:pPr>
              <w:rPr>
                <w:rFonts w:eastAsia="Calibri"/>
                <w:szCs w:val="22"/>
              </w:rPr>
            </w:pPr>
            <w:r w:rsidRPr="004B1509">
              <w:rPr>
                <w:rFonts w:eastAsia="Calibri"/>
                <w:szCs w:val="22"/>
              </w:rPr>
              <w:t>Drobčiūnai–Milokiškis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BF535B" w14:textId="77777777" w:rsidR="00360FB5" w:rsidRPr="004B1509" w:rsidRDefault="00360FB5" w:rsidP="00553004">
            <w:pPr>
              <w:jc w:val="right"/>
              <w:rPr>
                <w:rFonts w:eastAsia="Calibri"/>
                <w:szCs w:val="22"/>
              </w:rPr>
            </w:pPr>
            <w:r w:rsidRPr="004B1509">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EDA0E6"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28567"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47ED6" w14:textId="77777777" w:rsidR="00360FB5" w:rsidRPr="004B1509" w:rsidRDefault="00360FB5" w:rsidP="00553004">
            <w:pPr>
              <w:jc w:val="right"/>
              <w:rPr>
                <w:rFonts w:eastAsia="Calibri"/>
                <w:szCs w:val="22"/>
              </w:rPr>
            </w:pPr>
            <w:r w:rsidRPr="004B1509">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296FC"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E700B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E5CD92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72E388"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8F945A" w14:textId="77777777" w:rsidR="00360FB5" w:rsidRPr="004B1509" w:rsidRDefault="00360FB5" w:rsidP="00553004">
            <w:pPr>
              <w:rPr>
                <w:rFonts w:eastAsia="Calibri"/>
                <w:szCs w:val="22"/>
              </w:rPr>
            </w:pPr>
            <w:r w:rsidRPr="004B1509">
              <w:rPr>
                <w:rFonts w:eastAsia="Calibri"/>
                <w:szCs w:val="22"/>
              </w:rPr>
              <w:t>s107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3B0028" w14:textId="77777777" w:rsidR="00360FB5" w:rsidRPr="004B1509" w:rsidRDefault="00360FB5" w:rsidP="00553004">
            <w:pPr>
              <w:rPr>
                <w:rFonts w:eastAsia="Calibri"/>
                <w:szCs w:val="22"/>
              </w:rPr>
            </w:pPr>
            <w:r w:rsidRPr="004B1509">
              <w:rPr>
                <w:rFonts w:eastAsia="Calibri"/>
                <w:szCs w:val="22"/>
              </w:rPr>
              <w:t>Drobčiūnai–Naujikai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81F8F7" w14:textId="77777777" w:rsidR="00360FB5" w:rsidRPr="004B1509" w:rsidRDefault="00360FB5" w:rsidP="00553004">
            <w:pPr>
              <w:jc w:val="right"/>
              <w:rPr>
                <w:rFonts w:eastAsia="Calibri"/>
                <w:szCs w:val="22"/>
              </w:rPr>
            </w:pPr>
            <w:r w:rsidRPr="004B1509">
              <w:rPr>
                <w:rFonts w:eastAsia="Calibri"/>
                <w:szCs w:val="22"/>
              </w:rPr>
              <w:t xml:space="preserve">719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8EDEE"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C80E7"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9F5AA" w14:textId="77777777" w:rsidR="00360FB5" w:rsidRPr="004B1509" w:rsidRDefault="00360FB5" w:rsidP="00553004">
            <w:pPr>
              <w:jc w:val="right"/>
              <w:rPr>
                <w:rFonts w:eastAsia="Calibri"/>
                <w:szCs w:val="22"/>
              </w:rPr>
            </w:pPr>
            <w:r w:rsidRPr="004B1509">
              <w:rPr>
                <w:rFonts w:eastAsia="Calibri"/>
                <w:szCs w:val="22"/>
              </w:rPr>
              <w:t xml:space="preserve">719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239C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3F318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5D3CEF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034200"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07C081" w14:textId="77777777" w:rsidR="00360FB5" w:rsidRPr="004B1509" w:rsidRDefault="00360FB5" w:rsidP="00553004">
            <w:pPr>
              <w:rPr>
                <w:rFonts w:eastAsia="Calibri"/>
                <w:szCs w:val="22"/>
              </w:rPr>
            </w:pPr>
            <w:r w:rsidRPr="004B1509">
              <w:rPr>
                <w:rFonts w:eastAsia="Calibri"/>
                <w:szCs w:val="22"/>
              </w:rPr>
              <w:t>s108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711225" w14:textId="77777777" w:rsidR="00360FB5" w:rsidRPr="004B1509" w:rsidRDefault="00360FB5" w:rsidP="00553004">
            <w:pPr>
              <w:rPr>
                <w:rFonts w:eastAsia="Calibri"/>
                <w:szCs w:val="22"/>
              </w:rPr>
            </w:pPr>
            <w:r w:rsidRPr="004B1509">
              <w:rPr>
                <w:rFonts w:eastAsia="Calibri"/>
                <w:szCs w:val="22"/>
              </w:rPr>
              <w:t>Drobčiūnai–Daujočiai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D1E3E5" w14:textId="77777777" w:rsidR="00360FB5" w:rsidRPr="004B1509" w:rsidRDefault="00360FB5" w:rsidP="00553004">
            <w:pPr>
              <w:jc w:val="right"/>
              <w:rPr>
                <w:rFonts w:eastAsia="Calibri"/>
                <w:szCs w:val="22"/>
              </w:rPr>
            </w:pPr>
            <w:r w:rsidRPr="004B1509">
              <w:rPr>
                <w:rFonts w:eastAsia="Calibri"/>
                <w:szCs w:val="22"/>
              </w:rPr>
              <w:t xml:space="preserve">1306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0827C"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AB506"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F8930" w14:textId="77777777" w:rsidR="00360FB5" w:rsidRPr="004B1509" w:rsidRDefault="00360FB5" w:rsidP="00553004">
            <w:pPr>
              <w:jc w:val="right"/>
              <w:rPr>
                <w:rFonts w:eastAsia="Calibri"/>
                <w:szCs w:val="22"/>
              </w:rPr>
            </w:pPr>
            <w:r w:rsidRPr="004B1509">
              <w:rPr>
                <w:rFonts w:eastAsia="Calibri"/>
                <w:szCs w:val="22"/>
              </w:rPr>
              <w:t xml:space="preserve">1306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7EC064"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A7A0E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0BF993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9B719D1"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664329" w14:textId="77777777" w:rsidR="00360FB5" w:rsidRPr="004B1509" w:rsidRDefault="00360FB5" w:rsidP="00553004">
            <w:pPr>
              <w:rPr>
                <w:rFonts w:eastAsia="Calibri"/>
                <w:szCs w:val="22"/>
              </w:rPr>
            </w:pPr>
            <w:r w:rsidRPr="004B1509">
              <w:rPr>
                <w:rFonts w:eastAsia="Calibri"/>
                <w:szCs w:val="22"/>
              </w:rPr>
              <w:t>s111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2B6CBC" w14:textId="77777777" w:rsidR="00360FB5" w:rsidRPr="004B1509" w:rsidRDefault="00360FB5" w:rsidP="00553004">
            <w:pPr>
              <w:rPr>
                <w:rFonts w:eastAsia="Calibri"/>
                <w:szCs w:val="22"/>
              </w:rPr>
            </w:pPr>
            <w:r w:rsidRPr="004B1509">
              <w:rPr>
                <w:rFonts w:eastAsia="Calibri"/>
                <w:szCs w:val="22"/>
              </w:rPr>
              <w:t>Privažiuojamasis kelias prie Mokyklos g., Svėdasų mstl. nuo Moliakalnio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F75743" w14:textId="77777777" w:rsidR="00360FB5" w:rsidRPr="004B1509" w:rsidRDefault="00360FB5" w:rsidP="00553004">
            <w:pPr>
              <w:jc w:val="right"/>
              <w:rPr>
                <w:rFonts w:eastAsia="Calibri"/>
                <w:szCs w:val="22"/>
              </w:rPr>
            </w:pPr>
            <w:r w:rsidRPr="004B1509">
              <w:rPr>
                <w:rFonts w:eastAsia="Calibri"/>
                <w:szCs w:val="22"/>
              </w:rPr>
              <w:t xml:space="preserve">1179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BA5EB"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8F686"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63778" w14:textId="77777777" w:rsidR="00360FB5" w:rsidRPr="004B1509" w:rsidRDefault="00360FB5" w:rsidP="00553004">
            <w:pPr>
              <w:jc w:val="right"/>
              <w:rPr>
                <w:rFonts w:eastAsia="Calibri"/>
                <w:szCs w:val="22"/>
              </w:rPr>
            </w:pPr>
            <w:r w:rsidRPr="004B1509">
              <w:rPr>
                <w:rFonts w:eastAsia="Calibri"/>
                <w:szCs w:val="22"/>
              </w:rPr>
              <w:t xml:space="preserve">1179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AA054"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459705" w14:textId="77777777" w:rsidR="00360FB5" w:rsidRPr="004B1509" w:rsidRDefault="00360FB5" w:rsidP="00553004">
            <w:pPr>
              <w:jc w:val="center"/>
              <w:rPr>
                <w:rFonts w:eastAsia="Calibri"/>
                <w:szCs w:val="22"/>
              </w:rPr>
            </w:pPr>
            <w:r w:rsidRPr="004B1509">
              <w:rPr>
                <w:rFonts w:eastAsia="Calibri"/>
                <w:szCs w:val="22"/>
              </w:rPr>
              <w:t>-</w:t>
            </w:r>
          </w:p>
        </w:tc>
      </w:tr>
      <w:tr w:rsidR="009F54CC" w:rsidRPr="009F54CC" w14:paraId="519A0D1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165E3AA" w14:textId="77777777" w:rsidR="00360FB5" w:rsidRPr="009F54CC"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DBE74B" w14:textId="77777777" w:rsidR="00360FB5" w:rsidRPr="009F54CC" w:rsidRDefault="00360FB5" w:rsidP="00553004">
            <w:pPr>
              <w:rPr>
                <w:rFonts w:eastAsia="Calibri"/>
                <w:szCs w:val="22"/>
              </w:rPr>
            </w:pPr>
            <w:r w:rsidRPr="009F54CC">
              <w:rPr>
                <w:rFonts w:eastAsia="Calibri"/>
                <w:szCs w:val="22"/>
              </w:rPr>
              <w:t>s116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450FDF" w14:textId="77777777" w:rsidR="00360FB5" w:rsidRPr="009F54CC" w:rsidRDefault="00360FB5" w:rsidP="00553004">
            <w:pPr>
              <w:rPr>
                <w:rFonts w:eastAsia="Calibri"/>
                <w:szCs w:val="22"/>
              </w:rPr>
            </w:pPr>
            <w:r w:rsidRPr="009F54CC">
              <w:rPr>
                <w:rFonts w:eastAsia="Calibri"/>
                <w:szCs w:val="22"/>
              </w:rPr>
              <w:t>Kelias Nr. 120–Kelias Nr. 118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7EBFF2" w14:textId="77777777" w:rsidR="00360FB5" w:rsidRPr="009F54CC" w:rsidRDefault="00360FB5" w:rsidP="00553004">
            <w:pPr>
              <w:jc w:val="right"/>
              <w:rPr>
                <w:rFonts w:eastAsia="Calibri"/>
                <w:szCs w:val="22"/>
              </w:rPr>
            </w:pPr>
            <w:r w:rsidRPr="009F54CC">
              <w:rPr>
                <w:rFonts w:eastAsia="Calibri"/>
                <w:szCs w:val="22"/>
              </w:rPr>
              <w:t xml:space="preserve">461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669E7" w14:textId="77777777" w:rsidR="00360FB5" w:rsidRPr="009F54CC" w:rsidRDefault="00360FB5" w:rsidP="00553004">
            <w:pPr>
              <w:jc w:val="right"/>
              <w:rPr>
                <w:rFonts w:eastAsia="Calibri"/>
                <w:szCs w:val="22"/>
              </w:rPr>
            </w:pPr>
            <w:r w:rsidRPr="009F54C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69853B" w14:textId="77777777" w:rsidR="00360FB5" w:rsidRPr="009F54CC" w:rsidRDefault="00360FB5" w:rsidP="00553004">
            <w:pPr>
              <w:jc w:val="right"/>
              <w:rPr>
                <w:rFonts w:eastAsia="Calibri"/>
                <w:szCs w:val="22"/>
              </w:rPr>
            </w:pPr>
            <w:r w:rsidRPr="009F54C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8F8C1" w14:textId="77777777" w:rsidR="00360FB5" w:rsidRPr="009F54CC" w:rsidRDefault="00360FB5" w:rsidP="00553004">
            <w:pPr>
              <w:jc w:val="right"/>
              <w:rPr>
                <w:rFonts w:eastAsia="Calibri"/>
                <w:szCs w:val="22"/>
              </w:rPr>
            </w:pPr>
            <w:r w:rsidRPr="009F54CC">
              <w:rPr>
                <w:rFonts w:eastAsia="Calibri"/>
                <w:szCs w:val="22"/>
              </w:rPr>
              <w:t xml:space="preserve">461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BF987" w14:textId="77777777" w:rsidR="00360FB5" w:rsidRPr="009F54CC" w:rsidRDefault="00360FB5" w:rsidP="00553004">
            <w:pPr>
              <w:jc w:val="center"/>
              <w:rPr>
                <w:rFonts w:eastAsia="Calibri"/>
                <w:bCs/>
                <w:szCs w:val="22"/>
              </w:rPr>
            </w:pPr>
            <w:r w:rsidRPr="009F54CC">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007BCB" w14:textId="77777777" w:rsidR="00360FB5" w:rsidRPr="009F54CC" w:rsidRDefault="00360FB5" w:rsidP="00553004">
            <w:pPr>
              <w:jc w:val="center"/>
              <w:rPr>
                <w:rFonts w:eastAsia="Calibri"/>
                <w:szCs w:val="22"/>
              </w:rPr>
            </w:pPr>
            <w:r w:rsidRPr="009F54CC">
              <w:rPr>
                <w:rFonts w:eastAsia="Calibri"/>
                <w:szCs w:val="22"/>
              </w:rPr>
              <w:t>-</w:t>
            </w:r>
          </w:p>
        </w:tc>
      </w:tr>
      <w:tr w:rsidR="00360FB5" w:rsidRPr="004B1509" w14:paraId="4551485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F4E607"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2956A2" w14:textId="77777777" w:rsidR="00360FB5" w:rsidRPr="004B1509" w:rsidRDefault="00360FB5" w:rsidP="00553004">
            <w:pPr>
              <w:rPr>
                <w:rFonts w:eastAsia="Calibri"/>
                <w:szCs w:val="22"/>
              </w:rPr>
            </w:pPr>
            <w:r w:rsidRPr="004B1509">
              <w:rPr>
                <w:rFonts w:eastAsia="Calibri"/>
                <w:szCs w:val="22"/>
              </w:rPr>
              <w:t>s117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ED789D" w14:textId="77777777" w:rsidR="00360FB5" w:rsidRPr="004B1509" w:rsidRDefault="00360FB5" w:rsidP="00553004">
            <w:pPr>
              <w:rPr>
                <w:rFonts w:eastAsia="Calibri"/>
                <w:szCs w:val="22"/>
              </w:rPr>
            </w:pPr>
            <w:r w:rsidRPr="004B1509">
              <w:rPr>
                <w:rFonts w:eastAsia="Calibri"/>
                <w:szCs w:val="22"/>
              </w:rPr>
              <w:t>Privažiuojamasis kelias prie Šilo g., Svėdasų mstl. nuo kelio Nr. 120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39113A" w14:textId="77777777" w:rsidR="00360FB5" w:rsidRPr="004B1509" w:rsidRDefault="00360FB5" w:rsidP="00553004">
            <w:pPr>
              <w:jc w:val="right"/>
              <w:rPr>
                <w:rFonts w:eastAsia="Calibri"/>
                <w:szCs w:val="22"/>
              </w:rPr>
            </w:pPr>
            <w:r w:rsidRPr="004B1509">
              <w:rPr>
                <w:rFonts w:eastAsia="Calibri"/>
                <w:szCs w:val="22"/>
              </w:rPr>
              <w:t xml:space="preserve">182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6B104"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1C338" w14:textId="77777777" w:rsidR="00360FB5" w:rsidRPr="004B1509" w:rsidRDefault="00360FB5" w:rsidP="00553004">
            <w:pPr>
              <w:jc w:val="right"/>
              <w:rPr>
                <w:rFonts w:eastAsia="Calibri"/>
                <w:szCs w:val="22"/>
              </w:rPr>
            </w:pPr>
            <w:r w:rsidRPr="004B1509">
              <w:rPr>
                <w:rFonts w:eastAsia="Calibri"/>
                <w:szCs w:val="22"/>
              </w:rPr>
              <w:t xml:space="preserve"> 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3AE9E0"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B0880"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F1CCF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43DA72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A503FCA"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AC0598" w14:textId="77777777" w:rsidR="00360FB5" w:rsidRPr="004B1509" w:rsidRDefault="00360FB5" w:rsidP="00553004">
            <w:pPr>
              <w:rPr>
                <w:rFonts w:eastAsia="Calibri"/>
                <w:szCs w:val="22"/>
              </w:rPr>
            </w:pPr>
            <w:r w:rsidRPr="004B1509">
              <w:rPr>
                <w:rFonts w:eastAsia="Calibri"/>
                <w:szCs w:val="22"/>
              </w:rPr>
              <w:t>s119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5F7090" w14:textId="77777777" w:rsidR="00360FB5" w:rsidRPr="004B1509" w:rsidRDefault="00360FB5" w:rsidP="00553004">
            <w:pPr>
              <w:rPr>
                <w:rFonts w:eastAsia="Calibri"/>
                <w:szCs w:val="22"/>
              </w:rPr>
            </w:pPr>
            <w:r w:rsidRPr="004B1509">
              <w:rPr>
                <w:rFonts w:eastAsia="Calibri"/>
                <w:szCs w:val="22"/>
              </w:rPr>
              <w:t>Kelias Nr. 118–Kelias Nr. s13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6DFDB6" w14:textId="77777777" w:rsidR="00360FB5" w:rsidRPr="004B1509" w:rsidRDefault="00360FB5" w:rsidP="00553004">
            <w:pPr>
              <w:jc w:val="right"/>
              <w:rPr>
                <w:rFonts w:eastAsia="Calibri"/>
                <w:szCs w:val="22"/>
              </w:rPr>
            </w:pPr>
            <w:r w:rsidRPr="004B1509">
              <w:rPr>
                <w:rFonts w:eastAsia="Calibri"/>
                <w:szCs w:val="22"/>
              </w:rPr>
              <w:t xml:space="preserve">924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AE7D6"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CE9D7"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3A290" w14:textId="77777777" w:rsidR="00360FB5" w:rsidRPr="004B1509" w:rsidRDefault="00360FB5" w:rsidP="00553004">
            <w:pPr>
              <w:jc w:val="right"/>
              <w:rPr>
                <w:rFonts w:eastAsia="Calibri"/>
                <w:szCs w:val="22"/>
              </w:rPr>
            </w:pPr>
            <w:r w:rsidRPr="004B1509">
              <w:rPr>
                <w:rFonts w:eastAsia="Calibri"/>
                <w:szCs w:val="22"/>
              </w:rPr>
              <w:t xml:space="preserve"> 924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056C3"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FD589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B83E37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C4333E6"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2AF47D" w14:textId="77777777" w:rsidR="00360FB5" w:rsidRPr="004B1509" w:rsidRDefault="00360FB5" w:rsidP="00553004">
            <w:pPr>
              <w:rPr>
                <w:rFonts w:eastAsia="Calibri"/>
                <w:szCs w:val="22"/>
              </w:rPr>
            </w:pPr>
            <w:r w:rsidRPr="004B1509">
              <w:rPr>
                <w:rFonts w:eastAsia="Calibri"/>
                <w:szCs w:val="22"/>
              </w:rPr>
              <w:t>s129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F25C04" w14:textId="77777777" w:rsidR="00360FB5" w:rsidRPr="004B1509" w:rsidRDefault="00360FB5" w:rsidP="00553004">
            <w:pPr>
              <w:rPr>
                <w:rFonts w:eastAsia="Calibri"/>
                <w:szCs w:val="22"/>
              </w:rPr>
            </w:pPr>
            <w:r w:rsidRPr="004B1509">
              <w:rPr>
                <w:rFonts w:eastAsia="Calibri"/>
                <w:szCs w:val="22"/>
              </w:rPr>
              <w:t>Privažiuojamasis kelias prie valymo įrenginių Miliūniškio k. nuo kelio Nr. 1210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C0E1E9" w14:textId="77777777" w:rsidR="00360FB5" w:rsidRPr="004B1509" w:rsidRDefault="00360FB5" w:rsidP="00553004">
            <w:pPr>
              <w:jc w:val="right"/>
              <w:rPr>
                <w:rFonts w:eastAsia="Calibri"/>
                <w:szCs w:val="22"/>
              </w:rPr>
            </w:pPr>
            <w:r w:rsidRPr="004B1509">
              <w:rPr>
                <w:rFonts w:eastAsia="Calibri"/>
                <w:szCs w:val="22"/>
              </w:rPr>
              <w:t xml:space="preserve">515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7AD65"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B3B803"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70709" w14:textId="77777777" w:rsidR="00360FB5" w:rsidRPr="004B1509" w:rsidRDefault="00360FB5" w:rsidP="00553004">
            <w:pPr>
              <w:jc w:val="right"/>
              <w:rPr>
                <w:rFonts w:eastAsia="Calibri"/>
                <w:szCs w:val="22"/>
              </w:rPr>
            </w:pPr>
            <w:r w:rsidRPr="004B1509">
              <w:rPr>
                <w:rFonts w:eastAsia="Calibri"/>
                <w:szCs w:val="22"/>
              </w:rPr>
              <w:t xml:space="preserve">515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C5A3BB"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27375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65BA45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BB4A85"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2687D6" w14:textId="77777777" w:rsidR="00360FB5" w:rsidRPr="004B1509" w:rsidRDefault="00360FB5" w:rsidP="00553004">
            <w:pPr>
              <w:rPr>
                <w:rFonts w:eastAsia="Calibri"/>
                <w:szCs w:val="22"/>
              </w:rPr>
            </w:pPr>
            <w:r w:rsidRPr="004B1509">
              <w:rPr>
                <w:rFonts w:eastAsia="Calibri"/>
                <w:szCs w:val="22"/>
              </w:rPr>
              <w:t>s139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360D70" w14:textId="77777777" w:rsidR="00360FB5" w:rsidRPr="004B1509" w:rsidRDefault="00360FB5" w:rsidP="00553004">
            <w:pPr>
              <w:rPr>
                <w:rFonts w:eastAsia="Calibri"/>
                <w:szCs w:val="22"/>
              </w:rPr>
            </w:pPr>
            <w:r w:rsidRPr="004B1509">
              <w:rPr>
                <w:rFonts w:eastAsia="Calibri"/>
                <w:szCs w:val="22"/>
              </w:rPr>
              <w:t>Privažiuojamasis kelias prie valymo įrenginių nuo Liepų g. Aulelių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AE3C5B" w14:textId="77777777" w:rsidR="00360FB5" w:rsidRPr="004B1509" w:rsidRDefault="00360FB5" w:rsidP="00553004">
            <w:pPr>
              <w:jc w:val="right"/>
              <w:rPr>
                <w:rFonts w:eastAsia="Calibri"/>
                <w:szCs w:val="22"/>
              </w:rPr>
            </w:pPr>
            <w:r w:rsidRPr="004B1509">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4E5184"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A025C" w14:textId="77777777" w:rsidR="00360FB5" w:rsidRPr="004B1509" w:rsidRDefault="00360FB5" w:rsidP="00553004">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5928E3" w14:textId="77777777" w:rsidR="00360FB5" w:rsidRPr="004B1509" w:rsidRDefault="00360FB5" w:rsidP="00553004">
            <w:pPr>
              <w:jc w:val="right"/>
              <w:rPr>
                <w:rFonts w:eastAsia="Calibri"/>
                <w:szCs w:val="22"/>
              </w:rPr>
            </w:pPr>
            <w:r w:rsidRPr="004B1509">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25F6A"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93276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2ED1F93" w14:textId="77777777" w:rsidTr="009765B0">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54BBD6B9" w14:textId="77777777" w:rsidR="00360FB5" w:rsidRPr="004B1509" w:rsidRDefault="00360FB5" w:rsidP="00553004">
            <w:pPr>
              <w:rPr>
                <w:rFonts w:eastAsia="Calibri"/>
                <w:i/>
                <w:iCs/>
                <w:szCs w:val="22"/>
              </w:rPr>
            </w:pPr>
            <w:r w:rsidRPr="004B1509">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4529577D" w14:textId="77777777" w:rsidR="00360FB5" w:rsidRPr="004B1509"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5E0E3FE8"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3B69DE4"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FD42245"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833A73B" w14:textId="77777777" w:rsidR="00360FB5" w:rsidRPr="004B1509" w:rsidRDefault="00360FB5" w:rsidP="00553004">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30A34725" w14:textId="77777777" w:rsidR="00360FB5" w:rsidRPr="004B1509" w:rsidRDefault="00360FB5" w:rsidP="00553004">
            <w:pPr>
              <w:jc w:val="center"/>
              <w:rPr>
                <w:rFonts w:eastAsia="Calibri"/>
                <w:bCs/>
                <w:szCs w:val="22"/>
              </w:rPr>
            </w:pPr>
          </w:p>
        </w:tc>
      </w:tr>
      <w:tr w:rsidR="00360FB5" w:rsidRPr="004B1509" w14:paraId="7DF88A4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DE108AB"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165FCB" w14:textId="77777777" w:rsidR="00360FB5" w:rsidRPr="004B1509" w:rsidRDefault="00360FB5" w:rsidP="00553004">
            <w:pPr>
              <w:rPr>
                <w:rFonts w:eastAsia="Calibri"/>
                <w:szCs w:val="22"/>
              </w:rPr>
            </w:pPr>
            <w:r w:rsidRPr="004B1509">
              <w:rPr>
                <w:rFonts w:eastAsia="Calibri"/>
                <w:szCs w:val="22"/>
              </w:rPr>
              <w:t>SSV12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65A6CA" w14:textId="79E4AA7F" w:rsidR="00360FB5" w:rsidRPr="004B1509" w:rsidRDefault="00360FB5" w:rsidP="00553004">
            <w:pPr>
              <w:rPr>
                <w:rFonts w:eastAsia="Calibri"/>
                <w:szCs w:val="22"/>
              </w:rPr>
            </w:pPr>
            <w:r w:rsidRPr="004B1509">
              <w:rPr>
                <w:rFonts w:eastAsia="Calibri"/>
                <w:szCs w:val="22"/>
              </w:rPr>
              <w:t>Privažiuojamasis kelias prie gyvenamųjų namų Gykių k. nuo kelio Nr. s3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BC8E7E" w14:textId="77777777" w:rsidR="00360FB5" w:rsidRPr="004B1509" w:rsidRDefault="00360FB5" w:rsidP="00553004">
            <w:pPr>
              <w:jc w:val="right"/>
              <w:rPr>
                <w:rFonts w:eastAsia="Calibri"/>
                <w:bCs/>
                <w:szCs w:val="22"/>
              </w:rPr>
            </w:pPr>
            <w:r w:rsidRPr="004B1509">
              <w:rPr>
                <w:rFonts w:eastAsia="Calibri"/>
                <w:bCs/>
                <w:szCs w:val="22"/>
              </w:rPr>
              <w:t xml:space="preserve">73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33C09"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2EAF4"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CC69A1" w14:textId="77777777" w:rsidR="00360FB5" w:rsidRPr="004B1509" w:rsidRDefault="00360FB5" w:rsidP="00553004">
            <w:pPr>
              <w:jc w:val="right"/>
              <w:rPr>
                <w:rFonts w:eastAsia="Calibri"/>
                <w:bCs/>
                <w:szCs w:val="22"/>
              </w:rPr>
            </w:pPr>
            <w:r w:rsidRPr="004B1509">
              <w:rPr>
                <w:rFonts w:eastAsia="Calibri"/>
                <w:bCs/>
                <w:szCs w:val="22"/>
              </w:rPr>
              <w:t xml:space="preserve">73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D4146"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BDD09B"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7028A31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2DE6418"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B2C881" w14:textId="77777777" w:rsidR="00360FB5" w:rsidRPr="004B1509" w:rsidRDefault="00360FB5" w:rsidP="00553004">
            <w:pPr>
              <w:rPr>
                <w:rFonts w:eastAsia="Calibri"/>
                <w:szCs w:val="22"/>
              </w:rPr>
            </w:pPr>
            <w:r w:rsidRPr="004B1509">
              <w:rPr>
                <w:rFonts w:eastAsia="Calibri"/>
                <w:szCs w:val="22"/>
              </w:rPr>
              <w:t>SSV31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C2EA43" w14:textId="19CA2C58" w:rsidR="00360FB5" w:rsidRPr="004B1509" w:rsidRDefault="00360FB5" w:rsidP="00553004">
            <w:pPr>
              <w:rPr>
                <w:rFonts w:eastAsia="Calibri"/>
                <w:szCs w:val="22"/>
              </w:rPr>
            </w:pPr>
            <w:r w:rsidRPr="004B1509">
              <w:rPr>
                <w:rFonts w:eastAsia="Calibri"/>
                <w:szCs w:val="22"/>
              </w:rPr>
              <w:t xml:space="preserve">Privažiuojamasis kelias prie Bajorų g., Bajorų k. nuo kelio Nr. s55, 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A1C74F" w14:textId="77777777" w:rsidR="00360FB5" w:rsidRPr="004B1509" w:rsidRDefault="00360FB5" w:rsidP="00553004">
            <w:pPr>
              <w:jc w:val="right"/>
              <w:rPr>
                <w:rFonts w:eastAsia="Calibri"/>
                <w:bCs/>
                <w:szCs w:val="22"/>
              </w:rPr>
            </w:pPr>
            <w:r w:rsidRPr="004B1509">
              <w:rPr>
                <w:rFonts w:eastAsia="Calibri"/>
                <w:bCs/>
                <w:szCs w:val="22"/>
              </w:rPr>
              <w:t xml:space="preserve">129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7F9AA"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E1D20A"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396F6" w14:textId="77777777" w:rsidR="00360FB5" w:rsidRPr="004B1509" w:rsidRDefault="00360FB5" w:rsidP="00553004">
            <w:pPr>
              <w:jc w:val="right"/>
              <w:rPr>
                <w:rFonts w:eastAsia="Calibri"/>
                <w:bCs/>
                <w:szCs w:val="22"/>
              </w:rPr>
            </w:pPr>
            <w:r w:rsidRPr="004B1509">
              <w:rPr>
                <w:rFonts w:eastAsia="Calibri"/>
                <w:bCs/>
                <w:szCs w:val="22"/>
              </w:rPr>
              <w:t xml:space="preserve">129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03203A"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F82822"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78D5C14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05F4DC"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8F82A7" w14:textId="77777777" w:rsidR="00360FB5" w:rsidRPr="004B1509" w:rsidRDefault="00360FB5" w:rsidP="00553004">
            <w:pPr>
              <w:rPr>
                <w:rFonts w:eastAsia="Calibri"/>
                <w:szCs w:val="22"/>
              </w:rPr>
            </w:pPr>
            <w:r w:rsidRPr="004B1509">
              <w:rPr>
                <w:rFonts w:eastAsia="Calibri"/>
                <w:szCs w:val="22"/>
              </w:rPr>
              <w:t>SSV51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93F545" w14:textId="7C13F7A5" w:rsidR="00360FB5" w:rsidRPr="004B1509" w:rsidRDefault="00360FB5" w:rsidP="00553004">
            <w:pPr>
              <w:rPr>
                <w:rFonts w:eastAsia="Calibri"/>
                <w:szCs w:val="22"/>
              </w:rPr>
            </w:pPr>
            <w:r w:rsidRPr="004B1509">
              <w:rPr>
                <w:rFonts w:eastAsia="Calibri"/>
                <w:szCs w:val="22"/>
              </w:rPr>
              <w:t>Privažiuojamasis kelias prie gyvenamųjų namų Savičiūnų k. nuo kelio Nr. s97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351F2D" w14:textId="77777777" w:rsidR="00360FB5" w:rsidRPr="004B1509" w:rsidRDefault="00360FB5" w:rsidP="00553004">
            <w:pPr>
              <w:jc w:val="right"/>
              <w:rPr>
                <w:rFonts w:eastAsia="Calibri"/>
                <w:bCs/>
                <w:szCs w:val="22"/>
              </w:rPr>
            </w:pPr>
            <w:r w:rsidRPr="004B1509">
              <w:rPr>
                <w:rFonts w:eastAsia="Calibri"/>
                <w:bCs/>
                <w:szCs w:val="22"/>
              </w:rPr>
              <w:t xml:space="preserve">308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9C349"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C59B5E"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62271" w14:textId="77777777" w:rsidR="00360FB5" w:rsidRPr="004B1509" w:rsidRDefault="00360FB5" w:rsidP="00553004">
            <w:pPr>
              <w:jc w:val="right"/>
              <w:rPr>
                <w:rFonts w:eastAsia="Calibri"/>
                <w:bCs/>
                <w:szCs w:val="22"/>
              </w:rPr>
            </w:pPr>
            <w:r w:rsidRPr="004B1509">
              <w:rPr>
                <w:rFonts w:eastAsia="Calibri"/>
                <w:bCs/>
                <w:szCs w:val="22"/>
              </w:rPr>
              <w:t xml:space="preserve">308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412DA"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14322D"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4A75200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64FEA9"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8A7E06" w14:textId="77777777" w:rsidR="00360FB5" w:rsidRPr="004B1509" w:rsidRDefault="00360FB5" w:rsidP="00553004">
            <w:pPr>
              <w:rPr>
                <w:rFonts w:eastAsia="Calibri"/>
                <w:szCs w:val="22"/>
              </w:rPr>
            </w:pPr>
            <w:r w:rsidRPr="004B1509">
              <w:rPr>
                <w:rFonts w:eastAsia="Calibri"/>
                <w:szCs w:val="22"/>
              </w:rPr>
              <w:t>SSV137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1183D8" w14:textId="25106051" w:rsidR="00360FB5" w:rsidRPr="004B1509" w:rsidRDefault="00360FB5" w:rsidP="00553004">
            <w:pPr>
              <w:rPr>
                <w:rFonts w:eastAsia="Calibri"/>
                <w:szCs w:val="22"/>
              </w:rPr>
            </w:pPr>
            <w:r w:rsidRPr="004B1509">
              <w:rPr>
                <w:rFonts w:eastAsia="Calibri"/>
                <w:szCs w:val="22"/>
              </w:rPr>
              <w:t xml:space="preserve">Privažiuojamasis kelias prie Bajorų g., Bajorų k nuo kelio Nr. s55, II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FBE33D" w14:textId="77777777" w:rsidR="00360FB5" w:rsidRPr="004B1509" w:rsidRDefault="00360FB5" w:rsidP="00553004">
            <w:pPr>
              <w:jc w:val="right"/>
              <w:rPr>
                <w:rFonts w:eastAsia="Calibri"/>
                <w:bCs/>
                <w:szCs w:val="22"/>
              </w:rPr>
            </w:pPr>
            <w:r w:rsidRPr="004B1509">
              <w:rPr>
                <w:rFonts w:eastAsia="Calibri"/>
                <w:bCs/>
                <w:szCs w:val="22"/>
              </w:rPr>
              <w:t xml:space="preserve">460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978F9"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2ABD2"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65615" w14:textId="77777777" w:rsidR="00360FB5" w:rsidRPr="004B1509" w:rsidRDefault="00360FB5" w:rsidP="00553004">
            <w:pPr>
              <w:jc w:val="right"/>
              <w:rPr>
                <w:rFonts w:eastAsia="Calibri"/>
                <w:bCs/>
                <w:szCs w:val="22"/>
              </w:rPr>
            </w:pPr>
            <w:r w:rsidRPr="004B1509">
              <w:rPr>
                <w:rFonts w:eastAsia="Calibri"/>
                <w:bCs/>
                <w:szCs w:val="22"/>
              </w:rPr>
              <w:t xml:space="preserve">460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11F58"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AC6A42"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13A6C02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A5B3D6F"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509354" w14:textId="77777777" w:rsidR="00360FB5" w:rsidRPr="004B1509" w:rsidRDefault="00360FB5" w:rsidP="00553004">
            <w:pPr>
              <w:rPr>
                <w:rFonts w:eastAsia="Calibri"/>
                <w:szCs w:val="22"/>
              </w:rPr>
            </w:pPr>
            <w:r w:rsidRPr="004B1509">
              <w:rPr>
                <w:rFonts w:eastAsia="Calibri"/>
                <w:szCs w:val="22"/>
              </w:rPr>
              <w:t>SSV143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30ECB5" w14:textId="77777777" w:rsidR="00360FB5" w:rsidRPr="004B1509" w:rsidRDefault="00360FB5" w:rsidP="00553004">
            <w:pPr>
              <w:rPr>
                <w:rFonts w:eastAsia="Calibri"/>
                <w:szCs w:val="22"/>
              </w:rPr>
            </w:pPr>
            <w:r w:rsidRPr="004B1509">
              <w:rPr>
                <w:rFonts w:eastAsia="Calibri"/>
                <w:szCs w:val="22"/>
              </w:rPr>
              <w:t>Pravažiuojamasis  kelias nuo Vikonių g., Vikonių k. iki Pajario g., Bajorų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F5CAE0" w14:textId="77777777" w:rsidR="00360FB5" w:rsidRPr="004B1509" w:rsidRDefault="00360FB5" w:rsidP="00553004">
            <w:pPr>
              <w:jc w:val="right"/>
              <w:rPr>
                <w:rFonts w:eastAsia="Calibri"/>
                <w:bCs/>
                <w:szCs w:val="22"/>
              </w:rPr>
            </w:pPr>
            <w:r w:rsidRPr="004B1509">
              <w:rPr>
                <w:rFonts w:eastAsia="Calibri"/>
                <w:bCs/>
                <w:szCs w:val="22"/>
              </w:rPr>
              <w:t xml:space="preserve">276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4B529"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6D22B"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9813B" w14:textId="77777777" w:rsidR="00360FB5" w:rsidRPr="004B1509" w:rsidRDefault="00360FB5" w:rsidP="00553004">
            <w:pPr>
              <w:jc w:val="right"/>
              <w:rPr>
                <w:rFonts w:eastAsia="Calibri"/>
                <w:bCs/>
                <w:szCs w:val="22"/>
              </w:rPr>
            </w:pPr>
            <w:r w:rsidRPr="004B1509">
              <w:rPr>
                <w:rFonts w:eastAsia="Calibri"/>
                <w:bCs/>
                <w:szCs w:val="22"/>
              </w:rPr>
              <w:t xml:space="preserve">276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F8475"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39560B"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6C9E256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C6E5E1E"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1D6FFA" w14:textId="77777777" w:rsidR="00360FB5" w:rsidRPr="004B1509" w:rsidRDefault="00360FB5" w:rsidP="00553004">
            <w:pPr>
              <w:rPr>
                <w:rFonts w:eastAsia="Calibri"/>
                <w:szCs w:val="22"/>
              </w:rPr>
            </w:pPr>
            <w:r w:rsidRPr="004B1509">
              <w:rPr>
                <w:rFonts w:eastAsia="Calibri"/>
                <w:szCs w:val="22"/>
              </w:rPr>
              <w:t>SSV158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5DA3D0" w14:textId="77777777" w:rsidR="00360FB5" w:rsidRPr="004B1509" w:rsidRDefault="00360FB5" w:rsidP="00553004">
            <w:pPr>
              <w:rPr>
                <w:rFonts w:eastAsia="Calibri"/>
                <w:szCs w:val="22"/>
              </w:rPr>
            </w:pPr>
            <w:r w:rsidRPr="004B1509">
              <w:rPr>
                <w:rFonts w:eastAsia="Calibri"/>
                <w:szCs w:val="22"/>
              </w:rPr>
              <w:t>Pravažiuojamasis kelias nuo Butėnų k. kapinių iki Šventosios upės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621BCF" w14:textId="77777777" w:rsidR="00360FB5" w:rsidRPr="004B1509" w:rsidRDefault="00360FB5" w:rsidP="00553004">
            <w:pPr>
              <w:jc w:val="right"/>
              <w:rPr>
                <w:rFonts w:eastAsia="Calibri"/>
                <w:bCs/>
                <w:szCs w:val="22"/>
              </w:rPr>
            </w:pPr>
            <w:r w:rsidRPr="004B1509">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1A558"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1164E"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1998F" w14:textId="77777777" w:rsidR="00360FB5" w:rsidRPr="004B1509" w:rsidRDefault="00360FB5" w:rsidP="00553004">
            <w:pPr>
              <w:jc w:val="right"/>
              <w:rPr>
                <w:rFonts w:eastAsia="Calibri"/>
                <w:bCs/>
                <w:szCs w:val="22"/>
              </w:rPr>
            </w:pPr>
            <w:r w:rsidRPr="004B1509">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CDA17"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7787B7"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245000C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A0E1440"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2B8C54" w14:textId="77777777" w:rsidR="00360FB5" w:rsidRPr="004B1509" w:rsidRDefault="00360FB5" w:rsidP="00553004">
            <w:pPr>
              <w:rPr>
                <w:rFonts w:eastAsia="Calibri"/>
                <w:szCs w:val="22"/>
              </w:rPr>
            </w:pPr>
            <w:r w:rsidRPr="004B1509">
              <w:rPr>
                <w:rFonts w:eastAsia="Calibri"/>
                <w:szCs w:val="22"/>
              </w:rPr>
              <w:t>SSV190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B34B61" w14:textId="77777777" w:rsidR="00360FB5" w:rsidRPr="004B1509" w:rsidRDefault="00360FB5" w:rsidP="00553004">
            <w:pPr>
              <w:rPr>
                <w:rFonts w:eastAsia="Calibri"/>
                <w:szCs w:val="22"/>
              </w:rPr>
            </w:pPr>
            <w:r w:rsidRPr="004B1509">
              <w:rPr>
                <w:rFonts w:eastAsia="Calibri"/>
                <w:szCs w:val="22"/>
              </w:rPr>
              <w:t>Pravažiuojamasis kelias nuo Jotkonių g., Jotkonių k. iki Adomynės k., Kupiškio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5FB269" w14:textId="77777777" w:rsidR="00360FB5" w:rsidRPr="004B1509" w:rsidRDefault="00360FB5" w:rsidP="00553004">
            <w:pPr>
              <w:jc w:val="right"/>
              <w:rPr>
                <w:rFonts w:eastAsia="Calibri"/>
                <w:bCs/>
                <w:szCs w:val="22"/>
              </w:rPr>
            </w:pPr>
            <w:r w:rsidRPr="004B1509">
              <w:rPr>
                <w:rFonts w:eastAsia="Calibri"/>
                <w:bCs/>
                <w:szCs w:val="22"/>
              </w:rPr>
              <w:t xml:space="preserve">611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4C4ED3"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89E9D"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9BC17" w14:textId="77777777" w:rsidR="00360FB5" w:rsidRPr="004B1509" w:rsidRDefault="00360FB5" w:rsidP="00553004">
            <w:pPr>
              <w:jc w:val="right"/>
              <w:rPr>
                <w:rFonts w:eastAsia="Calibri"/>
                <w:bCs/>
                <w:szCs w:val="22"/>
              </w:rPr>
            </w:pPr>
            <w:r w:rsidRPr="004B1509">
              <w:rPr>
                <w:rFonts w:eastAsia="Calibri"/>
                <w:bCs/>
                <w:szCs w:val="22"/>
              </w:rPr>
              <w:t xml:space="preserve">611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163AB"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39827E"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08ADDD2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3AA670"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0FEFDA" w14:textId="77777777" w:rsidR="00360FB5" w:rsidRPr="004B1509" w:rsidRDefault="00360FB5" w:rsidP="00553004">
            <w:pPr>
              <w:rPr>
                <w:rFonts w:eastAsia="Calibri"/>
                <w:szCs w:val="22"/>
              </w:rPr>
            </w:pPr>
            <w:r w:rsidRPr="004B1509">
              <w:rPr>
                <w:rFonts w:eastAsia="Calibri"/>
                <w:szCs w:val="22"/>
              </w:rPr>
              <w:t>SSV199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715DE1" w14:textId="004BC225" w:rsidR="00360FB5" w:rsidRPr="004B1509" w:rsidRDefault="00360FB5" w:rsidP="00553004">
            <w:pPr>
              <w:rPr>
                <w:rFonts w:eastAsia="Calibri"/>
                <w:szCs w:val="22"/>
              </w:rPr>
            </w:pPr>
            <w:r w:rsidRPr="004B1509">
              <w:rPr>
                <w:rFonts w:eastAsia="Calibri"/>
                <w:szCs w:val="22"/>
              </w:rPr>
              <w:t>Privažiuojamasis kelias prie Sliepsiškio k. kapinių nuo kelio Nr. s53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2B58DC" w14:textId="77777777" w:rsidR="00360FB5" w:rsidRPr="004B1509" w:rsidRDefault="00360FB5" w:rsidP="00553004">
            <w:pPr>
              <w:jc w:val="right"/>
              <w:rPr>
                <w:rFonts w:eastAsia="Calibri"/>
                <w:bCs/>
                <w:szCs w:val="22"/>
              </w:rPr>
            </w:pPr>
            <w:r w:rsidRPr="004B1509">
              <w:rPr>
                <w:rFonts w:eastAsia="Calibri"/>
                <w:bCs/>
                <w:szCs w:val="22"/>
              </w:rPr>
              <w:t xml:space="preserve">813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C946A"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66B98"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A6BD4" w14:textId="77777777" w:rsidR="00360FB5" w:rsidRPr="004B1509" w:rsidRDefault="00360FB5" w:rsidP="00553004">
            <w:pPr>
              <w:jc w:val="right"/>
              <w:rPr>
                <w:rFonts w:eastAsia="Calibri"/>
                <w:bCs/>
                <w:szCs w:val="22"/>
              </w:rPr>
            </w:pPr>
            <w:r w:rsidRPr="004B1509">
              <w:rPr>
                <w:rFonts w:eastAsia="Calibri"/>
                <w:bCs/>
                <w:szCs w:val="22"/>
              </w:rPr>
              <w:t xml:space="preserve">813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37740A"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6B7D2B"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3BDFB48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109BE78"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DCB5E5" w14:textId="77777777" w:rsidR="00360FB5" w:rsidRPr="004B1509" w:rsidRDefault="00360FB5" w:rsidP="00553004">
            <w:pPr>
              <w:rPr>
                <w:rFonts w:eastAsia="Calibri"/>
                <w:szCs w:val="22"/>
              </w:rPr>
            </w:pPr>
            <w:r w:rsidRPr="004B1509">
              <w:rPr>
                <w:rFonts w:eastAsia="Calibri"/>
                <w:szCs w:val="22"/>
              </w:rPr>
              <w:t>SSV263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3AE3CA" w14:textId="77777777" w:rsidR="00360FB5" w:rsidRPr="004B1509" w:rsidRDefault="00360FB5" w:rsidP="00553004">
            <w:pPr>
              <w:rPr>
                <w:rFonts w:eastAsia="Calibri"/>
                <w:szCs w:val="22"/>
              </w:rPr>
            </w:pPr>
            <w:r w:rsidRPr="004B1509">
              <w:rPr>
                <w:rFonts w:eastAsia="Calibri"/>
                <w:szCs w:val="22"/>
              </w:rPr>
              <w:t>Privažiuojamasis kelias prie gyvenamųjų namų nuo Moliakalnio g., Moliakalnio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418ECF" w14:textId="77777777" w:rsidR="00360FB5" w:rsidRPr="004B1509" w:rsidRDefault="00360FB5" w:rsidP="00553004">
            <w:pPr>
              <w:jc w:val="right"/>
              <w:rPr>
                <w:rFonts w:eastAsia="Calibri"/>
                <w:bCs/>
                <w:szCs w:val="22"/>
              </w:rPr>
            </w:pPr>
            <w:r w:rsidRPr="004B1509">
              <w:rPr>
                <w:rFonts w:eastAsia="Calibri"/>
                <w:bCs/>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10472F"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7A175"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9AEA3" w14:textId="77777777" w:rsidR="00360FB5" w:rsidRPr="004B1509" w:rsidRDefault="00360FB5" w:rsidP="00553004">
            <w:pPr>
              <w:jc w:val="right"/>
              <w:rPr>
                <w:rFonts w:eastAsia="Calibri"/>
                <w:bCs/>
                <w:szCs w:val="22"/>
              </w:rPr>
            </w:pPr>
            <w:r w:rsidRPr="004B1509">
              <w:rPr>
                <w:rFonts w:eastAsia="Calibri"/>
                <w:bCs/>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D98B4"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98040A"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4ACC0F5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01D37B3"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EE7849" w14:textId="77777777" w:rsidR="00360FB5" w:rsidRPr="004B1509" w:rsidRDefault="00360FB5" w:rsidP="00553004">
            <w:pPr>
              <w:rPr>
                <w:rFonts w:eastAsia="Calibri"/>
                <w:szCs w:val="22"/>
              </w:rPr>
            </w:pPr>
            <w:r w:rsidRPr="004B1509">
              <w:rPr>
                <w:rFonts w:eastAsia="Calibri"/>
                <w:szCs w:val="22"/>
              </w:rPr>
              <w:t>SSV302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897372" w14:textId="77777777" w:rsidR="00360FB5" w:rsidRPr="004B1509" w:rsidRDefault="00360FB5" w:rsidP="00553004">
            <w:pPr>
              <w:rPr>
                <w:rFonts w:eastAsia="Calibri"/>
                <w:szCs w:val="22"/>
              </w:rPr>
            </w:pPr>
            <w:r w:rsidRPr="004B1509">
              <w:rPr>
                <w:rFonts w:eastAsia="Calibri"/>
                <w:szCs w:val="22"/>
              </w:rPr>
              <w:t>Privažiuojamasis kelias prie Kuprių k. nuo Grikiapelių g., Grikiapelių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1E979C" w14:textId="77777777" w:rsidR="00360FB5" w:rsidRPr="004B1509" w:rsidRDefault="00360FB5" w:rsidP="00553004">
            <w:pPr>
              <w:jc w:val="right"/>
              <w:rPr>
                <w:rFonts w:eastAsia="Calibri"/>
                <w:bCs/>
                <w:szCs w:val="22"/>
              </w:rPr>
            </w:pPr>
            <w:r w:rsidRPr="004B1509">
              <w:rPr>
                <w:rFonts w:eastAsia="Calibri"/>
                <w:bCs/>
                <w:szCs w:val="22"/>
              </w:rPr>
              <w:t xml:space="preserve">1617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B022E"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F75A0"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06FF0" w14:textId="77777777" w:rsidR="00360FB5" w:rsidRPr="004B1509" w:rsidRDefault="00360FB5" w:rsidP="00553004">
            <w:pPr>
              <w:jc w:val="right"/>
              <w:rPr>
                <w:rFonts w:eastAsia="Calibri"/>
                <w:bCs/>
                <w:szCs w:val="22"/>
              </w:rPr>
            </w:pPr>
            <w:r w:rsidRPr="004B1509">
              <w:rPr>
                <w:rFonts w:eastAsia="Calibri"/>
                <w:bCs/>
                <w:szCs w:val="22"/>
              </w:rPr>
              <w:t xml:space="preserve">1617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32AEB"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726652"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4A3A3C0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1743A65"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F0EF5D" w14:textId="77777777" w:rsidR="00360FB5" w:rsidRPr="004B1509" w:rsidRDefault="00360FB5" w:rsidP="00553004">
            <w:pPr>
              <w:rPr>
                <w:rFonts w:eastAsia="Calibri"/>
                <w:szCs w:val="22"/>
              </w:rPr>
            </w:pPr>
            <w:r w:rsidRPr="004B1509">
              <w:rPr>
                <w:rFonts w:eastAsia="Calibri"/>
                <w:szCs w:val="22"/>
              </w:rPr>
              <w:t>SSV306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1B7EE0" w14:textId="77777777" w:rsidR="00360FB5" w:rsidRPr="004B1509" w:rsidRDefault="00360FB5" w:rsidP="00553004">
            <w:pPr>
              <w:rPr>
                <w:rFonts w:eastAsia="Calibri"/>
                <w:szCs w:val="22"/>
              </w:rPr>
            </w:pPr>
            <w:r w:rsidRPr="004B1509">
              <w:rPr>
                <w:rFonts w:eastAsia="Calibri"/>
                <w:szCs w:val="22"/>
              </w:rPr>
              <w:t>Pravažiuojamasis kelias nuo Mokyklos g. iki Grikiapelių g., Grikiapelių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DF4B24" w14:textId="77777777" w:rsidR="00360FB5" w:rsidRPr="004B1509" w:rsidRDefault="00360FB5" w:rsidP="00553004">
            <w:pPr>
              <w:jc w:val="right"/>
              <w:rPr>
                <w:rFonts w:eastAsia="Calibri"/>
                <w:bCs/>
                <w:szCs w:val="22"/>
              </w:rPr>
            </w:pPr>
            <w:r w:rsidRPr="004B1509">
              <w:rPr>
                <w:rFonts w:eastAsia="Calibri"/>
                <w:bCs/>
                <w:szCs w:val="22"/>
              </w:rPr>
              <w:t xml:space="preserve">371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26FE8"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9BEA3A"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758FD5" w14:textId="77777777" w:rsidR="00360FB5" w:rsidRPr="004B1509" w:rsidRDefault="00360FB5" w:rsidP="00553004">
            <w:pPr>
              <w:jc w:val="right"/>
              <w:rPr>
                <w:rFonts w:eastAsia="Calibri"/>
                <w:bCs/>
                <w:szCs w:val="22"/>
              </w:rPr>
            </w:pPr>
            <w:r w:rsidRPr="004B1509">
              <w:rPr>
                <w:rFonts w:eastAsia="Calibri"/>
                <w:bCs/>
                <w:szCs w:val="22"/>
              </w:rPr>
              <w:t xml:space="preserve">371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1BB345"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B9568C"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20B21DF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71EE763"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9F95EF" w14:textId="77777777" w:rsidR="00360FB5" w:rsidRPr="004B1509" w:rsidRDefault="00360FB5" w:rsidP="00553004">
            <w:pPr>
              <w:rPr>
                <w:rFonts w:eastAsia="Calibri"/>
                <w:szCs w:val="22"/>
              </w:rPr>
            </w:pPr>
            <w:r w:rsidRPr="004B1509">
              <w:rPr>
                <w:rFonts w:eastAsia="Calibri"/>
                <w:szCs w:val="22"/>
              </w:rPr>
              <w:t>SSV361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47CAEB" w14:textId="77777777" w:rsidR="00360FB5" w:rsidRPr="004B1509" w:rsidRDefault="00360FB5" w:rsidP="00553004">
            <w:pPr>
              <w:rPr>
                <w:rFonts w:eastAsia="Calibri"/>
                <w:szCs w:val="22"/>
              </w:rPr>
            </w:pPr>
            <w:r w:rsidRPr="004B1509">
              <w:rPr>
                <w:rFonts w:eastAsia="Calibri"/>
                <w:szCs w:val="22"/>
              </w:rPr>
              <w:t>Privažiuojamasis kelias prie Kušlių ežero, Kušlių k. nuo kelio Nr. 11-1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404BB9" w14:textId="77777777" w:rsidR="00360FB5" w:rsidRPr="004B1509" w:rsidRDefault="00360FB5" w:rsidP="00553004">
            <w:pPr>
              <w:jc w:val="right"/>
              <w:rPr>
                <w:rFonts w:eastAsia="Calibri"/>
                <w:bCs/>
                <w:szCs w:val="22"/>
              </w:rPr>
            </w:pPr>
            <w:r w:rsidRPr="004B1509">
              <w:rPr>
                <w:rFonts w:eastAsia="Calibri"/>
                <w:bCs/>
                <w:szCs w:val="22"/>
              </w:rPr>
              <w:t xml:space="preserve">310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5D473"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D3F248"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277F8" w14:textId="77777777" w:rsidR="00360FB5" w:rsidRPr="004B1509" w:rsidRDefault="00360FB5" w:rsidP="00553004">
            <w:pPr>
              <w:jc w:val="right"/>
              <w:rPr>
                <w:rFonts w:eastAsia="Calibri"/>
                <w:bCs/>
                <w:szCs w:val="22"/>
              </w:rPr>
            </w:pPr>
            <w:r w:rsidRPr="004B1509">
              <w:rPr>
                <w:rFonts w:eastAsia="Calibri"/>
                <w:bCs/>
                <w:szCs w:val="22"/>
              </w:rPr>
              <w:t xml:space="preserve">310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C12754"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0EB13B"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61400C0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C347E8B"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E79754" w14:textId="77777777" w:rsidR="00360FB5" w:rsidRPr="004B1509" w:rsidRDefault="00360FB5" w:rsidP="00553004">
            <w:pPr>
              <w:rPr>
                <w:rFonts w:eastAsia="Calibri"/>
                <w:szCs w:val="22"/>
              </w:rPr>
            </w:pPr>
            <w:r w:rsidRPr="004B1509">
              <w:rPr>
                <w:rFonts w:eastAsia="Calibri"/>
                <w:szCs w:val="22"/>
              </w:rPr>
              <w:t>SSV363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A53CAB" w14:textId="1CAD7126" w:rsidR="00360FB5" w:rsidRPr="004B1509" w:rsidRDefault="00360FB5" w:rsidP="00553004">
            <w:pPr>
              <w:rPr>
                <w:rFonts w:eastAsia="Calibri"/>
                <w:szCs w:val="22"/>
              </w:rPr>
            </w:pPr>
            <w:r w:rsidRPr="004B1509">
              <w:rPr>
                <w:rFonts w:eastAsia="Calibri"/>
                <w:szCs w:val="22"/>
              </w:rPr>
              <w:t xml:space="preserve">Pravažiuojamasis kelias nuo Butėnų g., Butėnų k. iki kelio Nr. </w:t>
            </w:r>
            <w:r>
              <w:rPr>
                <w:rFonts w:eastAsia="Calibri"/>
                <w:szCs w:val="22"/>
              </w:rPr>
              <w:t>s</w:t>
            </w:r>
            <w:r w:rsidRPr="004B1509">
              <w:rPr>
                <w:rFonts w:eastAsia="Calibri"/>
                <w:szCs w:val="22"/>
              </w:rPr>
              <w:t>31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154D14" w14:textId="77777777" w:rsidR="00360FB5" w:rsidRPr="004B1509" w:rsidRDefault="00360FB5" w:rsidP="00553004">
            <w:pPr>
              <w:jc w:val="right"/>
              <w:rPr>
                <w:rFonts w:eastAsia="Calibri"/>
                <w:bCs/>
                <w:szCs w:val="22"/>
              </w:rPr>
            </w:pPr>
            <w:r w:rsidRPr="004B1509">
              <w:rPr>
                <w:rFonts w:eastAsia="Calibri"/>
                <w:bCs/>
                <w:szCs w:val="22"/>
              </w:rPr>
              <w:t xml:space="preserve">274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AD3C0"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A64A2"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38CAB" w14:textId="77777777" w:rsidR="00360FB5" w:rsidRPr="004B1509" w:rsidRDefault="00360FB5" w:rsidP="00553004">
            <w:pPr>
              <w:jc w:val="right"/>
              <w:rPr>
                <w:rFonts w:eastAsia="Calibri"/>
                <w:bCs/>
                <w:szCs w:val="22"/>
              </w:rPr>
            </w:pPr>
            <w:r w:rsidRPr="004B1509">
              <w:rPr>
                <w:rFonts w:eastAsia="Calibri"/>
                <w:bCs/>
                <w:szCs w:val="22"/>
              </w:rPr>
              <w:t xml:space="preserve">274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85296"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9535DB"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7CF16F4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119E039" w14:textId="77777777" w:rsidR="00360FB5" w:rsidRPr="004B1509" w:rsidRDefault="00360FB5" w:rsidP="00553004">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BBE4B2" w14:textId="77777777" w:rsidR="00360FB5" w:rsidRPr="004B1509" w:rsidRDefault="00360FB5" w:rsidP="00553004">
            <w:pPr>
              <w:rPr>
                <w:rFonts w:eastAsia="Calibri"/>
                <w:szCs w:val="22"/>
              </w:rPr>
            </w:pPr>
            <w:r w:rsidRPr="004B1509">
              <w:rPr>
                <w:rFonts w:eastAsia="Calibri"/>
                <w:szCs w:val="22"/>
              </w:rPr>
              <w:t>SSV383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41290D" w14:textId="77777777" w:rsidR="00360FB5" w:rsidRPr="004B1509" w:rsidRDefault="00360FB5" w:rsidP="00553004">
            <w:pPr>
              <w:rPr>
                <w:rFonts w:eastAsia="Calibri"/>
                <w:szCs w:val="22"/>
              </w:rPr>
            </w:pPr>
            <w:r w:rsidRPr="004B1509">
              <w:rPr>
                <w:rFonts w:eastAsia="Calibri"/>
                <w:szCs w:val="22"/>
              </w:rPr>
              <w:t>Privažiuojamasis kelias prie Galviškio k. nuo kelio Nr. 120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D0ADE3" w14:textId="77777777" w:rsidR="00360FB5" w:rsidRPr="004B1509" w:rsidRDefault="00360FB5" w:rsidP="00553004">
            <w:pPr>
              <w:jc w:val="right"/>
              <w:rPr>
                <w:rFonts w:eastAsia="Calibri"/>
                <w:bCs/>
                <w:szCs w:val="22"/>
              </w:rPr>
            </w:pPr>
            <w:r w:rsidRPr="004B1509">
              <w:rPr>
                <w:rFonts w:eastAsia="Calibri"/>
                <w:bCs/>
                <w:szCs w:val="22"/>
              </w:rPr>
              <w:t xml:space="preserve">245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BD952"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D025E" w14:textId="77777777" w:rsidR="00360FB5" w:rsidRPr="004B1509" w:rsidRDefault="00360FB5" w:rsidP="00553004">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0B959" w14:textId="77777777" w:rsidR="00360FB5" w:rsidRPr="004B1509" w:rsidRDefault="00360FB5" w:rsidP="00553004">
            <w:pPr>
              <w:jc w:val="right"/>
              <w:rPr>
                <w:rFonts w:eastAsia="Calibri"/>
                <w:bCs/>
                <w:szCs w:val="22"/>
              </w:rPr>
            </w:pPr>
            <w:r w:rsidRPr="004B1509">
              <w:rPr>
                <w:rFonts w:eastAsia="Calibri"/>
                <w:bCs/>
                <w:szCs w:val="22"/>
              </w:rPr>
              <w:t xml:space="preserve">245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A36611"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8F991C"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3634EB71" w14:textId="77777777" w:rsidTr="009765B0">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554617A2" w14:textId="77777777" w:rsidR="00360FB5" w:rsidRPr="004B1509" w:rsidRDefault="00360FB5" w:rsidP="00553004">
            <w:pPr>
              <w:tabs>
                <w:tab w:val="center" w:pos="4819"/>
                <w:tab w:val="right" w:pos="9638"/>
              </w:tabs>
              <w:rPr>
                <w:rFonts w:eastAsia="Calibri"/>
                <w:i/>
                <w:iCs/>
                <w:szCs w:val="22"/>
              </w:rPr>
            </w:pPr>
            <w:r w:rsidRPr="004B1509">
              <w:rPr>
                <w:rFonts w:eastAsia="Calibri"/>
                <w:i/>
                <w:iCs/>
                <w:szCs w:val="22"/>
              </w:rPr>
              <w:t>9.</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7D05935D" w14:textId="77777777" w:rsidR="00360FB5" w:rsidRPr="004B1509" w:rsidRDefault="00360FB5" w:rsidP="00553004">
            <w:pPr>
              <w:rPr>
                <w:rFonts w:eastAsia="Calibri"/>
                <w:i/>
                <w:iCs/>
                <w:szCs w:val="22"/>
              </w:rPr>
            </w:pPr>
            <w:r w:rsidRPr="004B1509">
              <w:rPr>
                <w:rFonts w:eastAsia="Calibri"/>
                <w:i/>
                <w:iCs/>
                <w:szCs w:val="22"/>
              </w:rPr>
              <w:t>TRAUPIO SENIŪNIJA:</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59F35E1B" w14:textId="40A87FBF" w:rsidR="00360FB5" w:rsidRPr="004B1509" w:rsidRDefault="00146896" w:rsidP="00553004">
            <w:pPr>
              <w:jc w:val="right"/>
              <w:rPr>
                <w:rFonts w:eastAsia="Calibri"/>
                <w:bCs/>
                <w:i/>
                <w:iCs/>
                <w:szCs w:val="22"/>
              </w:rPr>
            </w:pPr>
            <w:r>
              <w:rPr>
                <w:rFonts w:eastAsia="Calibri"/>
                <w:bCs/>
                <w:i/>
                <w:iCs/>
                <w:szCs w:val="22"/>
              </w:rPr>
              <w:t>88 519</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86E0D72" w14:textId="0F8357C6" w:rsidR="00360FB5" w:rsidRPr="004B1509" w:rsidRDefault="00146896" w:rsidP="00553004">
            <w:pPr>
              <w:jc w:val="right"/>
              <w:rPr>
                <w:rFonts w:eastAsia="Calibri"/>
                <w:bCs/>
                <w:i/>
                <w:iCs/>
                <w:szCs w:val="22"/>
              </w:rPr>
            </w:pPr>
            <w:r>
              <w:rPr>
                <w:rFonts w:eastAsia="Calibri"/>
                <w:bCs/>
                <w:i/>
                <w:iCs/>
                <w:szCs w:val="22"/>
              </w:rPr>
              <w:t>6 922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106ADDF" w14:textId="2C553661" w:rsidR="00360FB5" w:rsidRPr="004B1509" w:rsidRDefault="00146896" w:rsidP="00553004">
            <w:pPr>
              <w:jc w:val="right"/>
              <w:rPr>
                <w:rFonts w:eastAsia="Calibri"/>
                <w:bCs/>
                <w:i/>
                <w:iCs/>
                <w:szCs w:val="22"/>
              </w:rPr>
            </w:pPr>
            <w:r>
              <w:rPr>
                <w:rFonts w:eastAsia="Calibri"/>
                <w:bCs/>
                <w:i/>
                <w:iCs/>
                <w:szCs w:val="22"/>
              </w:rPr>
              <w:t>42 255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8492D96" w14:textId="6896A9FA" w:rsidR="00360FB5" w:rsidRPr="004B1509" w:rsidRDefault="00146896" w:rsidP="00553004">
            <w:pPr>
              <w:jc w:val="right"/>
              <w:rPr>
                <w:rFonts w:eastAsia="Calibri"/>
                <w:i/>
                <w:iCs/>
                <w:szCs w:val="22"/>
              </w:rPr>
            </w:pPr>
            <w:r>
              <w:rPr>
                <w:rFonts w:eastAsia="Calibri"/>
                <w:i/>
                <w:iCs/>
                <w:szCs w:val="22"/>
              </w:rPr>
              <w:t>39 342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A66AAB6" w14:textId="77777777" w:rsidR="00360FB5" w:rsidRPr="004B1509" w:rsidRDefault="00360FB5" w:rsidP="00553004">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1FAFCC14" w14:textId="77777777" w:rsidR="00360FB5" w:rsidRPr="004B1509" w:rsidRDefault="00360FB5" w:rsidP="00553004">
            <w:pPr>
              <w:jc w:val="center"/>
              <w:rPr>
                <w:rFonts w:eastAsia="Calibri"/>
                <w:i/>
                <w:iCs/>
                <w:szCs w:val="22"/>
              </w:rPr>
            </w:pPr>
          </w:p>
        </w:tc>
      </w:tr>
      <w:tr w:rsidR="00360FB5" w:rsidRPr="004B1509" w14:paraId="65290188" w14:textId="77777777" w:rsidTr="009765B0">
        <w:tc>
          <w:tcPr>
            <w:tcW w:w="960" w:type="dxa"/>
            <w:tcBorders>
              <w:top w:val="single" w:sz="4" w:space="0" w:color="auto"/>
              <w:left w:val="single" w:sz="12" w:space="0" w:color="auto"/>
              <w:bottom w:val="single" w:sz="4" w:space="0" w:color="auto"/>
              <w:right w:val="single" w:sz="4" w:space="0" w:color="auto"/>
            </w:tcBorders>
            <w:vAlign w:val="center"/>
            <w:hideMark/>
          </w:tcPr>
          <w:p w14:paraId="27390F2A" w14:textId="77777777" w:rsidR="00360FB5" w:rsidRPr="004B1509" w:rsidRDefault="00360FB5" w:rsidP="00553004">
            <w:pPr>
              <w:tabs>
                <w:tab w:val="center" w:pos="4819"/>
                <w:tab w:val="right" w:pos="9638"/>
              </w:tabs>
              <w:rPr>
                <w:rFonts w:eastAsia="Calibri"/>
                <w:i/>
                <w:iCs/>
                <w:szCs w:val="22"/>
              </w:rPr>
            </w:pPr>
            <w:r w:rsidRPr="004B1509">
              <w:rPr>
                <w:rFonts w:eastAsia="Calibri"/>
                <w:i/>
                <w:iCs/>
                <w:szCs w:val="22"/>
              </w:rPr>
              <w:t>9.1.</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5307922D" w14:textId="77777777" w:rsidR="00360FB5" w:rsidRPr="004B1509" w:rsidRDefault="00360FB5" w:rsidP="00553004">
            <w:pPr>
              <w:rPr>
                <w:rFonts w:eastAsia="Calibri"/>
                <w:i/>
                <w:iCs/>
                <w:szCs w:val="22"/>
              </w:rPr>
            </w:pPr>
            <w:r w:rsidRPr="004B1509">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647FB2F8" w14:textId="2C8D2C84" w:rsidR="00360FB5" w:rsidRPr="004B1509" w:rsidRDefault="00146896" w:rsidP="00553004">
            <w:pPr>
              <w:jc w:val="right"/>
              <w:rPr>
                <w:rFonts w:eastAsia="Calibri"/>
                <w:bCs/>
                <w:i/>
                <w:iCs/>
                <w:szCs w:val="22"/>
              </w:rPr>
            </w:pPr>
            <w:r>
              <w:rPr>
                <w:rFonts w:eastAsia="Calibri"/>
                <w:bCs/>
                <w:i/>
                <w:iCs/>
                <w:szCs w:val="22"/>
              </w:rPr>
              <w:t>14 627</w:t>
            </w:r>
          </w:p>
        </w:tc>
        <w:tc>
          <w:tcPr>
            <w:tcW w:w="1133" w:type="dxa"/>
            <w:tcBorders>
              <w:top w:val="single" w:sz="4" w:space="0" w:color="auto"/>
              <w:left w:val="single" w:sz="4" w:space="0" w:color="auto"/>
              <w:bottom w:val="single" w:sz="4" w:space="0" w:color="auto"/>
              <w:right w:val="single" w:sz="4" w:space="0" w:color="auto"/>
            </w:tcBorders>
            <w:vAlign w:val="center"/>
          </w:tcPr>
          <w:p w14:paraId="1201C025" w14:textId="6B42E25F" w:rsidR="00360FB5" w:rsidRPr="004B1509" w:rsidRDefault="00146896" w:rsidP="00553004">
            <w:pPr>
              <w:jc w:val="right"/>
              <w:rPr>
                <w:rFonts w:eastAsia="Calibri"/>
                <w:bCs/>
                <w:i/>
                <w:iCs/>
                <w:szCs w:val="22"/>
              </w:rPr>
            </w:pPr>
            <w:r>
              <w:rPr>
                <w:rFonts w:eastAsia="Calibri"/>
                <w:bCs/>
                <w:i/>
                <w:iCs/>
                <w:szCs w:val="22"/>
              </w:rPr>
              <w:t>6 922</w:t>
            </w:r>
          </w:p>
        </w:tc>
        <w:tc>
          <w:tcPr>
            <w:tcW w:w="1133" w:type="dxa"/>
            <w:tcBorders>
              <w:top w:val="single" w:sz="4" w:space="0" w:color="auto"/>
              <w:left w:val="single" w:sz="4" w:space="0" w:color="auto"/>
              <w:bottom w:val="single" w:sz="4" w:space="0" w:color="auto"/>
              <w:right w:val="single" w:sz="4" w:space="0" w:color="auto"/>
            </w:tcBorders>
            <w:vAlign w:val="center"/>
          </w:tcPr>
          <w:p w14:paraId="6834FC11" w14:textId="55C3C1BA" w:rsidR="00360FB5" w:rsidRPr="004B1509" w:rsidRDefault="00146896" w:rsidP="00553004">
            <w:pPr>
              <w:jc w:val="right"/>
              <w:rPr>
                <w:rFonts w:eastAsia="Calibri"/>
                <w:bCs/>
                <w:i/>
                <w:iCs/>
                <w:szCs w:val="22"/>
              </w:rPr>
            </w:pPr>
            <w:r>
              <w:rPr>
                <w:rFonts w:eastAsia="Calibri"/>
                <w:bCs/>
                <w:i/>
                <w:iCs/>
                <w:szCs w:val="22"/>
              </w:rPr>
              <w:t>5 692</w:t>
            </w:r>
          </w:p>
        </w:tc>
        <w:tc>
          <w:tcPr>
            <w:tcW w:w="1133" w:type="dxa"/>
            <w:tcBorders>
              <w:top w:val="single" w:sz="4" w:space="0" w:color="auto"/>
              <w:left w:val="single" w:sz="4" w:space="0" w:color="auto"/>
              <w:bottom w:val="single" w:sz="4" w:space="0" w:color="auto"/>
              <w:right w:val="single" w:sz="4" w:space="0" w:color="auto"/>
            </w:tcBorders>
            <w:vAlign w:val="center"/>
          </w:tcPr>
          <w:p w14:paraId="53B713F5" w14:textId="7148850E" w:rsidR="00360FB5" w:rsidRPr="004B1509" w:rsidRDefault="00146896" w:rsidP="00553004">
            <w:pPr>
              <w:jc w:val="right"/>
              <w:rPr>
                <w:rFonts w:eastAsia="Calibri"/>
                <w:i/>
                <w:iCs/>
                <w:szCs w:val="22"/>
              </w:rPr>
            </w:pPr>
            <w:r>
              <w:rPr>
                <w:rFonts w:eastAsia="Calibri"/>
                <w:i/>
                <w:iCs/>
                <w:szCs w:val="22"/>
              </w:rPr>
              <w:t>2 013</w:t>
            </w:r>
          </w:p>
        </w:tc>
        <w:tc>
          <w:tcPr>
            <w:tcW w:w="1133" w:type="dxa"/>
            <w:tcBorders>
              <w:top w:val="single" w:sz="4" w:space="0" w:color="auto"/>
              <w:left w:val="single" w:sz="4" w:space="0" w:color="auto"/>
              <w:bottom w:val="single" w:sz="4" w:space="0" w:color="auto"/>
              <w:right w:val="single" w:sz="4" w:space="0" w:color="auto"/>
            </w:tcBorders>
            <w:vAlign w:val="center"/>
          </w:tcPr>
          <w:p w14:paraId="31857A8B" w14:textId="77777777" w:rsidR="00360FB5" w:rsidRPr="004B1509" w:rsidRDefault="00360FB5"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68BAE67C" w14:textId="77777777" w:rsidR="00360FB5" w:rsidRPr="004B1509" w:rsidRDefault="00360FB5" w:rsidP="00553004">
            <w:pPr>
              <w:jc w:val="center"/>
              <w:rPr>
                <w:rFonts w:eastAsia="Calibri"/>
                <w:i/>
                <w:iCs/>
                <w:szCs w:val="22"/>
              </w:rPr>
            </w:pPr>
          </w:p>
        </w:tc>
      </w:tr>
      <w:tr w:rsidR="00360FB5" w:rsidRPr="004B1509" w14:paraId="660C222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12C9A1E"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215753" w14:textId="77777777" w:rsidR="00360FB5" w:rsidRPr="004B1509" w:rsidRDefault="00360FB5" w:rsidP="00553004">
            <w:pPr>
              <w:rPr>
                <w:rFonts w:eastAsia="Calibri"/>
                <w:szCs w:val="22"/>
              </w:rPr>
            </w:pPr>
            <w:r w:rsidRPr="004B1509">
              <w:rPr>
                <w:rFonts w:eastAsia="Calibri"/>
                <w:szCs w:val="22"/>
              </w:rPr>
              <w:t>tm25065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1FF0AE" w14:textId="77777777" w:rsidR="00360FB5" w:rsidRPr="004B1509" w:rsidRDefault="00360FB5" w:rsidP="00553004">
            <w:pPr>
              <w:rPr>
                <w:rFonts w:eastAsia="Calibri"/>
                <w:szCs w:val="22"/>
              </w:rPr>
            </w:pPr>
            <w:r w:rsidRPr="004B1509">
              <w:rPr>
                <w:rFonts w:eastAsia="Calibri"/>
                <w:szCs w:val="22"/>
              </w:rPr>
              <w:t>Jaunimo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6121C6" w14:textId="77777777" w:rsidR="00360FB5" w:rsidRPr="004B1509" w:rsidRDefault="00360FB5" w:rsidP="00553004">
            <w:pPr>
              <w:jc w:val="right"/>
              <w:rPr>
                <w:rFonts w:eastAsia="Calibri"/>
                <w:szCs w:val="22"/>
              </w:rPr>
            </w:pPr>
            <w:r w:rsidRPr="004B1509">
              <w:rPr>
                <w:rFonts w:eastAsia="Calibri"/>
                <w:szCs w:val="22"/>
              </w:rPr>
              <w:t>466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96540" w14:textId="77777777" w:rsidR="00360FB5" w:rsidRPr="004B1509" w:rsidRDefault="00360FB5" w:rsidP="00553004">
            <w:pPr>
              <w:jc w:val="right"/>
              <w:rPr>
                <w:rFonts w:eastAsia="Calibri"/>
                <w:szCs w:val="22"/>
              </w:rPr>
            </w:pPr>
            <w:r w:rsidRPr="004B1509">
              <w:rPr>
                <w:rFonts w:eastAsia="Calibri"/>
                <w:szCs w:val="22"/>
              </w:rPr>
              <w:t>466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E043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3B1A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0241A2"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9CBD05" w14:textId="77777777" w:rsidR="00360FB5" w:rsidRPr="004B1509" w:rsidRDefault="00360FB5" w:rsidP="00553004">
            <w:pPr>
              <w:jc w:val="center"/>
              <w:rPr>
                <w:rFonts w:eastAsia="Calibri"/>
                <w:szCs w:val="22"/>
              </w:rPr>
            </w:pPr>
            <w:r w:rsidRPr="004B1509">
              <w:rPr>
                <w:rFonts w:eastAsia="Calibri"/>
                <w:szCs w:val="22"/>
              </w:rPr>
              <w:t>4400-5449-4116</w:t>
            </w:r>
          </w:p>
        </w:tc>
      </w:tr>
      <w:tr w:rsidR="00360FB5" w:rsidRPr="004B1509" w14:paraId="4AF94C0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A8670D4"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A3663C" w14:textId="77777777" w:rsidR="00360FB5" w:rsidRPr="004B1509" w:rsidRDefault="00360FB5" w:rsidP="00553004">
            <w:pPr>
              <w:rPr>
                <w:rFonts w:eastAsia="Calibri"/>
                <w:szCs w:val="22"/>
              </w:rPr>
            </w:pPr>
            <w:r w:rsidRPr="004B1509">
              <w:rPr>
                <w:rFonts w:eastAsia="Calibri"/>
                <w:szCs w:val="22"/>
              </w:rPr>
              <w:t>ts8-1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95D0F5" w14:textId="77777777" w:rsidR="00360FB5" w:rsidRPr="004B1509" w:rsidRDefault="00360FB5" w:rsidP="00553004">
            <w:pPr>
              <w:rPr>
                <w:rFonts w:eastAsia="Calibri"/>
                <w:szCs w:val="22"/>
              </w:rPr>
            </w:pPr>
            <w:r w:rsidRPr="004B1509">
              <w:rPr>
                <w:rFonts w:eastAsia="Calibri"/>
                <w:szCs w:val="22"/>
              </w:rPr>
              <w:t>Klaibūnų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7E1396" w14:textId="77777777" w:rsidR="00360FB5" w:rsidRPr="004B1509" w:rsidRDefault="00360FB5" w:rsidP="00553004">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20707" w14:textId="77777777" w:rsidR="00360FB5" w:rsidRPr="004B1509" w:rsidRDefault="00360FB5" w:rsidP="00553004">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tcPr>
          <w:p w14:paraId="749497D1" w14:textId="77777777" w:rsidR="00360FB5" w:rsidRPr="004B1509"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3912BE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4F1ECD"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5D9A68" w14:textId="77777777" w:rsidR="00360FB5" w:rsidRPr="004B1509" w:rsidRDefault="00360FB5" w:rsidP="00553004">
            <w:pPr>
              <w:jc w:val="center"/>
              <w:rPr>
                <w:rFonts w:eastAsia="Calibri"/>
                <w:szCs w:val="22"/>
              </w:rPr>
            </w:pPr>
            <w:r w:rsidRPr="004B1509">
              <w:rPr>
                <w:rFonts w:eastAsia="Calibri"/>
                <w:szCs w:val="22"/>
              </w:rPr>
              <w:t>4400-5450-0577</w:t>
            </w:r>
          </w:p>
        </w:tc>
      </w:tr>
      <w:tr w:rsidR="00360FB5" w:rsidRPr="00D60FEF" w14:paraId="5A3A204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8E707AE"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1E7534" w14:textId="77777777" w:rsidR="00360FB5" w:rsidRPr="004B1509" w:rsidRDefault="00360FB5" w:rsidP="00553004">
            <w:pPr>
              <w:rPr>
                <w:rFonts w:eastAsia="Calibri"/>
                <w:szCs w:val="22"/>
              </w:rPr>
            </w:pPr>
            <w:r w:rsidRPr="004B1509">
              <w:rPr>
                <w:rFonts w:eastAsia="Calibri"/>
                <w:szCs w:val="22"/>
              </w:rPr>
              <w:t>tm25066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83214F" w14:textId="77777777" w:rsidR="00360FB5" w:rsidRPr="004B1509" w:rsidRDefault="00360FB5" w:rsidP="00553004">
            <w:pPr>
              <w:rPr>
                <w:rFonts w:eastAsia="Calibri"/>
                <w:szCs w:val="22"/>
              </w:rPr>
            </w:pPr>
            <w:r w:rsidRPr="004B1509">
              <w:rPr>
                <w:rFonts w:eastAsia="Calibri"/>
                <w:szCs w:val="22"/>
              </w:rPr>
              <w:t>Laukagalių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A1B03D" w14:textId="77777777" w:rsidR="00360FB5" w:rsidRPr="004B1509" w:rsidRDefault="00360FB5" w:rsidP="00553004">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2D426" w14:textId="77777777" w:rsidR="00360FB5" w:rsidRPr="004B1509" w:rsidRDefault="00360FB5" w:rsidP="00553004">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1944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62B69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3CBA5"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A85E65" w14:textId="77777777" w:rsidR="00360FB5" w:rsidRPr="004B1509" w:rsidRDefault="00360FB5" w:rsidP="00553004">
            <w:pPr>
              <w:jc w:val="center"/>
              <w:rPr>
                <w:rFonts w:eastAsia="Calibri"/>
                <w:szCs w:val="22"/>
              </w:rPr>
            </w:pPr>
            <w:r w:rsidRPr="004B1509">
              <w:rPr>
                <w:rFonts w:eastAsia="Calibri"/>
                <w:szCs w:val="22"/>
              </w:rPr>
              <w:t>4400-5449-4850</w:t>
            </w:r>
          </w:p>
        </w:tc>
      </w:tr>
      <w:tr w:rsidR="00360FB5" w:rsidRPr="004B1509" w14:paraId="47E08DD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F550F6"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2FA8F0" w14:textId="77777777" w:rsidR="00360FB5" w:rsidRPr="004B1509" w:rsidRDefault="00360FB5" w:rsidP="00553004">
            <w:pPr>
              <w:rPr>
                <w:rFonts w:eastAsia="Calibri"/>
                <w:szCs w:val="22"/>
              </w:rPr>
            </w:pPr>
            <w:r w:rsidRPr="004B1509">
              <w:rPr>
                <w:rFonts w:eastAsia="Calibri"/>
                <w:szCs w:val="22"/>
              </w:rPr>
              <w:t>tm2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70C22C" w14:textId="77777777" w:rsidR="00360FB5" w:rsidRPr="004B1509" w:rsidRDefault="00360FB5" w:rsidP="00553004">
            <w:pPr>
              <w:rPr>
                <w:rFonts w:eastAsia="Calibri"/>
                <w:szCs w:val="22"/>
              </w:rPr>
            </w:pPr>
            <w:r w:rsidRPr="004B1509">
              <w:rPr>
                <w:rFonts w:eastAsia="Calibri"/>
                <w:szCs w:val="22"/>
              </w:rPr>
              <w:t>Liepų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D611AA" w14:textId="77777777" w:rsidR="00360FB5" w:rsidRPr="004B1509" w:rsidRDefault="00360FB5" w:rsidP="00553004">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706E04" w14:textId="77777777" w:rsidR="00360FB5" w:rsidRPr="004B1509" w:rsidRDefault="00360FB5" w:rsidP="00553004">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95F5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0AE51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4944D"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BA371A" w14:textId="77777777" w:rsidR="00360FB5" w:rsidRPr="004B1509" w:rsidRDefault="00360FB5" w:rsidP="00553004">
            <w:pPr>
              <w:jc w:val="center"/>
              <w:rPr>
                <w:rFonts w:eastAsia="Calibri"/>
                <w:szCs w:val="22"/>
              </w:rPr>
            </w:pPr>
            <w:r w:rsidRPr="004B1509">
              <w:rPr>
                <w:rFonts w:eastAsia="Calibri"/>
                <w:szCs w:val="22"/>
              </w:rPr>
              <w:t>4400-5449-4049</w:t>
            </w:r>
          </w:p>
        </w:tc>
      </w:tr>
      <w:tr w:rsidR="00360FB5" w:rsidRPr="004B1509" w14:paraId="2509D12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CAEC0E3"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2A6C07" w14:textId="77777777" w:rsidR="00360FB5" w:rsidRPr="004B1509" w:rsidRDefault="00360FB5" w:rsidP="00553004">
            <w:pPr>
              <w:rPr>
                <w:rFonts w:eastAsia="Calibri"/>
                <w:szCs w:val="22"/>
              </w:rPr>
            </w:pPr>
            <w:r w:rsidRPr="004B1509">
              <w:rPr>
                <w:rFonts w:eastAsia="Calibri"/>
                <w:szCs w:val="22"/>
              </w:rPr>
              <w:t>tm25063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7F1ECA" w14:textId="77777777" w:rsidR="00360FB5" w:rsidRPr="004B1509" w:rsidRDefault="00360FB5" w:rsidP="00553004">
            <w:pPr>
              <w:rPr>
                <w:rFonts w:eastAsia="Calibri"/>
                <w:szCs w:val="22"/>
              </w:rPr>
            </w:pPr>
            <w:r w:rsidRPr="004B1509">
              <w:rPr>
                <w:rFonts w:eastAsia="Calibri"/>
                <w:szCs w:val="22"/>
              </w:rPr>
              <w:t>Nevėžio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4CCE17C" w14:textId="77777777" w:rsidR="00360FB5" w:rsidRPr="004B1509" w:rsidRDefault="00360FB5" w:rsidP="00553004">
            <w:pPr>
              <w:jc w:val="right"/>
              <w:rPr>
                <w:rFonts w:eastAsia="Calibri"/>
                <w:szCs w:val="22"/>
              </w:rPr>
            </w:pPr>
            <w:r w:rsidRPr="004B1509">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F30B11" w14:textId="77777777" w:rsidR="00360FB5" w:rsidRPr="004B1509" w:rsidRDefault="00360FB5" w:rsidP="00553004">
            <w:pPr>
              <w:jc w:val="right"/>
              <w:rPr>
                <w:rFonts w:eastAsia="Calibri"/>
                <w:szCs w:val="22"/>
              </w:rPr>
            </w:pPr>
            <w:r w:rsidRPr="004B1509">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C6DC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C6CF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E3638"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32FC68" w14:textId="77777777" w:rsidR="00360FB5" w:rsidRPr="004B1509" w:rsidRDefault="00360FB5" w:rsidP="00553004">
            <w:pPr>
              <w:jc w:val="center"/>
              <w:rPr>
                <w:rFonts w:eastAsia="Calibri"/>
                <w:szCs w:val="22"/>
              </w:rPr>
            </w:pPr>
            <w:r w:rsidRPr="004B1509">
              <w:rPr>
                <w:rFonts w:eastAsia="Calibri"/>
                <w:szCs w:val="22"/>
              </w:rPr>
              <w:t>4400-5449-4838</w:t>
            </w:r>
          </w:p>
        </w:tc>
      </w:tr>
      <w:tr w:rsidR="00360FB5" w:rsidRPr="00F304DC" w14:paraId="444149A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A8FDC4" w14:textId="77777777" w:rsidR="00360FB5" w:rsidRPr="00F304DC"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1BF7B5" w14:textId="77777777" w:rsidR="00360FB5" w:rsidRPr="00F304DC" w:rsidRDefault="00360FB5" w:rsidP="00553004">
            <w:pPr>
              <w:rPr>
                <w:rFonts w:eastAsia="Calibri"/>
                <w:szCs w:val="22"/>
              </w:rPr>
            </w:pPr>
            <w:r w:rsidRPr="00F304DC">
              <w:rPr>
                <w:rFonts w:eastAsia="Calibri"/>
                <w:szCs w:val="22"/>
              </w:rPr>
              <w:t>tm25064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FABABC" w14:textId="77777777" w:rsidR="00360FB5" w:rsidRPr="00F304DC" w:rsidRDefault="00360FB5" w:rsidP="00553004">
            <w:pPr>
              <w:rPr>
                <w:rFonts w:eastAsia="Calibri"/>
                <w:szCs w:val="22"/>
              </w:rPr>
            </w:pPr>
            <w:r w:rsidRPr="00F304DC">
              <w:rPr>
                <w:rFonts w:eastAsia="Calibri"/>
                <w:szCs w:val="22"/>
              </w:rPr>
              <w:t>Papartynės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DAB249" w14:textId="188B82D7" w:rsidR="00360FB5" w:rsidRPr="00F304DC" w:rsidRDefault="00360FB5" w:rsidP="00553004">
            <w:pPr>
              <w:jc w:val="right"/>
              <w:rPr>
                <w:rFonts w:eastAsia="Calibri"/>
                <w:szCs w:val="22"/>
              </w:rPr>
            </w:pPr>
            <w:r w:rsidRPr="00F304DC">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F67B41" w14:textId="3B2741E8" w:rsidR="00360FB5" w:rsidRPr="00F304DC" w:rsidRDefault="00360FB5" w:rsidP="00553004">
            <w:pPr>
              <w:jc w:val="right"/>
              <w:rPr>
                <w:rFonts w:eastAsia="Calibri"/>
                <w:szCs w:val="22"/>
              </w:rPr>
            </w:pPr>
            <w:r w:rsidRPr="00F304DC">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33332" w14:textId="77777777" w:rsidR="00360FB5" w:rsidRPr="00F304DC" w:rsidRDefault="00360FB5" w:rsidP="00553004">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FE30C" w14:textId="77777777" w:rsidR="00360FB5" w:rsidRPr="00F304DC" w:rsidRDefault="00360FB5" w:rsidP="00553004">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26340D" w14:textId="77777777" w:rsidR="00360FB5" w:rsidRPr="00F304DC" w:rsidRDefault="00360FB5" w:rsidP="00553004">
            <w:pPr>
              <w:jc w:val="center"/>
              <w:rPr>
                <w:rFonts w:eastAsia="Calibri"/>
                <w:szCs w:val="22"/>
              </w:rPr>
            </w:pPr>
            <w:r w:rsidRPr="00F304D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A7B7C2" w14:textId="77777777" w:rsidR="00360FB5" w:rsidRPr="00F304DC" w:rsidRDefault="00360FB5" w:rsidP="00553004">
            <w:pPr>
              <w:jc w:val="center"/>
              <w:rPr>
                <w:rFonts w:eastAsia="Calibri"/>
                <w:szCs w:val="22"/>
              </w:rPr>
            </w:pPr>
            <w:r w:rsidRPr="00F304DC">
              <w:rPr>
                <w:rFonts w:eastAsia="Calibri"/>
                <w:szCs w:val="22"/>
              </w:rPr>
              <w:t>4400-5449-4849</w:t>
            </w:r>
          </w:p>
        </w:tc>
      </w:tr>
      <w:tr w:rsidR="00360FB5" w:rsidRPr="00F304DC" w14:paraId="0C32DFA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7B31350" w14:textId="77777777" w:rsidR="00360FB5" w:rsidRPr="00F304DC"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F8ABC5" w14:textId="77777777" w:rsidR="00360FB5" w:rsidRPr="00F304DC" w:rsidRDefault="00360FB5" w:rsidP="00553004">
            <w:pPr>
              <w:rPr>
                <w:rFonts w:eastAsia="Calibri"/>
                <w:szCs w:val="22"/>
              </w:rPr>
            </w:pPr>
            <w:r w:rsidRPr="00F304DC">
              <w:rPr>
                <w:rFonts w:eastAsia="Calibri"/>
                <w:szCs w:val="22"/>
              </w:rPr>
              <w:t>tm25060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E277E4" w14:textId="77777777" w:rsidR="00360FB5" w:rsidRPr="00F304DC" w:rsidRDefault="00360FB5" w:rsidP="00553004">
            <w:pPr>
              <w:rPr>
                <w:rFonts w:eastAsia="Calibri"/>
                <w:szCs w:val="22"/>
              </w:rPr>
            </w:pPr>
            <w:r w:rsidRPr="00F304DC">
              <w:rPr>
                <w:rFonts w:eastAsia="Calibri"/>
                <w:szCs w:val="22"/>
              </w:rPr>
              <w:t>Žerkiškių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1E18B5" w14:textId="77777777" w:rsidR="00360FB5" w:rsidRPr="00F304DC" w:rsidRDefault="00360FB5" w:rsidP="00553004">
            <w:pPr>
              <w:jc w:val="right"/>
              <w:rPr>
                <w:rFonts w:eastAsia="Calibri"/>
                <w:szCs w:val="22"/>
              </w:rPr>
            </w:pPr>
            <w:r w:rsidRPr="00F304DC">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6980A" w14:textId="77777777" w:rsidR="00360FB5" w:rsidRPr="00F304DC" w:rsidRDefault="00360FB5" w:rsidP="00553004">
            <w:pPr>
              <w:jc w:val="right"/>
              <w:rPr>
                <w:rFonts w:eastAsia="Calibri"/>
                <w:szCs w:val="22"/>
              </w:rPr>
            </w:pPr>
            <w:r w:rsidRPr="00F304DC">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3B1FD" w14:textId="77777777" w:rsidR="00360FB5" w:rsidRPr="00F304DC" w:rsidRDefault="00360FB5" w:rsidP="00553004">
            <w:pPr>
              <w:jc w:val="right"/>
              <w:rPr>
                <w:rFonts w:eastAsia="Calibri"/>
                <w:strike/>
                <w:szCs w:val="22"/>
              </w:rPr>
            </w:pPr>
            <w:r w:rsidRPr="00F304D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702881" w14:textId="77777777" w:rsidR="00360FB5" w:rsidRPr="00F304DC" w:rsidRDefault="00360FB5" w:rsidP="00553004">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E9E6E" w14:textId="77777777" w:rsidR="00360FB5" w:rsidRPr="00F304DC" w:rsidRDefault="00360FB5" w:rsidP="00553004">
            <w:pPr>
              <w:jc w:val="center"/>
              <w:rPr>
                <w:rFonts w:eastAsia="Calibri"/>
                <w:szCs w:val="22"/>
              </w:rPr>
            </w:pPr>
            <w:r w:rsidRPr="00F304D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A092F7" w14:textId="77777777" w:rsidR="00360FB5" w:rsidRPr="00F304DC" w:rsidRDefault="00360FB5" w:rsidP="00553004">
            <w:pPr>
              <w:jc w:val="center"/>
              <w:rPr>
                <w:rFonts w:eastAsia="Calibri"/>
                <w:szCs w:val="22"/>
              </w:rPr>
            </w:pPr>
            <w:r w:rsidRPr="00F304DC">
              <w:rPr>
                <w:rFonts w:eastAsia="Calibri"/>
                <w:szCs w:val="22"/>
              </w:rPr>
              <w:t>4400-5059-3547</w:t>
            </w:r>
          </w:p>
        </w:tc>
      </w:tr>
      <w:tr w:rsidR="00360FB5" w:rsidRPr="00F304DC" w14:paraId="46EA816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B9EB6C" w14:textId="77777777" w:rsidR="00360FB5" w:rsidRPr="00F304DC"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895018" w14:textId="77777777" w:rsidR="00360FB5" w:rsidRPr="00F304DC" w:rsidRDefault="00360FB5" w:rsidP="00553004">
            <w:pPr>
              <w:rPr>
                <w:rFonts w:eastAsia="Calibri"/>
                <w:szCs w:val="22"/>
              </w:rPr>
            </w:pPr>
            <w:r w:rsidRPr="00F304DC">
              <w:rPr>
                <w:rFonts w:eastAsia="Calibri"/>
                <w:szCs w:val="22"/>
              </w:rPr>
              <w:t>ts6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D29BF6" w14:textId="77777777" w:rsidR="00360FB5" w:rsidRPr="00F304DC" w:rsidRDefault="00360FB5" w:rsidP="00553004">
            <w:pPr>
              <w:rPr>
                <w:rFonts w:eastAsia="Calibri"/>
                <w:szCs w:val="22"/>
              </w:rPr>
            </w:pPr>
            <w:r w:rsidRPr="00F304DC">
              <w:rPr>
                <w:rFonts w:eastAsia="Calibri"/>
                <w:szCs w:val="22"/>
              </w:rPr>
              <w:t>Alyvų g., Klaibūnų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B5EDEE" w14:textId="77777777" w:rsidR="00360FB5" w:rsidRPr="00F304DC" w:rsidRDefault="00360FB5" w:rsidP="00553004">
            <w:pPr>
              <w:jc w:val="right"/>
              <w:rPr>
                <w:rFonts w:eastAsia="Calibri"/>
                <w:szCs w:val="22"/>
              </w:rPr>
            </w:pPr>
            <w:r w:rsidRPr="00F304DC">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59AD5" w14:textId="77777777" w:rsidR="00360FB5" w:rsidRPr="00F304DC" w:rsidRDefault="00360FB5" w:rsidP="00553004">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188EA" w14:textId="77777777" w:rsidR="00360FB5" w:rsidRPr="00F304DC" w:rsidRDefault="00360FB5" w:rsidP="00553004">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E40F1" w14:textId="77777777" w:rsidR="00360FB5" w:rsidRPr="00F304DC" w:rsidRDefault="00360FB5" w:rsidP="00553004">
            <w:pPr>
              <w:jc w:val="right"/>
              <w:rPr>
                <w:rFonts w:eastAsia="Calibri"/>
                <w:szCs w:val="22"/>
              </w:rPr>
            </w:pPr>
            <w:r w:rsidRPr="00F304DC">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FE1F6A" w14:textId="77777777" w:rsidR="00360FB5" w:rsidRPr="00F304DC" w:rsidRDefault="00360FB5" w:rsidP="00553004">
            <w:pPr>
              <w:jc w:val="center"/>
              <w:rPr>
                <w:rFonts w:eastAsia="Calibri"/>
                <w:szCs w:val="22"/>
              </w:rPr>
            </w:pPr>
            <w:r w:rsidRPr="00F304D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07F263" w14:textId="77777777" w:rsidR="00360FB5" w:rsidRPr="00F304DC" w:rsidRDefault="00360FB5" w:rsidP="00553004">
            <w:pPr>
              <w:jc w:val="center"/>
              <w:rPr>
                <w:rFonts w:eastAsia="Calibri"/>
                <w:szCs w:val="22"/>
              </w:rPr>
            </w:pPr>
            <w:r w:rsidRPr="00F304DC">
              <w:rPr>
                <w:rFonts w:eastAsia="Calibri"/>
                <w:szCs w:val="22"/>
              </w:rPr>
              <w:t>-</w:t>
            </w:r>
          </w:p>
        </w:tc>
      </w:tr>
      <w:tr w:rsidR="00360FB5" w:rsidRPr="00F304DC" w14:paraId="4F13E28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D722FAB" w14:textId="77777777" w:rsidR="00360FB5" w:rsidRPr="00F304DC"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9B8D43" w14:textId="77777777" w:rsidR="00360FB5" w:rsidRPr="00F304DC" w:rsidRDefault="00360FB5" w:rsidP="00553004">
            <w:pPr>
              <w:rPr>
                <w:rFonts w:eastAsia="Calibri"/>
                <w:szCs w:val="22"/>
              </w:rPr>
            </w:pPr>
            <w:r w:rsidRPr="00F304DC">
              <w:rPr>
                <w:rFonts w:eastAsia="Calibri"/>
                <w:szCs w:val="22"/>
              </w:rPr>
              <w:t>ts7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A870A86" w14:textId="77777777" w:rsidR="00360FB5" w:rsidRPr="00F304DC" w:rsidRDefault="00360FB5" w:rsidP="00553004">
            <w:pPr>
              <w:rPr>
                <w:rFonts w:eastAsia="Calibri"/>
                <w:szCs w:val="22"/>
              </w:rPr>
            </w:pPr>
            <w:r w:rsidRPr="00F304DC">
              <w:rPr>
                <w:rFonts w:eastAsia="Calibri"/>
                <w:szCs w:val="22"/>
              </w:rPr>
              <w:t>Klaibūnėlių g., Klaibūnų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AB7F95" w14:textId="77777777" w:rsidR="00360FB5" w:rsidRPr="00F304DC" w:rsidRDefault="00360FB5" w:rsidP="00553004">
            <w:pPr>
              <w:jc w:val="right"/>
              <w:rPr>
                <w:rFonts w:eastAsia="Calibri"/>
                <w:szCs w:val="22"/>
              </w:rPr>
            </w:pPr>
            <w:r w:rsidRPr="00F304DC">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4A6D37" w14:textId="77777777" w:rsidR="00360FB5" w:rsidRPr="00F304DC" w:rsidRDefault="00360FB5" w:rsidP="00553004">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CBB03" w14:textId="77777777" w:rsidR="00360FB5" w:rsidRPr="00F304DC" w:rsidRDefault="00360FB5" w:rsidP="00553004">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AF2872" w14:textId="77777777" w:rsidR="00360FB5" w:rsidRPr="00F304DC" w:rsidRDefault="00360FB5" w:rsidP="00553004">
            <w:pPr>
              <w:jc w:val="right"/>
              <w:rPr>
                <w:rFonts w:eastAsia="Calibri"/>
                <w:szCs w:val="22"/>
              </w:rPr>
            </w:pPr>
            <w:r w:rsidRPr="00F304DC">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AF8CC2" w14:textId="77777777" w:rsidR="00360FB5" w:rsidRPr="00F304DC" w:rsidRDefault="00360FB5" w:rsidP="00553004">
            <w:pPr>
              <w:jc w:val="center"/>
              <w:rPr>
                <w:rFonts w:eastAsia="Calibri"/>
                <w:szCs w:val="22"/>
              </w:rPr>
            </w:pPr>
            <w:r w:rsidRPr="00F304D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B7C52B" w14:textId="77777777" w:rsidR="00360FB5" w:rsidRPr="00F304DC" w:rsidRDefault="00360FB5" w:rsidP="00553004">
            <w:pPr>
              <w:jc w:val="center"/>
              <w:rPr>
                <w:rFonts w:eastAsia="Calibri"/>
                <w:szCs w:val="22"/>
              </w:rPr>
            </w:pPr>
            <w:r w:rsidRPr="00F304DC">
              <w:rPr>
                <w:rFonts w:eastAsia="Calibri"/>
                <w:szCs w:val="22"/>
              </w:rPr>
              <w:t>-</w:t>
            </w:r>
          </w:p>
        </w:tc>
      </w:tr>
      <w:tr w:rsidR="00360FB5" w:rsidRPr="00F304DC" w14:paraId="3E01913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E64210" w14:textId="77777777" w:rsidR="00360FB5" w:rsidRPr="00F304DC"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8144AB" w14:textId="77777777" w:rsidR="00360FB5" w:rsidRPr="00F304DC" w:rsidRDefault="00360FB5" w:rsidP="00553004">
            <w:pPr>
              <w:rPr>
                <w:rFonts w:eastAsia="Calibri"/>
                <w:szCs w:val="22"/>
              </w:rPr>
            </w:pPr>
            <w:r w:rsidRPr="00F304DC">
              <w:rPr>
                <w:rFonts w:eastAsia="Calibri"/>
                <w:szCs w:val="22"/>
              </w:rPr>
              <w:t>ts8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341A55" w14:textId="77777777" w:rsidR="00360FB5" w:rsidRPr="00F304DC" w:rsidRDefault="00360FB5" w:rsidP="00553004">
            <w:pPr>
              <w:rPr>
                <w:rFonts w:eastAsia="Calibri"/>
                <w:szCs w:val="22"/>
              </w:rPr>
            </w:pPr>
            <w:r w:rsidRPr="00F304DC">
              <w:rPr>
                <w:rFonts w:eastAsia="Calibri"/>
                <w:szCs w:val="22"/>
              </w:rPr>
              <w:t>Klaibūnų g., Klaibūnų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E2E9ED" w14:textId="6C1825EA" w:rsidR="00360FB5" w:rsidRPr="00F304DC" w:rsidRDefault="00360FB5" w:rsidP="00553004">
            <w:pPr>
              <w:jc w:val="right"/>
              <w:rPr>
                <w:rFonts w:eastAsia="Calibri"/>
                <w:szCs w:val="22"/>
              </w:rPr>
            </w:pPr>
            <w:r w:rsidRPr="00F304DC">
              <w:rPr>
                <w:rFonts w:eastAsia="Calibri"/>
                <w:szCs w:val="22"/>
              </w:rPr>
              <w:t>1668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4E1AB" w14:textId="75736A88" w:rsidR="00360FB5" w:rsidRPr="00F304DC" w:rsidRDefault="00360FB5" w:rsidP="00553004">
            <w:pPr>
              <w:jc w:val="right"/>
              <w:rPr>
                <w:rFonts w:eastAsia="Calibri"/>
                <w:szCs w:val="22"/>
              </w:rPr>
            </w:pPr>
            <w:r w:rsidRPr="00F304DC">
              <w:rPr>
                <w:rFonts w:eastAsia="Calibri"/>
                <w:szCs w:val="22"/>
              </w:rPr>
              <w:t>1243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23C49" w14:textId="67CACC3B" w:rsidR="00360FB5" w:rsidRPr="00F304DC" w:rsidRDefault="00360FB5" w:rsidP="00553004">
            <w:pPr>
              <w:jc w:val="right"/>
              <w:rPr>
                <w:rFonts w:eastAsia="Calibri"/>
                <w:szCs w:val="22"/>
              </w:rPr>
            </w:pPr>
            <w:r w:rsidRPr="00F304DC">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F63DB" w14:textId="77777777" w:rsidR="00360FB5" w:rsidRPr="00F304DC" w:rsidRDefault="00360FB5" w:rsidP="00553004">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6B043" w14:textId="77777777" w:rsidR="00360FB5" w:rsidRPr="00F304DC" w:rsidRDefault="00360FB5" w:rsidP="00553004">
            <w:pPr>
              <w:jc w:val="center"/>
              <w:rPr>
                <w:rFonts w:eastAsia="Calibri"/>
                <w:szCs w:val="22"/>
              </w:rPr>
            </w:pPr>
            <w:r w:rsidRPr="00F304DC">
              <w:rPr>
                <w:rFonts w:eastAsia="Calibri"/>
                <w:szCs w:val="22"/>
              </w:rPr>
              <w:t>D</w:t>
            </w:r>
          </w:p>
          <w:p w14:paraId="05D4BCCE" w14:textId="77777777" w:rsidR="00360FB5" w:rsidRPr="00F304DC" w:rsidRDefault="00360FB5" w:rsidP="00553004">
            <w:pPr>
              <w:jc w:val="center"/>
              <w:rPr>
                <w:rFonts w:eastAsia="Calibri"/>
                <w:szCs w:val="22"/>
              </w:rPr>
            </w:pPr>
            <w:r w:rsidRPr="00F304D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5BE2BB" w14:textId="77777777" w:rsidR="00360FB5" w:rsidRPr="00F304DC" w:rsidRDefault="00360FB5" w:rsidP="00553004">
            <w:pPr>
              <w:jc w:val="center"/>
              <w:rPr>
                <w:rFonts w:eastAsia="Calibri"/>
                <w:szCs w:val="22"/>
              </w:rPr>
            </w:pPr>
            <w:r w:rsidRPr="00F304DC">
              <w:rPr>
                <w:rFonts w:eastAsia="Calibri"/>
                <w:szCs w:val="22"/>
              </w:rPr>
              <w:t>4400-5449-4870</w:t>
            </w:r>
          </w:p>
          <w:p w14:paraId="59160D1A" w14:textId="77777777" w:rsidR="00360FB5" w:rsidRPr="00F304DC" w:rsidRDefault="00360FB5" w:rsidP="00553004">
            <w:pPr>
              <w:jc w:val="center"/>
              <w:rPr>
                <w:rFonts w:eastAsia="Calibri"/>
                <w:szCs w:val="22"/>
              </w:rPr>
            </w:pPr>
            <w:r w:rsidRPr="00F304DC">
              <w:rPr>
                <w:rFonts w:eastAsia="Calibri"/>
                <w:szCs w:val="22"/>
              </w:rPr>
              <w:t>4400-5449-5146</w:t>
            </w:r>
          </w:p>
        </w:tc>
      </w:tr>
      <w:tr w:rsidR="00360FB5" w:rsidRPr="004B1509" w14:paraId="4F2E8A3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D2D8F20"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D8A0C8" w14:textId="77777777" w:rsidR="00360FB5" w:rsidRPr="004B1509" w:rsidRDefault="00360FB5" w:rsidP="00553004">
            <w:pPr>
              <w:rPr>
                <w:rFonts w:eastAsia="Calibri"/>
                <w:szCs w:val="22"/>
              </w:rPr>
            </w:pPr>
            <w:r w:rsidRPr="004B1509">
              <w:rPr>
                <w:rFonts w:eastAsia="Calibri"/>
                <w:szCs w:val="22"/>
              </w:rPr>
              <w:t>ts9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9CF08D" w14:textId="77777777" w:rsidR="00360FB5" w:rsidRPr="004B1509" w:rsidRDefault="00360FB5" w:rsidP="00553004">
            <w:pPr>
              <w:rPr>
                <w:rFonts w:eastAsia="Calibri"/>
                <w:szCs w:val="22"/>
              </w:rPr>
            </w:pPr>
            <w:r w:rsidRPr="004B1509">
              <w:rPr>
                <w:rFonts w:eastAsia="Calibri"/>
                <w:szCs w:val="22"/>
              </w:rPr>
              <w:t>Palepeikio g., Klaibūnų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C5072B" w14:textId="77777777" w:rsidR="00360FB5" w:rsidRPr="004B1509" w:rsidRDefault="00360FB5" w:rsidP="00553004">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B0F46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E0AE3" w14:textId="77777777" w:rsidR="00360FB5" w:rsidRPr="004B1509" w:rsidRDefault="00360FB5" w:rsidP="00553004">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461A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356E6"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59B2D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BB63B0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785A75"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33207B" w14:textId="77777777" w:rsidR="00360FB5" w:rsidRPr="004B1509" w:rsidRDefault="00360FB5" w:rsidP="00553004">
            <w:pPr>
              <w:rPr>
                <w:rFonts w:eastAsia="Calibri"/>
                <w:szCs w:val="22"/>
              </w:rPr>
            </w:pPr>
            <w:r w:rsidRPr="004B1509">
              <w:rPr>
                <w:rFonts w:eastAsia="Calibri"/>
                <w:szCs w:val="22"/>
              </w:rPr>
              <w:t>ts10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71F0B1" w14:textId="77777777" w:rsidR="00360FB5" w:rsidRPr="004B1509" w:rsidRDefault="00360FB5" w:rsidP="00553004">
            <w:pPr>
              <w:rPr>
                <w:rFonts w:eastAsia="Calibri"/>
                <w:szCs w:val="22"/>
              </w:rPr>
            </w:pPr>
            <w:r w:rsidRPr="004B1509">
              <w:rPr>
                <w:rFonts w:eastAsia="Calibri"/>
                <w:szCs w:val="22"/>
              </w:rPr>
              <w:t>Pušyno g., Klaibūnų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2B8042" w14:textId="77777777" w:rsidR="00360FB5" w:rsidRPr="004B1509" w:rsidRDefault="00360FB5" w:rsidP="00553004">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4222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F9C5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CC151" w14:textId="77777777" w:rsidR="00360FB5" w:rsidRPr="004B1509" w:rsidRDefault="00360FB5" w:rsidP="00553004">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11DDD"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536E2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04FE91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902E8AA"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A48C50" w14:textId="77777777" w:rsidR="00360FB5" w:rsidRPr="004B1509" w:rsidRDefault="00360FB5" w:rsidP="00553004">
            <w:pPr>
              <w:rPr>
                <w:rFonts w:eastAsia="Calibri"/>
                <w:szCs w:val="22"/>
              </w:rPr>
            </w:pPr>
            <w:r w:rsidRPr="004B1509">
              <w:rPr>
                <w:rFonts w:eastAsia="Calibri"/>
                <w:szCs w:val="22"/>
              </w:rPr>
              <w:t>t14-1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6A7A8A3" w14:textId="77777777" w:rsidR="00360FB5" w:rsidRPr="004B1509" w:rsidRDefault="00360FB5" w:rsidP="00553004">
            <w:pPr>
              <w:rPr>
                <w:rFonts w:eastAsia="Calibri"/>
                <w:szCs w:val="22"/>
              </w:rPr>
            </w:pPr>
            <w:r w:rsidRPr="004B1509">
              <w:rPr>
                <w:rFonts w:eastAsia="Calibri"/>
                <w:szCs w:val="22"/>
              </w:rPr>
              <w:t>Vičiūnų g., Klaibūnų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FD4B50" w14:textId="77777777" w:rsidR="00360FB5" w:rsidRPr="004B1509" w:rsidRDefault="00360FB5" w:rsidP="00553004">
            <w:pPr>
              <w:jc w:val="right"/>
              <w:rPr>
                <w:rFonts w:eastAsia="Calibri"/>
                <w:szCs w:val="22"/>
              </w:rPr>
            </w:pPr>
            <w:r w:rsidRPr="004B1509">
              <w:rPr>
                <w:rFonts w:eastAsia="Calibri"/>
                <w:szCs w:val="22"/>
              </w:rPr>
              <w:t>575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EE439" w14:textId="77777777" w:rsidR="00360FB5" w:rsidRPr="004B1509" w:rsidRDefault="00360FB5" w:rsidP="00553004">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C64656" w14:textId="77777777" w:rsidR="00360FB5" w:rsidRPr="004B1509" w:rsidRDefault="00360FB5" w:rsidP="00553004">
            <w:pPr>
              <w:jc w:val="right"/>
              <w:rPr>
                <w:rFonts w:eastAsia="Calibri"/>
                <w:szCs w:val="22"/>
              </w:rPr>
            </w:pPr>
            <w:r w:rsidRPr="004B1509">
              <w:rPr>
                <w:rFonts w:eastAsia="Calibri"/>
                <w:szCs w:val="22"/>
              </w:rPr>
              <w:t>537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850CD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94A8C"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BDC589" w14:textId="77777777" w:rsidR="00360FB5" w:rsidRPr="004B1509" w:rsidRDefault="00360FB5" w:rsidP="00553004">
            <w:pPr>
              <w:jc w:val="center"/>
              <w:rPr>
                <w:rFonts w:eastAsia="Calibri"/>
                <w:szCs w:val="22"/>
              </w:rPr>
            </w:pPr>
            <w:r w:rsidRPr="004B1509">
              <w:rPr>
                <w:rFonts w:eastAsia="Calibri"/>
                <w:szCs w:val="22"/>
              </w:rPr>
              <w:t>4400-5326-3088</w:t>
            </w:r>
          </w:p>
        </w:tc>
      </w:tr>
      <w:tr w:rsidR="00360FB5" w:rsidRPr="004B1509" w14:paraId="0EDEB90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4AE0CC4"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2CAD3F" w14:textId="77777777" w:rsidR="00360FB5" w:rsidRPr="004B1509" w:rsidRDefault="00360FB5" w:rsidP="00553004">
            <w:pPr>
              <w:rPr>
                <w:rFonts w:eastAsia="Calibri"/>
                <w:szCs w:val="22"/>
              </w:rPr>
            </w:pPr>
            <w:r w:rsidRPr="004B1509">
              <w:rPr>
                <w:rFonts w:eastAsia="Calibri"/>
                <w:szCs w:val="22"/>
              </w:rPr>
              <w:t>ts12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FF0EE5" w14:textId="77777777" w:rsidR="00360FB5" w:rsidRPr="004B1509" w:rsidRDefault="00360FB5" w:rsidP="00553004">
            <w:pPr>
              <w:rPr>
                <w:rFonts w:eastAsia="Calibri"/>
                <w:szCs w:val="22"/>
              </w:rPr>
            </w:pPr>
            <w:r w:rsidRPr="004B1509">
              <w:rPr>
                <w:rFonts w:eastAsia="Calibri"/>
                <w:szCs w:val="22"/>
              </w:rPr>
              <w:t>Paupio g., Laukagalių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EB4C33" w14:textId="77777777" w:rsidR="00360FB5" w:rsidRPr="004B1509" w:rsidRDefault="00360FB5" w:rsidP="00553004">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EE4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125D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66EF7" w14:textId="77777777" w:rsidR="00360FB5" w:rsidRPr="004B1509" w:rsidRDefault="00360FB5" w:rsidP="00553004">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BF836"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DDFA7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A2AD00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16DA0C2"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BCEA13" w14:textId="77777777" w:rsidR="00360FB5" w:rsidRPr="004B1509" w:rsidRDefault="00360FB5" w:rsidP="00553004">
            <w:pPr>
              <w:rPr>
                <w:rFonts w:eastAsia="Calibri"/>
                <w:szCs w:val="22"/>
              </w:rPr>
            </w:pPr>
            <w:r w:rsidRPr="004B1509">
              <w:rPr>
                <w:rFonts w:eastAsia="Calibri"/>
                <w:szCs w:val="22"/>
              </w:rPr>
              <w:t>ts13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6CAC33" w14:textId="77777777" w:rsidR="00360FB5" w:rsidRPr="004B1509" w:rsidRDefault="00360FB5" w:rsidP="00553004">
            <w:pPr>
              <w:rPr>
                <w:rFonts w:eastAsia="Calibri"/>
                <w:szCs w:val="22"/>
              </w:rPr>
            </w:pPr>
            <w:r w:rsidRPr="004B1509">
              <w:rPr>
                <w:rFonts w:eastAsia="Calibri"/>
                <w:szCs w:val="22"/>
              </w:rPr>
              <w:t>Putriškio g., Laukagalių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16FD71" w14:textId="77777777" w:rsidR="00360FB5" w:rsidRPr="004B1509" w:rsidRDefault="00360FB5" w:rsidP="00553004">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5948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F7C34" w14:textId="77777777" w:rsidR="00360FB5" w:rsidRPr="004B1509" w:rsidRDefault="00360FB5" w:rsidP="00553004">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EC7EC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77DDE"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34799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150A83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7AB152"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F17366" w14:textId="77777777" w:rsidR="00360FB5" w:rsidRPr="004B1509" w:rsidRDefault="00360FB5" w:rsidP="00553004">
            <w:pPr>
              <w:rPr>
                <w:rFonts w:eastAsia="Calibri"/>
                <w:szCs w:val="22"/>
              </w:rPr>
            </w:pPr>
            <w:r w:rsidRPr="004B1509">
              <w:rPr>
                <w:rFonts w:eastAsia="Calibri"/>
                <w:szCs w:val="22"/>
              </w:rPr>
              <w:t>t10-11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E4FD61" w14:textId="77777777" w:rsidR="00360FB5" w:rsidRPr="004B1509" w:rsidRDefault="00360FB5" w:rsidP="00553004">
            <w:pPr>
              <w:rPr>
                <w:rFonts w:eastAsia="Calibri"/>
                <w:szCs w:val="22"/>
              </w:rPr>
            </w:pPr>
            <w:r w:rsidRPr="004B1509">
              <w:rPr>
                <w:rFonts w:eastAsia="Calibri"/>
                <w:szCs w:val="22"/>
              </w:rPr>
              <w:t>Ateities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D9263E" w14:textId="77777777" w:rsidR="00360FB5" w:rsidRPr="004B1509" w:rsidRDefault="00360FB5" w:rsidP="00553004">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CCE3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A129C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D2198" w14:textId="77777777" w:rsidR="00360FB5" w:rsidRPr="004B1509" w:rsidRDefault="00360FB5" w:rsidP="00553004">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E9DAF"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4417C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E53D25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E5178E2"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972D1A" w14:textId="77777777" w:rsidR="00360FB5" w:rsidRPr="004B1509" w:rsidRDefault="00360FB5" w:rsidP="00553004">
            <w:pPr>
              <w:rPr>
                <w:rFonts w:eastAsia="Calibri"/>
                <w:szCs w:val="22"/>
              </w:rPr>
            </w:pPr>
            <w:r w:rsidRPr="004B1509">
              <w:rPr>
                <w:rFonts w:eastAsia="Calibri"/>
                <w:szCs w:val="22"/>
              </w:rPr>
              <w:t>ts15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A9FE5C" w14:textId="77777777" w:rsidR="00360FB5" w:rsidRPr="004B1509" w:rsidRDefault="00360FB5" w:rsidP="00553004">
            <w:pPr>
              <w:rPr>
                <w:rFonts w:eastAsia="Calibri"/>
                <w:szCs w:val="22"/>
              </w:rPr>
            </w:pPr>
            <w:r w:rsidRPr="004B1509">
              <w:rPr>
                <w:rFonts w:eastAsia="Calibri"/>
                <w:szCs w:val="22"/>
              </w:rPr>
              <w:t>Beržų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8FE6EF" w14:textId="77777777" w:rsidR="00360FB5" w:rsidRPr="004B1509" w:rsidRDefault="00360FB5" w:rsidP="00553004">
            <w:pPr>
              <w:jc w:val="right"/>
              <w:rPr>
                <w:rFonts w:eastAsia="Calibri"/>
                <w:szCs w:val="22"/>
              </w:rPr>
            </w:pPr>
            <w:r w:rsidRPr="004B1509">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B6505" w14:textId="77777777" w:rsidR="00360FB5" w:rsidRPr="004B1509" w:rsidRDefault="00360FB5" w:rsidP="00553004">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F56F2" w14:textId="77777777" w:rsidR="00360FB5" w:rsidRPr="004B1509" w:rsidRDefault="00360FB5" w:rsidP="00553004">
            <w:pPr>
              <w:jc w:val="right"/>
              <w:rPr>
                <w:rFonts w:eastAsia="Calibri"/>
                <w:szCs w:val="22"/>
              </w:rPr>
            </w:pPr>
            <w:r w:rsidRPr="004B1509">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74B7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808D9"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58522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014E7C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0BA4F31"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7CEBFB" w14:textId="77777777" w:rsidR="00360FB5" w:rsidRPr="004B1509" w:rsidRDefault="00360FB5" w:rsidP="00553004">
            <w:pPr>
              <w:rPr>
                <w:rFonts w:eastAsia="Calibri"/>
                <w:szCs w:val="22"/>
              </w:rPr>
            </w:pPr>
            <w:r w:rsidRPr="004B1509">
              <w:rPr>
                <w:rFonts w:eastAsia="Calibri"/>
                <w:szCs w:val="22"/>
              </w:rPr>
              <w:t>t10-1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75EC93" w14:textId="77777777" w:rsidR="00360FB5" w:rsidRPr="004B1509" w:rsidRDefault="00360FB5" w:rsidP="00553004">
            <w:pPr>
              <w:rPr>
                <w:rFonts w:eastAsia="Calibri"/>
                <w:szCs w:val="22"/>
              </w:rPr>
            </w:pPr>
            <w:r w:rsidRPr="004B1509">
              <w:rPr>
                <w:rFonts w:eastAsia="Calibri"/>
                <w:szCs w:val="22"/>
              </w:rPr>
              <w:t>Jaunimo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01AEEE" w14:textId="77777777" w:rsidR="00360FB5" w:rsidRPr="004B1509" w:rsidRDefault="00360FB5" w:rsidP="00553004">
            <w:pPr>
              <w:jc w:val="right"/>
              <w:rPr>
                <w:rFonts w:eastAsia="Calibri"/>
                <w:szCs w:val="22"/>
              </w:rPr>
            </w:pPr>
            <w:r w:rsidRPr="004B1509">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086AC" w14:textId="77777777" w:rsidR="00360FB5" w:rsidRPr="004B1509" w:rsidRDefault="00360FB5" w:rsidP="00553004">
            <w:pPr>
              <w:jc w:val="right"/>
              <w:rPr>
                <w:rFonts w:eastAsia="Calibri"/>
                <w:szCs w:val="22"/>
              </w:rPr>
            </w:pPr>
            <w:r w:rsidRPr="004B1509">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5B66C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1ADA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F02B66"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BDBD5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EC0552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0B9F57"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CD0B4" w14:textId="77777777" w:rsidR="00360FB5" w:rsidRPr="004B1509" w:rsidRDefault="00360FB5" w:rsidP="00553004">
            <w:pPr>
              <w:rPr>
                <w:rFonts w:eastAsia="Calibri"/>
                <w:szCs w:val="22"/>
              </w:rPr>
            </w:pPr>
            <w:r w:rsidRPr="004B1509">
              <w:rPr>
                <w:rFonts w:eastAsia="Calibri"/>
                <w:szCs w:val="22"/>
              </w:rPr>
              <w:t>ts17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0F6C39" w14:textId="77777777" w:rsidR="00360FB5" w:rsidRPr="004B1509" w:rsidRDefault="00360FB5" w:rsidP="00553004">
            <w:pPr>
              <w:rPr>
                <w:rFonts w:eastAsia="Calibri"/>
                <w:szCs w:val="22"/>
              </w:rPr>
            </w:pPr>
            <w:r w:rsidRPr="004B1509">
              <w:rPr>
                <w:rFonts w:eastAsia="Calibri"/>
                <w:szCs w:val="22"/>
              </w:rPr>
              <w:t>Klevų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B790A9" w14:textId="77777777" w:rsidR="00360FB5" w:rsidRPr="004B1509" w:rsidRDefault="00360FB5" w:rsidP="00553004">
            <w:pPr>
              <w:jc w:val="right"/>
              <w:rPr>
                <w:rFonts w:eastAsia="Calibri"/>
                <w:szCs w:val="22"/>
              </w:rPr>
            </w:pPr>
            <w:r w:rsidRPr="004B1509">
              <w:rPr>
                <w:rFonts w:eastAsia="Calibri"/>
                <w:szCs w:val="22"/>
              </w:rPr>
              <w:t>1126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587F3" w14:textId="77777777" w:rsidR="00360FB5" w:rsidRPr="004B1509" w:rsidRDefault="00360FB5" w:rsidP="00553004">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D45FA" w14:textId="77777777" w:rsidR="00360FB5" w:rsidRPr="004B1509" w:rsidRDefault="00360FB5" w:rsidP="00553004">
            <w:pPr>
              <w:jc w:val="right"/>
              <w:rPr>
                <w:rFonts w:eastAsia="Calibri"/>
                <w:szCs w:val="22"/>
              </w:rPr>
            </w:pPr>
            <w:r w:rsidRPr="004B1509">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2535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245AC4"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BAFE7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D0FF21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3905932"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BA8F55" w14:textId="77777777" w:rsidR="00360FB5" w:rsidRPr="004B1509" w:rsidRDefault="00360FB5" w:rsidP="00553004">
            <w:pPr>
              <w:rPr>
                <w:rFonts w:eastAsia="Calibri"/>
                <w:szCs w:val="22"/>
              </w:rPr>
            </w:pPr>
            <w:r w:rsidRPr="004B1509">
              <w:rPr>
                <w:rFonts w:eastAsia="Calibri"/>
                <w:szCs w:val="22"/>
              </w:rPr>
              <w:t>ts18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198440" w14:textId="77777777" w:rsidR="00360FB5" w:rsidRPr="004B1509" w:rsidRDefault="00360FB5" w:rsidP="00553004">
            <w:pPr>
              <w:rPr>
                <w:rFonts w:eastAsia="Calibri"/>
                <w:szCs w:val="22"/>
              </w:rPr>
            </w:pPr>
            <w:r w:rsidRPr="004B1509">
              <w:rPr>
                <w:rFonts w:eastAsia="Calibri"/>
                <w:szCs w:val="22"/>
              </w:rPr>
              <w:t>Kūdros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F352F5" w14:textId="77777777" w:rsidR="00360FB5" w:rsidRPr="004B1509" w:rsidRDefault="00360FB5" w:rsidP="00553004">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C2545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29CD6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B95BFA" w14:textId="77777777" w:rsidR="00360FB5" w:rsidRPr="004B1509" w:rsidRDefault="00360FB5" w:rsidP="00553004">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A802E"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E42FF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B52C26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C819F9"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9964C4" w14:textId="77777777" w:rsidR="00360FB5" w:rsidRPr="004B1509" w:rsidRDefault="00360FB5" w:rsidP="00553004">
            <w:pPr>
              <w:rPr>
                <w:rFonts w:eastAsia="Calibri"/>
                <w:szCs w:val="22"/>
              </w:rPr>
            </w:pPr>
            <w:r w:rsidRPr="004B1509">
              <w:rPr>
                <w:rFonts w:eastAsia="Calibri"/>
                <w:szCs w:val="22"/>
              </w:rPr>
              <w:t>t10-12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BB579E" w14:textId="77777777" w:rsidR="00360FB5" w:rsidRPr="004B1509" w:rsidRDefault="00360FB5" w:rsidP="00553004">
            <w:pPr>
              <w:rPr>
                <w:rFonts w:eastAsia="Calibri"/>
                <w:szCs w:val="22"/>
              </w:rPr>
            </w:pPr>
            <w:r w:rsidRPr="004B1509">
              <w:rPr>
                <w:rFonts w:eastAsia="Calibri"/>
                <w:szCs w:val="22"/>
              </w:rPr>
              <w:t>Lankų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B1D2CE2" w14:textId="77777777" w:rsidR="00360FB5" w:rsidRPr="004B1509" w:rsidRDefault="00360FB5" w:rsidP="00553004">
            <w:pPr>
              <w:jc w:val="right"/>
              <w:rPr>
                <w:rFonts w:eastAsia="Calibri"/>
                <w:szCs w:val="22"/>
              </w:rPr>
            </w:pPr>
            <w:r w:rsidRPr="004B1509">
              <w:rPr>
                <w:rFonts w:eastAsia="Calibri"/>
                <w:szCs w:val="22"/>
              </w:rPr>
              <w:t>241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F9478" w14:textId="77777777" w:rsidR="00360FB5" w:rsidRPr="004B1509" w:rsidRDefault="00360FB5" w:rsidP="00553004">
            <w:pPr>
              <w:jc w:val="right"/>
              <w:rPr>
                <w:rFonts w:eastAsia="Calibri"/>
                <w:szCs w:val="22"/>
              </w:rPr>
            </w:pPr>
            <w:r w:rsidRPr="004B1509">
              <w:rPr>
                <w:rFonts w:eastAsia="Calibri"/>
                <w:szCs w:val="22"/>
              </w:rPr>
              <w:t>241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FAC8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B080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F7225"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8AD67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DD93CC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0F929E9"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C99B8C" w14:textId="77777777" w:rsidR="00360FB5" w:rsidRPr="004B1509" w:rsidRDefault="00360FB5" w:rsidP="00553004">
            <w:pPr>
              <w:rPr>
                <w:rFonts w:eastAsia="Calibri"/>
                <w:szCs w:val="22"/>
              </w:rPr>
            </w:pPr>
            <w:r w:rsidRPr="004B1509">
              <w:rPr>
                <w:rFonts w:eastAsia="Calibri"/>
                <w:szCs w:val="22"/>
              </w:rPr>
              <w:t>t10-10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6123C7" w14:textId="77777777" w:rsidR="00360FB5" w:rsidRPr="004B1509" w:rsidRDefault="00360FB5" w:rsidP="00553004">
            <w:pPr>
              <w:rPr>
                <w:rFonts w:eastAsia="Calibri"/>
                <w:szCs w:val="22"/>
              </w:rPr>
            </w:pPr>
            <w:r w:rsidRPr="004B1509">
              <w:rPr>
                <w:rFonts w:eastAsia="Calibri"/>
                <w:szCs w:val="22"/>
              </w:rPr>
              <w:t>Liepų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A63B92" w14:textId="77777777" w:rsidR="00360FB5" w:rsidRPr="004B1509" w:rsidRDefault="00360FB5" w:rsidP="00553004">
            <w:pPr>
              <w:jc w:val="right"/>
              <w:rPr>
                <w:rFonts w:eastAsia="Calibri"/>
                <w:szCs w:val="22"/>
              </w:rPr>
            </w:pPr>
            <w:r w:rsidRPr="004B1509">
              <w:rPr>
                <w:rFonts w:eastAsia="Calibri"/>
                <w:szCs w:val="22"/>
              </w:rPr>
              <w:t>698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48254E" w14:textId="77777777" w:rsidR="00360FB5" w:rsidRPr="004B1509" w:rsidRDefault="00360FB5" w:rsidP="00553004">
            <w:pPr>
              <w:jc w:val="right"/>
              <w:rPr>
                <w:rFonts w:eastAsia="Calibri"/>
                <w:szCs w:val="22"/>
              </w:rPr>
            </w:pPr>
            <w:r w:rsidRPr="004B1509">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C164C" w14:textId="77777777" w:rsidR="00360FB5" w:rsidRPr="004B1509" w:rsidRDefault="00360FB5" w:rsidP="00553004">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0503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91B8A1" w14:textId="77777777" w:rsidR="00360FB5" w:rsidRPr="004B1509" w:rsidRDefault="00360FB5" w:rsidP="00553004">
            <w:pPr>
              <w:jc w:val="center"/>
              <w:rPr>
                <w:rFonts w:eastAsia="Calibri"/>
                <w:bCs/>
                <w:szCs w:val="22"/>
              </w:rPr>
            </w:pPr>
            <w:r w:rsidRPr="004B1509">
              <w:rPr>
                <w:rFonts w:eastAsia="Calibri"/>
                <w:bCs/>
                <w:szCs w:val="22"/>
              </w:rPr>
              <w:t>D</w:t>
            </w:r>
          </w:p>
          <w:p w14:paraId="2B64B4E2"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7C0504" w14:textId="77777777" w:rsidR="00360FB5" w:rsidRPr="004B1509" w:rsidRDefault="00360FB5" w:rsidP="00553004">
            <w:pPr>
              <w:jc w:val="center"/>
              <w:rPr>
                <w:rFonts w:eastAsia="Calibri"/>
                <w:szCs w:val="22"/>
              </w:rPr>
            </w:pPr>
            <w:r w:rsidRPr="004B1509">
              <w:rPr>
                <w:rFonts w:eastAsia="Calibri"/>
                <w:szCs w:val="22"/>
              </w:rPr>
              <w:t>4400-4961-7972 4400-4978-9526</w:t>
            </w:r>
          </w:p>
        </w:tc>
      </w:tr>
      <w:tr w:rsidR="00360FB5" w:rsidRPr="004B1509" w14:paraId="300CB9F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1FE4FDA"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4A2DB3" w14:textId="77777777" w:rsidR="00360FB5" w:rsidRPr="004B1509" w:rsidRDefault="00360FB5" w:rsidP="00553004">
            <w:pPr>
              <w:rPr>
                <w:rFonts w:eastAsia="Calibri"/>
                <w:szCs w:val="22"/>
              </w:rPr>
            </w:pPr>
            <w:r w:rsidRPr="004B1509">
              <w:rPr>
                <w:rFonts w:eastAsia="Calibri"/>
                <w:szCs w:val="22"/>
              </w:rPr>
              <w:t>t10-7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C7D4CA" w14:textId="77777777" w:rsidR="00360FB5" w:rsidRPr="004B1509" w:rsidRDefault="00360FB5" w:rsidP="00553004">
            <w:pPr>
              <w:rPr>
                <w:rFonts w:eastAsia="Calibri"/>
                <w:szCs w:val="22"/>
              </w:rPr>
            </w:pPr>
            <w:r w:rsidRPr="004B1509">
              <w:rPr>
                <w:rFonts w:eastAsia="Calibri"/>
                <w:szCs w:val="22"/>
              </w:rPr>
              <w:t>Nevėžio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3B1C08" w14:textId="77777777" w:rsidR="00360FB5" w:rsidRPr="004B1509" w:rsidRDefault="00360FB5" w:rsidP="00553004">
            <w:pPr>
              <w:jc w:val="right"/>
              <w:rPr>
                <w:rFonts w:eastAsia="Calibri"/>
                <w:szCs w:val="22"/>
              </w:rPr>
            </w:pPr>
            <w:r w:rsidRPr="004B1509">
              <w:rPr>
                <w:rFonts w:eastAsia="Calibri"/>
                <w:szCs w:val="22"/>
              </w:rPr>
              <w:t>665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F1FCB" w14:textId="77777777" w:rsidR="00360FB5" w:rsidRPr="004B1509" w:rsidRDefault="00360FB5" w:rsidP="00553004">
            <w:pPr>
              <w:jc w:val="right"/>
              <w:rPr>
                <w:rFonts w:eastAsia="Calibri"/>
                <w:szCs w:val="22"/>
              </w:rPr>
            </w:pPr>
            <w:r w:rsidRPr="004B1509">
              <w:rPr>
                <w:rFonts w:eastAsia="Calibri"/>
                <w:szCs w:val="22"/>
              </w:rPr>
              <w:t>665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3942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36604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173BCF"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5E55C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0424D1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47CF76"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EED6AF" w14:textId="77777777" w:rsidR="00360FB5" w:rsidRPr="004B1509" w:rsidRDefault="00360FB5" w:rsidP="00553004">
            <w:pPr>
              <w:rPr>
                <w:rFonts w:eastAsia="Calibri"/>
                <w:szCs w:val="22"/>
              </w:rPr>
            </w:pPr>
            <w:r w:rsidRPr="004B1509">
              <w:rPr>
                <w:rFonts w:eastAsia="Calibri"/>
                <w:szCs w:val="22"/>
              </w:rPr>
              <w:t>t10-9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9AEB1F1" w14:textId="77777777" w:rsidR="00360FB5" w:rsidRPr="004B1509" w:rsidRDefault="00360FB5" w:rsidP="00553004">
            <w:pPr>
              <w:rPr>
                <w:rFonts w:eastAsia="Calibri"/>
                <w:szCs w:val="22"/>
              </w:rPr>
            </w:pPr>
            <w:r w:rsidRPr="004B1509">
              <w:rPr>
                <w:rFonts w:eastAsia="Calibri"/>
                <w:szCs w:val="22"/>
              </w:rPr>
              <w:t>Pievų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ED577F" w14:textId="77777777" w:rsidR="00360FB5" w:rsidRPr="004B1509" w:rsidRDefault="00360FB5" w:rsidP="00553004">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2812C" w14:textId="77777777" w:rsidR="00360FB5" w:rsidRPr="004B1509" w:rsidRDefault="00360FB5" w:rsidP="00553004">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24D3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A690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C87E9"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56E95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E21E73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94B597"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071ED9" w14:textId="77777777" w:rsidR="00360FB5" w:rsidRPr="004B1509" w:rsidRDefault="00360FB5" w:rsidP="00553004">
            <w:pPr>
              <w:rPr>
                <w:rFonts w:eastAsia="Calibri"/>
                <w:szCs w:val="22"/>
              </w:rPr>
            </w:pPr>
            <w:r w:rsidRPr="004B1509">
              <w:rPr>
                <w:rFonts w:eastAsia="Calibri"/>
                <w:szCs w:val="22"/>
              </w:rPr>
              <w:t>t10-4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373F20" w14:textId="77777777" w:rsidR="00360FB5" w:rsidRPr="004B1509" w:rsidRDefault="00360FB5" w:rsidP="00553004">
            <w:pPr>
              <w:rPr>
                <w:rFonts w:eastAsia="Calibri"/>
                <w:szCs w:val="22"/>
              </w:rPr>
            </w:pPr>
            <w:r w:rsidRPr="004B1509">
              <w:rPr>
                <w:rFonts w:eastAsia="Calibri"/>
                <w:szCs w:val="22"/>
              </w:rPr>
              <w:t>Plento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7D95B9" w14:textId="77777777" w:rsidR="00360FB5" w:rsidRPr="004B1509" w:rsidRDefault="00360FB5" w:rsidP="00553004">
            <w:pPr>
              <w:jc w:val="right"/>
              <w:rPr>
                <w:rFonts w:eastAsia="Calibri"/>
                <w:szCs w:val="22"/>
              </w:rPr>
            </w:pPr>
            <w:r w:rsidRPr="004B1509">
              <w:rPr>
                <w:rFonts w:eastAsia="Calibri"/>
                <w:szCs w:val="22"/>
              </w:rPr>
              <w:t>358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5D80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CC3F4" w14:textId="77777777" w:rsidR="00360FB5" w:rsidRPr="004B1509" w:rsidRDefault="00360FB5" w:rsidP="00553004">
            <w:pPr>
              <w:jc w:val="right"/>
              <w:rPr>
                <w:rFonts w:eastAsia="Calibri"/>
                <w:szCs w:val="22"/>
              </w:rPr>
            </w:pPr>
            <w:r w:rsidRPr="004B1509">
              <w:rPr>
                <w:rFonts w:eastAsia="Calibri"/>
                <w:szCs w:val="22"/>
              </w:rPr>
              <w:t>358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651D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D812A"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60F19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4F2AC7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AFA790"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BBE17B" w14:textId="77777777" w:rsidR="00360FB5" w:rsidRPr="004B1509" w:rsidRDefault="00360FB5" w:rsidP="00553004">
            <w:pPr>
              <w:rPr>
                <w:rFonts w:eastAsia="Calibri"/>
                <w:szCs w:val="22"/>
              </w:rPr>
            </w:pPr>
            <w:r w:rsidRPr="004B1509">
              <w:rPr>
                <w:rFonts w:eastAsia="Calibri"/>
                <w:szCs w:val="22"/>
              </w:rPr>
              <w:t>t10-8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C5FEEE" w14:textId="77777777" w:rsidR="00360FB5" w:rsidRPr="004B1509" w:rsidRDefault="00360FB5" w:rsidP="00553004">
            <w:pPr>
              <w:rPr>
                <w:rFonts w:eastAsia="Calibri"/>
                <w:szCs w:val="22"/>
              </w:rPr>
            </w:pPr>
            <w:r w:rsidRPr="004B1509">
              <w:rPr>
                <w:rFonts w:eastAsia="Calibri"/>
                <w:szCs w:val="22"/>
              </w:rPr>
              <w:t>Sodų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D1C2BB" w14:textId="77777777" w:rsidR="00360FB5" w:rsidRPr="004B1509" w:rsidRDefault="00360FB5" w:rsidP="00553004">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86AB6" w14:textId="77777777" w:rsidR="00360FB5" w:rsidRPr="004B1509" w:rsidRDefault="00360FB5" w:rsidP="00553004">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2757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B0927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0F291"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969C3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E6ECB1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CD00317"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134E5E" w14:textId="77777777" w:rsidR="00360FB5" w:rsidRPr="004B1509" w:rsidRDefault="00360FB5" w:rsidP="00553004">
            <w:pPr>
              <w:rPr>
                <w:rFonts w:eastAsia="Calibri"/>
                <w:szCs w:val="22"/>
              </w:rPr>
            </w:pPr>
            <w:r w:rsidRPr="004B1509">
              <w:rPr>
                <w:rFonts w:eastAsia="Calibri"/>
                <w:szCs w:val="22"/>
              </w:rPr>
              <w:t>t10-5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B22AC9" w14:textId="77777777" w:rsidR="00360FB5" w:rsidRPr="004B1509" w:rsidRDefault="00360FB5" w:rsidP="00553004">
            <w:pPr>
              <w:rPr>
                <w:rFonts w:eastAsia="Calibri"/>
                <w:szCs w:val="22"/>
              </w:rPr>
            </w:pPr>
            <w:r w:rsidRPr="004B1509">
              <w:rPr>
                <w:rFonts w:eastAsia="Calibri"/>
                <w:szCs w:val="22"/>
              </w:rPr>
              <w:t>Sporto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205B87" w14:textId="77777777" w:rsidR="00360FB5" w:rsidRPr="004B1509" w:rsidRDefault="00360FB5" w:rsidP="00553004">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4233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787EF" w14:textId="77777777" w:rsidR="00360FB5" w:rsidRPr="004B1509" w:rsidRDefault="00360FB5" w:rsidP="00553004">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6DA4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1AD32"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1DF5E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6D2421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717EED"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1F40EF" w14:textId="77777777" w:rsidR="00360FB5" w:rsidRPr="004B1509" w:rsidRDefault="00360FB5" w:rsidP="00553004">
            <w:pPr>
              <w:rPr>
                <w:rFonts w:eastAsia="Calibri"/>
                <w:szCs w:val="22"/>
              </w:rPr>
            </w:pPr>
            <w:r w:rsidRPr="004B1509">
              <w:rPr>
                <w:rFonts w:eastAsia="Calibri"/>
                <w:szCs w:val="22"/>
              </w:rPr>
              <w:t>ts26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0AEDCF" w14:textId="77777777" w:rsidR="00360FB5" w:rsidRPr="004B1509" w:rsidRDefault="00360FB5" w:rsidP="00553004">
            <w:pPr>
              <w:rPr>
                <w:rFonts w:eastAsia="Calibri"/>
                <w:szCs w:val="22"/>
              </w:rPr>
            </w:pPr>
            <w:r w:rsidRPr="004B1509">
              <w:rPr>
                <w:rFonts w:eastAsia="Calibri"/>
                <w:szCs w:val="22"/>
              </w:rPr>
              <w:t>Šapio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520800" w14:textId="77777777" w:rsidR="00360FB5" w:rsidRPr="004B1509" w:rsidRDefault="00360FB5" w:rsidP="00553004">
            <w:pPr>
              <w:jc w:val="right"/>
              <w:rPr>
                <w:rFonts w:eastAsia="Calibri"/>
                <w:szCs w:val="22"/>
              </w:rPr>
            </w:pPr>
            <w:r w:rsidRPr="004B1509">
              <w:rPr>
                <w:rFonts w:eastAsia="Calibri"/>
                <w:szCs w:val="22"/>
              </w:rPr>
              <w:t>738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9ADC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BC970" w14:textId="77777777" w:rsidR="00360FB5" w:rsidRPr="004B1509" w:rsidRDefault="00360FB5" w:rsidP="00553004">
            <w:pPr>
              <w:jc w:val="right"/>
              <w:rPr>
                <w:rFonts w:eastAsia="Calibri"/>
                <w:szCs w:val="22"/>
              </w:rPr>
            </w:pPr>
            <w:r w:rsidRPr="004B1509">
              <w:rPr>
                <w:rFonts w:eastAsia="Calibri"/>
                <w:szCs w:val="22"/>
              </w:rPr>
              <w:t>738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B9EF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F0675"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47995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6476F1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3F7CFF"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AB2565" w14:textId="77777777" w:rsidR="00360FB5" w:rsidRPr="004B1509" w:rsidRDefault="00360FB5" w:rsidP="00553004">
            <w:pPr>
              <w:rPr>
                <w:rFonts w:eastAsia="Calibri"/>
                <w:szCs w:val="22"/>
              </w:rPr>
            </w:pPr>
            <w:r w:rsidRPr="004B1509">
              <w:rPr>
                <w:rFonts w:eastAsia="Calibri"/>
                <w:szCs w:val="22"/>
              </w:rPr>
              <w:t>t10-13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C6569B" w14:textId="77777777" w:rsidR="00360FB5" w:rsidRPr="004B1509" w:rsidRDefault="00360FB5" w:rsidP="00553004">
            <w:pPr>
              <w:rPr>
                <w:rFonts w:eastAsia="Calibri"/>
                <w:szCs w:val="22"/>
              </w:rPr>
            </w:pPr>
            <w:r w:rsidRPr="004B1509">
              <w:rPr>
                <w:rFonts w:eastAsia="Calibri"/>
                <w:szCs w:val="22"/>
              </w:rPr>
              <w:t>Tako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F533A6" w14:textId="77777777" w:rsidR="00360FB5" w:rsidRPr="004B1509" w:rsidRDefault="00360FB5" w:rsidP="00553004">
            <w:pPr>
              <w:jc w:val="right"/>
              <w:rPr>
                <w:rFonts w:eastAsia="Calibri"/>
                <w:szCs w:val="22"/>
              </w:rPr>
            </w:pPr>
            <w:r w:rsidRPr="004B1509">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B621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FC13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403D1" w14:textId="77777777" w:rsidR="00360FB5" w:rsidRPr="004B1509" w:rsidRDefault="00360FB5" w:rsidP="00553004">
            <w:pPr>
              <w:jc w:val="right"/>
              <w:rPr>
                <w:rFonts w:eastAsia="Calibri"/>
                <w:szCs w:val="22"/>
              </w:rPr>
            </w:pPr>
            <w:r w:rsidRPr="004B1509">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B3428A"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0C8B4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149AA6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D7DB8D1"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28269B" w14:textId="77777777" w:rsidR="00360FB5" w:rsidRPr="004B1509" w:rsidRDefault="00360FB5" w:rsidP="00553004">
            <w:pPr>
              <w:rPr>
                <w:rFonts w:eastAsia="Calibri"/>
                <w:szCs w:val="22"/>
              </w:rPr>
            </w:pPr>
            <w:r w:rsidRPr="004B1509">
              <w:rPr>
                <w:rFonts w:eastAsia="Calibri"/>
                <w:szCs w:val="22"/>
              </w:rPr>
              <w:t>t10-2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5DEBBD" w14:textId="77777777" w:rsidR="00360FB5" w:rsidRPr="004B1509" w:rsidRDefault="00360FB5" w:rsidP="00553004">
            <w:pPr>
              <w:rPr>
                <w:rFonts w:eastAsia="Calibri"/>
                <w:szCs w:val="22"/>
              </w:rPr>
            </w:pPr>
            <w:r w:rsidRPr="004B1509">
              <w:rPr>
                <w:rFonts w:eastAsia="Calibri"/>
                <w:szCs w:val="22"/>
              </w:rPr>
              <w:t>Vilties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298CEC" w14:textId="77777777" w:rsidR="00360FB5" w:rsidRPr="004B1509" w:rsidRDefault="00360FB5" w:rsidP="00553004">
            <w:pPr>
              <w:jc w:val="right"/>
              <w:rPr>
                <w:rFonts w:eastAsia="Calibri"/>
                <w:szCs w:val="22"/>
              </w:rPr>
            </w:pPr>
            <w:r w:rsidRPr="004B1509">
              <w:rPr>
                <w:rFonts w:eastAsia="Calibri"/>
                <w:szCs w:val="22"/>
              </w:rPr>
              <w:t xml:space="preserve"> 1383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101CB7" w14:textId="77777777" w:rsidR="00360FB5" w:rsidRPr="004B1509" w:rsidRDefault="00360FB5" w:rsidP="00553004">
            <w:pPr>
              <w:jc w:val="right"/>
              <w:rPr>
                <w:rFonts w:eastAsia="Calibri"/>
                <w:szCs w:val="22"/>
              </w:rPr>
            </w:pPr>
            <w:r w:rsidRPr="004B1509">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A704B" w14:textId="77777777" w:rsidR="00360FB5" w:rsidRPr="004B1509" w:rsidRDefault="00360FB5" w:rsidP="00553004">
            <w:pPr>
              <w:jc w:val="right"/>
              <w:rPr>
                <w:rFonts w:eastAsia="Calibri"/>
                <w:szCs w:val="22"/>
              </w:rPr>
            </w:pPr>
            <w:r w:rsidRPr="004B1509">
              <w:rPr>
                <w:rFonts w:eastAsia="Calibri"/>
                <w:szCs w:val="22"/>
              </w:rPr>
              <w:t>1221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2E8F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FAE35"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DB11E0" w14:textId="77777777" w:rsidR="00360FB5" w:rsidRPr="004B1509" w:rsidRDefault="00360FB5" w:rsidP="00553004">
            <w:pPr>
              <w:jc w:val="center"/>
              <w:rPr>
                <w:rFonts w:eastAsia="Calibri"/>
                <w:szCs w:val="22"/>
              </w:rPr>
            </w:pPr>
            <w:r w:rsidRPr="004B1509">
              <w:rPr>
                <w:rFonts w:eastAsia="Calibri"/>
                <w:szCs w:val="22"/>
              </w:rPr>
              <w:t>4400-5326-3077</w:t>
            </w:r>
          </w:p>
        </w:tc>
      </w:tr>
      <w:tr w:rsidR="00360FB5" w:rsidRPr="004B1509" w14:paraId="76B46AE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21BC83B" w14:textId="77777777" w:rsidR="00360FB5" w:rsidRPr="004B1509" w:rsidRDefault="00360FB5" w:rsidP="00553004">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DD2E7D" w14:textId="77777777" w:rsidR="00360FB5" w:rsidRPr="004B1509" w:rsidRDefault="00360FB5" w:rsidP="00553004">
            <w:pPr>
              <w:rPr>
                <w:rFonts w:eastAsia="Calibri"/>
                <w:szCs w:val="22"/>
              </w:rPr>
            </w:pPr>
            <w:r w:rsidRPr="004B1509">
              <w:rPr>
                <w:rFonts w:eastAsia="Calibri"/>
                <w:szCs w:val="22"/>
              </w:rPr>
              <w:t>ts29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4D4DF3" w14:textId="77777777" w:rsidR="00360FB5" w:rsidRPr="004B1509" w:rsidRDefault="00360FB5" w:rsidP="00553004">
            <w:pPr>
              <w:rPr>
                <w:rFonts w:eastAsia="Calibri"/>
                <w:szCs w:val="22"/>
              </w:rPr>
            </w:pPr>
            <w:r w:rsidRPr="004B1509">
              <w:rPr>
                <w:rFonts w:eastAsia="Calibri"/>
                <w:szCs w:val="22"/>
              </w:rPr>
              <w:t>Žolynų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B42344" w14:textId="77777777" w:rsidR="00360FB5" w:rsidRPr="004B1509" w:rsidRDefault="00360FB5" w:rsidP="00553004">
            <w:pPr>
              <w:jc w:val="right"/>
              <w:rPr>
                <w:rFonts w:eastAsia="Calibri"/>
                <w:szCs w:val="22"/>
              </w:rPr>
            </w:pPr>
            <w:r w:rsidRPr="004B1509">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9C63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4FB2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53C73B" w14:textId="77777777" w:rsidR="00360FB5" w:rsidRPr="004B1509" w:rsidRDefault="00360FB5" w:rsidP="00553004">
            <w:pPr>
              <w:jc w:val="right"/>
              <w:rPr>
                <w:rFonts w:eastAsia="Calibri"/>
                <w:szCs w:val="22"/>
              </w:rPr>
            </w:pPr>
            <w:r w:rsidRPr="004B1509">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F07E3"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AE670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D8543C1" w14:textId="77777777" w:rsidTr="009765B0">
        <w:tc>
          <w:tcPr>
            <w:tcW w:w="960" w:type="dxa"/>
            <w:tcBorders>
              <w:top w:val="single" w:sz="4" w:space="0" w:color="auto"/>
              <w:left w:val="single" w:sz="12" w:space="0" w:color="auto"/>
              <w:bottom w:val="single" w:sz="4" w:space="0" w:color="auto"/>
              <w:right w:val="single" w:sz="4" w:space="0" w:color="auto"/>
            </w:tcBorders>
            <w:vAlign w:val="center"/>
            <w:hideMark/>
          </w:tcPr>
          <w:p w14:paraId="02756866" w14:textId="77777777" w:rsidR="00360FB5" w:rsidRPr="004B1509" w:rsidRDefault="00360FB5" w:rsidP="00553004">
            <w:pPr>
              <w:tabs>
                <w:tab w:val="center" w:pos="4819"/>
                <w:tab w:val="right" w:pos="9638"/>
              </w:tabs>
              <w:rPr>
                <w:rFonts w:eastAsia="Calibri"/>
                <w:i/>
                <w:iCs/>
                <w:szCs w:val="22"/>
              </w:rPr>
            </w:pPr>
            <w:r w:rsidRPr="004B1509">
              <w:rPr>
                <w:rFonts w:eastAsia="Calibri"/>
                <w:i/>
                <w:iCs/>
                <w:szCs w:val="22"/>
              </w:rPr>
              <w:t>9.2.</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6D32D41D" w14:textId="77777777" w:rsidR="00360FB5" w:rsidRPr="004B1509" w:rsidRDefault="00360FB5" w:rsidP="00553004">
            <w:pPr>
              <w:rPr>
                <w:rFonts w:eastAsia="Calibri"/>
                <w:i/>
                <w:iCs/>
                <w:szCs w:val="22"/>
              </w:rPr>
            </w:pPr>
            <w:r w:rsidRPr="004B1509">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52004C2E" w14:textId="57BD48B4" w:rsidR="00360FB5" w:rsidRPr="004B1509" w:rsidRDefault="00676869" w:rsidP="00553004">
            <w:pPr>
              <w:jc w:val="right"/>
              <w:rPr>
                <w:rFonts w:eastAsia="Calibri"/>
                <w:i/>
                <w:iCs/>
                <w:szCs w:val="22"/>
              </w:rPr>
            </w:pPr>
            <w:r>
              <w:rPr>
                <w:rFonts w:eastAsia="Calibri"/>
                <w:i/>
                <w:iCs/>
                <w:szCs w:val="22"/>
              </w:rPr>
              <w:t>73 892</w:t>
            </w:r>
          </w:p>
        </w:tc>
        <w:tc>
          <w:tcPr>
            <w:tcW w:w="1133" w:type="dxa"/>
            <w:tcBorders>
              <w:top w:val="single" w:sz="4" w:space="0" w:color="auto"/>
              <w:left w:val="single" w:sz="4" w:space="0" w:color="auto"/>
              <w:bottom w:val="single" w:sz="4" w:space="0" w:color="auto"/>
              <w:right w:val="single" w:sz="4" w:space="0" w:color="auto"/>
            </w:tcBorders>
            <w:vAlign w:val="center"/>
          </w:tcPr>
          <w:p w14:paraId="707763FD" w14:textId="139AFEC1" w:rsidR="00360FB5" w:rsidRPr="004B1509" w:rsidRDefault="00676869" w:rsidP="00553004">
            <w:pPr>
              <w:jc w:val="right"/>
              <w:rPr>
                <w:rFonts w:eastAsia="Calibri"/>
                <w:i/>
                <w:iCs/>
                <w:szCs w:val="22"/>
              </w:rPr>
            </w:pPr>
            <w:r>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vAlign w:val="center"/>
          </w:tcPr>
          <w:p w14:paraId="2F43D49A" w14:textId="12D23229" w:rsidR="00360FB5" w:rsidRPr="004B1509" w:rsidRDefault="00676869" w:rsidP="00553004">
            <w:pPr>
              <w:jc w:val="right"/>
              <w:rPr>
                <w:rFonts w:eastAsia="Calibri"/>
                <w:i/>
                <w:iCs/>
                <w:szCs w:val="22"/>
              </w:rPr>
            </w:pPr>
            <w:r>
              <w:rPr>
                <w:rFonts w:eastAsia="Calibri"/>
                <w:i/>
                <w:iCs/>
                <w:szCs w:val="22"/>
              </w:rPr>
              <w:t>36 563</w:t>
            </w:r>
          </w:p>
        </w:tc>
        <w:tc>
          <w:tcPr>
            <w:tcW w:w="1133" w:type="dxa"/>
            <w:tcBorders>
              <w:top w:val="single" w:sz="4" w:space="0" w:color="auto"/>
              <w:left w:val="single" w:sz="4" w:space="0" w:color="auto"/>
              <w:bottom w:val="single" w:sz="4" w:space="0" w:color="auto"/>
              <w:right w:val="single" w:sz="4" w:space="0" w:color="auto"/>
            </w:tcBorders>
            <w:vAlign w:val="center"/>
          </w:tcPr>
          <w:p w14:paraId="583FDCCE" w14:textId="55FD5FEF" w:rsidR="00360FB5" w:rsidRPr="004B1509" w:rsidRDefault="00676869" w:rsidP="00553004">
            <w:pPr>
              <w:jc w:val="right"/>
              <w:rPr>
                <w:rFonts w:eastAsia="Calibri"/>
                <w:i/>
                <w:iCs/>
                <w:szCs w:val="22"/>
              </w:rPr>
            </w:pPr>
            <w:r>
              <w:rPr>
                <w:rFonts w:eastAsia="Calibri"/>
                <w:i/>
                <w:iCs/>
                <w:szCs w:val="22"/>
              </w:rPr>
              <w:t>37 329</w:t>
            </w:r>
          </w:p>
        </w:tc>
        <w:tc>
          <w:tcPr>
            <w:tcW w:w="1133" w:type="dxa"/>
            <w:tcBorders>
              <w:top w:val="single" w:sz="4" w:space="0" w:color="auto"/>
              <w:left w:val="single" w:sz="4" w:space="0" w:color="auto"/>
              <w:bottom w:val="single" w:sz="4" w:space="0" w:color="auto"/>
              <w:right w:val="single" w:sz="4" w:space="0" w:color="auto"/>
            </w:tcBorders>
            <w:vAlign w:val="center"/>
          </w:tcPr>
          <w:p w14:paraId="2506A1E8" w14:textId="77777777" w:rsidR="00360FB5" w:rsidRPr="004B1509" w:rsidRDefault="00360FB5"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0A7DF74F" w14:textId="77777777" w:rsidR="00360FB5" w:rsidRPr="004B1509" w:rsidRDefault="00360FB5" w:rsidP="00553004">
            <w:pPr>
              <w:jc w:val="center"/>
              <w:rPr>
                <w:rFonts w:eastAsia="Calibri"/>
                <w:i/>
                <w:iCs/>
                <w:szCs w:val="22"/>
              </w:rPr>
            </w:pPr>
          </w:p>
        </w:tc>
      </w:tr>
      <w:tr w:rsidR="00360FB5" w:rsidRPr="004B1509" w14:paraId="3C25301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C85037B"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E33A49" w14:textId="77777777" w:rsidR="00360FB5" w:rsidRPr="004B1509" w:rsidRDefault="00360FB5" w:rsidP="00553004">
            <w:pPr>
              <w:rPr>
                <w:rFonts w:eastAsia="Calibri"/>
                <w:szCs w:val="22"/>
              </w:rPr>
            </w:pPr>
            <w:r w:rsidRPr="004B1509">
              <w:rPr>
                <w:rFonts w:eastAsia="Calibri"/>
                <w:szCs w:val="22"/>
              </w:rPr>
              <w:t>t1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3FC9A0" w14:textId="77777777" w:rsidR="00360FB5" w:rsidRPr="004B1509" w:rsidRDefault="00360FB5" w:rsidP="00553004">
            <w:pPr>
              <w:rPr>
                <w:rFonts w:eastAsia="Calibri"/>
                <w:szCs w:val="22"/>
              </w:rPr>
            </w:pPr>
            <w:r w:rsidRPr="004B1509">
              <w:rPr>
                <w:rFonts w:eastAsia="Calibri"/>
                <w:szCs w:val="22"/>
              </w:rPr>
              <w:t>Nevėžnikai–Žalioji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26E76D" w14:textId="77777777" w:rsidR="00360FB5" w:rsidRPr="004B1509" w:rsidRDefault="00360FB5" w:rsidP="00553004">
            <w:pPr>
              <w:jc w:val="right"/>
              <w:rPr>
                <w:rFonts w:eastAsia="Calibri"/>
                <w:szCs w:val="22"/>
              </w:rPr>
            </w:pPr>
            <w:r w:rsidRPr="004B1509">
              <w:rPr>
                <w:rFonts w:eastAsia="Calibri"/>
                <w:szCs w:val="22"/>
              </w:rPr>
              <w:t>284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9147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216B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8DE790" w14:textId="77777777" w:rsidR="00360FB5" w:rsidRPr="004B1509" w:rsidRDefault="00360FB5" w:rsidP="00553004">
            <w:pPr>
              <w:jc w:val="right"/>
              <w:rPr>
                <w:rFonts w:eastAsia="Calibri"/>
                <w:szCs w:val="22"/>
              </w:rPr>
            </w:pPr>
            <w:r w:rsidRPr="004B1509">
              <w:rPr>
                <w:rFonts w:eastAsia="Calibri"/>
                <w:szCs w:val="22"/>
              </w:rPr>
              <w:t>284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F92FA5"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A5867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9AA2EB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9B1E11A"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1595FC" w14:textId="77777777" w:rsidR="00360FB5" w:rsidRPr="004B1509" w:rsidRDefault="00360FB5" w:rsidP="00553004">
            <w:pPr>
              <w:rPr>
                <w:rFonts w:eastAsia="Calibri"/>
                <w:szCs w:val="22"/>
              </w:rPr>
            </w:pPr>
            <w:r w:rsidRPr="004B1509">
              <w:rPr>
                <w:rFonts w:eastAsia="Calibri"/>
                <w:szCs w:val="22"/>
              </w:rPr>
              <w:t>t10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27C1FC" w14:textId="77777777" w:rsidR="00360FB5" w:rsidRPr="004B1509" w:rsidRDefault="00360FB5" w:rsidP="00553004">
            <w:pPr>
              <w:rPr>
                <w:rFonts w:eastAsia="Calibri"/>
                <w:szCs w:val="22"/>
              </w:rPr>
            </w:pPr>
            <w:r w:rsidRPr="004B1509">
              <w:rPr>
                <w:rFonts w:eastAsia="Calibri"/>
                <w:szCs w:val="22"/>
              </w:rPr>
              <w:t>Levaniškiai–Užuraiščiai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49A76E" w14:textId="77777777" w:rsidR="00360FB5" w:rsidRPr="004B1509" w:rsidRDefault="00360FB5" w:rsidP="00553004">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8FA5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9554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8F43C" w14:textId="77777777" w:rsidR="00360FB5" w:rsidRPr="004B1509" w:rsidRDefault="00360FB5" w:rsidP="00553004">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6E763E"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BAF73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0FB7B8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0CF6F42"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EC2114" w14:textId="77777777" w:rsidR="00360FB5" w:rsidRPr="004B1509" w:rsidRDefault="00360FB5" w:rsidP="00553004">
            <w:pPr>
              <w:rPr>
                <w:rFonts w:eastAsia="Calibri"/>
                <w:szCs w:val="22"/>
              </w:rPr>
            </w:pPr>
            <w:r w:rsidRPr="004B1509">
              <w:rPr>
                <w:rFonts w:eastAsia="Calibri"/>
                <w:szCs w:val="22"/>
              </w:rPr>
              <w:t>t11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BDB789" w14:textId="77777777" w:rsidR="00360FB5" w:rsidRPr="004B1509" w:rsidRDefault="00360FB5" w:rsidP="00553004">
            <w:pPr>
              <w:rPr>
                <w:rFonts w:eastAsia="Calibri"/>
                <w:szCs w:val="22"/>
              </w:rPr>
            </w:pPr>
            <w:r w:rsidRPr="004B1509">
              <w:rPr>
                <w:rFonts w:eastAsia="Calibri"/>
                <w:szCs w:val="22"/>
              </w:rPr>
              <w:t>Levaniškiai–Surviliškis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36D040" w14:textId="77777777" w:rsidR="00360FB5" w:rsidRPr="004B1509" w:rsidRDefault="00360FB5" w:rsidP="00553004">
            <w:pPr>
              <w:jc w:val="right"/>
              <w:rPr>
                <w:rFonts w:eastAsia="Calibri"/>
                <w:szCs w:val="22"/>
              </w:rPr>
            </w:pPr>
            <w:r w:rsidRPr="004B1509">
              <w:rPr>
                <w:rFonts w:eastAsia="Calibri"/>
                <w:szCs w:val="22"/>
              </w:rPr>
              <w:t>1385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FD3B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8AF67" w14:textId="77777777" w:rsidR="00360FB5" w:rsidRPr="004B1509" w:rsidRDefault="00360FB5" w:rsidP="00553004">
            <w:pPr>
              <w:jc w:val="right"/>
              <w:rPr>
                <w:rFonts w:eastAsia="Calibri"/>
                <w:szCs w:val="22"/>
              </w:rPr>
            </w:pPr>
            <w:r w:rsidRPr="004B1509">
              <w:rPr>
                <w:rFonts w:eastAsia="Calibri"/>
                <w:szCs w:val="22"/>
              </w:rPr>
              <w:t>1385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DD02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87A7F"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F02D02" w14:textId="77777777" w:rsidR="00360FB5" w:rsidRPr="004B1509" w:rsidRDefault="00360FB5" w:rsidP="00553004">
            <w:pPr>
              <w:jc w:val="center"/>
              <w:rPr>
                <w:rFonts w:eastAsia="Calibri"/>
                <w:szCs w:val="22"/>
              </w:rPr>
            </w:pPr>
            <w:r w:rsidRPr="004B1509">
              <w:rPr>
                <w:rFonts w:eastAsia="Calibri"/>
                <w:szCs w:val="22"/>
              </w:rPr>
              <w:t>4400-5494-3525</w:t>
            </w:r>
          </w:p>
        </w:tc>
      </w:tr>
      <w:tr w:rsidR="00360FB5" w:rsidRPr="004B1509" w14:paraId="617689E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ABE7656"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CE6CA0" w14:textId="77777777" w:rsidR="00360FB5" w:rsidRPr="004B1509" w:rsidRDefault="00360FB5" w:rsidP="00553004">
            <w:pPr>
              <w:rPr>
                <w:rFonts w:eastAsia="Calibri"/>
                <w:szCs w:val="22"/>
              </w:rPr>
            </w:pPr>
            <w:r w:rsidRPr="004B1509">
              <w:rPr>
                <w:rFonts w:eastAsia="Calibri"/>
                <w:szCs w:val="22"/>
              </w:rPr>
              <w:t>t12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2A167B" w14:textId="77777777" w:rsidR="00360FB5" w:rsidRPr="004B1509" w:rsidRDefault="00360FB5" w:rsidP="00553004">
            <w:pPr>
              <w:rPr>
                <w:rFonts w:eastAsia="Calibri"/>
                <w:szCs w:val="22"/>
              </w:rPr>
            </w:pPr>
            <w:r w:rsidRPr="004B1509">
              <w:rPr>
                <w:rFonts w:eastAsia="Calibri"/>
                <w:szCs w:val="22"/>
              </w:rPr>
              <w:t>Levaniškiai–Šapis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AD5D27" w14:textId="77777777" w:rsidR="00360FB5" w:rsidRPr="004B1509" w:rsidRDefault="00360FB5" w:rsidP="00553004">
            <w:pPr>
              <w:jc w:val="right"/>
              <w:rPr>
                <w:rFonts w:eastAsia="Calibri"/>
                <w:szCs w:val="22"/>
              </w:rPr>
            </w:pPr>
            <w:r w:rsidRPr="004B1509">
              <w:rPr>
                <w:rFonts w:eastAsia="Calibri"/>
                <w:szCs w:val="22"/>
              </w:rPr>
              <w:t>1434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DB6D4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CC511" w14:textId="77777777" w:rsidR="00360FB5" w:rsidRPr="004B1509" w:rsidRDefault="00360FB5" w:rsidP="00553004">
            <w:pPr>
              <w:jc w:val="right"/>
              <w:rPr>
                <w:rFonts w:eastAsia="Calibri"/>
                <w:szCs w:val="22"/>
              </w:rPr>
            </w:pPr>
            <w:r w:rsidRPr="004B1509">
              <w:rPr>
                <w:rFonts w:eastAsia="Calibri"/>
                <w:szCs w:val="22"/>
              </w:rPr>
              <w:t>1434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0E98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ABBD6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8DFED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420FA4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95FA54"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B128F4" w14:textId="77777777" w:rsidR="00360FB5" w:rsidRPr="004B1509" w:rsidRDefault="00360FB5" w:rsidP="00553004">
            <w:pPr>
              <w:rPr>
                <w:rFonts w:eastAsia="Calibri"/>
                <w:szCs w:val="22"/>
              </w:rPr>
            </w:pPr>
            <w:r w:rsidRPr="004B1509">
              <w:rPr>
                <w:rFonts w:eastAsia="Calibri"/>
                <w:szCs w:val="22"/>
              </w:rPr>
              <w:t>t13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7CFA93" w14:textId="77777777" w:rsidR="00360FB5" w:rsidRPr="004B1509" w:rsidRDefault="00360FB5" w:rsidP="00553004">
            <w:pPr>
              <w:rPr>
                <w:rFonts w:eastAsia="Calibri"/>
                <w:szCs w:val="22"/>
              </w:rPr>
            </w:pPr>
            <w:r w:rsidRPr="004B1509">
              <w:rPr>
                <w:rFonts w:eastAsia="Calibri"/>
                <w:szCs w:val="22"/>
              </w:rPr>
              <w:t>Pravažiuojamasis kelias nuo kelio Nr. t3 iki Šapio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A59C64" w14:textId="77777777" w:rsidR="00360FB5" w:rsidRPr="004B1509" w:rsidRDefault="00360FB5" w:rsidP="00553004">
            <w:pPr>
              <w:jc w:val="right"/>
              <w:rPr>
                <w:rFonts w:eastAsia="Calibri"/>
                <w:szCs w:val="22"/>
              </w:rPr>
            </w:pPr>
            <w:r w:rsidRPr="004B1509">
              <w:rPr>
                <w:rFonts w:eastAsia="Calibri"/>
                <w:szCs w:val="22"/>
              </w:rPr>
              <w:t>2245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D6AA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A0E5E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09DF8" w14:textId="77777777" w:rsidR="00360FB5" w:rsidRPr="004B1509" w:rsidRDefault="00360FB5" w:rsidP="00553004">
            <w:pPr>
              <w:jc w:val="right"/>
              <w:rPr>
                <w:rFonts w:eastAsia="Calibri"/>
                <w:szCs w:val="22"/>
              </w:rPr>
            </w:pPr>
            <w:r w:rsidRPr="004B1509">
              <w:rPr>
                <w:rFonts w:eastAsia="Calibri"/>
                <w:szCs w:val="22"/>
              </w:rPr>
              <w:t>2245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8FEC5"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B2B6F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C83EB1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2DDDD2"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A36FF7" w14:textId="77777777" w:rsidR="00360FB5" w:rsidRPr="004B1509" w:rsidRDefault="00360FB5" w:rsidP="00553004">
            <w:pPr>
              <w:rPr>
                <w:rFonts w:eastAsia="Calibri"/>
                <w:szCs w:val="22"/>
              </w:rPr>
            </w:pPr>
            <w:r w:rsidRPr="004B1509">
              <w:rPr>
                <w:rFonts w:eastAsia="Calibri"/>
                <w:szCs w:val="22"/>
              </w:rPr>
              <w:t>t14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0B5D27" w14:textId="77777777" w:rsidR="00360FB5" w:rsidRPr="004B1509" w:rsidRDefault="00360FB5" w:rsidP="00553004">
            <w:pPr>
              <w:rPr>
                <w:rFonts w:eastAsia="Calibri"/>
                <w:szCs w:val="22"/>
              </w:rPr>
            </w:pPr>
            <w:r w:rsidRPr="004B1509">
              <w:rPr>
                <w:rFonts w:eastAsia="Calibri"/>
                <w:szCs w:val="22"/>
              </w:rPr>
              <w:t>Klaibūnai–Surdaugiai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018426" w14:textId="77777777" w:rsidR="00360FB5" w:rsidRPr="004B1509" w:rsidRDefault="00360FB5" w:rsidP="00553004">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77DB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DF1F9" w14:textId="77777777" w:rsidR="00360FB5" w:rsidRPr="004B1509" w:rsidRDefault="00360FB5" w:rsidP="00553004">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98D54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3A7CA1"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CBE7A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3223B8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BDE5B8C"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6AD850" w14:textId="77777777" w:rsidR="00360FB5" w:rsidRPr="004B1509" w:rsidRDefault="00360FB5" w:rsidP="00553004">
            <w:pPr>
              <w:rPr>
                <w:rFonts w:eastAsia="Calibri"/>
                <w:szCs w:val="22"/>
              </w:rPr>
            </w:pPr>
            <w:r w:rsidRPr="004B1509">
              <w:rPr>
                <w:rFonts w:eastAsia="Calibri"/>
                <w:szCs w:val="22"/>
              </w:rPr>
              <w:t>t15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9F92F5A" w14:textId="77777777" w:rsidR="00360FB5" w:rsidRPr="004B1509" w:rsidRDefault="00360FB5" w:rsidP="00553004">
            <w:pPr>
              <w:rPr>
                <w:rFonts w:eastAsia="Calibri"/>
                <w:szCs w:val="22"/>
              </w:rPr>
            </w:pPr>
            <w:r w:rsidRPr="004B1509">
              <w:rPr>
                <w:rFonts w:eastAsia="Calibri"/>
                <w:szCs w:val="22"/>
              </w:rPr>
              <w:t xml:space="preserve">Pravažiuojamasis kelias  nuo kelio Nr. t14 į kelią t33  (Mickūniškių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9A9C09" w14:textId="77777777" w:rsidR="00360FB5" w:rsidRPr="004B1509" w:rsidRDefault="00360FB5" w:rsidP="00553004">
            <w:pPr>
              <w:jc w:val="right"/>
              <w:rPr>
                <w:rFonts w:eastAsia="Calibri"/>
                <w:szCs w:val="22"/>
              </w:rPr>
            </w:pPr>
            <w:r w:rsidRPr="004B1509">
              <w:rPr>
                <w:rFonts w:eastAsia="Calibri"/>
                <w:szCs w:val="22"/>
              </w:rPr>
              <w:t>814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60E75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98389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C0E5D6" w14:textId="77777777" w:rsidR="00360FB5" w:rsidRPr="004B1509" w:rsidRDefault="00360FB5" w:rsidP="00553004">
            <w:pPr>
              <w:jc w:val="right"/>
              <w:rPr>
                <w:rFonts w:eastAsia="Calibri"/>
                <w:szCs w:val="22"/>
              </w:rPr>
            </w:pPr>
            <w:r w:rsidRPr="004B1509">
              <w:rPr>
                <w:rFonts w:eastAsia="Calibri"/>
                <w:szCs w:val="22"/>
              </w:rPr>
              <w:t>814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DED8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CE230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34D441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352732C"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19439E" w14:textId="77777777" w:rsidR="00360FB5" w:rsidRPr="004B1509" w:rsidRDefault="00360FB5" w:rsidP="00553004">
            <w:pPr>
              <w:rPr>
                <w:rFonts w:eastAsia="Calibri"/>
                <w:szCs w:val="22"/>
              </w:rPr>
            </w:pPr>
            <w:r w:rsidRPr="004B1509">
              <w:rPr>
                <w:rFonts w:eastAsia="Calibri"/>
                <w:szCs w:val="22"/>
              </w:rPr>
              <w:t>t16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43CCB4" w14:textId="77777777" w:rsidR="00360FB5" w:rsidRPr="004B1509" w:rsidRDefault="00360FB5" w:rsidP="00553004">
            <w:pPr>
              <w:rPr>
                <w:rFonts w:eastAsia="Calibri"/>
                <w:szCs w:val="22"/>
              </w:rPr>
            </w:pPr>
            <w:r w:rsidRPr="004B1509">
              <w:rPr>
                <w:rFonts w:eastAsia="Calibri"/>
                <w:szCs w:val="22"/>
              </w:rPr>
              <w:t>Laukagaliai–Šikšnava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10FA18" w14:textId="77777777" w:rsidR="00360FB5" w:rsidRPr="004B1509" w:rsidRDefault="00360FB5" w:rsidP="00553004">
            <w:pPr>
              <w:jc w:val="right"/>
              <w:rPr>
                <w:rFonts w:eastAsia="Calibri"/>
                <w:szCs w:val="22"/>
              </w:rPr>
            </w:pPr>
            <w:r w:rsidRPr="004B1509">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57495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A5EB5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26D4E" w14:textId="77777777" w:rsidR="00360FB5" w:rsidRPr="004B1509" w:rsidRDefault="00360FB5" w:rsidP="00553004">
            <w:pPr>
              <w:jc w:val="right"/>
              <w:rPr>
                <w:rFonts w:eastAsia="Calibri"/>
                <w:szCs w:val="22"/>
              </w:rPr>
            </w:pPr>
            <w:r w:rsidRPr="004B1509">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68171D"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4B92D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F3E812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3A9F45"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FCDD46" w14:textId="77777777" w:rsidR="00360FB5" w:rsidRPr="004B1509" w:rsidRDefault="00360FB5" w:rsidP="00553004">
            <w:pPr>
              <w:rPr>
                <w:rFonts w:eastAsia="Calibri"/>
                <w:szCs w:val="22"/>
              </w:rPr>
            </w:pPr>
            <w:r w:rsidRPr="004B1509">
              <w:rPr>
                <w:rFonts w:eastAsia="Calibri"/>
                <w:szCs w:val="22"/>
              </w:rPr>
              <w:t>t17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C1C403" w14:textId="77777777" w:rsidR="00360FB5" w:rsidRPr="004B1509" w:rsidRDefault="00360FB5" w:rsidP="00553004">
            <w:pPr>
              <w:rPr>
                <w:rFonts w:eastAsia="Calibri"/>
                <w:szCs w:val="22"/>
              </w:rPr>
            </w:pPr>
            <w:r w:rsidRPr="004B1509">
              <w:rPr>
                <w:rFonts w:eastAsia="Calibri"/>
                <w:szCs w:val="22"/>
              </w:rPr>
              <w:t>Pravažiuojamasis kelias nuo Putriškių g., Laukagalių k. iki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896B0C" w14:textId="77777777" w:rsidR="00360FB5" w:rsidRPr="004B1509" w:rsidRDefault="00360FB5" w:rsidP="00553004">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CA1E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BB5D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BAF4C9" w14:textId="77777777" w:rsidR="00360FB5" w:rsidRPr="004B1509" w:rsidRDefault="00360FB5" w:rsidP="00553004">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D7F0A"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0F691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B28168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EC7B33"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3F0D73" w14:textId="77777777" w:rsidR="00360FB5" w:rsidRPr="004B1509" w:rsidRDefault="00360FB5" w:rsidP="00553004">
            <w:pPr>
              <w:rPr>
                <w:rFonts w:eastAsia="Calibri"/>
                <w:szCs w:val="22"/>
              </w:rPr>
            </w:pPr>
            <w:r w:rsidRPr="004B1509">
              <w:rPr>
                <w:rFonts w:eastAsia="Calibri"/>
                <w:szCs w:val="22"/>
              </w:rPr>
              <w:t>t18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F3B7EA" w14:textId="77777777" w:rsidR="00360FB5" w:rsidRPr="004B1509" w:rsidRDefault="00360FB5" w:rsidP="00553004">
            <w:pPr>
              <w:rPr>
                <w:rFonts w:eastAsia="Calibri"/>
                <w:szCs w:val="22"/>
              </w:rPr>
            </w:pPr>
            <w:r w:rsidRPr="004B1509">
              <w:rPr>
                <w:rFonts w:eastAsia="Calibri"/>
                <w:szCs w:val="22"/>
              </w:rPr>
              <w:t>Pravažiuojamasis kelias nuo kelio Nr. 1214 iki kelio Nr. t32 (Žerkiškių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E35C42" w14:textId="77777777" w:rsidR="00360FB5" w:rsidRPr="004B1509" w:rsidRDefault="00360FB5" w:rsidP="00553004">
            <w:pPr>
              <w:jc w:val="right"/>
              <w:rPr>
                <w:rFonts w:eastAsia="Calibri"/>
                <w:szCs w:val="22"/>
              </w:rPr>
            </w:pPr>
            <w:r w:rsidRPr="004B1509">
              <w:rPr>
                <w:rFonts w:eastAsia="Calibri"/>
                <w:szCs w:val="22"/>
              </w:rPr>
              <w:t>1430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7180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2C740" w14:textId="77777777" w:rsidR="00360FB5" w:rsidRPr="004B1509" w:rsidRDefault="00360FB5" w:rsidP="00553004">
            <w:pPr>
              <w:jc w:val="right"/>
              <w:rPr>
                <w:rFonts w:eastAsia="Calibri"/>
                <w:szCs w:val="22"/>
              </w:rPr>
            </w:pPr>
            <w:r w:rsidRPr="004B1509">
              <w:rPr>
                <w:rFonts w:eastAsia="Calibri"/>
                <w:szCs w:val="22"/>
              </w:rPr>
              <w:t>1430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2A6E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914A1"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0926F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44BC6D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F572F0"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4753FA" w14:textId="77777777" w:rsidR="00360FB5" w:rsidRPr="004B1509" w:rsidRDefault="00360FB5" w:rsidP="00553004">
            <w:pPr>
              <w:rPr>
                <w:rFonts w:eastAsia="Calibri"/>
                <w:szCs w:val="22"/>
              </w:rPr>
            </w:pPr>
            <w:r w:rsidRPr="004B1509">
              <w:rPr>
                <w:rFonts w:eastAsia="Calibri"/>
                <w:szCs w:val="22"/>
              </w:rPr>
              <w:t>t19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6D8226" w14:textId="77777777" w:rsidR="00360FB5" w:rsidRPr="004B1509" w:rsidRDefault="00360FB5" w:rsidP="00553004">
            <w:pPr>
              <w:rPr>
                <w:rFonts w:eastAsia="Calibri"/>
                <w:szCs w:val="22"/>
              </w:rPr>
            </w:pPr>
            <w:r w:rsidRPr="004B1509">
              <w:rPr>
                <w:rFonts w:eastAsia="Calibri"/>
                <w:szCs w:val="22"/>
              </w:rPr>
              <w:t>Privažiuojamasis kelias prie buvusio sąvartyno Laukagalių k. nuo kelio Nr. 1214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26CE09" w14:textId="77777777" w:rsidR="00360FB5" w:rsidRPr="004B1509" w:rsidRDefault="00360FB5" w:rsidP="00553004">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BB0E2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9E02E" w14:textId="77777777" w:rsidR="00360FB5" w:rsidRPr="004B1509" w:rsidRDefault="00360FB5" w:rsidP="00553004">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A169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2269B"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8FCA2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EC0351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18CDB3"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981588" w14:textId="77777777" w:rsidR="00360FB5" w:rsidRPr="004B1509" w:rsidRDefault="00360FB5" w:rsidP="00553004">
            <w:pPr>
              <w:rPr>
                <w:rFonts w:eastAsia="Calibri"/>
                <w:szCs w:val="22"/>
              </w:rPr>
            </w:pPr>
            <w:r w:rsidRPr="004B1509">
              <w:rPr>
                <w:rFonts w:eastAsia="Calibri"/>
                <w:szCs w:val="22"/>
              </w:rPr>
              <w:t>t2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7EE384" w14:textId="77777777" w:rsidR="00360FB5" w:rsidRPr="004B1509" w:rsidRDefault="00360FB5" w:rsidP="00553004">
            <w:pPr>
              <w:rPr>
                <w:rFonts w:eastAsia="Calibri"/>
                <w:szCs w:val="22"/>
              </w:rPr>
            </w:pPr>
            <w:r w:rsidRPr="004B1509">
              <w:rPr>
                <w:rFonts w:eastAsia="Calibri"/>
                <w:szCs w:val="22"/>
              </w:rPr>
              <w:t>Pravažiuojamasis kelias nuo Nevėžio g., Levaniškių k. iki kelio Nr. t7 (Pageldonių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EB0204" w14:textId="77777777" w:rsidR="00360FB5" w:rsidRPr="004B1509" w:rsidRDefault="00360FB5" w:rsidP="00553004">
            <w:pPr>
              <w:jc w:val="right"/>
              <w:rPr>
                <w:rFonts w:eastAsia="Calibri"/>
                <w:szCs w:val="22"/>
              </w:rPr>
            </w:pPr>
            <w:r w:rsidRPr="004B1509">
              <w:rPr>
                <w:rFonts w:eastAsia="Calibri"/>
                <w:szCs w:val="22"/>
              </w:rPr>
              <w:t>1104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91CB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0248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511ED" w14:textId="77777777" w:rsidR="00360FB5" w:rsidRPr="004B1509" w:rsidRDefault="00360FB5" w:rsidP="00553004">
            <w:pPr>
              <w:jc w:val="right"/>
              <w:rPr>
                <w:rFonts w:eastAsia="Calibri"/>
                <w:szCs w:val="22"/>
              </w:rPr>
            </w:pPr>
            <w:r w:rsidRPr="004B1509">
              <w:rPr>
                <w:rFonts w:eastAsia="Calibri"/>
                <w:szCs w:val="22"/>
              </w:rPr>
              <w:t>1104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D7941"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C1896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021029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EC28282"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15A16D" w14:textId="77777777" w:rsidR="00360FB5" w:rsidRPr="004B1509" w:rsidRDefault="00360FB5" w:rsidP="00553004">
            <w:pPr>
              <w:rPr>
                <w:rFonts w:eastAsia="Calibri"/>
                <w:szCs w:val="22"/>
              </w:rPr>
            </w:pPr>
            <w:r w:rsidRPr="004B1509">
              <w:rPr>
                <w:rFonts w:eastAsia="Calibri"/>
                <w:szCs w:val="22"/>
              </w:rPr>
              <w:t>t2-1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DE9129" w14:textId="77777777" w:rsidR="00360FB5" w:rsidRPr="004B1509" w:rsidRDefault="00360FB5" w:rsidP="00553004">
            <w:pPr>
              <w:rPr>
                <w:rFonts w:eastAsia="Calibri"/>
                <w:szCs w:val="22"/>
              </w:rPr>
            </w:pPr>
            <w:r w:rsidRPr="004B1509">
              <w:rPr>
                <w:rFonts w:eastAsia="Calibri"/>
                <w:szCs w:val="22"/>
              </w:rPr>
              <w:t>Pravažiuojamasis kelias nuo Klevų g., Levaniškių k. iki kelio Nr. t12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73C570" w14:textId="77777777" w:rsidR="00360FB5" w:rsidRPr="004B1509" w:rsidRDefault="00360FB5" w:rsidP="00553004">
            <w:pPr>
              <w:jc w:val="right"/>
              <w:rPr>
                <w:rFonts w:eastAsia="Calibri"/>
                <w:szCs w:val="22"/>
              </w:rPr>
            </w:pPr>
            <w:r w:rsidRPr="004B1509">
              <w:rPr>
                <w:rFonts w:eastAsia="Calibri"/>
                <w:szCs w:val="22"/>
              </w:rPr>
              <w:t>839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A109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0C0FF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DEBD3" w14:textId="77777777" w:rsidR="00360FB5" w:rsidRPr="004B1509" w:rsidRDefault="00360FB5" w:rsidP="00553004">
            <w:pPr>
              <w:jc w:val="right"/>
              <w:rPr>
                <w:rFonts w:eastAsia="Calibri"/>
                <w:szCs w:val="22"/>
              </w:rPr>
            </w:pPr>
            <w:r w:rsidRPr="004B1509">
              <w:rPr>
                <w:rFonts w:eastAsia="Calibri"/>
                <w:szCs w:val="22"/>
              </w:rPr>
              <w:t>839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CB6C0"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5BA6F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6B1EB3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6CF873"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844A51" w14:textId="77777777" w:rsidR="00360FB5" w:rsidRPr="004B1509" w:rsidRDefault="00360FB5" w:rsidP="00553004">
            <w:pPr>
              <w:rPr>
                <w:rFonts w:eastAsia="Calibri"/>
                <w:szCs w:val="22"/>
              </w:rPr>
            </w:pPr>
            <w:r w:rsidRPr="004B1509">
              <w:rPr>
                <w:rFonts w:eastAsia="Calibri"/>
                <w:szCs w:val="22"/>
              </w:rPr>
              <w:t>t20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23C6B0" w14:textId="77777777" w:rsidR="00360FB5" w:rsidRPr="004B1509" w:rsidRDefault="00360FB5" w:rsidP="00553004">
            <w:pPr>
              <w:rPr>
                <w:rFonts w:eastAsia="Calibri"/>
                <w:szCs w:val="22"/>
              </w:rPr>
            </w:pPr>
            <w:r w:rsidRPr="004B1509">
              <w:rPr>
                <w:rFonts w:eastAsia="Calibri"/>
                <w:szCs w:val="22"/>
              </w:rPr>
              <w:t>Privažiuojamasis kelias prie gyvenamųjų namų nuo Klaibūnų g., Klaibūnų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8A2FCB" w14:textId="77777777" w:rsidR="00360FB5" w:rsidRPr="004B1509" w:rsidRDefault="00360FB5" w:rsidP="00553004">
            <w:pPr>
              <w:jc w:val="right"/>
              <w:rPr>
                <w:rFonts w:eastAsia="Calibri"/>
                <w:szCs w:val="22"/>
              </w:rPr>
            </w:pPr>
            <w:r w:rsidRPr="004B1509">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58612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2F56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E002F" w14:textId="77777777" w:rsidR="00360FB5" w:rsidRPr="004B1509" w:rsidRDefault="00360FB5" w:rsidP="00553004">
            <w:pPr>
              <w:jc w:val="right"/>
              <w:rPr>
                <w:rFonts w:eastAsia="Calibri"/>
                <w:szCs w:val="22"/>
              </w:rPr>
            </w:pPr>
            <w:r w:rsidRPr="004B1509">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B9DDA5"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78E33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8EA54F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992082"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80BCF2" w14:textId="77777777" w:rsidR="00360FB5" w:rsidRPr="004B1509" w:rsidRDefault="00360FB5" w:rsidP="00553004">
            <w:pPr>
              <w:rPr>
                <w:rFonts w:eastAsia="Calibri"/>
                <w:szCs w:val="22"/>
              </w:rPr>
            </w:pPr>
            <w:r w:rsidRPr="004B1509">
              <w:rPr>
                <w:rFonts w:eastAsia="Calibri"/>
                <w:szCs w:val="22"/>
              </w:rPr>
              <w:t>t23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DD5FB7" w14:textId="77777777" w:rsidR="00360FB5" w:rsidRPr="004B1509" w:rsidRDefault="00360FB5" w:rsidP="00553004">
            <w:pPr>
              <w:rPr>
                <w:rFonts w:eastAsia="Calibri"/>
                <w:szCs w:val="22"/>
              </w:rPr>
            </w:pPr>
            <w:r w:rsidRPr="004B1509">
              <w:rPr>
                <w:rFonts w:eastAsia="Calibri"/>
                <w:szCs w:val="22"/>
              </w:rPr>
              <w:t>Pravažiuojamasis kelias nuo kelio Nr. t13 iki miško Šapio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ADCB1E" w14:textId="77777777" w:rsidR="00360FB5" w:rsidRPr="004B1509" w:rsidRDefault="00360FB5" w:rsidP="00553004">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61D5C"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115A1"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7BF11" w14:textId="77777777" w:rsidR="00360FB5" w:rsidRPr="004B1509" w:rsidRDefault="00360FB5" w:rsidP="00553004">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9D980"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69D3AC"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6100900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0CA355C"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6DFC03" w14:textId="77777777" w:rsidR="00360FB5" w:rsidRPr="004B1509" w:rsidRDefault="00360FB5" w:rsidP="00553004">
            <w:pPr>
              <w:rPr>
                <w:rFonts w:eastAsia="Calibri"/>
                <w:szCs w:val="22"/>
              </w:rPr>
            </w:pPr>
            <w:r w:rsidRPr="004B1509">
              <w:rPr>
                <w:rFonts w:eastAsia="Calibri"/>
                <w:szCs w:val="22"/>
              </w:rPr>
              <w:t>t24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69E704" w14:textId="77777777" w:rsidR="00360FB5" w:rsidRPr="004B1509" w:rsidRDefault="00360FB5" w:rsidP="00553004">
            <w:pPr>
              <w:rPr>
                <w:rFonts w:eastAsia="Calibri"/>
                <w:szCs w:val="22"/>
              </w:rPr>
            </w:pPr>
            <w:r w:rsidRPr="004B1509">
              <w:rPr>
                <w:rFonts w:eastAsia="Calibri"/>
                <w:szCs w:val="22"/>
              </w:rPr>
              <w:t>Pravažiuojamasis kelias nuo kelio Nr. 1205 iki kelio Nr. t64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D05BD1" w14:textId="77777777" w:rsidR="00360FB5" w:rsidRPr="004B1509" w:rsidRDefault="00360FB5" w:rsidP="00553004">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F592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D4E7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73451" w14:textId="77777777" w:rsidR="00360FB5" w:rsidRPr="004B1509" w:rsidRDefault="00360FB5" w:rsidP="00553004">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EFD83"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E06E9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F6810F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A2DE85"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3F7D12" w14:textId="77777777" w:rsidR="00360FB5" w:rsidRPr="004B1509" w:rsidRDefault="00360FB5" w:rsidP="00553004">
            <w:pPr>
              <w:rPr>
                <w:rFonts w:eastAsia="Calibri"/>
                <w:szCs w:val="22"/>
              </w:rPr>
            </w:pPr>
            <w:r w:rsidRPr="004B1509">
              <w:rPr>
                <w:rFonts w:eastAsia="Calibri"/>
                <w:szCs w:val="22"/>
              </w:rPr>
              <w:t>t24-1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ADCC9E" w14:textId="77777777" w:rsidR="00360FB5" w:rsidRPr="004B1509" w:rsidRDefault="00360FB5" w:rsidP="00553004">
            <w:pPr>
              <w:rPr>
                <w:rFonts w:eastAsia="Calibri"/>
                <w:szCs w:val="22"/>
              </w:rPr>
            </w:pPr>
            <w:r w:rsidRPr="004B1509">
              <w:rPr>
                <w:rFonts w:eastAsia="Calibri"/>
                <w:szCs w:val="22"/>
              </w:rPr>
              <w:t>Privažiuojamasis kelias prie gyvenamųjų namų Žerkiškių k. nuo kelio Nr. t18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8FA244" w14:textId="77777777" w:rsidR="00360FB5" w:rsidRPr="004B1509" w:rsidRDefault="00360FB5" w:rsidP="00553004">
            <w:pPr>
              <w:jc w:val="right"/>
              <w:rPr>
                <w:rFonts w:eastAsia="Calibri"/>
                <w:szCs w:val="22"/>
              </w:rPr>
            </w:pPr>
            <w:r w:rsidRPr="004B1509">
              <w:rPr>
                <w:rFonts w:eastAsia="Calibri"/>
                <w:szCs w:val="22"/>
              </w:rPr>
              <w:t>577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0CE8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F603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A0127" w14:textId="77777777" w:rsidR="00360FB5" w:rsidRPr="004B1509" w:rsidRDefault="00360FB5" w:rsidP="00553004">
            <w:pPr>
              <w:jc w:val="right"/>
              <w:rPr>
                <w:rFonts w:eastAsia="Calibri"/>
                <w:szCs w:val="22"/>
              </w:rPr>
            </w:pPr>
            <w:r w:rsidRPr="004B1509">
              <w:rPr>
                <w:rFonts w:eastAsia="Calibri"/>
                <w:szCs w:val="22"/>
              </w:rPr>
              <w:t>577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3B2EC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7E5AA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61164B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65F5680"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8661FC" w14:textId="77777777" w:rsidR="00360FB5" w:rsidRPr="004B1509" w:rsidRDefault="00360FB5" w:rsidP="00553004">
            <w:pPr>
              <w:rPr>
                <w:rFonts w:eastAsia="Calibri"/>
                <w:szCs w:val="22"/>
              </w:rPr>
            </w:pPr>
            <w:r w:rsidRPr="004B1509">
              <w:rPr>
                <w:rFonts w:eastAsia="Calibri"/>
                <w:szCs w:val="22"/>
              </w:rPr>
              <w:t>t25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69F98F" w14:textId="77777777" w:rsidR="00360FB5" w:rsidRPr="004B1509" w:rsidRDefault="00360FB5" w:rsidP="00553004">
            <w:pPr>
              <w:rPr>
                <w:rFonts w:eastAsia="Calibri"/>
                <w:szCs w:val="22"/>
              </w:rPr>
            </w:pPr>
            <w:r w:rsidRPr="004B1509">
              <w:rPr>
                <w:rFonts w:eastAsia="Calibri"/>
                <w:szCs w:val="22"/>
              </w:rPr>
              <w:t>Privažiuojamasis kelias iki dirbamų laukų nuo Žolynų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97A3EA" w14:textId="77777777" w:rsidR="00360FB5" w:rsidRPr="004B1509" w:rsidRDefault="00360FB5" w:rsidP="00553004">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80DF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D95C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27B83A" w14:textId="77777777" w:rsidR="00360FB5" w:rsidRPr="004B1509" w:rsidRDefault="00360FB5" w:rsidP="00553004">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3671B"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274F1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50B118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450BD81"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82EA95" w14:textId="77777777" w:rsidR="00360FB5" w:rsidRPr="004B1509" w:rsidRDefault="00360FB5" w:rsidP="00553004">
            <w:pPr>
              <w:rPr>
                <w:rFonts w:eastAsia="Calibri"/>
                <w:szCs w:val="22"/>
              </w:rPr>
            </w:pPr>
            <w:r w:rsidRPr="004B1509">
              <w:rPr>
                <w:rFonts w:eastAsia="Calibri"/>
                <w:szCs w:val="22"/>
              </w:rPr>
              <w:t>t26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6E458C" w14:textId="77777777" w:rsidR="00360FB5" w:rsidRPr="004B1509" w:rsidRDefault="00360FB5" w:rsidP="00553004">
            <w:pPr>
              <w:rPr>
                <w:rFonts w:eastAsia="Calibri"/>
                <w:szCs w:val="22"/>
              </w:rPr>
            </w:pPr>
            <w:r w:rsidRPr="004B1509">
              <w:rPr>
                <w:rFonts w:eastAsia="Calibri"/>
                <w:szCs w:val="22"/>
              </w:rPr>
              <w:t>Privažiuojamasis kelias prie Šapio k. kapinių nuo kelio Nr. t3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6EE984" w14:textId="77777777" w:rsidR="00360FB5" w:rsidRPr="004B1509" w:rsidRDefault="00360FB5" w:rsidP="00553004">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016F1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025E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B6A50" w14:textId="77777777" w:rsidR="00360FB5" w:rsidRPr="004B1509" w:rsidRDefault="00360FB5" w:rsidP="00553004">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7A2C8A"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0BB42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686AB7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4ABA428"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C57D02" w14:textId="77777777" w:rsidR="00360FB5" w:rsidRPr="004B1509" w:rsidRDefault="00360FB5" w:rsidP="00553004">
            <w:pPr>
              <w:rPr>
                <w:rFonts w:eastAsia="Calibri"/>
                <w:szCs w:val="22"/>
              </w:rPr>
            </w:pPr>
            <w:r w:rsidRPr="004B1509">
              <w:rPr>
                <w:rFonts w:eastAsia="Calibri"/>
                <w:szCs w:val="22"/>
              </w:rPr>
              <w:t>t27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596D79" w14:textId="77777777" w:rsidR="00360FB5" w:rsidRPr="004B1509" w:rsidRDefault="00360FB5" w:rsidP="00553004">
            <w:pPr>
              <w:rPr>
                <w:rFonts w:eastAsia="Calibri"/>
                <w:szCs w:val="22"/>
              </w:rPr>
            </w:pPr>
            <w:r w:rsidRPr="004B1509">
              <w:rPr>
                <w:rFonts w:eastAsia="Calibri"/>
                <w:szCs w:val="22"/>
              </w:rPr>
              <w:t>Pravažiuojamasis kelias iki gyvenamųjų namų nuo Vilties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C99A31" w14:textId="77777777" w:rsidR="00360FB5" w:rsidRPr="004B1509" w:rsidRDefault="00360FB5" w:rsidP="00553004">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D1E7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6C52C" w14:textId="77777777" w:rsidR="00360FB5" w:rsidRPr="004B1509" w:rsidRDefault="00360FB5" w:rsidP="00553004">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7124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44FAF"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F1C10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BDA78C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76DD020"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D61CD1" w14:textId="77777777" w:rsidR="00360FB5" w:rsidRPr="004B1509" w:rsidRDefault="00360FB5" w:rsidP="00553004">
            <w:pPr>
              <w:rPr>
                <w:rFonts w:eastAsia="Calibri"/>
                <w:szCs w:val="22"/>
              </w:rPr>
            </w:pPr>
            <w:r w:rsidRPr="004B1509">
              <w:rPr>
                <w:rFonts w:eastAsia="Calibri"/>
                <w:szCs w:val="22"/>
              </w:rPr>
              <w:t>t28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1C3274" w14:textId="77777777" w:rsidR="00360FB5" w:rsidRPr="004B1509" w:rsidRDefault="00360FB5" w:rsidP="00553004">
            <w:pPr>
              <w:rPr>
                <w:rFonts w:eastAsia="Calibri"/>
                <w:szCs w:val="22"/>
              </w:rPr>
            </w:pPr>
            <w:r w:rsidRPr="004B1509">
              <w:rPr>
                <w:rFonts w:eastAsia="Calibri"/>
                <w:szCs w:val="22"/>
              </w:rPr>
              <w:t>Pravažiuojamasis kelias nuo kelio Nr. t11 iki kelio Nr. t27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C84C48" w14:textId="77777777" w:rsidR="00360FB5" w:rsidRPr="004B1509" w:rsidRDefault="00360FB5" w:rsidP="00553004">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32C3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40D7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64DBF5" w14:textId="77777777" w:rsidR="00360FB5" w:rsidRPr="004B1509" w:rsidRDefault="00360FB5" w:rsidP="00553004">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56FE0D"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5D0D7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023318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584F85"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EF8A5E" w14:textId="77777777" w:rsidR="00360FB5" w:rsidRPr="004B1509" w:rsidRDefault="00360FB5" w:rsidP="00553004">
            <w:pPr>
              <w:rPr>
                <w:rFonts w:eastAsia="Calibri"/>
                <w:szCs w:val="22"/>
              </w:rPr>
            </w:pPr>
            <w:r w:rsidRPr="004B1509">
              <w:rPr>
                <w:rFonts w:eastAsia="Calibri"/>
                <w:szCs w:val="22"/>
              </w:rPr>
              <w:t>t29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9C04F2" w14:textId="77777777" w:rsidR="00360FB5" w:rsidRPr="004B1509" w:rsidRDefault="00360FB5" w:rsidP="00553004">
            <w:pPr>
              <w:rPr>
                <w:rFonts w:eastAsia="Calibri"/>
                <w:szCs w:val="22"/>
              </w:rPr>
            </w:pPr>
            <w:r w:rsidRPr="004B1509">
              <w:rPr>
                <w:rFonts w:eastAsia="Calibri"/>
                <w:szCs w:val="22"/>
              </w:rPr>
              <w:t>Privažiuojamasis kelias prie gyvenamųjų namų Žaliosios k. nuo kelio Nr. 1214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76BF15" w14:textId="77777777" w:rsidR="00360FB5" w:rsidRPr="004B1509" w:rsidRDefault="00360FB5" w:rsidP="00553004">
            <w:pPr>
              <w:jc w:val="right"/>
              <w:rPr>
                <w:rFonts w:eastAsia="Calibri"/>
                <w:szCs w:val="22"/>
              </w:rPr>
            </w:pPr>
            <w:r w:rsidRPr="004B1509">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D7C8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FBA4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9670A" w14:textId="77777777" w:rsidR="00360FB5" w:rsidRPr="004B1509" w:rsidRDefault="00360FB5" w:rsidP="00553004">
            <w:pPr>
              <w:jc w:val="right"/>
              <w:rPr>
                <w:rFonts w:eastAsia="Calibri"/>
                <w:szCs w:val="22"/>
              </w:rPr>
            </w:pPr>
            <w:r w:rsidRPr="004B1509">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2EE83"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04BF1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3B112D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1305BB6"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3B5A7D" w14:textId="77777777" w:rsidR="00360FB5" w:rsidRPr="004B1509" w:rsidRDefault="00360FB5" w:rsidP="00553004">
            <w:pPr>
              <w:rPr>
                <w:rFonts w:eastAsia="Calibri"/>
                <w:szCs w:val="22"/>
              </w:rPr>
            </w:pPr>
            <w:r w:rsidRPr="004B1509">
              <w:rPr>
                <w:rFonts w:eastAsia="Calibri"/>
                <w:szCs w:val="22"/>
              </w:rPr>
              <w:t>t3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0B5389" w14:textId="77777777" w:rsidR="00360FB5" w:rsidRPr="004B1509" w:rsidRDefault="00360FB5" w:rsidP="00553004">
            <w:pPr>
              <w:rPr>
                <w:rFonts w:eastAsia="Calibri"/>
                <w:szCs w:val="22"/>
              </w:rPr>
            </w:pPr>
            <w:r w:rsidRPr="004B1509">
              <w:rPr>
                <w:rFonts w:eastAsia="Calibri"/>
                <w:szCs w:val="22"/>
              </w:rPr>
              <w:t>Pravažiuojamasis kelias nuo Klevų g., Levaniškių k. iki Šapio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909EB7" w14:textId="77777777" w:rsidR="00360FB5" w:rsidRPr="004B1509" w:rsidRDefault="00360FB5" w:rsidP="00553004">
            <w:pPr>
              <w:jc w:val="right"/>
              <w:rPr>
                <w:rFonts w:eastAsia="Calibri"/>
                <w:szCs w:val="22"/>
              </w:rPr>
            </w:pPr>
            <w:r w:rsidRPr="004B1509">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25945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B8C0D9" w14:textId="77777777" w:rsidR="00360FB5" w:rsidRPr="004B1509" w:rsidRDefault="00360FB5" w:rsidP="00553004">
            <w:pPr>
              <w:jc w:val="right"/>
              <w:rPr>
                <w:rFonts w:eastAsia="Calibri"/>
                <w:szCs w:val="22"/>
              </w:rPr>
            </w:pPr>
            <w:r w:rsidRPr="004B1509">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CB063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B6851"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9DC59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36B279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2D4AD3"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9C76BD" w14:textId="77777777" w:rsidR="00360FB5" w:rsidRPr="004B1509" w:rsidRDefault="00360FB5" w:rsidP="00553004">
            <w:pPr>
              <w:rPr>
                <w:rFonts w:eastAsia="Calibri"/>
                <w:szCs w:val="22"/>
              </w:rPr>
            </w:pPr>
            <w:r w:rsidRPr="004B1509">
              <w:rPr>
                <w:rFonts w:eastAsia="Calibri"/>
                <w:szCs w:val="22"/>
              </w:rPr>
              <w:t>t30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8414B0" w14:textId="77777777" w:rsidR="00360FB5" w:rsidRPr="004B1509" w:rsidRDefault="00360FB5" w:rsidP="00553004">
            <w:pPr>
              <w:rPr>
                <w:rFonts w:eastAsia="Calibri"/>
                <w:szCs w:val="22"/>
              </w:rPr>
            </w:pPr>
            <w:r w:rsidRPr="004B1509">
              <w:rPr>
                <w:rFonts w:eastAsia="Calibri"/>
                <w:szCs w:val="22"/>
              </w:rPr>
              <w:t>Privažiuojamasis kelias prie Mackeliškių k., Kavarsko sen. nuo kelio Nr. t31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1A90A8" w14:textId="77777777" w:rsidR="00360FB5" w:rsidRPr="004B1509" w:rsidRDefault="00360FB5" w:rsidP="00553004">
            <w:pPr>
              <w:jc w:val="right"/>
              <w:rPr>
                <w:rFonts w:eastAsia="Calibri"/>
                <w:szCs w:val="22"/>
              </w:rPr>
            </w:pPr>
            <w:r w:rsidRPr="004B1509">
              <w:rPr>
                <w:rFonts w:eastAsia="Calibri"/>
                <w:szCs w:val="22"/>
              </w:rPr>
              <w:t>1301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C6C6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67590" w14:textId="77777777" w:rsidR="00360FB5" w:rsidRPr="004B1509" w:rsidRDefault="00360FB5" w:rsidP="00553004">
            <w:pPr>
              <w:jc w:val="right"/>
              <w:rPr>
                <w:rFonts w:eastAsia="Calibri"/>
                <w:szCs w:val="22"/>
              </w:rPr>
            </w:pPr>
            <w:r w:rsidRPr="004B1509">
              <w:rPr>
                <w:rFonts w:eastAsia="Calibri"/>
                <w:szCs w:val="22"/>
              </w:rPr>
              <w:t>1301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91B9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41027"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2C66A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DEB72D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0DB205A"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74FBA1" w14:textId="77777777" w:rsidR="00360FB5" w:rsidRPr="004B1509" w:rsidRDefault="00360FB5" w:rsidP="00553004">
            <w:pPr>
              <w:rPr>
                <w:rFonts w:eastAsia="Calibri"/>
                <w:szCs w:val="22"/>
              </w:rPr>
            </w:pPr>
            <w:r w:rsidRPr="004B1509">
              <w:rPr>
                <w:rFonts w:eastAsia="Calibri"/>
                <w:szCs w:val="22"/>
              </w:rPr>
              <w:t>t31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E62EA7" w14:textId="77777777" w:rsidR="00360FB5" w:rsidRPr="004B1509" w:rsidRDefault="00360FB5" w:rsidP="00553004">
            <w:pPr>
              <w:rPr>
                <w:rFonts w:eastAsia="Calibri"/>
                <w:szCs w:val="22"/>
              </w:rPr>
            </w:pPr>
            <w:r w:rsidRPr="004B1509">
              <w:rPr>
                <w:rFonts w:eastAsia="Calibri"/>
                <w:szCs w:val="22"/>
              </w:rPr>
              <w:t>Surdaugiai–Šiluva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986402" w14:textId="77777777" w:rsidR="00360FB5" w:rsidRPr="004B1509" w:rsidRDefault="00360FB5" w:rsidP="00553004">
            <w:pPr>
              <w:jc w:val="right"/>
              <w:rPr>
                <w:rFonts w:eastAsia="Calibri"/>
                <w:szCs w:val="22"/>
              </w:rPr>
            </w:pPr>
            <w:r w:rsidRPr="004B1509">
              <w:rPr>
                <w:rFonts w:eastAsia="Calibri"/>
                <w:szCs w:val="22"/>
              </w:rPr>
              <w:t>6892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1621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BE8A3" w14:textId="77777777" w:rsidR="00360FB5" w:rsidRPr="004B1509" w:rsidRDefault="00360FB5" w:rsidP="00553004">
            <w:pPr>
              <w:jc w:val="right"/>
              <w:rPr>
                <w:rFonts w:eastAsia="Calibri"/>
                <w:szCs w:val="22"/>
              </w:rPr>
            </w:pPr>
            <w:r w:rsidRPr="004B1509">
              <w:rPr>
                <w:rFonts w:eastAsia="Calibri"/>
                <w:szCs w:val="22"/>
              </w:rPr>
              <w:t>6892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F8937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E7621"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469C6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F2CD38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CA15DE5"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9C1873" w14:textId="77777777" w:rsidR="00360FB5" w:rsidRPr="004B1509" w:rsidRDefault="00360FB5" w:rsidP="00553004">
            <w:pPr>
              <w:rPr>
                <w:rFonts w:eastAsia="Calibri"/>
                <w:szCs w:val="22"/>
              </w:rPr>
            </w:pPr>
            <w:r w:rsidRPr="004B1509">
              <w:rPr>
                <w:rFonts w:eastAsia="Calibri"/>
                <w:szCs w:val="22"/>
              </w:rPr>
              <w:t>t32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62A9CD" w14:textId="77777777" w:rsidR="00360FB5" w:rsidRPr="004B1509" w:rsidRDefault="00360FB5" w:rsidP="00553004">
            <w:pPr>
              <w:rPr>
                <w:rFonts w:eastAsia="Calibri"/>
                <w:szCs w:val="22"/>
              </w:rPr>
            </w:pPr>
            <w:r w:rsidRPr="004B1509">
              <w:rPr>
                <w:rFonts w:eastAsia="Calibri"/>
                <w:szCs w:val="22"/>
              </w:rPr>
              <w:t>Surdaugiai–Zerkiškiai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18F5E3" w14:textId="77777777" w:rsidR="00360FB5" w:rsidRPr="004B1509" w:rsidRDefault="00360FB5" w:rsidP="00553004">
            <w:pPr>
              <w:jc w:val="right"/>
              <w:rPr>
                <w:rFonts w:eastAsia="Calibri"/>
                <w:szCs w:val="22"/>
              </w:rPr>
            </w:pPr>
            <w:r w:rsidRPr="004B1509">
              <w:rPr>
                <w:rFonts w:eastAsia="Calibri"/>
                <w:szCs w:val="22"/>
              </w:rPr>
              <w:t>2570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DEC3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AEED7" w14:textId="77777777" w:rsidR="00360FB5" w:rsidRPr="004B1509" w:rsidRDefault="00360FB5" w:rsidP="00553004">
            <w:pPr>
              <w:jc w:val="right"/>
              <w:rPr>
                <w:rFonts w:eastAsia="Calibri"/>
                <w:szCs w:val="22"/>
              </w:rPr>
            </w:pPr>
            <w:r w:rsidRPr="004B1509">
              <w:rPr>
                <w:rFonts w:eastAsia="Calibri"/>
                <w:szCs w:val="22"/>
              </w:rPr>
              <w:t>2570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97C4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90B4C2"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736D1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821F8D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BB1F5C"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AECD16" w14:textId="77777777" w:rsidR="00360FB5" w:rsidRPr="004B1509" w:rsidRDefault="00360FB5" w:rsidP="00553004">
            <w:pPr>
              <w:rPr>
                <w:rFonts w:eastAsia="Calibri"/>
                <w:szCs w:val="22"/>
              </w:rPr>
            </w:pPr>
            <w:r w:rsidRPr="004B1509">
              <w:rPr>
                <w:rFonts w:eastAsia="Calibri"/>
                <w:szCs w:val="22"/>
              </w:rPr>
              <w:t>t33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FE9577" w14:textId="77777777" w:rsidR="00360FB5" w:rsidRPr="004B1509" w:rsidRDefault="00360FB5" w:rsidP="00553004">
            <w:pPr>
              <w:rPr>
                <w:rFonts w:eastAsia="Calibri"/>
                <w:szCs w:val="22"/>
              </w:rPr>
            </w:pPr>
            <w:r w:rsidRPr="004B1509">
              <w:rPr>
                <w:rFonts w:eastAsia="Calibri"/>
                <w:szCs w:val="22"/>
              </w:rPr>
              <w:t>Mickūniškiai– Jurgėnai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B8D338" w14:textId="77777777" w:rsidR="00360FB5" w:rsidRPr="004B1509" w:rsidRDefault="00360FB5" w:rsidP="00553004">
            <w:pPr>
              <w:jc w:val="right"/>
              <w:rPr>
                <w:rFonts w:eastAsia="Calibri"/>
                <w:szCs w:val="22"/>
              </w:rPr>
            </w:pPr>
            <w:r w:rsidRPr="004B1509">
              <w:rPr>
                <w:rFonts w:eastAsia="Calibri"/>
                <w:szCs w:val="22"/>
              </w:rPr>
              <w:t>2959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BCEC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8946B" w14:textId="77777777" w:rsidR="00360FB5" w:rsidRPr="004B1509" w:rsidRDefault="00360FB5" w:rsidP="00553004">
            <w:pPr>
              <w:jc w:val="right"/>
              <w:rPr>
                <w:rFonts w:eastAsia="Calibri"/>
                <w:szCs w:val="22"/>
              </w:rPr>
            </w:pPr>
            <w:r w:rsidRPr="004B1509">
              <w:rPr>
                <w:rFonts w:eastAsia="Calibri"/>
                <w:szCs w:val="22"/>
              </w:rPr>
              <w:t>2959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2847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0C0E4"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44DEB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D4AC3D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5507F5"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1F1B8B" w14:textId="77777777" w:rsidR="00360FB5" w:rsidRPr="004B1509" w:rsidRDefault="00360FB5" w:rsidP="00553004">
            <w:pPr>
              <w:rPr>
                <w:rFonts w:eastAsia="Calibri"/>
                <w:szCs w:val="22"/>
              </w:rPr>
            </w:pPr>
            <w:r w:rsidRPr="004B1509">
              <w:rPr>
                <w:rFonts w:eastAsia="Calibri"/>
                <w:szCs w:val="22"/>
              </w:rPr>
              <w:t>t34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707FA9" w14:textId="77777777" w:rsidR="00360FB5" w:rsidRPr="004B1509" w:rsidRDefault="00360FB5" w:rsidP="00553004">
            <w:pPr>
              <w:rPr>
                <w:rFonts w:eastAsia="Calibri"/>
                <w:szCs w:val="22"/>
              </w:rPr>
            </w:pPr>
            <w:r w:rsidRPr="004B1509">
              <w:rPr>
                <w:rFonts w:eastAsia="Calibri"/>
                <w:szCs w:val="22"/>
              </w:rPr>
              <w:t>Privažiuojamasis kelias prie gyvenamųjų namų nuo Topolių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DE39E7" w14:textId="77777777" w:rsidR="00360FB5" w:rsidRPr="004B1509" w:rsidRDefault="00360FB5" w:rsidP="00553004">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0460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6A949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2505A" w14:textId="77777777" w:rsidR="00360FB5" w:rsidRPr="004B1509" w:rsidRDefault="00360FB5" w:rsidP="00553004">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613FDF"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DC2A2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0930B1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489BA6"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880926" w14:textId="77777777" w:rsidR="00360FB5" w:rsidRPr="004B1509" w:rsidRDefault="00360FB5" w:rsidP="00553004">
            <w:pPr>
              <w:rPr>
                <w:rFonts w:eastAsia="Calibri"/>
                <w:szCs w:val="22"/>
              </w:rPr>
            </w:pPr>
            <w:r w:rsidRPr="004B1509">
              <w:rPr>
                <w:rFonts w:eastAsia="Calibri"/>
                <w:szCs w:val="22"/>
              </w:rPr>
              <w:t>t37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D3A21C" w14:textId="77777777" w:rsidR="00360FB5" w:rsidRPr="004B1509" w:rsidRDefault="00360FB5" w:rsidP="00553004">
            <w:pPr>
              <w:rPr>
                <w:rFonts w:eastAsia="Calibri"/>
                <w:szCs w:val="22"/>
              </w:rPr>
            </w:pPr>
            <w:r w:rsidRPr="004B1509">
              <w:rPr>
                <w:rFonts w:eastAsia="Calibri"/>
                <w:szCs w:val="22"/>
              </w:rPr>
              <w:t xml:space="preserve">Privažiuojamasis kelias prie gyvenamųjų namų nuo Liepų g., Levaniškių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FF0BEC" w14:textId="77777777" w:rsidR="00360FB5" w:rsidRPr="004B1509" w:rsidRDefault="00360FB5" w:rsidP="00553004">
            <w:pPr>
              <w:jc w:val="right"/>
              <w:rPr>
                <w:rFonts w:eastAsia="Calibri"/>
                <w:szCs w:val="22"/>
              </w:rPr>
            </w:pPr>
            <w:r w:rsidRPr="004B1509">
              <w:rPr>
                <w:rFonts w:eastAsia="Calibri"/>
                <w:szCs w:val="22"/>
              </w:rPr>
              <w:t>918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79516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488C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00227" w14:textId="77777777" w:rsidR="00360FB5" w:rsidRPr="004B1509" w:rsidRDefault="00360FB5" w:rsidP="00553004">
            <w:pPr>
              <w:jc w:val="right"/>
              <w:rPr>
                <w:rFonts w:eastAsia="Calibri"/>
                <w:szCs w:val="22"/>
              </w:rPr>
            </w:pPr>
            <w:r w:rsidRPr="004B1509">
              <w:rPr>
                <w:rFonts w:eastAsia="Calibri"/>
                <w:szCs w:val="22"/>
              </w:rPr>
              <w:t>918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0F4D0F"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0C2FD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8530EF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1C501D"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3A2035" w14:textId="77777777" w:rsidR="00360FB5" w:rsidRPr="004B1509" w:rsidRDefault="00360FB5" w:rsidP="00553004">
            <w:pPr>
              <w:rPr>
                <w:rFonts w:eastAsia="Calibri"/>
                <w:szCs w:val="22"/>
              </w:rPr>
            </w:pPr>
            <w:r w:rsidRPr="004B1509">
              <w:rPr>
                <w:rFonts w:eastAsia="Calibri"/>
                <w:szCs w:val="22"/>
              </w:rPr>
              <w:t>t38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F27505" w14:textId="77777777" w:rsidR="00360FB5" w:rsidRPr="004B1509" w:rsidRDefault="00360FB5" w:rsidP="00553004">
            <w:pPr>
              <w:rPr>
                <w:rFonts w:eastAsia="Calibri"/>
                <w:szCs w:val="22"/>
              </w:rPr>
            </w:pPr>
            <w:r w:rsidRPr="004B1509">
              <w:rPr>
                <w:rFonts w:eastAsia="Calibri"/>
                <w:szCs w:val="22"/>
              </w:rPr>
              <w:t xml:space="preserve">Privažiuojamasis kelias prie gyvenamųjų namų nuo Parko g., Levaniškių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80284C" w14:textId="77777777" w:rsidR="00360FB5" w:rsidRPr="004B1509" w:rsidRDefault="00360FB5" w:rsidP="00553004">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6992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ECAE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3A05DD" w14:textId="77777777" w:rsidR="00360FB5" w:rsidRPr="004B1509" w:rsidRDefault="00360FB5" w:rsidP="00553004">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FA6E1"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B1FD6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52ECC0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71FC90"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F2EA31" w14:textId="77777777" w:rsidR="00360FB5" w:rsidRPr="004B1509" w:rsidRDefault="00360FB5" w:rsidP="00553004">
            <w:pPr>
              <w:rPr>
                <w:rFonts w:eastAsia="Calibri"/>
                <w:szCs w:val="22"/>
              </w:rPr>
            </w:pPr>
            <w:r w:rsidRPr="004B1509">
              <w:rPr>
                <w:rFonts w:eastAsia="Calibri"/>
                <w:szCs w:val="22"/>
              </w:rPr>
              <w:t>t4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0F3763" w14:textId="77777777" w:rsidR="00360FB5" w:rsidRPr="004B1509" w:rsidRDefault="00360FB5" w:rsidP="00553004">
            <w:pPr>
              <w:rPr>
                <w:rFonts w:eastAsia="Calibri"/>
                <w:szCs w:val="22"/>
              </w:rPr>
            </w:pPr>
            <w:r w:rsidRPr="004B1509">
              <w:rPr>
                <w:rFonts w:eastAsia="Calibri"/>
                <w:szCs w:val="22"/>
              </w:rPr>
              <w:t>Privažiuojamasis kelias prie Maciūnų k. kapinių nuo Nevėžio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CCA5C8" w14:textId="77777777" w:rsidR="00360FB5" w:rsidRPr="004B1509" w:rsidRDefault="00360FB5" w:rsidP="00553004">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0DB2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E507F1" w14:textId="77777777" w:rsidR="00360FB5" w:rsidRPr="004B1509" w:rsidRDefault="00360FB5" w:rsidP="00553004">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6E840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C4528"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85DAFD" w14:textId="77777777" w:rsidR="00360FB5" w:rsidRPr="004B1509" w:rsidRDefault="00360FB5" w:rsidP="00553004">
            <w:pPr>
              <w:jc w:val="center"/>
              <w:rPr>
                <w:rFonts w:eastAsia="Calibri"/>
                <w:szCs w:val="22"/>
              </w:rPr>
            </w:pPr>
            <w:r w:rsidRPr="004B1509">
              <w:rPr>
                <w:rFonts w:eastAsia="Calibri"/>
                <w:szCs w:val="22"/>
              </w:rPr>
              <w:t>4400-5449-4770</w:t>
            </w:r>
          </w:p>
        </w:tc>
      </w:tr>
      <w:tr w:rsidR="00360FB5" w:rsidRPr="004B1509" w14:paraId="62EDB13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F558074"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2DDB86" w14:textId="77777777" w:rsidR="00360FB5" w:rsidRPr="004B1509" w:rsidRDefault="00360FB5" w:rsidP="00553004">
            <w:pPr>
              <w:rPr>
                <w:rFonts w:eastAsia="Calibri"/>
                <w:szCs w:val="22"/>
              </w:rPr>
            </w:pPr>
            <w:r w:rsidRPr="004B1509">
              <w:rPr>
                <w:rFonts w:eastAsia="Calibri"/>
                <w:szCs w:val="22"/>
              </w:rPr>
              <w:t>t40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4B8768" w14:textId="77777777" w:rsidR="00360FB5" w:rsidRPr="004B1509" w:rsidRDefault="00360FB5" w:rsidP="00553004">
            <w:pPr>
              <w:rPr>
                <w:rFonts w:eastAsia="Calibri"/>
                <w:szCs w:val="22"/>
              </w:rPr>
            </w:pPr>
            <w:r w:rsidRPr="004B1509">
              <w:rPr>
                <w:rFonts w:eastAsia="Calibri"/>
                <w:szCs w:val="22"/>
              </w:rPr>
              <w:t>Privažiuojamasis kelias prie Piliakalnio k. nuo kelio Nr. t8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9697FF" w14:textId="77777777" w:rsidR="00360FB5" w:rsidRPr="004B1509" w:rsidRDefault="00360FB5" w:rsidP="00553004">
            <w:pPr>
              <w:jc w:val="right"/>
              <w:rPr>
                <w:rFonts w:eastAsia="Calibri"/>
                <w:szCs w:val="22"/>
              </w:rPr>
            </w:pPr>
            <w:r w:rsidRPr="004B1509">
              <w:rPr>
                <w:rFonts w:eastAsia="Calibri"/>
                <w:szCs w:val="22"/>
              </w:rPr>
              <w:t>1523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1C4D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F83BB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81214" w14:textId="77777777" w:rsidR="00360FB5" w:rsidRPr="004B1509" w:rsidRDefault="00360FB5" w:rsidP="00553004">
            <w:pPr>
              <w:jc w:val="right"/>
              <w:rPr>
                <w:rFonts w:eastAsia="Calibri"/>
                <w:szCs w:val="22"/>
              </w:rPr>
            </w:pPr>
            <w:r w:rsidRPr="004B1509">
              <w:rPr>
                <w:rFonts w:eastAsia="Calibri"/>
                <w:szCs w:val="22"/>
              </w:rPr>
              <w:t>1523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A7C5B"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0188E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338516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3B4D79C"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C057D5" w14:textId="77777777" w:rsidR="00360FB5" w:rsidRPr="004B1509" w:rsidRDefault="00360FB5" w:rsidP="00553004">
            <w:pPr>
              <w:rPr>
                <w:rFonts w:eastAsia="Calibri"/>
                <w:szCs w:val="22"/>
              </w:rPr>
            </w:pPr>
            <w:r w:rsidRPr="004B1509">
              <w:rPr>
                <w:rFonts w:eastAsia="Calibri"/>
                <w:szCs w:val="22"/>
              </w:rPr>
              <w:t>t41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F67040" w14:textId="77777777" w:rsidR="00360FB5" w:rsidRPr="004B1509" w:rsidRDefault="00360FB5" w:rsidP="00553004">
            <w:pPr>
              <w:rPr>
                <w:rFonts w:eastAsia="Calibri"/>
                <w:szCs w:val="22"/>
              </w:rPr>
            </w:pPr>
            <w:r w:rsidRPr="004B1509">
              <w:rPr>
                <w:rFonts w:eastAsia="Calibri"/>
                <w:szCs w:val="22"/>
              </w:rPr>
              <w:t>Privažiuojamasis kelias prie gyvenamųjų namų Žerkiškių k. nuo kelio Nr. t32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3D3A58" w14:textId="77777777" w:rsidR="00360FB5" w:rsidRPr="004B1509" w:rsidRDefault="00360FB5" w:rsidP="00553004">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3F57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1BE81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A36D62" w14:textId="77777777" w:rsidR="00360FB5" w:rsidRPr="004B1509" w:rsidRDefault="00360FB5" w:rsidP="00553004">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816E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836EA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1DA9D1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98F096"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525520" w14:textId="77777777" w:rsidR="00360FB5" w:rsidRPr="004B1509" w:rsidRDefault="00360FB5" w:rsidP="00553004">
            <w:pPr>
              <w:rPr>
                <w:rFonts w:eastAsia="Calibri"/>
                <w:szCs w:val="22"/>
              </w:rPr>
            </w:pPr>
            <w:r w:rsidRPr="004B1509">
              <w:rPr>
                <w:rFonts w:eastAsia="Calibri"/>
                <w:szCs w:val="22"/>
              </w:rPr>
              <w:t>t43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989408" w14:textId="77777777" w:rsidR="00360FB5" w:rsidRPr="004B1509" w:rsidRDefault="00360FB5" w:rsidP="00553004">
            <w:pPr>
              <w:rPr>
                <w:rFonts w:eastAsia="Calibri"/>
                <w:szCs w:val="22"/>
              </w:rPr>
            </w:pPr>
            <w:r w:rsidRPr="004B1509">
              <w:rPr>
                <w:rFonts w:eastAsia="Calibri"/>
                <w:szCs w:val="22"/>
              </w:rPr>
              <w:t>Privažiuojamasis kelias prie gyvenamųjų namų Janapolio k. nuo kelio Nr. 1205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73B47F" w14:textId="77777777" w:rsidR="00360FB5" w:rsidRPr="004B1509" w:rsidRDefault="00360FB5" w:rsidP="00553004">
            <w:pPr>
              <w:jc w:val="right"/>
              <w:rPr>
                <w:rFonts w:eastAsia="Calibri"/>
                <w:szCs w:val="22"/>
              </w:rPr>
            </w:pPr>
            <w:r w:rsidRPr="004B1509">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051D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AF850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906AE4" w14:textId="77777777" w:rsidR="00360FB5" w:rsidRPr="004B1509" w:rsidRDefault="00360FB5" w:rsidP="00553004">
            <w:pPr>
              <w:jc w:val="right"/>
              <w:rPr>
                <w:rFonts w:eastAsia="Calibri"/>
                <w:szCs w:val="22"/>
              </w:rPr>
            </w:pPr>
            <w:r w:rsidRPr="004B1509">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61808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8C6A6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266900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C9C464"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7FF0EB" w14:textId="77777777" w:rsidR="00360FB5" w:rsidRPr="004B1509" w:rsidRDefault="00360FB5" w:rsidP="00553004">
            <w:pPr>
              <w:rPr>
                <w:rFonts w:eastAsia="Calibri"/>
                <w:szCs w:val="22"/>
              </w:rPr>
            </w:pPr>
            <w:r w:rsidRPr="004B1509">
              <w:rPr>
                <w:rFonts w:eastAsia="Calibri"/>
                <w:szCs w:val="22"/>
              </w:rPr>
              <w:t>t44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4A30E0" w14:textId="77777777" w:rsidR="00360FB5" w:rsidRPr="004B1509" w:rsidRDefault="00360FB5" w:rsidP="00553004">
            <w:pPr>
              <w:rPr>
                <w:rFonts w:eastAsia="Calibri"/>
                <w:szCs w:val="22"/>
              </w:rPr>
            </w:pPr>
            <w:r w:rsidRPr="004B1509">
              <w:rPr>
                <w:rFonts w:eastAsia="Calibri"/>
                <w:szCs w:val="22"/>
              </w:rPr>
              <w:t>Privažiuojamasis kelias prie gyvenamųjų namų Maciūnų k. nuo kelio Nr. t4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41E27C" w14:textId="77777777" w:rsidR="00360FB5" w:rsidRPr="004B1509" w:rsidRDefault="00360FB5" w:rsidP="00553004">
            <w:pPr>
              <w:jc w:val="right"/>
              <w:rPr>
                <w:rFonts w:eastAsia="Calibri"/>
                <w:szCs w:val="22"/>
              </w:rPr>
            </w:pPr>
            <w:r w:rsidRPr="004B1509">
              <w:rPr>
                <w:rFonts w:eastAsia="Calibri"/>
                <w:szCs w:val="22"/>
              </w:rPr>
              <w:t>802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A721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86574" w14:textId="77777777" w:rsidR="00360FB5" w:rsidRPr="004B1509" w:rsidRDefault="00360FB5" w:rsidP="00553004">
            <w:pPr>
              <w:jc w:val="right"/>
              <w:rPr>
                <w:rFonts w:eastAsia="Calibri"/>
                <w:szCs w:val="22"/>
              </w:rPr>
            </w:pPr>
            <w:r w:rsidRPr="004B1509">
              <w:rPr>
                <w:rFonts w:eastAsia="Calibri"/>
                <w:szCs w:val="22"/>
              </w:rPr>
              <w:t>802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8DF7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2C223"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FE78A0" w14:textId="77777777" w:rsidR="00360FB5" w:rsidRPr="004B1509" w:rsidRDefault="00360FB5" w:rsidP="00553004">
            <w:pPr>
              <w:jc w:val="center"/>
              <w:rPr>
                <w:rFonts w:eastAsia="Calibri"/>
                <w:szCs w:val="22"/>
              </w:rPr>
            </w:pPr>
            <w:r w:rsidRPr="004B1509">
              <w:rPr>
                <w:rFonts w:eastAsia="Calibri"/>
                <w:szCs w:val="22"/>
              </w:rPr>
              <w:t>4400-5449-4792</w:t>
            </w:r>
          </w:p>
        </w:tc>
      </w:tr>
      <w:tr w:rsidR="00360FB5" w:rsidRPr="004B1509" w14:paraId="0289ADF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AF5633"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8AA238" w14:textId="77777777" w:rsidR="00360FB5" w:rsidRPr="004B1509" w:rsidRDefault="00360FB5" w:rsidP="00553004">
            <w:pPr>
              <w:rPr>
                <w:rFonts w:eastAsia="Calibri"/>
                <w:szCs w:val="22"/>
              </w:rPr>
            </w:pPr>
            <w:r w:rsidRPr="004B1509">
              <w:rPr>
                <w:rFonts w:eastAsia="Calibri"/>
                <w:szCs w:val="22"/>
              </w:rPr>
              <w:t>t45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7E00F5" w14:textId="77777777" w:rsidR="00360FB5" w:rsidRPr="004B1509" w:rsidRDefault="00360FB5" w:rsidP="00553004">
            <w:pPr>
              <w:rPr>
                <w:rFonts w:eastAsia="Calibri"/>
                <w:szCs w:val="22"/>
              </w:rPr>
            </w:pPr>
            <w:r w:rsidRPr="004B1509">
              <w:rPr>
                <w:rFonts w:eastAsia="Calibri"/>
                <w:szCs w:val="22"/>
              </w:rPr>
              <w:t>Pravažiuojamasis kelias nuo Raguvos mstl., Panevėžio r. iki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F77CD7" w14:textId="77777777" w:rsidR="00360FB5" w:rsidRPr="004B1509" w:rsidRDefault="00360FB5" w:rsidP="00553004">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D02A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DC4DA8" w14:textId="77777777" w:rsidR="00360FB5" w:rsidRPr="004B1509" w:rsidRDefault="00360FB5" w:rsidP="00553004">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C29A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7D798"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16C4D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675F80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6E4ACDB"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C8479F" w14:textId="77777777" w:rsidR="00360FB5" w:rsidRPr="004B1509" w:rsidRDefault="00360FB5" w:rsidP="00553004">
            <w:pPr>
              <w:rPr>
                <w:rFonts w:eastAsia="Calibri"/>
                <w:szCs w:val="22"/>
              </w:rPr>
            </w:pPr>
            <w:r w:rsidRPr="004B1509">
              <w:rPr>
                <w:rFonts w:eastAsia="Calibri"/>
                <w:szCs w:val="22"/>
              </w:rPr>
              <w:t>t47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70651F" w14:textId="77777777" w:rsidR="00360FB5" w:rsidRPr="004B1509" w:rsidRDefault="00360FB5" w:rsidP="00553004">
            <w:pPr>
              <w:rPr>
                <w:rFonts w:eastAsia="Calibri"/>
                <w:szCs w:val="22"/>
              </w:rPr>
            </w:pPr>
            <w:r w:rsidRPr="004B1509">
              <w:rPr>
                <w:rFonts w:eastAsia="Calibri"/>
                <w:szCs w:val="22"/>
              </w:rPr>
              <w:t>Privažiuojamasis kelias prie Žiurlių malūno nuo kelio Nr. t6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E41F3E" w14:textId="77777777" w:rsidR="00360FB5" w:rsidRPr="004B1509" w:rsidRDefault="00360FB5" w:rsidP="00553004">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F643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0471E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91FE7C" w14:textId="77777777" w:rsidR="00360FB5" w:rsidRPr="004B1509" w:rsidRDefault="00360FB5" w:rsidP="00553004">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CBFE7"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BAC72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52DFE4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B929D8"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86FC43" w14:textId="77777777" w:rsidR="00360FB5" w:rsidRPr="004B1509" w:rsidRDefault="00360FB5" w:rsidP="00553004">
            <w:pPr>
              <w:rPr>
                <w:rFonts w:eastAsia="Calibri"/>
                <w:szCs w:val="22"/>
              </w:rPr>
            </w:pPr>
            <w:r w:rsidRPr="004B1509">
              <w:rPr>
                <w:rFonts w:eastAsia="Calibri"/>
                <w:szCs w:val="22"/>
              </w:rPr>
              <w:t>t48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888A67" w14:textId="77777777" w:rsidR="00360FB5" w:rsidRPr="004B1509" w:rsidRDefault="00360FB5" w:rsidP="00553004">
            <w:pPr>
              <w:rPr>
                <w:rFonts w:eastAsia="Calibri"/>
                <w:szCs w:val="22"/>
              </w:rPr>
            </w:pPr>
            <w:r w:rsidRPr="004B1509">
              <w:rPr>
                <w:rFonts w:eastAsia="Calibri"/>
                <w:szCs w:val="22"/>
              </w:rPr>
              <w:t>Privažiuojamasis kelias prie gyvenamųjų namų Laukagalių k. nuo kelio Nr. 1214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32791F" w14:textId="77777777" w:rsidR="00360FB5" w:rsidRPr="004B1509" w:rsidRDefault="00360FB5" w:rsidP="00553004">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5D5CB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B037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0D967" w14:textId="77777777" w:rsidR="00360FB5" w:rsidRPr="004B1509" w:rsidRDefault="00360FB5" w:rsidP="00553004">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110D8"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9012CC" w14:textId="77777777" w:rsidR="00360FB5" w:rsidRPr="004B1509" w:rsidRDefault="00360FB5" w:rsidP="00553004">
            <w:pPr>
              <w:jc w:val="center"/>
              <w:rPr>
                <w:rFonts w:eastAsia="Calibri"/>
                <w:szCs w:val="22"/>
              </w:rPr>
            </w:pPr>
            <w:r w:rsidRPr="004B1509">
              <w:rPr>
                <w:rFonts w:eastAsia="Calibri"/>
                <w:szCs w:val="22"/>
              </w:rPr>
              <w:t>-</w:t>
            </w:r>
          </w:p>
        </w:tc>
      </w:tr>
      <w:tr w:rsidR="00360FB5" w:rsidRPr="009B285E" w14:paraId="397E6C3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0804E98" w14:textId="77777777" w:rsidR="00360FB5" w:rsidRPr="009B285E"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53F988" w14:textId="77777777" w:rsidR="00360FB5" w:rsidRPr="009B285E" w:rsidRDefault="00360FB5" w:rsidP="00553004">
            <w:pPr>
              <w:rPr>
                <w:rFonts w:eastAsia="Calibri"/>
                <w:szCs w:val="22"/>
              </w:rPr>
            </w:pPr>
            <w:r w:rsidRPr="009B285E">
              <w:rPr>
                <w:rFonts w:eastAsia="Calibri"/>
                <w:szCs w:val="22"/>
              </w:rPr>
              <w:t>t5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98A7DB" w14:textId="77777777" w:rsidR="00360FB5" w:rsidRPr="009B285E" w:rsidRDefault="00360FB5" w:rsidP="00553004">
            <w:pPr>
              <w:rPr>
                <w:rFonts w:eastAsia="Calibri"/>
                <w:szCs w:val="22"/>
              </w:rPr>
            </w:pPr>
            <w:r w:rsidRPr="009B285E">
              <w:rPr>
                <w:rFonts w:eastAsia="Calibri"/>
                <w:szCs w:val="22"/>
              </w:rPr>
              <w:t>Klaibūnai–Vičiūnai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6C410C" w14:textId="5C9EEB89" w:rsidR="00360FB5" w:rsidRPr="009B285E" w:rsidRDefault="00360FB5" w:rsidP="00553004">
            <w:pPr>
              <w:jc w:val="right"/>
              <w:rPr>
                <w:rFonts w:eastAsia="Calibri"/>
                <w:szCs w:val="22"/>
              </w:rPr>
            </w:pPr>
            <w:r w:rsidRPr="009B285E">
              <w:rPr>
                <w:rFonts w:eastAsia="Calibri"/>
                <w:szCs w:val="22"/>
              </w:rPr>
              <w:t>2006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081D97" w14:textId="77777777" w:rsidR="00360FB5" w:rsidRPr="009B285E" w:rsidRDefault="00360FB5" w:rsidP="00553004">
            <w:pPr>
              <w:jc w:val="right"/>
              <w:rPr>
                <w:rFonts w:eastAsia="Calibri"/>
                <w:szCs w:val="22"/>
              </w:rPr>
            </w:pPr>
            <w:r w:rsidRPr="009B285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3CE1F" w14:textId="57BECFAB" w:rsidR="00360FB5" w:rsidRPr="009B285E" w:rsidRDefault="00360FB5" w:rsidP="00553004">
            <w:pPr>
              <w:jc w:val="right"/>
              <w:rPr>
                <w:rFonts w:eastAsia="Calibri"/>
                <w:szCs w:val="22"/>
              </w:rPr>
            </w:pPr>
            <w:r w:rsidRPr="009B285E">
              <w:rPr>
                <w:rFonts w:eastAsia="Calibri"/>
                <w:szCs w:val="22"/>
              </w:rPr>
              <w:t>2006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751CE" w14:textId="77777777" w:rsidR="00360FB5" w:rsidRPr="009B285E" w:rsidRDefault="00360FB5" w:rsidP="00553004">
            <w:pPr>
              <w:jc w:val="right"/>
              <w:rPr>
                <w:rFonts w:eastAsia="Calibri"/>
                <w:szCs w:val="22"/>
              </w:rPr>
            </w:pPr>
            <w:r w:rsidRPr="009B285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3A1DCE" w14:textId="77777777" w:rsidR="00360FB5" w:rsidRPr="009B285E" w:rsidRDefault="00360FB5" w:rsidP="00553004">
            <w:pPr>
              <w:jc w:val="center"/>
              <w:rPr>
                <w:rFonts w:eastAsia="Calibri"/>
                <w:szCs w:val="22"/>
              </w:rPr>
            </w:pPr>
            <w:r w:rsidRPr="009B285E">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965D1A" w14:textId="77777777" w:rsidR="00360FB5" w:rsidRPr="009B285E" w:rsidRDefault="00360FB5" w:rsidP="00553004">
            <w:pPr>
              <w:jc w:val="center"/>
              <w:rPr>
                <w:rFonts w:eastAsia="Calibri"/>
                <w:szCs w:val="22"/>
              </w:rPr>
            </w:pPr>
            <w:r w:rsidRPr="009B285E">
              <w:rPr>
                <w:rFonts w:eastAsia="Calibri"/>
                <w:szCs w:val="22"/>
              </w:rPr>
              <w:t>4400-5449-5084</w:t>
            </w:r>
          </w:p>
        </w:tc>
      </w:tr>
      <w:tr w:rsidR="00360FB5" w:rsidRPr="004B1509" w14:paraId="361BF1A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2093AB0"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1D5630" w14:textId="77777777" w:rsidR="00360FB5" w:rsidRPr="004B1509" w:rsidRDefault="00360FB5" w:rsidP="00553004">
            <w:pPr>
              <w:rPr>
                <w:rFonts w:eastAsia="Calibri"/>
                <w:szCs w:val="22"/>
              </w:rPr>
            </w:pPr>
            <w:r w:rsidRPr="004B1509">
              <w:rPr>
                <w:rFonts w:eastAsia="Calibri"/>
                <w:szCs w:val="22"/>
              </w:rPr>
              <w:t>t50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8070FD" w14:textId="77777777" w:rsidR="00360FB5" w:rsidRPr="004B1509" w:rsidRDefault="00360FB5" w:rsidP="00553004">
            <w:pPr>
              <w:rPr>
                <w:rFonts w:eastAsia="Calibri"/>
                <w:szCs w:val="22"/>
              </w:rPr>
            </w:pPr>
            <w:r w:rsidRPr="004B1509">
              <w:rPr>
                <w:rFonts w:eastAsia="Calibri"/>
                <w:szCs w:val="22"/>
              </w:rPr>
              <w:t>Pravažiuojamasis kelias nuo kelio Nr. t64 iki kelio Nr. t18 (Laukagalių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7B75FF" w14:textId="77777777" w:rsidR="00360FB5" w:rsidRPr="004B1509" w:rsidRDefault="00360FB5" w:rsidP="00553004">
            <w:pPr>
              <w:jc w:val="right"/>
              <w:rPr>
                <w:rFonts w:eastAsia="Calibri"/>
                <w:szCs w:val="22"/>
              </w:rPr>
            </w:pPr>
            <w:r w:rsidRPr="004B1509">
              <w:rPr>
                <w:rFonts w:eastAsia="Calibri"/>
                <w:szCs w:val="22"/>
              </w:rPr>
              <w:t>979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A9A8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B7975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5E470" w14:textId="77777777" w:rsidR="00360FB5" w:rsidRPr="004B1509" w:rsidRDefault="00360FB5" w:rsidP="00553004">
            <w:pPr>
              <w:jc w:val="right"/>
              <w:rPr>
                <w:rFonts w:eastAsia="Calibri"/>
                <w:szCs w:val="22"/>
              </w:rPr>
            </w:pPr>
            <w:r w:rsidRPr="004B1509">
              <w:rPr>
                <w:rFonts w:eastAsia="Calibri"/>
                <w:szCs w:val="22"/>
              </w:rPr>
              <w:t>979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894B84"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22F4F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96AB9E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911A84B"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723A48" w14:textId="77777777" w:rsidR="00360FB5" w:rsidRPr="004B1509" w:rsidRDefault="00360FB5" w:rsidP="00553004">
            <w:pPr>
              <w:rPr>
                <w:rFonts w:eastAsia="Calibri"/>
                <w:szCs w:val="22"/>
              </w:rPr>
            </w:pPr>
            <w:r w:rsidRPr="004B1509">
              <w:rPr>
                <w:rFonts w:eastAsia="Calibri"/>
                <w:szCs w:val="22"/>
              </w:rPr>
              <w:t>t51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32D1B7" w14:textId="77777777" w:rsidR="00360FB5" w:rsidRPr="004B1509" w:rsidRDefault="00360FB5" w:rsidP="00553004">
            <w:pPr>
              <w:rPr>
                <w:rFonts w:eastAsia="Calibri"/>
                <w:szCs w:val="22"/>
              </w:rPr>
            </w:pPr>
            <w:r w:rsidRPr="004B1509">
              <w:rPr>
                <w:rFonts w:eastAsia="Calibri"/>
                <w:szCs w:val="22"/>
              </w:rPr>
              <w:t>Privažiuojamasis kelias prie miško Žerkiškių k. nuo kelio Nr. t41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A45975" w14:textId="77777777" w:rsidR="00360FB5" w:rsidRPr="004B1509" w:rsidRDefault="00360FB5" w:rsidP="00553004">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8C0A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D2EC9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CBC368" w14:textId="77777777" w:rsidR="00360FB5" w:rsidRPr="004B1509" w:rsidRDefault="00360FB5" w:rsidP="00553004">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4697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1EB74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92BEC1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E6999FE"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459A64" w14:textId="77777777" w:rsidR="00360FB5" w:rsidRPr="004B1509" w:rsidRDefault="00360FB5" w:rsidP="00553004">
            <w:pPr>
              <w:rPr>
                <w:rFonts w:eastAsia="Calibri"/>
                <w:szCs w:val="22"/>
              </w:rPr>
            </w:pPr>
            <w:r w:rsidRPr="004B1509">
              <w:rPr>
                <w:rFonts w:eastAsia="Calibri"/>
                <w:szCs w:val="22"/>
              </w:rPr>
              <w:t>t52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409E22" w14:textId="77777777" w:rsidR="00360FB5" w:rsidRPr="004B1509" w:rsidRDefault="00360FB5" w:rsidP="00553004">
            <w:pPr>
              <w:rPr>
                <w:rFonts w:eastAsia="Calibri"/>
                <w:szCs w:val="22"/>
              </w:rPr>
            </w:pPr>
            <w:r w:rsidRPr="004B1509">
              <w:rPr>
                <w:rFonts w:eastAsia="Calibri"/>
                <w:szCs w:val="22"/>
              </w:rPr>
              <w:t>Privažiuojamasis kelias prie gyvenamųjų namų Nevėžninkų k. nuo kelio Nr. 1214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FF53D8" w14:textId="77777777" w:rsidR="00360FB5" w:rsidRPr="004B1509" w:rsidRDefault="00360FB5" w:rsidP="00553004">
            <w:pPr>
              <w:jc w:val="right"/>
              <w:rPr>
                <w:rFonts w:eastAsia="Calibri"/>
                <w:szCs w:val="22"/>
              </w:rPr>
            </w:pPr>
            <w:r w:rsidRPr="004B1509">
              <w:rPr>
                <w:rFonts w:eastAsia="Calibri"/>
                <w:szCs w:val="22"/>
              </w:rPr>
              <w:t>1258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068F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7FAB0" w14:textId="77777777" w:rsidR="00360FB5" w:rsidRPr="004B1509" w:rsidRDefault="00360FB5" w:rsidP="00553004">
            <w:pPr>
              <w:jc w:val="right"/>
              <w:rPr>
                <w:rFonts w:eastAsia="Calibri"/>
                <w:szCs w:val="22"/>
              </w:rPr>
            </w:pPr>
            <w:r w:rsidRPr="004B1509">
              <w:rPr>
                <w:rFonts w:eastAsia="Calibri"/>
                <w:szCs w:val="22"/>
              </w:rPr>
              <w:t>1258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2910C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63A4D"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A76DC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A60DDA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50C5AE3"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0782F8" w14:textId="77777777" w:rsidR="00360FB5" w:rsidRPr="004B1509" w:rsidRDefault="00360FB5" w:rsidP="00553004">
            <w:pPr>
              <w:rPr>
                <w:rFonts w:eastAsia="Calibri"/>
                <w:szCs w:val="22"/>
              </w:rPr>
            </w:pPr>
            <w:r w:rsidRPr="004B1509">
              <w:rPr>
                <w:rFonts w:eastAsia="Calibri"/>
                <w:szCs w:val="22"/>
              </w:rPr>
              <w:t>t53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382907" w14:textId="77777777" w:rsidR="00360FB5" w:rsidRPr="004B1509" w:rsidRDefault="00360FB5" w:rsidP="00553004">
            <w:pPr>
              <w:rPr>
                <w:rFonts w:eastAsia="Calibri"/>
                <w:szCs w:val="22"/>
              </w:rPr>
            </w:pPr>
            <w:r w:rsidRPr="004B1509">
              <w:rPr>
                <w:rFonts w:eastAsia="Calibri"/>
                <w:szCs w:val="22"/>
              </w:rPr>
              <w:t>Privažiuojamasis kelias prie gyvenamųjų namų nuo Putriškio g., Laukagalių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8ACF94" w14:textId="77777777" w:rsidR="00360FB5" w:rsidRPr="004B1509" w:rsidRDefault="00360FB5" w:rsidP="00553004">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A390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AC0B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F4FF1" w14:textId="77777777" w:rsidR="00360FB5" w:rsidRPr="004B1509" w:rsidRDefault="00360FB5" w:rsidP="00553004">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AC43E"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77436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316BEF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124C582"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B9E4A5" w14:textId="77777777" w:rsidR="00360FB5" w:rsidRPr="004B1509" w:rsidRDefault="00360FB5" w:rsidP="00553004">
            <w:pPr>
              <w:rPr>
                <w:rFonts w:eastAsia="Calibri"/>
                <w:szCs w:val="22"/>
              </w:rPr>
            </w:pPr>
            <w:r w:rsidRPr="004B1509">
              <w:rPr>
                <w:rFonts w:eastAsia="Calibri"/>
                <w:szCs w:val="22"/>
              </w:rPr>
              <w:t>t54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854E4F" w14:textId="77777777" w:rsidR="00360FB5" w:rsidRPr="004B1509" w:rsidRDefault="00360FB5" w:rsidP="00553004">
            <w:pPr>
              <w:rPr>
                <w:rFonts w:eastAsia="Calibri"/>
                <w:szCs w:val="22"/>
              </w:rPr>
            </w:pPr>
            <w:r w:rsidRPr="004B1509">
              <w:rPr>
                <w:rFonts w:eastAsia="Calibri"/>
                <w:szCs w:val="22"/>
              </w:rPr>
              <w:t>Privažiuojamasis kelias prie gyvenamųjų namų Levaniškių k. nuo Beržų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19E14C" w14:textId="77777777" w:rsidR="00360FB5" w:rsidRPr="004B1509" w:rsidRDefault="00360FB5" w:rsidP="00553004">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50E1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59FD9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17786" w14:textId="77777777" w:rsidR="00360FB5" w:rsidRPr="004B1509" w:rsidRDefault="00360FB5" w:rsidP="00553004">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30CF9"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85764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2FAA67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AA895F1"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8D2FB2" w14:textId="77777777" w:rsidR="00360FB5" w:rsidRPr="004B1509" w:rsidRDefault="00360FB5" w:rsidP="00553004">
            <w:pPr>
              <w:rPr>
                <w:rFonts w:eastAsia="Calibri"/>
                <w:szCs w:val="22"/>
              </w:rPr>
            </w:pPr>
            <w:r w:rsidRPr="004B1509">
              <w:rPr>
                <w:rFonts w:eastAsia="Calibri"/>
                <w:szCs w:val="22"/>
              </w:rPr>
              <w:t>t55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6B7DC8" w14:textId="77777777" w:rsidR="00360FB5" w:rsidRPr="004B1509" w:rsidRDefault="00360FB5" w:rsidP="00553004">
            <w:pPr>
              <w:rPr>
                <w:rFonts w:eastAsia="Calibri"/>
                <w:szCs w:val="22"/>
              </w:rPr>
            </w:pPr>
            <w:r w:rsidRPr="004B1509">
              <w:rPr>
                <w:rFonts w:eastAsia="Calibri"/>
                <w:szCs w:val="22"/>
              </w:rPr>
              <w:t>Privažiuojamasis kelias prie gyvenamųjų namų nuo Sporto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C52B63" w14:textId="77777777" w:rsidR="00360FB5" w:rsidRPr="004B1509" w:rsidRDefault="00360FB5" w:rsidP="00553004">
            <w:pPr>
              <w:jc w:val="right"/>
              <w:rPr>
                <w:rFonts w:eastAsia="Calibri"/>
                <w:szCs w:val="22"/>
              </w:rPr>
            </w:pPr>
            <w:r w:rsidRPr="004B1509">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E449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B181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8417D" w14:textId="77777777" w:rsidR="00360FB5" w:rsidRPr="004B1509" w:rsidRDefault="00360FB5" w:rsidP="00553004">
            <w:pPr>
              <w:jc w:val="right"/>
              <w:rPr>
                <w:rFonts w:eastAsia="Calibri"/>
                <w:szCs w:val="22"/>
              </w:rPr>
            </w:pPr>
            <w:r w:rsidRPr="004B1509">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51A0C"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151CB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FD7B20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D0055C"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6A58C4" w14:textId="77777777" w:rsidR="00360FB5" w:rsidRPr="004B1509" w:rsidRDefault="00360FB5" w:rsidP="00553004">
            <w:pPr>
              <w:rPr>
                <w:rFonts w:eastAsia="Calibri"/>
                <w:szCs w:val="22"/>
              </w:rPr>
            </w:pPr>
            <w:r w:rsidRPr="004B1509">
              <w:rPr>
                <w:rFonts w:eastAsia="Calibri"/>
                <w:szCs w:val="22"/>
              </w:rPr>
              <w:t>t56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DC0F7A" w14:textId="77777777" w:rsidR="00360FB5" w:rsidRPr="004B1509" w:rsidRDefault="00360FB5" w:rsidP="00553004">
            <w:pPr>
              <w:rPr>
                <w:rFonts w:eastAsia="Calibri"/>
                <w:szCs w:val="22"/>
              </w:rPr>
            </w:pPr>
            <w:r w:rsidRPr="004B1509">
              <w:rPr>
                <w:rFonts w:eastAsia="Calibri"/>
                <w:szCs w:val="22"/>
              </w:rPr>
              <w:t>Privažiuojamasis kelias prie gyvenamųjų namų nuo Liepų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4A7E9A" w14:textId="77777777" w:rsidR="00360FB5" w:rsidRPr="004B1509" w:rsidRDefault="00360FB5" w:rsidP="00553004">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7DE7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F6E0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DC03C" w14:textId="77777777" w:rsidR="00360FB5" w:rsidRPr="004B1509" w:rsidRDefault="00360FB5" w:rsidP="00553004">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4C3FF"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DFCD6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9C3637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D46BB7"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350A6B" w14:textId="77777777" w:rsidR="00360FB5" w:rsidRPr="004B1509" w:rsidRDefault="00360FB5" w:rsidP="00553004">
            <w:pPr>
              <w:rPr>
                <w:rFonts w:eastAsia="Calibri"/>
                <w:szCs w:val="22"/>
              </w:rPr>
            </w:pPr>
            <w:r w:rsidRPr="004B1509">
              <w:rPr>
                <w:rFonts w:eastAsia="Calibri"/>
                <w:szCs w:val="22"/>
              </w:rPr>
              <w:t>t57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DD9AE4" w14:textId="77777777" w:rsidR="00360FB5" w:rsidRPr="004B1509" w:rsidRDefault="00360FB5" w:rsidP="00553004">
            <w:pPr>
              <w:rPr>
                <w:rFonts w:eastAsia="Calibri"/>
                <w:szCs w:val="22"/>
              </w:rPr>
            </w:pPr>
            <w:r w:rsidRPr="004B1509">
              <w:rPr>
                <w:rFonts w:eastAsia="Calibri"/>
                <w:szCs w:val="22"/>
              </w:rPr>
              <w:t xml:space="preserve">Privažiuojamasis kelias prie dirbamų laukų nuo Vilties g., Levaniškių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8BF11F" w14:textId="77777777" w:rsidR="00360FB5" w:rsidRPr="004B1509" w:rsidRDefault="00360FB5" w:rsidP="00553004">
            <w:pPr>
              <w:jc w:val="right"/>
              <w:rPr>
                <w:rFonts w:eastAsia="Calibri"/>
                <w:szCs w:val="22"/>
              </w:rPr>
            </w:pPr>
            <w:r w:rsidRPr="004B1509">
              <w:rPr>
                <w:rFonts w:eastAsia="Calibri"/>
                <w:szCs w:val="22"/>
              </w:rPr>
              <w:t>1077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E195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FDC3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8075EF" w14:textId="77777777" w:rsidR="00360FB5" w:rsidRPr="004B1509" w:rsidRDefault="00360FB5" w:rsidP="00553004">
            <w:pPr>
              <w:jc w:val="right"/>
              <w:rPr>
                <w:rFonts w:eastAsia="Calibri"/>
                <w:szCs w:val="22"/>
              </w:rPr>
            </w:pPr>
            <w:r w:rsidRPr="004B1509">
              <w:rPr>
                <w:rFonts w:eastAsia="Calibri"/>
                <w:szCs w:val="22"/>
              </w:rPr>
              <w:t>1077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93BFF"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BF8E5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8E89E8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7CB7BE2"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5C7B05" w14:textId="77777777" w:rsidR="00360FB5" w:rsidRPr="004B1509" w:rsidRDefault="00360FB5" w:rsidP="00553004">
            <w:pPr>
              <w:rPr>
                <w:rFonts w:eastAsia="Calibri"/>
                <w:szCs w:val="22"/>
              </w:rPr>
            </w:pPr>
            <w:r w:rsidRPr="004B1509">
              <w:rPr>
                <w:rFonts w:eastAsia="Calibri"/>
                <w:szCs w:val="22"/>
              </w:rPr>
              <w:t>t58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E85AA3" w14:textId="77777777" w:rsidR="00360FB5" w:rsidRPr="004B1509" w:rsidRDefault="00360FB5" w:rsidP="00553004">
            <w:pPr>
              <w:rPr>
                <w:rFonts w:eastAsia="Calibri"/>
                <w:szCs w:val="22"/>
              </w:rPr>
            </w:pPr>
            <w:r w:rsidRPr="004B1509">
              <w:rPr>
                <w:rFonts w:eastAsia="Calibri"/>
                <w:szCs w:val="22"/>
              </w:rPr>
              <w:t xml:space="preserve">Privažiuojamasis kelias prie dirbamų laukų Žerkiškių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EA07AA" w14:textId="77777777" w:rsidR="00360FB5" w:rsidRPr="004B1509" w:rsidRDefault="00360FB5" w:rsidP="00553004">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4E6B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2D74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9F432" w14:textId="77777777" w:rsidR="00360FB5" w:rsidRPr="004B1509" w:rsidRDefault="00360FB5" w:rsidP="00553004">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69F27D"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88747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38F3CC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F172605"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1A5A64" w14:textId="77777777" w:rsidR="00360FB5" w:rsidRPr="004B1509" w:rsidRDefault="00360FB5" w:rsidP="00553004">
            <w:pPr>
              <w:rPr>
                <w:rFonts w:eastAsia="Calibri"/>
                <w:szCs w:val="22"/>
              </w:rPr>
            </w:pPr>
            <w:r w:rsidRPr="004B1509">
              <w:rPr>
                <w:rFonts w:eastAsia="Calibri"/>
                <w:szCs w:val="22"/>
              </w:rPr>
              <w:t>t59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C0AA098" w14:textId="77777777" w:rsidR="00360FB5" w:rsidRPr="004B1509" w:rsidRDefault="00360FB5" w:rsidP="00553004">
            <w:pPr>
              <w:rPr>
                <w:rFonts w:eastAsia="Calibri"/>
                <w:szCs w:val="22"/>
              </w:rPr>
            </w:pPr>
            <w:r w:rsidRPr="004B1509">
              <w:rPr>
                <w:rFonts w:eastAsia="Calibri"/>
                <w:szCs w:val="22"/>
              </w:rPr>
              <w:t xml:space="preserve">Privažiuojamasis kelias prie Nevėžninkų k. nuo kelio Nr. t1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EBFC122" w14:textId="77777777" w:rsidR="00360FB5" w:rsidRPr="004B1509" w:rsidRDefault="00360FB5" w:rsidP="00553004">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10DF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29E8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9091A" w14:textId="77777777" w:rsidR="00360FB5" w:rsidRPr="004B1509" w:rsidRDefault="00360FB5" w:rsidP="00553004">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ECC64"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43D6A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8B2515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91AA1C3"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BC9406" w14:textId="77777777" w:rsidR="00360FB5" w:rsidRPr="004B1509" w:rsidRDefault="00360FB5" w:rsidP="00553004">
            <w:pPr>
              <w:rPr>
                <w:rFonts w:eastAsia="Calibri"/>
                <w:szCs w:val="22"/>
              </w:rPr>
            </w:pPr>
            <w:r w:rsidRPr="004B1509">
              <w:rPr>
                <w:rFonts w:eastAsia="Calibri"/>
                <w:szCs w:val="22"/>
              </w:rPr>
              <w:t>t6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879061" w14:textId="77777777" w:rsidR="00360FB5" w:rsidRPr="004B1509" w:rsidRDefault="00360FB5" w:rsidP="00553004">
            <w:pPr>
              <w:rPr>
                <w:rFonts w:eastAsia="Calibri"/>
                <w:szCs w:val="22"/>
              </w:rPr>
            </w:pPr>
            <w:r w:rsidRPr="004B1509">
              <w:rPr>
                <w:rFonts w:eastAsia="Calibri"/>
                <w:szCs w:val="22"/>
              </w:rPr>
              <w:t>Pravažiuojamasis kelias nuo Klaibūnų k. iki kelio Nr. t7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BAD027" w14:textId="77777777" w:rsidR="00360FB5" w:rsidRPr="004B1509" w:rsidRDefault="00360FB5" w:rsidP="00553004">
            <w:pPr>
              <w:jc w:val="right"/>
              <w:rPr>
                <w:rFonts w:eastAsia="Calibri"/>
                <w:szCs w:val="22"/>
              </w:rPr>
            </w:pPr>
            <w:r w:rsidRPr="004B1509">
              <w:rPr>
                <w:rFonts w:eastAsia="Calibri"/>
                <w:szCs w:val="22"/>
              </w:rPr>
              <w:t>2189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025C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456928" w14:textId="77777777" w:rsidR="00360FB5" w:rsidRPr="004B1509" w:rsidRDefault="00360FB5" w:rsidP="00553004">
            <w:pPr>
              <w:jc w:val="right"/>
              <w:rPr>
                <w:rFonts w:eastAsia="Calibri"/>
                <w:szCs w:val="22"/>
              </w:rPr>
            </w:pPr>
            <w:r w:rsidRPr="004B1509">
              <w:rPr>
                <w:rFonts w:eastAsia="Calibri"/>
                <w:szCs w:val="22"/>
              </w:rPr>
              <w:t>2189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FE9B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6D912"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92401D" w14:textId="77777777" w:rsidR="00360FB5" w:rsidRPr="004B1509" w:rsidRDefault="00360FB5" w:rsidP="00553004">
            <w:pPr>
              <w:jc w:val="center"/>
              <w:rPr>
                <w:rFonts w:eastAsia="Calibri"/>
                <w:szCs w:val="22"/>
              </w:rPr>
            </w:pPr>
            <w:r w:rsidRPr="004B1509">
              <w:rPr>
                <w:rFonts w:eastAsia="Calibri"/>
                <w:szCs w:val="22"/>
              </w:rPr>
              <w:t>4400-5494-3678</w:t>
            </w:r>
          </w:p>
        </w:tc>
      </w:tr>
      <w:tr w:rsidR="00360FB5" w:rsidRPr="004B1509" w14:paraId="2F4ABAC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BE6F794"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B4D08B" w14:textId="77777777" w:rsidR="00360FB5" w:rsidRPr="004B1509" w:rsidRDefault="00360FB5" w:rsidP="00553004">
            <w:pPr>
              <w:rPr>
                <w:rFonts w:eastAsia="Calibri"/>
                <w:szCs w:val="22"/>
              </w:rPr>
            </w:pPr>
            <w:r w:rsidRPr="004B1509">
              <w:rPr>
                <w:rFonts w:eastAsia="Calibri"/>
                <w:szCs w:val="22"/>
              </w:rPr>
              <w:t>t60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B12E00" w14:textId="77777777" w:rsidR="00360FB5" w:rsidRPr="004B1509" w:rsidRDefault="00360FB5" w:rsidP="00553004">
            <w:pPr>
              <w:rPr>
                <w:rFonts w:eastAsia="Calibri"/>
                <w:szCs w:val="22"/>
              </w:rPr>
            </w:pPr>
            <w:r w:rsidRPr="004B1509">
              <w:rPr>
                <w:rFonts w:eastAsia="Calibri"/>
                <w:szCs w:val="22"/>
              </w:rPr>
              <w:t>Privažiuojamasis kelias prie gyvenamųjų namų Nevėžio g., nuo Žerkiškių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3E971B" w14:textId="77777777" w:rsidR="00360FB5" w:rsidRPr="004B1509" w:rsidRDefault="00360FB5" w:rsidP="00553004">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7D03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3C5726" w14:textId="77777777" w:rsidR="00360FB5" w:rsidRPr="004B1509" w:rsidRDefault="00360FB5" w:rsidP="00553004">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E8466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222C8"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5D1712" w14:textId="77777777" w:rsidR="00360FB5" w:rsidRPr="004B1509" w:rsidRDefault="00360FB5" w:rsidP="00553004">
            <w:pPr>
              <w:jc w:val="center"/>
              <w:rPr>
                <w:rFonts w:eastAsia="Calibri"/>
                <w:szCs w:val="22"/>
              </w:rPr>
            </w:pPr>
            <w:r w:rsidRPr="004B1509">
              <w:rPr>
                <w:rFonts w:eastAsia="Calibri"/>
                <w:szCs w:val="22"/>
              </w:rPr>
              <w:t>4400-5449-4805</w:t>
            </w:r>
          </w:p>
        </w:tc>
      </w:tr>
      <w:tr w:rsidR="00360FB5" w:rsidRPr="004B1509" w14:paraId="7352261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0ECF2DB"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2DB816" w14:textId="77777777" w:rsidR="00360FB5" w:rsidRPr="004B1509" w:rsidRDefault="00360FB5" w:rsidP="00553004">
            <w:pPr>
              <w:rPr>
                <w:rFonts w:eastAsia="Calibri"/>
                <w:szCs w:val="22"/>
              </w:rPr>
            </w:pPr>
            <w:r w:rsidRPr="004B1509">
              <w:rPr>
                <w:rFonts w:eastAsia="Calibri"/>
                <w:szCs w:val="22"/>
              </w:rPr>
              <w:t>t61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FC1FD9" w14:textId="77777777" w:rsidR="00360FB5" w:rsidRPr="004B1509" w:rsidRDefault="00360FB5" w:rsidP="00553004">
            <w:pPr>
              <w:rPr>
                <w:rFonts w:eastAsia="Calibri"/>
                <w:szCs w:val="22"/>
              </w:rPr>
            </w:pPr>
            <w:r w:rsidRPr="004B1509">
              <w:rPr>
                <w:rFonts w:eastAsia="Calibri"/>
                <w:szCs w:val="22"/>
              </w:rPr>
              <w:t>Privažiuojamasis kelias prie gyvenamųjų namų nuo Nevėžio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5EAB6A" w14:textId="77777777" w:rsidR="00360FB5" w:rsidRPr="004B1509" w:rsidRDefault="00360FB5" w:rsidP="00553004">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E2C45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33EB6" w14:textId="77777777" w:rsidR="00360FB5" w:rsidRPr="004B1509" w:rsidRDefault="00360FB5" w:rsidP="00553004">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D97E5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CFDE16"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87EB14" w14:textId="77777777" w:rsidR="00360FB5" w:rsidRPr="004B1509" w:rsidRDefault="00360FB5" w:rsidP="00553004">
            <w:pPr>
              <w:jc w:val="center"/>
              <w:rPr>
                <w:rFonts w:eastAsia="Calibri"/>
                <w:szCs w:val="22"/>
              </w:rPr>
            </w:pPr>
            <w:r w:rsidRPr="004B1509">
              <w:rPr>
                <w:rFonts w:eastAsia="Calibri"/>
                <w:szCs w:val="22"/>
              </w:rPr>
              <w:t>4400-5449-4816</w:t>
            </w:r>
          </w:p>
        </w:tc>
      </w:tr>
      <w:tr w:rsidR="00360FB5" w:rsidRPr="004B1509" w14:paraId="423C490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18D5485"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F04377" w14:textId="77777777" w:rsidR="00360FB5" w:rsidRPr="004B1509" w:rsidRDefault="00360FB5" w:rsidP="00553004">
            <w:pPr>
              <w:rPr>
                <w:rFonts w:eastAsia="Calibri"/>
                <w:szCs w:val="22"/>
              </w:rPr>
            </w:pPr>
            <w:r w:rsidRPr="004B1509">
              <w:rPr>
                <w:rFonts w:eastAsia="Calibri"/>
                <w:szCs w:val="22"/>
              </w:rPr>
              <w:t>t62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58FB35" w14:textId="77777777" w:rsidR="00360FB5" w:rsidRPr="004B1509" w:rsidRDefault="00360FB5" w:rsidP="00553004">
            <w:pPr>
              <w:rPr>
                <w:rFonts w:eastAsia="Calibri"/>
                <w:szCs w:val="22"/>
              </w:rPr>
            </w:pPr>
            <w:r w:rsidRPr="004B1509">
              <w:rPr>
                <w:rFonts w:eastAsia="Calibri"/>
                <w:szCs w:val="22"/>
              </w:rPr>
              <w:t xml:space="preserve">Privažiuojamasis kelias prie dirbamų laukų nuo Vičiūnų g., Klaibūnų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A9E4F7" w14:textId="77777777" w:rsidR="00360FB5" w:rsidRPr="004B1509" w:rsidRDefault="00360FB5" w:rsidP="00553004">
            <w:pPr>
              <w:jc w:val="right"/>
              <w:rPr>
                <w:rFonts w:eastAsia="Calibri"/>
                <w:szCs w:val="22"/>
              </w:rPr>
            </w:pPr>
            <w:r w:rsidRPr="004B1509">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C1A0D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4FC8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984E4" w14:textId="77777777" w:rsidR="00360FB5" w:rsidRPr="004B1509" w:rsidRDefault="00360FB5" w:rsidP="00553004">
            <w:pPr>
              <w:jc w:val="right"/>
              <w:rPr>
                <w:rFonts w:eastAsia="Calibri"/>
                <w:szCs w:val="22"/>
              </w:rPr>
            </w:pPr>
            <w:r w:rsidRPr="004B1509">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BE63C"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0C699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40FE94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CA9D10"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F82A89" w14:textId="77777777" w:rsidR="00360FB5" w:rsidRPr="004B1509" w:rsidRDefault="00360FB5" w:rsidP="00553004">
            <w:pPr>
              <w:rPr>
                <w:rFonts w:eastAsia="Calibri"/>
                <w:szCs w:val="22"/>
              </w:rPr>
            </w:pPr>
            <w:r w:rsidRPr="004B1509">
              <w:rPr>
                <w:rFonts w:eastAsia="Calibri"/>
                <w:szCs w:val="22"/>
              </w:rPr>
              <w:t>t63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847454" w14:textId="77777777" w:rsidR="00360FB5" w:rsidRPr="004B1509" w:rsidRDefault="00360FB5" w:rsidP="00553004">
            <w:pPr>
              <w:rPr>
                <w:rFonts w:eastAsia="Calibri"/>
                <w:szCs w:val="22"/>
              </w:rPr>
            </w:pPr>
            <w:r w:rsidRPr="004B1509">
              <w:rPr>
                <w:rFonts w:eastAsia="Calibri"/>
                <w:szCs w:val="22"/>
              </w:rPr>
              <w:t xml:space="preserve">Privažiuojamasis kelias prie Klaibūnų g., Klaibūnų k. nuo kelio Nr. t62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6F9AF3" w14:textId="77777777" w:rsidR="00360FB5" w:rsidRPr="004B1509" w:rsidRDefault="00360FB5" w:rsidP="00553004">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838D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869E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4147F" w14:textId="77777777" w:rsidR="00360FB5" w:rsidRPr="004B1509" w:rsidRDefault="00360FB5" w:rsidP="00553004">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30191"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BFB85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72EF5F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7606F1"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F5089E" w14:textId="77777777" w:rsidR="00360FB5" w:rsidRPr="004B1509" w:rsidRDefault="00360FB5" w:rsidP="00553004">
            <w:pPr>
              <w:rPr>
                <w:rFonts w:eastAsia="Calibri"/>
                <w:szCs w:val="22"/>
              </w:rPr>
            </w:pPr>
            <w:r w:rsidRPr="004B1509">
              <w:rPr>
                <w:rFonts w:eastAsia="Calibri"/>
                <w:szCs w:val="22"/>
              </w:rPr>
              <w:t>t64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5870AA" w14:textId="77777777" w:rsidR="00360FB5" w:rsidRPr="004B1509" w:rsidRDefault="00360FB5" w:rsidP="00553004">
            <w:pPr>
              <w:rPr>
                <w:rFonts w:eastAsia="Calibri"/>
                <w:szCs w:val="22"/>
              </w:rPr>
            </w:pPr>
            <w:r w:rsidRPr="004B1509">
              <w:rPr>
                <w:rFonts w:eastAsia="Calibri"/>
                <w:szCs w:val="22"/>
              </w:rPr>
              <w:t>Pravažiuojamasis kelias nuo kelio Nr. t50 iki kelio Nr. t65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E6E660" w14:textId="77777777" w:rsidR="00360FB5" w:rsidRPr="004B1509" w:rsidRDefault="00360FB5" w:rsidP="00553004">
            <w:pPr>
              <w:jc w:val="right"/>
              <w:rPr>
                <w:rFonts w:eastAsia="Calibri"/>
                <w:szCs w:val="22"/>
              </w:rPr>
            </w:pPr>
            <w:r w:rsidRPr="004B1509">
              <w:rPr>
                <w:rFonts w:eastAsia="Calibri"/>
                <w:szCs w:val="22"/>
              </w:rPr>
              <w:t>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0C8B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C003A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8A683" w14:textId="77777777" w:rsidR="00360FB5" w:rsidRPr="004B1509" w:rsidRDefault="00360FB5" w:rsidP="00553004">
            <w:pPr>
              <w:jc w:val="right"/>
              <w:rPr>
                <w:rFonts w:eastAsia="Calibri"/>
                <w:szCs w:val="22"/>
              </w:rPr>
            </w:pPr>
            <w:r w:rsidRPr="004B1509">
              <w:rPr>
                <w:rFonts w:eastAsia="Calibri"/>
                <w:szCs w:val="22"/>
              </w:rPr>
              <w:t>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8B3B3"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12B82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020349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9E3FF1"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080A7E" w14:textId="77777777" w:rsidR="00360FB5" w:rsidRPr="004B1509" w:rsidRDefault="00360FB5" w:rsidP="00553004">
            <w:pPr>
              <w:rPr>
                <w:rFonts w:eastAsia="Calibri"/>
                <w:szCs w:val="22"/>
              </w:rPr>
            </w:pPr>
            <w:r w:rsidRPr="004B1509">
              <w:rPr>
                <w:rFonts w:eastAsia="Calibri"/>
                <w:szCs w:val="22"/>
              </w:rPr>
              <w:t>t65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876D0C" w14:textId="77777777" w:rsidR="00360FB5" w:rsidRPr="004B1509" w:rsidRDefault="00360FB5" w:rsidP="00553004">
            <w:pPr>
              <w:rPr>
                <w:rFonts w:eastAsia="Calibri"/>
                <w:szCs w:val="22"/>
              </w:rPr>
            </w:pPr>
            <w:r w:rsidRPr="004B1509">
              <w:rPr>
                <w:rFonts w:eastAsia="Calibri"/>
                <w:szCs w:val="22"/>
              </w:rPr>
              <w:t>Pravažiuojamasis kelias nuo kelio Nr. 1205 iki kelio Nr. t64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6F4723" w14:textId="77777777" w:rsidR="00360FB5" w:rsidRPr="004B1509" w:rsidRDefault="00360FB5" w:rsidP="00553004">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90B7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AAB5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B8516" w14:textId="77777777" w:rsidR="00360FB5" w:rsidRPr="004B1509" w:rsidRDefault="00360FB5" w:rsidP="00553004">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D9973"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C49F4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7129F4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E8EB370"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86B213" w14:textId="77777777" w:rsidR="00360FB5" w:rsidRPr="004B1509" w:rsidRDefault="00360FB5" w:rsidP="00553004">
            <w:pPr>
              <w:rPr>
                <w:rFonts w:eastAsia="Calibri"/>
                <w:szCs w:val="22"/>
              </w:rPr>
            </w:pPr>
            <w:r w:rsidRPr="004B1509">
              <w:rPr>
                <w:rFonts w:eastAsia="Calibri"/>
                <w:szCs w:val="22"/>
              </w:rPr>
              <w:t>t66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6A22F8" w14:textId="77777777" w:rsidR="00360FB5" w:rsidRPr="004B1509" w:rsidRDefault="00360FB5" w:rsidP="00553004">
            <w:pPr>
              <w:rPr>
                <w:rFonts w:eastAsia="Calibri"/>
                <w:szCs w:val="22"/>
              </w:rPr>
            </w:pPr>
            <w:r w:rsidRPr="004B1509">
              <w:rPr>
                <w:rFonts w:eastAsia="Calibri"/>
                <w:szCs w:val="22"/>
              </w:rPr>
              <w:t>Privažiuojamasis kelias prie gyvenamųjų namų nuo Laukagalių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CC7A68" w14:textId="77777777" w:rsidR="00360FB5" w:rsidRPr="004B1509" w:rsidRDefault="00360FB5" w:rsidP="00553004">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0BA5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9EEFB" w14:textId="77777777" w:rsidR="00360FB5" w:rsidRPr="004B1509" w:rsidRDefault="00360FB5" w:rsidP="00553004">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1D65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7D809"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C7BFB8" w14:textId="77777777" w:rsidR="00360FB5" w:rsidRPr="004B1509" w:rsidRDefault="00360FB5" w:rsidP="00553004">
            <w:pPr>
              <w:jc w:val="center"/>
              <w:rPr>
                <w:rFonts w:eastAsia="Calibri"/>
                <w:szCs w:val="22"/>
              </w:rPr>
            </w:pPr>
            <w:r w:rsidRPr="004B1509">
              <w:rPr>
                <w:rFonts w:eastAsia="Calibri"/>
                <w:szCs w:val="22"/>
              </w:rPr>
              <w:t>4400-5449-4862</w:t>
            </w:r>
          </w:p>
        </w:tc>
      </w:tr>
      <w:tr w:rsidR="00360FB5" w:rsidRPr="004B1509" w14:paraId="39D330F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7551CB"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CFB1E9" w14:textId="77777777" w:rsidR="00360FB5" w:rsidRPr="004B1509" w:rsidRDefault="00360FB5" w:rsidP="00553004">
            <w:pPr>
              <w:rPr>
                <w:rFonts w:eastAsia="Calibri"/>
                <w:szCs w:val="22"/>
              </w:rPr>
            </w:pPr>
            <w:r w:rsidRPr="004B1509">
              <w:rPr>
                <w:rFonts w:eastAsia="Calibri"/>
                <w:szCs w:val="22"/>
              </w:rPr>
              <w:t>t67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E91755" w14:textId="77777777" w:rsidR="00360FB5" w:rsidRPr="004B1509" w:rsidRDefault="00360FB5" w:rsidP="00553004">
            <w:pPr>
              <w:rPr>
                <w:rFonts w:eastAsia="Calibri"/>
                <w:szCs w:val="22"/>
              </w:rPr>
            </w:pPr>
            <w:r w:rsidRPr="004B1509">
              <w:rPr>
                <w:rFonts w:eastAsia="Calibri"/>
                <w:szCs w:val="22"/>
              </w:rPr>
              <w:t>Privažiuojamasis kelias prie dirbamų laukų nuo Papartynės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30C9A2" w14:textId="77777777" w:rsidR="00360FB5" w:rsidRPr="004B1509" w:rsidRDefault="00360FB5" w:rsidP="00553004">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B416B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7E2D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617DD" w14:textId="77777777" w:rsidR="00360FB5" w:rsidRPr="004B1509" w:rsidRDefault="00360FB5" w:rsidP="00553004">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E573F"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15DD2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5BFB04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60B1660"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66511F" w14:textId="77777777" w:rsidR="00360FB5" w:rsidRPr="004B1509" w:rsidRDefault="00360FB5" w:rsidP="00553004">
            <w:pPr>
              <w:rPr>
                <w:rFonts w:eastAsia="Calibri"/>
                <w:szCs w:val="22"/>
              </w:rPr>
            </w:pPr>
            <w:r w:rsidRPr="004B1509">
              <w:rPr>
                <w:rFonts w:eastAsia="Calibri"/>
                <w:szCs w:val="22"/>
              </w:rPr>
              <w:t>t68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42C9A2" w14:textId="77777777" w:rsidR="00360FB5" w:rsidRPr="004B1509" w:rsidRDefault="00360FB5" w:rsidP="00553004">
            <w:pPr>
              <w:rPr>
                <w:rFonts w:eastAsia="Calibri"/>
                <w:szCs w:val="22"/>
              </w:rPr>
            </w:pPr>
            <w:r w:rsidRPr="004B1509">
              <w:rPr>
                <w:rFonts w:eastAsia="Calibri"/>
                <w:szCs w:val="22"/>
              </w:rPr>
              <w:t>Pravažiuojamasis kelias nuo Palepeikio g. iki Alyvų g., Klaibūnų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3E2E9B" w14:textId="77777777" w:rsidR="00360FB5" w:rsidRPr="004B1509" w:rsidRDefault="00360FB5" w:rsidP="00553004">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ED99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E0AE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5680F" w14:textId="77777777" w:rsidR="00360FB5" w:rsidRPr="004B1509" w:rsidRDefault="00360FB5" w:rsidP="00553004">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E5D201"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B63FF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3F4115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DA88AE"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BA62D6" w14:textId="77777777" w:rsidR="00360FB5" w:rsidRPr="004B1509" w:rsidRDefault="00360FB5" w:rsidP="00553004">
            <w:pPr>
              <w:rPr>
                <w:rFonts w:eastAsia="Calibri"/>
                <w:szCs w:val="22"/>
              </w:rPr>
            </w:pPr>
            <w:r w:rsidRPr="004B1509">
              <w:rPr>
                <w:rFonts w:eastAsia="Calibri"/>
                <w:szCs w:val="22"/>
              </w:rPr>
              <w:t>t7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6E8D98" w14:textId="77777777" w:rsidR="00360FB5" w:rsidRPr="004B1509" w:rsidRDefault="00360FB5" w:rsidP="00553004">
            <w:pPr>
              <w:rPr>
                <w:rFonts w:eastAsia="Calibri"/>
                <w:szCs w:val="22"/>
              </w:rPr>
            </w:pPr>
            <w:r w:rsidRPr="004B1509">
              <w:rPr>
                <w:rFonts w:eastAsia="Calibri"/>
                <w:szCs w:val="22"/>
              </w:rPr>
              <w:t>Privažiuojamasis kelias prie Pageldonių k. nuo kelio Nr. 1205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3B08F7" w14:textId="77777777" w:rsidR="00360FB5" w:rsidRPr="004B1509" w:rsidRDefault="00360FB5" w:rsidP="00553004">
            <w:pPr>
              <w:jc w:val="right"/>
              <w:rPr>
                <w:rFonts w:eastAsia="Calibri"/>
                <w:szCs w:val="22"/>
              </w:rPr>
            </w:pPr>
            <w:r w:rsidRPr="004B1509">
              <w:rPr>
                <w:rFonts w:eastAsia="Calibri"/>
                <w:szCs w:val="22"/>
              </w:rPr>
              <w:t>1816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3B23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9A513" w14:textId="77777777" w:rsidR="00360FB5" w:rsidRPr="004B1509" w:rsidRDefault="00360FB5" w:rsidP="00553004">
            <w:pPr>
              <w:jc w:val="right"/>
              <w:rPr>
                <w:rFonts w:eastAsia="Calibri"/>
                <w:szCs w:val="22"/>
              </w:rPr>
            </w:pPr>
            <w:r w:rsidRPr="004B1509">
              <w:rPr>
                <w:rFonts w:eastAsia="Calibri"/>
                <w:szCs w:val="22"/>
              </w:rPr>
              <w:t>1816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EEBEB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175336"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E02B90" w14:textId="77777777" w:rsidR="00360FB5" w:rsidRPr="004B1509" w:rsidRDefault="00360FB5" w:rsidP="00553004">
            <w:pPr>
              <w:jc w:val="center"/>
              <w:rPr>
                <w:rFonts w:eastAsia="Calibri"/>
                <w:szCs w:val="22"/>
              </w:rPr>
            </w:pPr>
            <w:r w:rsidRPr="004B1509">
              <w:rPr>
                <w:rFonts w:eastAsia="Calibri"/>
                <w:szCs w:val="22"/>
              </w:rPr>
              <w:t>4400-5494-3680</w:t>
            </w:r>
          </w:p>
        </w:tc>
      </w:tr>
      <w:tr w:rsidR="00360FB5" w:rsidRPr="004B1509" w14:paraId="04DDDBE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54A5B9A"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A8D55F" w14:textId="77777777" w:rsidR="00360FB5" w:rsidRPr="004B1509" w:rsidRDefault="00360FB5" w:rsidP="00553004">
            <w:pPr>
              <w:rPr>
                <w:rFonts w:eastAsia="Calibri"/>
                <w:szCs w:val="22"/>
              </w:rPr>
            </w:pPr>
            <w:r w:rsidRPr="004B1509">
              <w:rPr>
                <w:rFonts w:eastAsia="Calibri"/>
                <w:szCs w:val="22"/>
              </w:rPr>
              <w:t>t8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0E80B7" w14:textId="77777777" w:rsidR="00360FB5" w:rsidRPr="004B1509" w:rsidRDefault="00360FB5" w:rsidP="00553004">
            <w:pPr>
              <w:rPr>
                <w:rFonts w:eastAsia="Calibri"/>
                <w:szCs w:val="22"/>
              </w:rPr>
            </w:pPr>
            <w:r w:rsidRPr="004B1509">
              <w:rPr>
                <w:rFonts w:eastAsia="Calibri"/>
                <w:szCs w:val="22"/>
              </w:rPr>
              <w:t>Maciūnai–Alukėnai–Janapolis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6CD933" w14:textId="77777777" w:rsidR="00360FB5" w:rsidRPr="004B1509" w:rsidRDefault="00360FB5" w:rsidP="00553004">
            <w:pPr>
              <w:jc w:val="right"/>
              <w:rPr>
                <w:rFonts w:eastAsia="Calibri"/>
                <w:szCs w:val="22"/>
              </w:rPr>
            </w:pPr>
            <w:r w:rsidRPr="004B1509">
              <w:rPr>
                <w:rFonts w:eastAsia="Calibri"/>
                <w:szCs w:val="22"/>
              </w:rPr>
              <w:t>3205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568D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509DB" w14:textId="77777777" w:rsidR="00360FB5" w:rsidRPr="004B1509" w:rsidRDefault="00360FB5" w:rsidP="00553004">
            <w:pPr>
              <w:jc w:val="right"/>
              <w:rPr>
                <w:rFonts w:eastAsia="Calibri"/>
                <w:szCs w:val="22"/>
              </w:rPr>
            </w:pPr>
            <w:r w:rsidRPr="004B1509">
              <w:rPr>
                <w:rFonts w:eastAsia="Calibri"/>
                <w:szCs w:val="22"/>
              </w:rPr>
              <w:t>3205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7DE0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E0A69"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B243BF" w14:textId="77777777" w:rsidR="00360FB5" w:rsidRPr="004B1509" w:rsidRDefault="00360FB5" w:rsidP="00553004">
            <w:pPr>
              <w:jc w:val="center"/>
              <w:rPr>
                <w:rFonts w:eastAsia="Calibri"/>
                <w:szCs w:val="22"/>
              </w:rPr>
            </w:pPr>
            <w:r w:rsidRPr="004B1509">
              <w:rPr>
                <w:rFonts w:eastAsia="Calibri"/>
                <w:szCs w:val="22"/>
              </w:rPr>
              <w:t>4400-5494-3503</w:t>
            </w:r>
          </w:p>
        </w:tc>
      </w:tr>
      <w:tr w:rsidR="00360FB5" w:rsidRPr="004B1509" w14:paraId="7140AC5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E4A7E91"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E6635C" w14:textId="77777777" w:rsidR="00360FB5" w:rsidRPr="004B1509" w:rsidRDefault="00360FB5" w:rsidP="00553004">
            <w:pPr>
              <w:rPr>
                <w:rFonts w:eastAsia="Calibri"/>
                <w:szCs w:val="22"/>
              </w:rPr>
            </w:pPr>
            <w:r w:rsidRPr="004B1509">
              <w:rPr>
                <w:rFonts w:eastAsia="Calibri"/>
                <w:szCs w:val="22"/>
              </w:rPr>
              <w:t>t8-1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7E7C5E" w14:textId="77777777" w:rsidR="00360FB5" w:rsidRPr="004B1509" w:rsidRDefault="00360FB5" w:rsidP="00553004">
            <w:pPr>
              <w:rPr>
                <w:rFonts w:eastAsia="Calibri"/>
                <w:szCs w:val="22"/>
              </w:rPr>
            </w:pPr>
            <w:r w:rsidRPr="004B1509">
              <w:rPr>
                <w:rFonts w:eastAsia="Calibri"/>
                <w:szCs w:val="22"/>
              </w:rPr>
              <w:t>Privažiuojamasis kelias prie gyvenamųjų namų Levaniškių k. nuo kelio Nr. t8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75E19C" w14:textId="77777777" w:rsidR="00360FB5" w:rsidRPr="004B1509" w:rsidRDefault="00360FB5" w:rsidP="00553004">
            <w:pPr>
              <w:jc w:val="right"/>
              <w:rPr>
                <w:rFonts w:eastAsia="Calibri"/>
                <w:szCs w:val="22"/>
              </w:rPr>
            </w:pPr>
            <w:r w:rsidRPr="004B1509">
              <w:rPr>
                <w:rFonts w:eastAsia="Calibri"/>
                <w:szCs w:val="22"/>
              </w:rPr>
              <w:t>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D181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29628" w14:textId="77777777" w:rsidR="00360FB5" w:rsidRPr="004B1509" w:rsidRDefault="00360FB5" w:rsidP="00553004">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747E8" w14:textId="77777777" w:rsidR="00360FB5" w:rsidRPr="004B1509" w:rsidRDefault="00360FB5" w:rsidP="00553004">
            <w:pPr>
              <w:jc w:val="right"/>
              <w:rPr>
                <w:rFonts w:eastAsia="Calibri"/>
                <w:szCs w:val="22"/>
              </w:rPr>
            </w:pPr>
            <w:r w:rsidRPr="004B1509">
              <w:rPr>
                <w:rFonts w:eastAsia="Calibri"/>
                <w:szCs w:val="22"/>
              </w:rPr>
              <w:t>1019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E8525"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96AB9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D4DE94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91FAD0A"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3E3E29" w14:textId="77777777" w:rsidR="00360FB5" w:rsidRPr="004B1509" w:rsidRDefault="00360FB5" w:rsidP="00553004">
            <w:pPr>
              <w:rPr>
                <w:rFonts w:eastAsia="Calibri"/>
                <w:szCs w:val="22"/>
              </w:rPr>
            </w:pPr>
            <w:r w:rsidRPr="004B1509">
              <w:rPr>
                <w:rFonts w:eastAsia="Calibri"/>
                <w:szCs w:val="22"/>
              </w:rPr>
              <w:t>t8-10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E38975" w14:textId="77777777" w:rsidR="00360FB5" w:rsidRPr="004B1509" w:rsidRDefault="00360FB5" w:rsidP="00553004">
            <w:pPr>
              <w:rPr>
                <w:rFonts w:eastAsia="Calibri"/>
                <w:szCs w:val="22"/>
              </w:rPr>
            </w:pPr>
            <w:r w:rsidRPr="004B1509">
              <w:rPr>
                <w:rFonts w:eastAsia="Calibri"/>
                <w:szCs w:val="22"/>
              </w:rPr>
              <w:t>Pravažiuojamasis kelias nuo Nevėžio g., Traupio mstl. iki kelio Nr. 1205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1D09D3" w14:textId="77777777" w:rsidR="00360FB5" w:rsidRPr="004B1509" w:rsidRDefault="00360FB5" w:rsidP="00553004">
            <w:pPr>
              <w:jc w:val="right"/>
              <w:rPr>
                <w:rFonts w:eastAsia="Calibri"/>
                <w:szCs w:val="22"/>
              </w:rPr>
            </w:pPr>
            <w:r w:rsidRPr="004B1509">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E9F9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D870D" w14:textId="77777777" w:rsidR="00360FB5" w:rsidRPr="004B1509" w:rsidRDefault="00360FB5" w:rsidP="00553004">
            <w:pPr>
              <w:jc w:val="right"/>
              <w:rPr>
                <w:rFonts w:eastAsia="Calibri"/>
                <w:szCs w:val="22"/>
              </w:rPr>
            </w:pPr>
            <w:r w:rsidRPr="004B1509">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2C8B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B5A98"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2F3696" w14:textId="77777777" w:rsidR="00360FB5" w:rsidRPr="004B1509" w:rsidRDefault="00360FB5" w:rsidP="00553004">
            <w:pPr>
              <w:jc w:val="center"/>
              <w:rPr>
                <w:rFonts w:eastAsia="Calibri"/>
                <w:szCs w:val="22"/>
              </w:rPr>
            </w:pPr>
            <w:r w:rsidRPr="004B1509">
              <w:rPr>
                <w:rFonts w:eastAsia="Calibri"/>
                <w:szCs w:val="22"/>
              </w:rPr>
              <w:t>4400-5446-4827</w:t>
            </w:r>
          </w:p>
        </w:tc>
      </w:tr>
      <w:tr w:rsidR="00360FB5" w:rsidRPr="004B1509" w14:paraId="0DA1D2C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FAA833"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1385D8" w14:textId="77777777" w:rsidR="00360FB5" w:rsidRPr="004B1509" w:rsidRDefault="00360FB5" w:rsidP="00553004">
            <w:pPr>
              <w:rPr>
                <w:rFonts w:eastAsia="Calibri"/>
                <w:szCs w:val="22"/>
              </w:rPr>
            </w:pPr>
            <w:r w:rsidRPr="004B1509">
              <w:rPr>
                <w:rFonts w:eastAsia="Calibri"/>
                <w:szCs w:val="22"/>
              </w:rPr>
              <w:t>t9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0276B9" w14:textId="77777777" w:rsidR="00360FB5" w:rsidRPr="004B1509" w:rsidRDefault="00360FB5" w:rsidP="00553004">
            <w:pPr>
              <w:rPr>
                <w:rFonts w:eastAsia="Calibri"/>
                <w:szCs w:val="22"/>
              </w:rPr>
            </w:pPr>
            <w:r w:rsidRPr="004B1509">
              <w:rPr>
                <w:rFonts w:eastAsia="Calibri"/>
                <w:szCs w:val="22"/>
              </w:rPr>
              <w:t>Pravažiuojamasis kelias nuo kelio Nr. t8 iki kelio Nr. t10 (Alukėnų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918D72" w14:textId="77777777" w:rsidR="00360FB5" w:rsidRPr="004B1509" w:rsidRDefault="00360FB5" w:rsidP="00553004">
            <w:pPr>
              <w:jc w:val="right"/>
              <w:rPr>
                <w:rFonts w:eastAsia="Calibri"/>
                <w:szCs w:val="22"/>
              </w:rPr>
            </w:pPr>
            <w:r w:rsidRPr="004B1509">
              <w:rPr>
                <w:rFonts w:eastAsia="Calibri"/>
                <w:szCs w:val="22"/>
              </w:rPr>
              <w:t>1861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C1A2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4AF99" w14:textId="77777777" w:rsidR="00360FB5" w:rsidRPr="004B1509" w:rsidRDefault="00360FB5" w:rsidP="00553004">
            <w:pPr>
              <w:jc w:val="right"/>
              <w:rPr>
                <w:rFonts w:eastAsia="Calibri"/>
                <w:szCs w:val="22"/>
              </w:rPr>
            </w:pPr>
            <w:r w:rsidRPr="004B1509">
              <w:rPr>
                <w:rFonts w:eastAsia="Calibri"/>
                <w:szCs w:val="22"/>
              </w:rPr>
              <w:t>1861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1617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4E6C0"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D52964" w14:textId="77777777" w:rsidR="00360FB5" w:rsidRPr="004B1509" w:rsidRDefault="00360FB5" w:rsidP="00553004">
            <w:pPr>
              <w:jc w:val="center"/>
              <w:rPr>
                <w:rFonts w:eastAsia="Calibri"/>
                <w:szCs w:val="22"/>
              </w:rPr>
            </w:pPr>
            <w:r w:rsidRPr="004B1509">
              <w:rPr>
                <w:rFonts w:eastAsia="Calibri"/>
                <w:szCs w:val="22"/>
              </w:rPr>
              <w:t>4400-5494-3488</w:t>
            </w:r>
          </w:p>
        </w:tc>
      </w:tr>
      <w:tr w:rsidR="00360FB5" w:rsidRPr="004B1509" w14:paraId="4E0EDEB4" w14:textId="77777777" w:rsidTr="009765B0">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141FA9B5" w14:textId="77777777" w:rsidR="00360FB5" w:rsidRPr="004B1509" w:rsidRDefault="00360FB5" w:rsidP="00553004">
            <w:pPr>
              <w:rPr>
                <w:rFonts w:eastAsia="Calibri"/>
                <w:i/>
                <w:iCs/>
                <w:szCs w:val="22"/>
              </w:rPr>
            </w:pPr>
            <w:r w:rsidRPr="004B1509">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1DBE4BF0" w14:textId="77777777" w:rsidR="00360FB5" w:rsidRPr="004B1509"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2873FF18"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050E0B72"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06D9D215"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D5D35E9" w14:textId="77777777" w:rsidR="00360FB5" w:rsidRPr="004B1509" w:rsidRDefault="00360FB5" w:rsidP="00553004">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BEA1405" w14:textId="77777777" w:rsidR="00360FB5" w:rsidRPr="004B1509" w:rsidRDefault="00360FB5" w:rsidP="00553004">
            <w:pPr>
              <w:jc w:val="center"/>
              <w:rPr>
                <w:rFonts w:eastAsia="Calibri"/>
                <w:bCs/>
                <w:szCs w:val="22"/>
              </w:rPr>
            </w:pPr>
          </w:p>
        </w:tc>
      </w:tr>
      <w:tr w:rsidR="00360FB5" w:rsidRPr="004B1509" w14:paraId="6C0CF87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B8285E5"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576840" w14:textId="77777777" w:rsidR="00360FB5" w:rsidRPr="004B1509" w:rsidRDefault="00360FB5" w:rsidP="00553004">
            <w:pPr>
              <w:rPr>
                <w:rFonts w:eastAsia="Calibri"/>
                <w:szCs w:val="22"/>
              </w:rPr>
            </w:pPr>
            <w:r w:rsidRPr="004B1509">
              <w:rPr>
                <w:rFonts w:eastAsia="Calibri"/>
                <w:szCs w:val="22"/>
              </w:rPr>
              <w:t>TSV3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4732B9" w14:textId="77777777" w:rsidR="00360FB5" w:rsidRPr="004B1509" w:rsidRDefault="00360FB5" w:rsidP="00553004">
            <w:pPr>
              <w:rPr>
                <w:rFonts w:eastAsia="Calibri"/>
                <w:szCs w:val="22"/>
              </w:rPr>
            </w:pPr>
            <w:r w:rsidRPr="004B1509">
              <w:rPr>
                <w:rFonts w:eastAsia="Calibri"/>
                <w:szCs w:val="22"/>
              </w:rPr>
              <w:t>Privažiuojamasis kelias prie Klaibūnų g., Klaibūnų k. nuo kelio Nr. t62</w:t>
            </w:r>
          </w:p>
        </w:tc>
        <w:tc>
          <w:tcPr>
            <w:tcW w:w="1147" w:type="dxa"/>
            <w:tcBorders>
              <w:top w:val="single" w:sz="4" w:space="0" w:color="auto"/>
              <w:left w:val="single" w:sz="4" w:space="0" w:color="auto"/>
              <w:bottom w:val="single" w:sz="4" w:space="0" w:color="auto"/>
              <w:right w:val="single" w:sz="4" w:space="0" w:color="auto"/>
            </w:tcBorders>
            <w:vAlign w:val="center"/>
          </w:tcPr>
          <w:p w14:paraId="7B71A404" w14:textId="77777777" w:rsidR="00360FB5" w:rsidRPr="004B1509" w:rsidRDefault="00360FB5" w:rsidP="00553004">
            <w:pPr>
              <w:jc w:val="right"/>
              <w:rPr>
                <w:rFonts w:eastAsia="Calibri"/>
                <w:szCs w:val="22"/>
              </w:rPr>
            </w:pPr>
            <w:r w:rsidRPr="004B1509">
              <w:rPr>
                <w:rFonts w:eastAsia="Calibri"/>
                <w:szCs w:val="22"/>
              </w:rPr>
              <w:t>160</w:t>
            </w:r>
          </w:p>
          <w:p w14:paraId="51AE323A" w14:textId="77777777" w:rsidR="00360FB5" w:rsidRPr="004B1509" w:rsidRDefault="00360FB5" w:rsidP="00553004">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C9AFD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AA91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CE67C40" w14:textId="77777777" w:rsidR="00360FB5" w:rsidRPr="004B1509" w:rsidRDefault="00360FB5" w:rsidP="00553004">
            <w:pPr>
              <w:jc w:val="right"/>
              <w:rPr>
                <w:rFonts w:eastAsia="Calibri"/>
                <w:szCs w:val="22"/>
              </w:rPr>
            </w:pPr>
            <w:r w:rsidRPr="004B1509">
              <w:rPr>
                <w:rFonts w:eastAsia="Calibri"/>
                <w:szCs w:val="22"/>
              </w:rPr>
              <w:t>160</w:t>
            </w:r>
          </w:p>
          <w:p w14:paraId="41397E5D" w14:textId="77777777" w:rsidR="00360FB5" w:rsidRPr="004B1509" w:rsidRDefault="00360FB5" w:rsidP="00553004">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5B18AD4"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27C71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A2268F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A5FCBF"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DE18B6" w14:textId="77777777" w:rsidR="00360FB5" w:rsidRPr="004B1509" w:rsidRDefault="00360FB5" w:rsidP="00553004">
            <w:pPr>
              <w:rPr>
                <w:rFonts w:eastAsia="Calibri"/>
                <w:szCs w:val="22"/>
              </w:rPr>
            </w:pPr>
            <w:r w:rsidRPr="004B1509">
              <w:rPr>
                <w:rFonts w:eastAsia="Calibri"/>
                <w:szCs w:val="22"/>
              </w:rPr>
              <w:t>TSV4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66B21E" w14:textId="77777777" w:rsidR="00360FB5" w:rsidRPr="004B1509" w:rsidRDefault="00360FB5" w:rsidP="00553004">
            <w:pPr>
              <w:rPr>
                <w:rFonts w:eastAsia="Calibri"/>
                <w:szCs w:val="22"/>
              </w:rPr>
            </w:pPr>
            <w:r w:rsidRPr="004B1509">
              <w:rPr>
                <w:rFonts w:eastAsia="Calibri"/>
                <w:szCs w:val="22"/>
              </w:rPr>
              <w:t>Pravažiuojamasis kelias nuo Klaibūnų g. iki Vičiūnų g., Klaibūnų k.</w:t>
            </w:r>
          </w:p>
        </w:tc>
        <w:tc>
          <w:tcPr>
            <w:tcW w:w="1147" w:type="dxa"/>
            <w:tcBorders>
              <w:top w:val="single" w:sz="4" w:space="0" w:color="auto"/>
              <w:left w:val="single" w:sz="4" w:space="0" w:color="auto"/>
              <w:bottom w:val="single" w:sz="4" w:space="0" w:color="auto"/>
              <w:right w:val="single" w:sz="4" w:space="0" w:color="auto"/>
            </w:tcBorders>
            <w:vAlign w:val="center"/>
          </w:tcPr>
          <w:p w14:paraId="27CC04FD" w14:textId="77777777" w:rsidR="00360FB5" w:rsidRPr="004B1509" w:rsidRDefault="00360FB5" w:rsidP="00553004">
            <w:pPr>
              <w:jc w:val="right"/>
              <w:rPr>
                <w:rFonts w:eastAsia="Calibri"/>
                <w:szCs w:val="22"/>
              </w:rPr>
            </w:pPr>
            <w:r w:rsidRPr="004B1509">
              <w:rPr>
                <w:rFonts w:eastAsia="Calibri"/>
                <w:szCs w:val="22"/>
              </w:rPr>
              <w:t>103</w:t>
            </w:r>
          </w:p>
          <w:p w14:paraId="58E81A73" w14:textId="77777777" w:rsidR="00360FB5" w:rsidRPr="004B1509" w:rsidRDefault="00360FB5" w:rsidP="00553004">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4BA4F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5576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67F5D311" w14:textId="77777777" w:rsidR="00360FB5" w:rsidRPr="004B1509" w:rsidRDefault="00360FB5" w:rsidP="00553004">
            <w:pPr>
              <w:jc w:val="right"/>
              <w:rPr>
                <w:rFonts w:eastAsia="Calibri"/>
                <w:szCs w:val="22"/>
              </w:rPr>
            </w:pPr>
            <w:r w:rsidRPr="004B1509">
              <w:rPr>
                <w:rFonts w:eastAsia="Calibri"/>
                <w:szCs w:val="22"/>
              </w:rPr>
              <w:t>103</w:t>
            </w:r>
          </w:p>
          <w:p w14:paraId="5CAF212C" w14:textId="77777777" w:rsidR="00360FB5" w:rsidRPr="004B1509" w:rsidRDefault="00360FB5" w:rsidP="00553004">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5986F33"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EEC5A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627886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522CEBD"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61E2E0" w14:textId="77777777" w:rsidR="00360FB5" w:rsidRPr="004B1509" w:rsidRDefault="00360FB5" w:rsidP="00553004">
            <w:pPr>
              <w:rPr>
                <w:rFonts w:eastAsia="Calibri"/>
                <w:szCs w:val="22"/>
              </w:rPr>
            </w:pPr>
            <w:r w:rsidRPr="004B1509">
              <w:rPr>
                <w:rFonts w:eastAsia="Calibri"/>
                <w:szCs w:val="22"/>
              </w:rPr>
              <w:t>TSV16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D49B0C0" w14:textId="77777777" w:rsidR="00360FB5" w:rsidRPr="004B1509" w:rsidRDefault="00360FB5" w:rsidP="00553004">
            <w:pPr>
              <w:rPr>
                <w:rFonts w:eastAsia="Calibri"/>
                <w:szCs w:val="22"/>
              </w:rPr>
            </w:pPr>
            <w:r w:rsidRPr="004B1509">
              <w:rPr>
                <w:rFonts w:eastAsia="Calibri"/>
                <w:szCs w:val="22"/>
              </w:rPr>
              <w:t>Privažiuojamasis kelias prie fermos Levaniškių k. nuo Topolių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F0E7583" w14:textId="77777777" w:rsidR="00360FB5" w:rsidRPr="004B1509" w:rsidRDefault="00360FB5" w:rsidP="00553004">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F128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6D37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BFAFE" w14:textId="77777777" w:rsidR="00360FB5" w:rsidRPr="004B1509" w:rsidRDefault="00360FB5" w:rsidP="00553004">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B88590"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E8D45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FE78B0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5A83C4C"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1DEC86" w14:textId="77777777" w:rsidR="00360FB5" w:rsidRPr="004B1509" w:rsidRDefault="00360FB5" w:rsidP="00553004">
            <w:pPr>
              <w:rPr>
                <w:rFonts w:eastAsia="Calibri"/>
                <w:szCs w:val="22"/>
              </w:rPr>
            </w:pPr>
            <w:r w:rsidRPr="004B1509">
              <w:rPr>
                <w:rFonts w:eastAsia="Calibri"/>
                <w:szCs w:val="22"/>
              </w:rPr>
              <w:t>TSV17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07C460" w14:textId="77777777" w:rsidR="00360FB5" w:rsidRPr="004B1509" w:rsidRDefault="00360FB5" w:rsidP="00553004">
            <w:pPr>
              <w:rPr>
                <w:rFonts w:eastAsia="Calibri"/>
                <w:szCs w:val="22"/>
              </w:rPr>
            </w:pPr>
            <w:r w:rsidRPr="004B1509">
              <w:rPr>
                <w:rFonts w:eastAsia="Calibri"/>
                <w:szCs w:val="22"/>
              </w:rPr>
              <w:t>Privažiuojamasis kelias prie vandens bokšto nuo Beržų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05355F" w14:textId="77777777" w:rsidR="00360FB5" w:rsidRPr="004B1509" w:rsidRDefault="00360FB5" w:rsidP="00553004">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D549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299A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D82C6" w14:textId="77777777" w:rsidR="00360FB5" w:rsidRPr="004B1509" w:rsidRDefault="00360FB5" w:rsidP="00553004">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E9702"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94009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5755F2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0CD7425"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ED78CC" w14:textId="77777777" w:rsidR="00360FB5" w:rsidRPr="004B1509" w:rsidRDefault="00360FB5" w:rsidP="00553004">
            <w:pPr>
              <w:rPr>
                <w:rFonts w:eastAsia="Calibri"/>
                <w:szCs w:val="22"/>
              </w:rPr>
            </w:pPr>
            <w:r w:rsidRPr="004B1509">
              <w:rPr>
                <w:rFonts w:eastAsia="Calibri"/>
                <w:szCs w:val="22"/>
              </w:rPr>
              <w:t>TSV21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3FFD48" w14:textId="77777777" w:rsidR="00360FB5" w:rsidRPr="004B1509" w:rsidRDefault="00360FB5" w:rsidP="00553004">
            <w:pPr>
              <w:rPr>
                <w:rFonts w:eastAsia="Calibri"/>
                <w:szCs w:val="22"/>
              </w:rPr>
            </w:pPr>
            <w:r w:rsidRPr="004B1509">
              <w:rPr>
                <w:rFonts w:eastAsia="Calibri"/>
                <w:szCs w:val="22"/>
              </w:rPr>
              <w:t>Privažiuojamasis kelias prie gyvenamųjų namų nuo Maciūnų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E47E75" w14:textId="77777777" w:rsidR="00360FB5" w:rsidRPr="004B1509" w:rsidRDefault="00360FB5" w:rsidP="00553004">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43D6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4454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36D3E" w14:textId="77777777" w:rsidR="00360FB5" w:rsidRPr="004B1509" w:rsidRDefault="00360FB5" w:rsidP="00553004">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2CE4B"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510D3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78CDEA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2D1643E"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FF7403" w14:textId="77777777" w:rsidR="00360FB5" w:rsidRPr="004B1509" w:rsidRDefault="00360FB5" w:rsidP="00553004">
            <w:pPr>
              <w:rPr>
                <w:rFonts w:eastAsia="Calibri"/>
                <w:szCs w:val="22"/>
              </w:rPr>
            </w:pPr>
            <w:r w:rsidRPr="004B1509">
              <w:rPr>
                <w:rFonts w:eastAsia="Calibri"/>
                <w:szCs w:val="22"/>
              </w:rPr>
              <w:t>TSV26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12A0F5" w14:textId="77777777" w:rsidR="00360FB5" w:rsidRPr="004B1509" w:rsidRDefault="00360FB5" w:rsidP="00553004">
            <w:pPr>
              <w:rPr>
                <w:rFonts w:eastAsia="Calibri"/>
                <w:szCs w:val="22"/>
              </w:rPr>
            </w:pPr>
            <w:r w:rsidRPr="004B1509">
              <w:rPr>
                <w:rFonts w:eastAsia="Calibri"/>
                <w:szCs w:val="22"/>
              </w:rPr>
              <w:t>Privažiuojamasis kelias prie gyvenamųjų namų nuo Mickūniškių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B5B93C" w14:textId="77777777" w:rsidR="00360FB5" w:rsidRPr="004B1509" w:rsidRDefault="00360FB5" w:rsidP="00553004">
            <w:pPr>
              <w:jc w:val="right"/>
              <w:rPr>
                <w:rFonts w:eastAsia="Calibri"/>
                <w:szCs w:val="22"/>
              </w:rPr>
            </w:pPr>
            <w:r w:rsidRPr="004B1509">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011A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02323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4D8687" w14:textId="77777777" w:rsidR="00360FB5" w:rsidRPr="004B1509" w:rsidRDefault="00360FB5" w:rsidP="00553004">
            <w:pPr>
              <w:jc w:val="right"/>
              <w:rPr>
                <w:rFonts w:eastAsia="Calibri"/>
                <w:szCs w:val="22"/>
              </w:rPr>
            </w:pPr>
            <w:r w:rsidRPr="004B1509">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ED05F"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FC927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4786EE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45FE97"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44A57F" w14:textId="77777777" w:rsidR="00360FB5" w:rsidRPr="004B1509" w:rsidRDefault="00360FB5" w:rsidP="00553004">
            <w:pPr>
              <w:rPr>
                <w:rFonts w:eastAsia="Calibri"/>
                <w:szCs w:val="22"/>
              </w:rPr>
            </w:pPr>
            <w:r w:rsidRPr="004B1509">
              <w:rPr>
                <w:rFonts w:eastAsia="Calibri"/>
                <w:szCs w:val="22"/>
              </w:rPr>
              <w:t>TSV27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8DCD49" w14:textId="77777777" w:rsidR="00360FB5" w:rsidRPr="004B1509" w:rsidRDefault="00360FB5" w:rsidP="00553004">
            <w:pPr>
              <w:rPr>
                <w:rFonts w:eastAsia="Calibri"/>
                <w:szCs w:val="22"/>
              </w:rPr>
            </w:pPr>
            <w:r w:rsidRPr="004B1509">
              <w:rPr>
                <w:rFonts w:eastAsia="Calibri"/>
                <w:szCs w:val="22"/>
              </w:rPr>
              <w:t>Pravažiuojamasis kelias nuo kelio Nr. t4 iki kelio Nr. t44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093354" w14:textId="77777777" w:rsidR="00360FB5" w:rsidRPr="004B1509" w:rsidRDefault="00360FB5" w:rsidP="00553004">
            <w:pPr>
              <w:jc w:val="right"/>
              <w:rPr>
                <w:rFonts w:eastAsia="Calibri"/>
                <w:szCs w:val="22"/>
              </w:rPr>
            </w:pPr>
            <w:r w:rsidRPr="004B1509">
              <w:rPr>
                <w:rFonts w:eastAsia="Calibri"/>
                <w:szCs w:val="22"/>
              </w:rPr>
              <w:t>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2CDC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CD78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046100" w14:textId="77777777" w:rsidR="00360FB5" w:rsidRPr="004B1509" w:rsidRDefault="00360FB5" w:rsidP="00553004">
            <w:pPr>
              <w:jc w:val="right"/>
              <w:rPr>
                <w:rFonts w:eastAsia="Calibri"/>
                <w:szCs w:val="22"/>
              </w:rPr>
            </w:pPr>
            <w:r w:rsidRPr="004B1509">
              <w:rPr>
                <w:rFonts w:eastAsia="Calibri"/>
                <w:szCs w:val="22"/>
              </w:rPr>
              <w:t>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A47FD"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78B30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A299E4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437493"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DC1162" w14:textId="77777777" w:rsidR="00360FB5" w:rsidRPr="004B1509" w:rsidRDefault="00360FB5" w:rsidP="00553004">
            <w:pPr>
              <w:rPr>
                <w:rFonts w:eastAsia="Calibri"/>
                <w:szCs w:val="22"/>
              </w:rPr>
            </w:pPr>
            <w:r w:rsidRPr="004B1509">
              <w:rPr>
                <w:rFonts w:eastAsia="Calibri"/>
                <w:szCs w:val="22"/>
              </w:rPr>
              <w:t>TSV30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6939840" w14:textId="77777777" w:rsidR="00360FB5" w:rsidRPr="004B1509" w:rsidRDefault="00360FB5" w:rsidP="00553004">
            <w:pPr>
              <w:rPr>
                <w:rFonts w:eastAsia="Calibri"/>
                <w:szCs w:val="22"/>
              </w:rPr>
            </w:pPr>
            <w:r w:rsidRPr="004B1509">
              <w:rPr>
                <w:rFonts w:eastAsia="Calibri"/>
                <w:szCs w:val="22"/>
              </w:rPr>
              <w:t>Privažiuojamasis kelias nuo kelio Nr. t52 iki Nevėžninkų k.</w:t>
            </w:r>
          </w:p>
        </w:tc>
        <w:tc>
          <w:tcPr>
            <w:tcW w:w="1147" w:type="dxa"/>
            <w:tcBorders>
              <w:top w:val="single" w:sz="4" w:space="0" w:color="auto"/>
              <w:left w:val="single" w:sz="4" w:space="0" w:color="auto"/>
              <w:bottom w:val="single" w:sz="4" w:space="0" w:color="auto"/>
              <w:right w:val="single" w:sz="4" w:space="0" w:color="auto"/>
            </w:tcBorders>
            <w:vAlign w:val="center"/>
          </w:tcPr>
          <w:p w14:paraId="674472D7" w14:textId="77777777" w:rsidR="00360FB5" w:rsidRPr="004B1509" w:rsidRDefault="00360FB5" w:rsidP="00553004">
            <w:pPr>
              <w:jc w:val="right"/>
              <w:rPr>
                <w:rFonts w:eastAsia="Calibri"/>
                <w:szCs w:val="22"/>
              </w:rPr>
            </w:pPr>
            <w:r w:rsidRPr="004B1509">
              <w:rPr>
                <w:rFonts w:eastAsia="Calibri"/>
                <w:szCs w:val="22"/>
              </w:rPr>
              <w:t>420</w:t>
            </w:r>
          </w:p>
          <w:p w14:paraId="47F686A9" w14:textId="77777777" w:rsidR="00360FB5" w:rsidRPr="004B1509" w:rsidRDefault="00360FB5" w:rsidP="00553004">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798D21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C0AE4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6E98453" w14:textId="77777777" w:rsidR="00360FB5" w:rsidRPr="004B1509" w:rsidRDefault="00360FB5" w:rsidP="00553004">
            <w:pPr>
              <w:jc w:val="right"/>
              <w:rPr>
                <w:rFonts w:eastAsia="Calibri"/>
                <w:szCs w:val="22"/>
              </w:rPr>
            </w:pPr>
            <w:r w:rsidRPr="004B1509">
              <w:rPr>
                <w:rFonts w:eastAsia="Calibri"/>
                <w:szCs w:val="22"/>
              </w:rPr>
              <w:t>420</w:t>
            </w:r>
          </w:p>
          <w:p w14:paraId="67862B08" w14:textId="77777777" w:rsidR="00360FB5" w:rsidRPr="004B1509" w:rsidRDefault="00360FB5" w:rsidP="00553004">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12DCBAB"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EB18F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1AF902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A944C9"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C0A1C5" w14:textId="77777777" w:rsidR="00360FB5" w:rsidRPr="004B1509" w:rsidRDefault="00360FB5" w:rsidP="00553004">
            <w:pPr>
              <w:rPr>
                <w:rFonts w:eastAsia="Calibri"/>
                <w:szCs w:val="22"/>
              </w:rPr>
            </w:pPr>
            <w:r w:rsidRPr="004B1509">
              <w:rPr>
                <w:rFonts w:eastAsia="Calibri"/>
                <w:szCs w:val="22"/>
              </w:rPr>
              <w:t>TSV36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0AD8BC" w14:textId="77777777" w:rsidR="00360FB5" w:rsidRPr="004B1509" w:rsidRDefault="00360FB5" w:rsidP="00553004">
            <w:pPr>
              <w:rPr>
                <w:rFonts w:eastAsia="Calibri"/>
                <w:szCs w:val="22"/>
              </w:rPr>
            </w:pPr>
            <w:r w:rsidRPr="004B1509">
              <w:rPr>
                <w:rFonts w:eastAsia="Calibri"/>
                <w:szCs w:val="22"/>
              </w:rPr>
              <w:t xml:space="preserve">Privažiuojamasis kelias prie gyvenamųjų namų nuo Vičiūnų k. </w:t>
            </w:r>
          </w:p>
        </w:tc>
        <w:tc>
          <w:tcPr>
            <w:tcW w:w="1147" w:type="dxa"/>
            <w:tcBorders>
              <w:top w:val="single" w:sz="4" w:space="0" w:color="auto"/>
              <w:left w:val="single" w:sz="4" w:space="0" w:color="auto"/>
              <w:bottom w:val="single" w:sz="4" w:space="0" w:color="auto"/>
              <w:right w:val="single" w:sz="4" w:space="0" w:color="auto"/>
            </w:tcBorders>
            <w:vAlign w:val="center"/>
          </w:tcPr>
          <w:p w14:paraId="352979CB" w14:textId="77777777" w:rsidR="00360FB5" w:rsidRPr="004B1509" w:rsidRDefault="00360FB5" w:rsidP="00553004">
            <w:pPr>
              <w:jc w:val="right"/>
              <w:rPr>
                <w:rFonts w:eastAsia="Calibri"/>
                <w:szCs w:val="22"/>
              </w:rPr>
            </w:pPr>
            <w:r w:rsidRPr="004B1509">
              <w:rPr>
                <w:rFonts w:eastAsia="Calibri"/>
                <w:szCs w:val="22"/>
              </w:rPr>
              <w:t>429</w:t>
            </w:r>
          </w:p>
          <w:p w14:paraId="13321DE4" w14:textId="77777777" w:rsidR="00360FB5" w:rsidRPr="004B1509" w:rsidRDefault="00360FB5" w:rsidP="00553004">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4B16FB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6DE8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566392DF" w14:textId="77777777" w:rsidR="00360FB5" w:rsidRPr="004B1509" w:rsidRDefault="00360FB5" w:rsidP="00553004">
            <w:pPr>
              <w:jc w:val="right"/>
              <w:rPr>
                <w:rFonts w:eastAsia="Calibri"/>
                <w:szCs w:val="22"/>
              </w:rPr>
            </w:pPr>
            <w:r w:rsidRPr="004B1509">
              <w:rPr>
                <w:rFonts w:eastAsia="Calibri"/>
                <w:szCs w:val="22"/>
              </w:rPr>
              <w:t>429</w:t>
            </w:r>
          </w:p>
          <w:p w14:paraId="450646D5" w14:textId="77777777" w:rsidR="00360FB5" w:rsidRPr="004B1509" w:rsidRDefault="00360FB5" w:rsidP="00553004">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CD840B5"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3725B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42AE56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73A6030"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8915D7" w14:textId="77777777" w:rsidR="00360FB5" w:rsidRPr="004B1509" w:rsidRDefault="00360FB5" w:rsidP="00553004">
            <w:pPr>
              <w:rPr>
                <w:rFonts w:eastAsia="Calibri"/>
                <w:szCs w:val="22"/>
              </w:rPr>
            </w:pPr>
            <w:r w:rsidRPr="004B1509">
              <w:rPr>
                <w:rFonts w:eastAsia="Calibri"/>
                <w:szCs w:val="22"/>
              </w:rPr>
              <w:t>TSV37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178B15" w14:textId="77777777" w:rsidR="00360FB5" w:rsidRPr="004B1509" w:rsidRDefault="00360FB5" w:rsidP="00553004">
            <w:pPr>
              <w:rPr>
                <w:rFonts w:eastAsia="Calibri"/>
                <w:szCs w:val="22"/>
              </w:rPr>
            </w:pPr>
            <w:r w:rsidRPr="004B1509">
              <w:rPr>
                <w:rFonts w:eastAsia="Calibri"/>
                <w:szCs w:val="22"/>
              </w:rPr>
              <w:t>Pravažiuojamasis kelias nuo Žerkiškių g., Traupio mstl. iki kelio Nr. t60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3F8463" w14:textId="77777777" w:rsidR="00360FB5" w:rsidRPr="004B1509" w:rsidRDefault="00360FB5" w:rsidP="00553004">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6A90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01E8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B013D5" w14:textId="77777777" w:rsidR="00360FB5" w:rsidRPr="004B1509" w:rsidRDefault="00360FB5" w:rsidP="00553004">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F5B6B6"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6F1FF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1426A5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CAF9EF9"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728848" w14:textId="77777777" w:rsidR="00360FB5" w:rsidRPr="004B1509" w:rsidRDefault="00360FB5" w:rsidP="00553004">
            <w:pPr>
              <w:rPr>
                <w:rFonts w:eastAsia="Calibri"/>
                <w:szCs w:val="22"/>
              </w:rPr>
            </w:pPr>
            <w:r w:rsidRPr="004B1509">
              <w:rPr>
                <w:rFonts w:eastAsia="Calibri"/>
                <w:szCs w:val="22"/>
              </w:rPr>
              <w:t>TSV40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E2F31F" w14:textId="77777777" w:rsidR="00360FB5" w:rsidRPr="004B1509" w:rsidRDefault="00360FB5" w:rsidP="00553004">
            <w:pPr>
              <w:rPr>
                <w:rFonts w:eastAsia="Calibri"/>
                <w:szCs w:val="22"/>
              </w:rPr>
            </w:pPr>
            <w:r w:rsidRPr="004B1509">
              <w:rPr>
                <w:rFonts w:eastAsia="Calibri"/>
                <w:szCs w:val="22"/>
              </w:rPr>
              <w:t>Pravažiuojamasis kelias nuo Klevų g. iki Žolynų g., Levaniškių k.</w:t>
            </w:r>
          </w:p>
        </w:tc>
        <w:tc>
          <w:tcPr>
            <w:tcW w:w="1147" w:type="dxa"/>
            <w:tcBorders>
              <w:top w:val="single" w:sz="4" w:space="0" w:color="auto"/>
              <w:left w:val="single" w:sz="4" w:space="0" w:color="auto"/>
              <w:bottom w:val="single" w:sz="4" w:space="0" w:color="auto"/>
              <w:right w:val="single" w:sz="4" w:space="0" w:color="auto"/>
            </w:tcBorders>
            <w:vAlign w:val="center"/>
          </w:tcPr>
          <w:p w14:paraId="4995B23F" w14:textId="77777777" w:rsidR="00360FB5" w:rsidRPr="004B1509" w:rsidRDefault="00360FB5" w:rsidP="00553004">
            <w:pPr>
              <w:jc w:val="right"/>
              <w:rPr>
                <w:rFonts w:eastAsia="Calibri"/>
                <w:szCs w:val="22"/>
              </w:rPr>
            </w:pPr>
            <w:r w:rsidRPr="004B1509">
              <w:rPr>
                <w:rFonts w:eastAsia="Calibri"/>
                <w:szCs w:val="22"/>
              </w:rPr>
              <w:t>217</w:t>
            </w:r>
          </w:p>
          <w:p w14:paraId="0EE3E764" w14:textId="77777777" w:rsidR="00360FB5" w:rsidRPr="004B1509" w:rsidRDefault="00360FB5" w:rsidP="00553004">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830AC4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4D646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5A108F24" w14:textId="77777777" w:rsidR="00360FB5" w:rsidRPr="004B1509" w:rsidRDefault="00360FB5" w:rsidP="00553004">
            <w:pPr>
              <w:jc w:val="right"/>
              <w:rPr>
                <w:rFonts w:eastAsia="Calibri"/>
                <w:szCs w:val="22"/>
              </w:rPr>
            </w:pPr>
            <w:r w:rsidRPr="004B1509">
              <w:rPr>
                <w:rFonts w:eastAsia="Calibri"/>
                <w:szCs w:val="22"/>
              </w:rPr>
              <w:t>217</w:t>
            </w:r>
          </w:p>
          <w:p w14:paraId="485030DE" w14:textId="77777777" w:rsidR="00360FB5" w:rsidRPr="004B1509" w:rsidRDefault="00360FB5" w:rsidP="00553004">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76F97DA"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2172E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799E2D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BF6D563"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6516DF" w14:textId="77777777" w:rsidR="00360FB5" w:rsidRPr="004B1509" w:rsidRDefault="00360FB5" w:rsidP="00553004">
            <w:pPr>
              <w:rPr>
                <w:rFonts w:eastAsia="Calibri"/>
                <w:szCs w:val="22"/>
              </w:rPr>
            </w:pPr>
            <w:r w:rsidRPr="004B1509">
              <w:rPr>
                <w:rFonts w:eastAsia="Calibri"/>
                <w:szCs w:val="22"/>
              </w:rPr>
              <w:t>TSV50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C2B5608" w14:textId="77777777" w:rsidR="00360FB5" w:rsidRPr="004B1509" w:rsidRDefault="00360FB5" w:rsidP="00553004">
            <w:pPr>
              <w:rPr>
                <w:rFonts w:eastAsia="Calibri"/>
                <w:szCs w:val="22"/>
              </w:rPr>
            </w:pPr>
            <w:r w:rsidRPr="004B1509">
              <w:rPr>
                <w:rFonts w:eastAsia="Calibri"/>
                <w:szCs w:val="22"/>
              </w:rPr>
              <w:t>Pravažiuojamasis kelias nuo Alyvų g., Klaibūnų k. iki Žiurlių k.</w:t>
            </w:r>
          </w:p>
        </w:tc>
        <w:tc>
          <w:tcPr>
            <w:tcW w:w="1147" w:type="dxa"/>
            <w:tcBorders>
              <w:top w:val="single" w:sz="4" w:space="0" w:color="auto"/>
              <w:left w:val="single" w:sz="4" w:space="0" w:color="auto"/>
              <w:bottom w:val="single" w:sz="4" w:space="0" w:color="auto"/>
              <w:right w:val="single" w:sz="4" w:space="0" w:color="auto"/>
            </w:tcBorders>
            <w:vAlign w:val="center"/>
          </w:tcPr>
          <w:p w14:paraId="059055C3" w14:textId="77777777" w:rsidR="00360FB5" w:rsidRPr="004B1509" w:rsidRDefault="00360FB5" w:rsidP="00553004">
            <w:pPr>
              <w:jc w:val="right"/>
              <w:rPr>
                <w:rFonts w:eastAsia="Calibri"/>
                <w:szCs w:val="22"/>
              </w:rPr>
            </w:pPr>
            <w:r w:rsidRPr="004B1509">
              <w:rPr>
                <w:rFonts w:eastAsia="Calibri"/>
                <w:szCs w:val="22"/>
              </w:rPr>
              <w:t>192</w:t>
            </w:r>
          </w:p>
          <w:p w14:paraId="0D36E00D" w14:textId="77777777" w:rsidR="00360FB5" w:rsidRPr="004B1509" w:rsidRDefault="00360FB5" w:rsidP="00553004">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D3E0DC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2F72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6EFD8E0" w14:textId="77777777" w:rsidR="00360FB5" w:rsidRPr="004B1509" w:rsidRDefault="00360FB5" w:rsidP="00553004">
            <w:pPr>
              <w:jc w:val="right"/>
              <w:rPr>
                <w:rFonts w:eastAsia="Calibri"/>
                <w:szCs w:val="22"/>
              </w:rPr>
            </w:pPr>
            <w:r w:rsidRPr="004B1509">
              <w:rPr>
                <w:rFonts w:eastAsia="Calibri"/>
                <w:szCs w:val="22"/>
              </w:rPr>
              <w:t>192</w:t>
            </w:r>
          </w:p>
          <w:p w14:paraId="5A5FD713" w14:textId="77777777" w:rsidR="00360FB5" w:rsidRPr="004B1509" w:rsidRDefault="00360FB5" w:rsidP="00553004">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9CADB9B"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578BC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5B828B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59FA5D2"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A95C15" w14:textId="77777777" w:rsidR="00360FB5" w:rsidRPr="004B1509" w:rsidRDefault="00360FB5" w:rsidP="00553004">
            <w:pPr>
              <w:rPr>
                <w:rFonts w:eastAsia="Calibri"/>
                <w:szCs w:val="22"/>
              </w:rPr>
            </w:pPr>
            <w:r w:rsidRPr="004B1509">
              <w:rPr>
                <w:rFonts w:eastAsia="Calibri"/>
                <w:szCs w:val="22"/>
              </w:rPr>
              <w:t>TSV51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3E4F98" w14:textId="77777777" w:rsidR="00360FB5" w:rsidRPr="004B1509" w:rsidRDefault="00360FB5" w:rsidP="00553004">
            <w:pPr>
              <w:rPr>
                <w:rFonts w:eastAsia="Calibri"/>
                <w:szCs w:val="22"/>
              </w:rPr>
            </w:pPr>
            <w:r w:rsidRPr="004B1509">
              <w:rPr>
                <w:rFonts w:eastAsia="Calibri"/>
                <w:szCs w:val="22"/>
              </w:rPr>
              <w:t>Pravažiuojamasis kelias nuo kelio Nr. 1214 iki Žaliosios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805C60" w14:textId="77777777" w:rsidR="00360FB5" w:rsidRPr="004B1509" w:rsidRDefault="00360FB5" w:rsidP="00553004">
            <w:pPr>
              <w:jc w:val="right"/>
              <w:rPr>
                <w:rFonts w:eastAsia="Calibri"/>
                <w:szCs w:val="22"/>
              </w:rPr>
            </w:pPr>
            <w:r w:rsidRPr="004B1509">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4A6C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5E898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E5E66" w14:textId="77777777" w:rsidR="00360FB5" w:rsidRPr="004B1509" w:rsidRDefault="00360FB5" w:rsidP="00553004">
            <w:pPr>
              <w:jc w:val="right"/>
              <w:rPr>
                <w:rFonts w:eastAsia="Calibri"/>
                <w:szCs w:val="22"/>
              </w:rPr>
            </w:pPr>
            <w:r w:rsidRPr="004B1509">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0859FA"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70AD6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C5B377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FFFE4E"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CBC4CA" w14:textId="77777777" w:rsidR="00360FB5" w:rsidRPr="004B1509" w:rsidRDefault="00360FB5" w:rsidP="00553004">
            <w:pPr>
              <w:rPr>
                <w:rFonts w:eastAsia="Calibri"/>
                <w:szCs w:val="22"/>
              </w:rPr>
            </w:pPr>
            <w:r w:rsidRPr="004B1509">
              <w:rPr>
                <w:rFonts w:eastAsia="Calibri"/>
                <w:szCs w:val="22"/>
              </w:rPr>
              <w:t>TSV52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4933AE" w14:textId="77777777" w:rsidR="00360FB5" w:rsidRPr="004B1509" w:rsidRDefault="00360FB5" w:rsidP="00553004">
            <w:pPr>
              <w:rPr>
                <w:rFonts w:eastAsia="Calibri"/>
                <w:szCs w:val="22"/>
              </w:rPr>
            </w:pPr>
            <w:r w:rsidRPr="004B1509">
              <w:rPr>
                <w:rFonts w:eastAsia="Calibri"/>
                <w:szCs w:val="22"/>
              </w:rPr>
              <w:t xml:space="preserve">Pravažiuojamasis kelias nuo kelio Nr. 51 iki Nevėžninkų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5059D3" w14:textId="77777777" w:rsidR="00360FB5" w:rsidRPr="004B1509" w:rsidRDefault="00360FB5" w:rsidP="00553004">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92D5A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B7E5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B00E2" w14:textId="77777777" w:rsidR="00360FB5" w:rsidRPr="004B1509" w:rsidRDefault="00360FB5" w:rsidP="00553004">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DD529"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1777C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C61E0D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26B4A76"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146B3C" w14:textId="77777777" w:rsidR="00360FB5" w:rsidRPr="004B1509" w:rsidRDefault="00360FB5" w:rsidP="00553004">
            <w:pPr>
              <w:rPr>
                <w:rFonts w:eastAsia="Calibri"/>
                <w:szCs w:val="22"/>
              </w:rPr>
            </w:pPr>
            <w:r w:rsidRPr="004B1509">
              <w:rPr>
                <w:rFonts w:eastAsia="Calibri"/>
                <w:szCs w:val="22"/>
              </w:rPr>
              <w:t>TSV53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629286" w14:textId="77777777" w:rsidR="00360FB5" w:rsidRPr="004B1509" w:rsidRDefault="00360FB5" w:rsidP="00553004">
            <w:pPr>
              <w:rPr>
                <w:rFonts w:eastAsia="Calibri"/>
                <w:szCs w:val="22"/>
              </w:rPr>
            </w:pPr>
            <w:r w:rsidRPr="004B1509">
              <w:rPr>
                <w:rFonts w:eastAsia="Calibri"/>
                <w:szCs w:val="22"/>
              </w:rPr>
              <w:t>Privažiuojamasis kelias prie trąšų sandėlio Janapolio k. nuo kelio Nr. 1205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9BDB39" w14:textId="77777777" w:rsidR="00360FB5" w:rsidRPr="004B1509" w:rsidRDefault="00360FB5" w:rsidP="00553004">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5EA8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4230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17EEA" w14:textId="77777777" w:rsidR="00360FB5" w:rsidRPr="004B1509" w:rsidRDefault="00360FB5" w:rsidP="00553004">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EC500"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7883B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59A162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1FB7E62"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2C4D1E" w14:textId="77777777" w:rsidR="00360FB5" w:rsidRPr="004B1509" w:rsidRDefault="00360FB5" w:rsidP="00553004">
            <w:pPr>
              <w:rPr>
                <w:rFonts w:eastAsia="Calibri"/>
                <w:szCs w:val="22"/>
              </w:rPr>
            </w:pPr>
            <w:r w:rsidRPr="004B1509">
              <w:rPr>
                <w:rFonts w:eastAsia="Calibri"/>
                <w:szCs w:val="22"/>
              </w:rPr>
              <w:t>TSV56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69757BC" w14:textId="77777777" w:rsidR="00360FB5" w:rsidRPr="004B1509" w:rsidRDefault="00360FB5" w:rsidP="00553004">
            <w:pPr>
              <w:rPr>
                <w:rFonts w:eastAsia="Calibri"/>
                <w:szCs w:val="22"/>
              </w:rPr>
            </w:pPr>
            <w:r w:rsidRPr="004B1509">
              <w:rPr>
                <w:rFonts w:eastAsia="Calibri"/>
                <w:szCs w:val="22"/>
              </w:rPr>
              <w:t xml:space="preserve">Privažiuojamasis kelias prie fermos Surdaugių k. nuo kelio Surdaugiai–Žerkiškiai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0D86FC" w14:textId="77777777" w:rsidR="00360FB5" w:rsidRPr="004B1509" w:rsidRDefault="00360FB5" w:rsidP="00553004">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05A8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D8C9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274264" w14:textId="77777777" w:rsidR="00360FB5" w:rsidRPr="004B1509" w:rsidRDefault="00360FB5" w:rsidP="00553004">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ABF62"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FCF04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434CA4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4FB704"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2D1C26" w14:textId="77777777" w:rsidR="00360FB5" w:rsidRPr="004B1509" w:rsidRDefault="00360FB5" w:rsidP="00553004">
            <w:pPr>
              <w:rPr>
                <w:rFonts w:eastAsia="Calibri"/>
                <w:szCs w:val="22"/>
              </w:rPr>
            </w:pPr>
            <w:r w:rsidRPr="004B1509">
              <w:rPr>
                <w:rFonts w:eastAsia="Calibri"/>
                <w:szCs w:val="22"/>
              </w:rPr>
              <w:t>TSV62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9DB5D8" w14:textId="77777777" w:rsidR="00360FB5" w:rsidRPr="004B1509" w:rsidRDefault="00360FB5" w:rsidP="00553004">
            <w:pPr>
              <w:rPr>
                <w:rFonts w:eastAsia="Calibri"/>
                <w:szCs w:val="22"/>
              </w:rPr>
            </w:pPr>
            <w:r w:rsidRPr="004B1509">
              <w:rPr>
                <w:rFonts w:eastAsia="Calibri"/>
                <w:szCs w:val="22"/>
              </w:rPr>
              <w:t>Pravažiuojamasis kelias nuo kelio Nr. 1214 iki Naujadalio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5609B7" w14:textId="77777777" w:rsidR="00360FB5" w:rsidRPr="004B1509" w:rsidRDefault="00360FB5" w:rsidP="00553004">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FA10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2350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94E6B" w14:textId="77777777" w:rsidR="00360FB5" w:rsidRPr="004B1509" w:rsidRDefault="00360FB5" w:rsidP="00553004">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248E4"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8353D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6EADC0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41F2B2"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0860C4" w14:textId="77777777" w:rsidR="00360FB5" w:rsidRPr="004B1509" w:rsidRDefault="00360FB5" w:rsidP="00553004">
            <w:pPr>
              <w:rPr>
                <w:rFonts w:eastAsia="Calibri"/>
                <w:szCs w:val="22"/>
              </w:rPr>
            </w:pPr>
            <w:r w:rsidRPr="004B1509">
              <w:rPr>
                <w:rFonts w:eastAsia="Calibri"/>
                <w:szCs w:val="22"/>
              </w:rPr>
              <w:t>TSV63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7531B2" w14:textId="77777777" w:rsidR="00360FB5" w:rsidRPr="004B1509" w:rsidRDefault="00360FB5" w:rsidP="00553004">
            <w:pPr>
              <w:rPr>
                <w:rFonts w:eastAsia="Calibri"/>
                <w:szCs w:val="22"/>
              </w:rPr>
            </w:pPr>
            <w:r w:rsidRPr="004B1509">
              <w:rPr>
                <w:rFonts w:eastAsia="Calibri"/>
                <w:szCs w:val="22"/>
              </w:rPr>
              <w:t>Pravažiuojamas kelias nuo Vilties g., Levaniškių k. iki kelio Nr. t10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00421E" w14:textId="77777777" w:rsidR="00360FB5" w:rsidRPr="004B1509" w:rsidRDefault="00360FB5" w:rsidP="00553004">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56B8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B638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5F615" w14:textId="77777777" w:rsidR="00360FB5" w:rsidRPr="004B1509" w:rsidRDefault="00360FB5" w:rsidP="00553004">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0E3469"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FD5D2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3DDED9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071FD4"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5CDF76" w14:textId="77777777" w:rsidR="00360FB5" w:rsidRPr="004B1509" w:rsidRDefault="00360FB5" w:rsidP="00553004">
            <w:pPr>
              <w:rPr>
                <w:rFonts w:eastAsia="Calibri"/>
                <w:szCs w:val="22"/>
              </w:rPr>
            </w:pPr>
            <w:r w:rsidRPr="004B1509">
              <w:rPr>
                <w:rFonts w:eastAsia="Calibri"/>
                <w:szCs w:val="22"/>
              </w:rPr>
              <w:t>TSV64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F5645E" w14:textId="77777777" w:rsidR="00360FB5" w:rsidRPr="004B1509" w:rsidRDefault="00360FB5" w:rsidP="00553004">
            <w:pPr>
              <w:rPr>
                <w:rFonts w:eastAsia="Calibri"/>
                <w:szCs w:val="22"/>
              </w:rPr>
            </w:pPr>
            <w:r w:rsidRPr="004B1509">
              <w:rPr>
                <w:rFonts w:eastAsia="Calibri"/>
                <w:szCs w:val="22"/>
              </w:rPr>
              <w:t>Pravažiuojamasis kelias nuo Užuraiščių k. ir Surviliškio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185452" w14:textId="77777777" w:rsidR="00360FB5" w:rsidRPr="004B1509" w:rsidRDefault="00360FB5" w:rsidP="00553004">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7B66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CE3A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783D1" w14:textId="77777777" w:rsidR="00360FB5" w:rsidRPr="004B1509" w:rsidRDefault="00360FB5" w:rsidP="00553004">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8E18F"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1215D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733B8C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EFC08B"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BA91C7" w14:textId="77777777" w:rsidR="00360FB5" w:rsidRPr="004B1509" w:rsidRDefault="00360FB5" w:rsidP="00553004">
            <w:pPr>
              <w:rPr>
                <w:rFonts w:eastAsia="Calibri"/>
                <w:szCs w:val="22"/>
              </w:rPr>
            </w:pPr>
            <w:r w:rsidRPr="004B1509">
              <w:rPr>
                <w:rFonts w:eastAsia="Calibri"/>
                <w:szCs w:val="22"/>
              </w:rPr>
              <w:t>TSV65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774DBE" w14:textId="77777777" w:rsidR="00360FB5" w:rsidRPr="004B1509" w:rsidRDefault="00360FB5" w:rsidP="00553004">
            <w:pPr>
              <w:rPr>
                <w:rFonts w:eastAsia="Calibri"/>
                <w:szCs w:val="22"/>
              </w:rPr>
            </w:pPr>
            <w:r w:rsidRPr="004B1509">
              <w:rPr>
                <w:rFonts w:eastAsia="Calibri"/>
                <w:szCs w:val="22"/>
              </w:rPr>
              <w:t>Pravažiuojamasis kelias nuo kelio Nr. 1205 iki kelio Nr. t31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EE52AE" w14:textId="77777777" w:rsidR="00360FB5" w:rsidRPr="004B1509" w:rsidRDefault="00360FB5" w:rsidP="00553004">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6C33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AEA7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0E15F" w14:textId="77777777" w:rsidR="00360FB5" w:rsidRPr="004B1509" w:rsidRDefault="00360FB5" w:rsidP="00553004">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2B7C7"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4124F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49319B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4461BE"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667961" w14:textId="77777777" w:rsidR="00360FB5" w:rsidRPr="004B1509" w:rsidRDefault="00360FB5" w:rsidP="00553004">
            <w:pPr>
              <w:rPr>
                <w:rFonts w:eastAsia="Calibri"/>
                <w:szCs w:val="22"/>
              </w:rPr>
            </w:pPr>
            <w:r w:rsidRPr="004B1509">
              <w:rPr>
                <w:rFonts w:eastAsia="Calibri"/>
                <w:szCs w:val="22"/>
              </w:rPr>
              <w:t>TSV66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4B89C2" w14:textId="77777777" w:rsidR="00360FB5" w:rsidRPr="004B1509" w:rsidRDefault="00360FB5" w:rsidP="00553004">
            <w:pPr>
              <w:rPr>
                <w:rFonts w:eastAsia="Calibri"/>
                <w:szCs w:val="22"/>
              </w:rPr>
            </w:pPr>
            <w:r w:rsidRPr="004B1509">
              <w:rPr>
                <w:rFonts w:eastAsia="Calibri"/>
                <w:szCs w:val="22"/>
              </w:rPr>
              <w:t>Pravažiuojamasis kelias nuo Papartynės g. iki Žerkiškių g., Traupio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F09359" w14:textId="77777777" w:rsidR="00360FB5" w:rsidRPr="004B1509" w:rsidRDefault="00360FB5" w:rsidP="00553004">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5175D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21E3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DC014" w14:textId="77777777" w:rsidR="00360FB5" w:rsidRPr="004B1509" w:rsidRDefault="00360FB5" w:rsidP="00553004">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E9D86"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1E0AD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F52205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4DACF7"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F13768" w14:textId="77777777" w:rsidR="00360FB5" w:rsidRPr="004B1509" w:rsidRDefault="00360FB5" w:rsidP="00553004">
            <w:pPr>
              <w:rPr>
                <w:rFonts w:eastAsia="Calibri"/>
                <w:szCs w:val="22"/>
              </w:rPr>
            </w:pPr>
            <w:r w:rsidRPr="004B1509">
              <w:rPr>
                <w:rFonts w:eastAsia="Calibri"/>
                <w:szCs w:val="22"/>
              </w:rPr>
              <w:t>TSV67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E742AF" w14:textId="77777777" w:rsidR="00360FB5" w:rsidRPr="004B1509" w:rsidRDefault="00360FB5" w:rsidP="00553004">
            <w:pPr>
              <w:rPr>
                <w:rFonts w:eastAsia="Calibri"/>
                <w:szCs w:val="22"/>
              </w:rPr>
            </w:pPr>
            <w:r w:rsidRPr="004B1509">
              <w:rPr>
                <w:rFonts w:eastAsia="Calibri"/>
                <w:szCs w:val="22"/>
              </w:rPr>
              <w:t>Pravažiuojamasis kelias nuo kelio Nr. t20 iki kelio Nr. t46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F60C5F" w14:textId="77777777" w:rsidR="00360FB5" w:rsidRPr="004B1509" w:rsidRDefault="00360FB5" w:rsidP="00553004">
            <w:pPr>
              <w:jc w:val="right"/>
              <w:rPr>
                <w:rFonts w:eastAsia="Calibri"/>
                <w:szCs w:val="22"/>
              </w:rPr>
            </w:pPr>
            <w:r w:rsidRPr="004B1509">
              <w:rPr>
                <w:rFonts w:eastAsia="Calibri"/>
                <w:szCs w:val="22"/>
              </w:rPr>
              <w:t>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53A7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058D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D4C1B" w14:textId="77777777" w:rsidR="00360FB5" w:rsidRPr="004B1509" w:rsidRDefault="00360FB5" w:rsidP="00553004">
            <w:pPr>
              <w:jc w:val="right"/>
              <w:rPr>
                <w:rFonts w:eastAsia="Calibri"/>
                <w:szCs w:val="22"/>
              </w:rPr>
            </w:pPr>
            <w:r w:rsidRPr="004B1509">
              <w:rPr>
                <w:rFonts w:eastAsia="Calibri"/>
                <w:szCs w:val="22"/>
              </w:rPr>
              <w:t>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D8863"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06435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E06CBA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CB0A618"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E0A86E" w14:textId="77777777" w:rsidR="00360FB5" w:rsidRPr="004B1509" w:rsidRDefault="00360FB5" w:rsidP="00553004">
            <w:pPr>
              <w:rPr>
                <w:rFonts w:eastAsia="Calibri"/>
                <w:szCs w:val="22"/>
              </w:rPr>
            </w:pPr>
            <w:r w:rsidRPr="004B1509">
              <w:rPr>
                <w:rFonts w:eastAsia="Calibri"/>
                <w:szCs w:val="22"/>
              </w:rPr>
              <w:t>TSV69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AA6944" w14:textId="77777777" w:rsidR="00360FB5" w:rsidRPr="004B1509" w:rsidRDefault="00360FB5" w:rsidP="00553004">
            <w:pPr>
              <w:rPr>
                <w:rFonts w:eastAsia="Calibri"/>
                <w:szCs w:val="22"/>
              </w:rPr>
            </w:pPr>
            <w:r w:rsidRPr="004B1509">
              <w:rPr>
                <w:rFonts w:eastAsia="Calibri"/>
                <w:szCs w:val="22"/>
              </w:rPr>
              <w:t>Pravažiuojamasis kelias nuo kelio Nr. 174  iki Šapio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951F5C" w14:textId="77777777" w:rsidR="00360FB5" w:rsidRPr="004B1509" w:rsidRDefault="00360FB5" w:rsidP="00553004">
            <w:pPr>
              <w:jc w:val="right"/>
              <w:rPr>
                <w:rFonts w:eastAsia="Calibri"/>
                <w:szCs w:val="22"/>
              </w:rPr>
            </w:pPr>
            <w:r w:rsidRPr="004B1509">
              <w:rPr>
                <w:rFonts w:eastAsia="Calibri"/>
                <w:szCs w:val="22"/>
              </w:rPr>
              <w:t>915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0D51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5C27A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91598" w14:textId="77777777" w:rsidR="00360FB5" w:rsidRPr="004B1509" w:rsidRDefault="00360FB5" w:rsidP="00553004">
            <w:pPr>
              <w:jc w:val="right"/>
              <w:rPr>
                <w:rFonts w:eastAsia="Calibri"/>
                <w:szCs w:val="22"/>
              </w:rPr>
            </w:pPr>
            <w:r w:rsidRPr="004B1509">
              <w:rPr>
                <w:rFonts w:eastAsia="Calibri"/>
                <w:szCs w:val="22"/>
              </w:rPr>
              <w:t>915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E3459"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DB02C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A42504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BFE8C9"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52516A" w14:textId="77777777" w:rsidR="00360FB5" w:rsidRPr="004B1509" w:rsidRDefault="00360FB5" w:rsidP="00553004">
            <w:pPr>
              <w:rPr>
                <w:rFonts w:eastAsia="Calibri"/>
                <w:szCs w:val="22"/>
              </w:rPr>
            </w:pPr>
            <w:r w:rsidRPr="004B1509">
              <w:rPr>
                <w:rFonts w:eastAsia="Calibri"/>
                <w:szCs w:val="22"/>
              </w:rPr>
              <w:t>TSV71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0A4D03" w14:textId="77777777" w:rsidR="00360FB5" w:rsidRPr="004B1509" w:rsidRDefault="00360FB5" w:rsidP="00553004">
            <w:pPr>
              <w:rPr>
                <w:rFonts w:eastAsia="Calibri"/>
                <w:szCs w:val="22"/>
              </w:rPr>
            </w:pPr>
            <w:r w:rsidRPr="004B1509">
              <w:rPr>
                <w:rFonts w:eastAsia="Calibri"/>
                <w:szCs w:val="22"/>
              </w:rPr>
              <w:t>Privažiuojamasis kelias prie Paršelio kalno nuo kelio Nr. 1214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394F86" w14:textId="77777777" w:rsidR="00360FB5" w:rsidRPr="004B1509" w:rsidRDefault="00360FB5" w:rsidP="00553004">
            <w:pPr>
              <w:jc w:val="right"/>
              <w:rPr>
                <w:rFonts w:eastAsia="Calibri"/>
                <w:szCs w:val="22"/>
              </w:rPr>
            </w:pPr>
            <w:r w:rsidRPr="004B1509">
              <w:rPr>
                <w:rFonts w:eastAsia="Calibri"/>
                <w:szCs w:val="22"/>
              </w:rPr>
              <w:t>803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C7C9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41CC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FA334" w14:textId="77777777" w:rsidR="00360FB5" w:rsidRPr="004B1509" w:rsidRDefault="00360FB5" w:rsidP="00553004">
            <w:pPr>
              <w:jc w:val="right"/>
              <w:rPr>
                <w:rFonts w:eastAsia="Calibri"/>
                <w:szCs w:val="22"/>
              </w:rPr>
            </w:pPr>
            <w:r w:rsidRPr="004B1509">
              <w:rPr>
                <w:rFonts w:eastAsia="Calibri"/>
                <w:szCs w:val="22"/>
              </w:rPr>
              <w:t>803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64D73D"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A1EE5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227757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0DD217"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417539" w14:textId="77777777" w:rsidR="00360FB5" w:rsidRPr="004B1509" w:rsidRDefault="00360FB5" w:rsidP="00553004">
            <w:pPr>
              <w:rPr>
                <w:rFonts w:eastAsia="Calibri"/>
                <w:szCs w:val="22"/>
              </w:rPr>
            </w:pPr>
            <w:r w:rsidRPr="004B1509">
              <w:rPr>
                <w:rFonts w:eastAsia="Calibri"/>
                <w:szCs w:val="22"/>
              </w:rPr>
              <w:t>TSV73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3B06BC" w14:textId="77777777" w:rsidR="00360FB5" w:rsidRPr="004B1509" w:rsidRDefault="00360FB5" w:rsidP="00553004">
            <w:pPr>
              <w:rPr>
                <w:rFonts w:eastAsia="Calibri"/>
                <w:szCs w:val="22"/>
              </w:rPr>
            </w:pPr>
            <w:r w:rsidRPr="004B1509">
              <w:rPr>
                <w:rFonts w:eastAsia="Calibri"/>
                <w:szCs w:val="22"/>
              </w:rPr>
              <w:t>Pravažiuojamasis kelias nuo kelio Nr. 1214 iki kelio Nr. t53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7E643E" w14:textId="77777777" w:rsidR="00360FB5" w:rsidRPr="004B1509" w:rsidRDefault="00360FB5" w:rsidP="00553004">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8617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EC10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02459" w14:textId="77777777" w:rsidR="00360FB5" w:rsidRPr="004B1509" w:rsidRDefault="00360FB5" w:rsidP="00553004">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F5F5F"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5A8ED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042961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D27DD7"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32ADF8" w14:textId="77777777" w:rsidR="00360FB5" w:rsidRPr="004B1509" w:rsidRDefault="00360FB5" w:rsidP="00553004">
            <w:pPr>
              <w:rPr>
                <w:rFonts w:eastAsia="Calibri"/>
                <w:szCs w:val="22"/>
              </w:rPr>
            </w:pPr>
            <w:r w:rsidRPr="004B1509">
              <w:rPr>
                <w:rFonts w:eastAsia="Calibri"/>
                <w:szCs w:val="22"/>
              </w:rPr>
              <w:t>TSV77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48EF83" w14:textId="77777777" w:rsidR="00360FB5" w:rsidRPr="004B1509" w:rsidRDefault="00360FB5" w:rsidP="00553004">
            <w:pPr>
              <w:rPr>
                <w:rFonts w:eastAsia="Calibri"/>
                <w:szCs w:val="22"/>
              </w:rPr>
            </w:pPr>
            <w:r w:rsidRPr="004B1509">
              <w:rPr>
                <w:rFonts w:eastAsia="Calibri"/>
                <w:szCs w:val="22"/>
              </w:rPr>
              <w:t>Pravažiuojamasis kelias nuo kelio Nr. t51 iki kelio Nr. t31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196E7F" w14:textId="77777777" w:rsidR="00360FB5" w:rsidRPr="004B1509" w:rsidRDefault="00360FB5" w:rsidP="00553004">
            <w:pPr>
              <w:jc w:val="right"/>
              <w:rPr>
                <w:rFonts w:eastAsia="Calibri"/>
                <w:szCs w:val="22"/>
              </w:rPr>
            </w:pPr>
            <w:r w:rsidRPr="004B1509">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0EC5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8405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8346D" w14:textId="77777777" w:rsidR="00360FB5" w:rsidRPr="004B1509" w:rsidRDefault="00360FB5" w:rsidP="00553004">
            <w:pPr>
              <w:jc w:val="right"/>
              <w:rPr>
                <w:rFonts w:eastAsia="Calibri"/>
                <w:szCs w:val="22"/>
              </w:rPr>
            </w:pPr>
            <w:r w:rsidRPr="004B1509">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7FFAA2"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BF0C2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6DC95C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84498C"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062FE4" w14:textId="77777777" w:rsidR="00360FB5" w:rsidRPr="004B1509" w:rsidRDefault="00360FB5" w:rsidP="00553004">
            <w:pPr>
              <w:rPr>
                <w:rFonts w:eastAsia="Calibri"/>
                <w:szCs w:val="22"/>
              </w:rPr>
            </w:pPr>
            <w:r w:rsidRPr="004B1509">
              <w:rPr>
                <w:rFonts w:eastAsia="Calibri"/>
                <w:szCs w:val="22"/>
              </w:rPr>
              <w:t>TSV78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6801DC" w14:textId="77777777" w:rsidR="00360FB5" w:rsidRPr="004B1509" w:rsidRDefault="00360FB5" w:rsidP="00553004">
            <w:pPr>
              <w:rPr>
                <w:rFonts w:eastAsia="Calibri"/>
                <w:szCs w:val="22"/>
              </w:rPr>
            </w:pPr>
            <w:r w:rsidRPr="004B1509">
              <w:rPr>
                <w:rFonts w:eastAsia="Calibri"/>
                <w:szCs w:val="22"/>
              </w:rPr>
              <w:t>Privažiuojamasis kelias prie Alukėnų k. fermų nuo kelio Nr. t8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1C526E" w14:textId="77777777" w:rsidR="00360FB5" w:rsidRPr="004B1509" w:rsidRDefault="00360FB5" w:rsidP="00553004">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3030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7FEC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707D0" w14:textId="77777777" w:rsidR="00360FB5" w:rsidRPr="004B1509" w:rsidRDefault="00360FB5" w:rsidP="00553004">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63B4BD"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19B25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D4C3E0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76B57D4"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1513CB" w14:textId="77777777" w:rsidR="00360FB5" w:rsidRPr="004B1509" w:rsidRDefault="00360FB5" w:rsidP="00553004">
            <w:pPr>
              <w:rPr>
                <w:rFonts w:eastAsia="Calibri"/>
                <w:szCs w:val="22"/>
              </w:rPr>
            </w:pPr>
            <w:r w:rsidRPr="004B1509">
              <w:rPr>
                <w:rFonts w:eastAsia="Calibri"/>
                <w:szCs w:val="22"/>
              </w:rPr>
              <w:t>TSV80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A519EE" w14:textId="77777777" w:rsidR="00360FB5" w:rsidRPr="004B1509" w:rsidRDefault="00360FB5" w:rsidP="00553004">
            <w:pPr>
              <w:rPr>
                <w:rFonts w:eastAsia="Calibri"/>
                <w:szCs w:val="22"/>
              </w:rPr>
            </w:pPr>
            <w:r w:rsidRPr="004B1509">
              <w:rPr>
                <w:rFonts w:eastAsia="Calibri"/>
                <w:szCs w:val="22"/>
              </w:rPr>
              <w:t>Privažiuojamasis kelias prie Laukagalių k. fermos nuo Putriškių g., Laukagalių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BE0885E" w14:textId="77777777" w:rsidR="00360FB5" w:rsidRPr="004B1509" w:rsidRDefault="00360FB5" w:rsidP="00553004">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C4DD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A4480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C945A" w14:textId="77777777" w:rsidR="00360FB5" w:rsidRPr="004B1509" w:rsidRDefault="00360FB5" w:rsidP="00553004">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4300B"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33C65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DC4BB8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0F5B279"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CC8A87" w14:textId="77777777" w:rsidR="00360FB5" w:rsidRPr="004B1509" w:rsidRDefault="00360FB5" w:rsidP="00553004">
            <w:pPr>
              <w:rPr>
                <w:rFonts w:eastAsia="Calibri"/>
                <w:szCs w:val="22"/>
              </w:rPr>
            </w:pPr>
            <w:r w:rsidRPr="004B1509">
              <w:rPr>
                <w:rFonts w:eastAsia="Calibri"/>
                <w:szCs w:val="22"/>
              </w:rPr>
              <w:t>TSV81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EB03DC" w14:textId="77777777" w:rsidR="00360FB5" w:rsidRPr="004B1509" w:rsidRDefault="00360FB5" w:rsidP="00553004">
            <w:pPr>
              <w:rPr>
                <w:rFonts w:eastAsia="Calibri"/>
                <w:szCs w:val="22"/>
              </w:rPr>
            </w:pPr>
            <w:r w:rsidRPr="004B1509">
              <w:rPr>
                <w:rFonts w:eastAsia="Calibri"/>
                <w:szCs w:val="22"/>
              </w:rPr>
              <w:t>Pravažiuojamasis kelias nuo kelio Nr. 1205 iki Surdaugių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FFC5D8" w14:textId="77777777" w:rsidR="00360FB5" w:rsidRPr="004B1509" w:rsidRDefault="00360FB5" w:rsidP="00553004">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5CEC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A83E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420FF" w14:textId="77777777" w:rsidR="00360FB5" w:rsidRPr="004B1509" w:rsidRDefault="00360FB5" w:rsidP="00553004">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02A0D0"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E0450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02BFC3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F5A839A"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77A42E" w14:textId="77777777" w:rsidR="00360FB5" w:rsidRPr="004B1509" w:rsidRDefault="00360FB5" w:rsidP="00553004">
            <w:pPr>
              <w:rPr>
                <w:rFonts w:eastAsia="Calibri"/>
                <w:szCs w:val="22"/>
              </w:rPr>
            </w:pPr>
            <w:r w:rsidRPr="004B1509">
              <w:rPr>
                <w:rFonts w:eastAsia="Calibri"/>
                <w:szCs w:val="22"/>
              </w:rPr>
              <w:t>TSV82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E24E81" w14:textId="77777777" w:rsidR="00360FB5" w:rsidRPr="004B1509" w:rsidRDefault="00360FB5" w:rsidP="00553004">
            <w:pPr>
              <w:rPr>
                <w:rFonts w:eastAsia="Calibri"/>
                <w:szCs w:val="22"/>
              </w:rPr>
            </w:pPr>
            <w:r w:rsidRPr="004B1509">
              <w:rPr>
                <w:rFonts w:eastAsia="Calibri"/>
                <w:szCs w:val="22"/>
              </w:rPr>
              <w:t>Pravažiuojamasis kelias nuo kelio Nr. 1205 iki kelio Nr. t8-10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EA83E2" w14:textId="77777777" w:rsidR="00360FB5" w:rsidRPr="004B1509" w:rsidRDefault="00360FB5" w:rsidP="00553004">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2207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35156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300E2" w14:textId="77777777" w:rsidR="00360FB5" w:rsidRPr="004B1509" w:rsidRDefault="00360FB5" w:rsidP="00553004">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5D097"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E01FA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3A1A57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2770DF7"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5F839C" w14:textId="77777777" w:rsidR="00360FB5" w:rsidRPr="004B1509" w:rsidRDefault="00360FB5" w:rsidP="00553004">
            <w:pPr>
              <w:rPr>
                <w:rFonts w:eastAsia="Calibri"/>
                <w:szCs w:val="22"/>
              </w:rPr>
            </w:pPr>
            <w:r w:rsidRPr="004B1509">
              <w:rPr>
                <w:rFonts w:eastAsia="Calibri"/>
                <w:szCs w:val="22"/>
              </w:rPr>
              <w:t>TSV83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48F16D" w14:textId="77777777" w:rsidR="00360FB5" w:rsidRPr="004B1509" w:rsidRDefault="00360FB5" w:rsidP="00553004">
            <w:pPr>
              <w:rPr>
                <w:rFonts w:eastAsia="Calibri"/>
                <w:szCs w:val="22"/>
              </w:rPr>
            </w:pPr>
            <w:r w:rsidRPr="004B1509">
              <w:rPr>
                <w:rFonts w:eastAsia="Calibri"/>
                <w:szCs w:val="22"/>
              </w:rPr>
              <w:t>Privažiuojamasis kelias prie Maciūnų k. kapinių nuo Laukagalių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62E93E" w14:textId="77777777" w:rsidR="00360FB5" w:rsidRPr="004B1509" w:rsidRDefault="00360FB5" w:rsidP="00553004">
            <w:pPr>
              <w:jc w:val="right"/>
              <w:rPr>
                <w:rFonts w:eastAsia="Calibri"/>
                <w:szCs w:val="22"/>
              </w:rPr>
            </w:pPr>
            <w:r w:rsidRPr="004B1509">
              <w:rPr>
                <w:rFonts w:eastAsia="Calibri"/>
                <w:szCs w:val="22"/>
              </w:rPr>
              <w:t>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AD91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76B4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2C2CF0" w14:textId="77777777" w:rsidR="00360FB5" w:rsidRPr="004B1509" w:rsidRDefault="00360FB5" w:rsidP="00553004">
            <w:pPr>
              <w:jc w:val="right"/>
              <w:rPr>
                <w:rFonts w:eastAsia="Calibri"/>
                <w:szCs w:val="22"/>
              </w:rPr>
            </w:pPr>
            <w:r w:rsidRPr="004B1509">
              <w:rPr>
                <w:rFonts w:eastAsia="Calibri"/>
                <w:szCs w:val="22"/>
              </w:rPr>
              <w:t>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C49CFF"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C7CA1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78B388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B555B0F"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933B52" w14:textId="77777777" w:rsidR="00360FB5" w:rsidRPr="004B1509" w:rsidRDefault="00360FB5" w:rsidP="00553004">
            <w:pPr>
              <w:rPr>
                <w:rFonts w:eastAsia="Calibri"/>
                <w:szCs w:val="22"/>
              </w:rPr>
            </w:pPr>
            <w:r w:rsidRPr="004B1509">
              <w:rPr>
                <w:rFonts w:eastAsia="Calibri"/>
                <w:szCs w:val="22"/>
              </w:rPr>
              <w:t>TSV86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578FC7" w14:textId="77777777" w:rsidR="00360FB5" w:rsidRPr="004B1509" w:rsidRDefault="00360FB5" w:rsidP="00553004">
            <w:pPr>
              <w:rPr>
                <w:rFonts w:eastAsia="Calibri"/>
                <w:szCs w:val="22"/>
              </w:rPr>
            </w:pPr>
            <w:r w:rsidRPr="004B1509">
              <w:rPr>
                <w:rFonts w:eastAsia="Calibri"/>
                <w:szCs w:val="22"/>
              </w:rPr>
              <w:t>Pravažiuojamasis kelias nuo kelio Nr. t14 iki Mickūniškių k. sandėlių</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D33C113" w14:textId="77777777" w:rsidR="00360FB5" w:rsidRPr="004B1509" w:rsidRDefault="00360FB5" w:rsidP="00553004">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2D27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FF90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1D31D" w14:textId="77777777" w:rsidR="00360FB5" w:rsidRPr="004B1509" w:rsidRDefault="00360FB5" w:rsidP="00553004">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D019C"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13A41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3F8C5C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04B75D"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FB2B3A" w14:textId="77777777" w:rsidR="00360FB5" w:rsidRPr="004B1509" w:rsidRDefault="00360FB5" w:rsidP="00553004">
            <w:pPr>
              <w:rPr>
                <w:rFonts w:eastAsia="Calibri"/>
                <w:szCs w:val="22"/>
              </w:rPr>
            </w:pPr>
            <w:r w:rsidRPr="004B1509">
              <w:rPr>
                <w:rFonts w:eastAsia="Calibri"/>
                <w:szCs w:val="22"/>
              </w:rPr>
              <w:t>TSV87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CB60BA3" w14:textId="77777777" w:rsidR="00360FB5" w:rsidRPr="004B1509" w:rsidRDefault="00360FB5" w:rsidP="00553004">
            <w:pPr>
              <w:rPr>
                <w:rFonts w:eastAsia="Calibri"/>
                <w:szCs w:val="22"/>
              </w:rPr>
            </w:pPr>
            <w:r w:rsidRPr="004B1509">
              <w:rPr>
                <w:rFonts w:eastAsia="Calibri"/>
                <w:szCs w:val="22"/>
              </w:rPr>
              <w:t>Privažiuojamasis kelias prie vandentiekio bokšto nuo Liepų g., Levaniškių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E95591" w14:textId="77777777" w:rsidR="00360FB5" w:rsidRPr="004B1509" w:rsidRDefault="00360FB5" w:rsidP="00553004">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45E2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C42F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237C8" w14:textId="77777777" w:rsidR="00360FB5" w:rsidRPr="004B1509" w:rsidRDefault="00360FB5" w:rsidP="00553004">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2A7A8"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C6B41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B4D2D1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9C940AF"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C3530B" w14:textId="77777777" w:rsidR="00360FB5" w:rsidRPr="004B1509" w:rsidRDefault="00360FB5" w:rsidP="00553004">
            <w:pPr>
              <w:rPr>
                <w:rFonts w:eastAsia="Calibri"/>
                <w:szCs w:val="22"/>
              </w:rPr>
            </w:pPr>
            <w:r w:rsidRPr="004B1509">
              <w:rPr>
                <w:rFonts w:eastAsia="Calibri"/>
                <w:szCs w:val="22"/>
              </w:rPr>
              <w:t>TSV88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557BD4" w14:textId="77777777" w:rsidR="00360FB5" w:rsidRPr="004B1509" w:rsidRDefault="00360FB5" w:rsidP="00553004">
            <w:pPr>
              <w:rPr>
                <w:rFonts w:eastAsia="Calibri"/>
                <w:szCs w:val="22"/>
              </w:rPr>
            </w:pPr>
            <w:r w:rsidRPr="004B1509">
              <w:rPr>
                <w:rFonts w:eastAsia="Calibri"/>
                <w:szCs w:val="22"/>
              </w:rPr>
              <w:t>Pravažiuojamasis kelias nuo kelio Nr. t17 iki Laukagalių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7C3BA6" w14:textId="77777777" w:rsidR="00360FB5" w:rsidRPr="004B1509" w:rsidRDefault="00360FB5" w:rsidP="00553004">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091BA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76D96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EB79A" w14:textId="77777777" w:rsidR="00360FB5" w:rsidRPr="004B1509" w:rsidRDefault="00360FB5" w:rsidP="00553004">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68CD3"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655A7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20BAD1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C8010E" w14:textId="77777777" w:rsidR="00360FB5" w:rsidRPr="004B1509" w:rsidRDefault="00360FB5" w:rsidP="00553004">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DD6248" w14:textId="77777777" w:rsidR="00360FB5" w:rsidRPr="004B1509" w:rsidRDefault="00360FB5" w:rsidP="00553004">
            <w:pPr>
              <w:rPr>
                <w:rFonts w:eastAsia="Calibri"/>
                <w:szCs w:val="22"/>
              </w:rPr>
            </w:pPr>
            <w:r w:rsidRPr="004B1509">
              <w:rPr>
                <w:rFonts w:eastAsia="Calibri"/>
                <w:szCs w:val="22"/>
              </w:rPr>
              <w:t>TSV89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9104916" w14:textId="77777777" w:rsidR="00360FB5" w:rsidRPr="004B1509" w:rsidRDefault="00360FB5" w:rsidP="00553004">
            <w:pPr>
              <w:rPr>
                <w:rFonts w:eastAsia="Calibri"/>
                <w:szCs w:val="22"/>
              </w:rPr>
            </w:pPr>
            <w:r w:rsidRPr="004B1509">
              <w:rPr>
                <w:rFonts w:eastAsia="Calibri"/>
                <w:szCs w:val="22"/>
              </w:rPr>
              <w:t>Pravažiuojamasis kelias nuo kelio Nr. t16 iki Užuraiščių k. miško</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D09E3F" w14:textId="77777777" w:rsidR="00360FB5" w:rsidRPr="004B1509" w:rsidRDefault="00360FB5" w:rsidP="00553004">
            <w:pPr>
              <w:jc w:val="right"/>
              <w:rPr>
                <w:rFonts w:eastAsia="Calibri"/>
                <w:szCs w:val="22"/>
              </w:rPr>
            </w:pPr>
            <w:r w:rsidRPr="004B1509">
              <w:rPr>
                <w:rFonts w:eastAsia="Calibri"/>
                <w:szCs w:val="22"/>
              </w:rPr>
              <w:t>1630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394C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F717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157B2" w14:textId="77777777" w:rsidR="00360FB5" w:rsidRPr="004B1509" w:rsidRDefault="00360FB5" w:rsidP="00553004">
            <w:pPr>
              <w:jc w:val="right"/>
              <w:rPr>
                <w:rFonts w:eastAsia="Calibri"/>
                <w:szCs w:val="22"/>
              </w:rPr>
            </w:pPr>
            <w:r w:rsidRPr="004B1509">
              <w:rPr>
                <w:rFonts w:eastAsia="Calibri"/>
                <w:szCs w:val="22"/>
              </w:rPr>
              <w:t>1630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E239A"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A89FE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28812E1" w14:textId="77777777" w:rsidTr="009765B0">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64FC70CC" w14:textId="77777777" w:rsidR="00360FB5" w:rsidRPr="004B1509" w:rsidRDefault="00360FB5" w:rsidP="00553004">
            <w:pPr>
              <w:tabs>
                <w:tab w:val="center" w:pos="4819"/>
                <w:tab w:val="right" w:pos="9638"/>
              </w:tabs>
              <w:rPr>
                <w:rFonts w:eastAsia="Calibri"/>
                <w:i/>
                <w:iCs/>
                <w:szCs w:val="22"/>
              </w:rPr>
            </w:pPr>
            <w:r w:rsidRPr="004B1509">
              <w:rPr>
                <w:rFonts w:eastAsia="Calibri"/>
                <w:i/>
                <w:iCs/>
                <w:szCs w:val="22"/>
              </w:rPr>
              <w:t>10.</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43801E59" w14:textId="77777777" w:rsidR="00360FB5" w:rsidRPr="004B1509" w:rsidRDefault="00360FB5" w:rsidP="00553004">
            <w:pPr>
              <w:rPr>
                <w:rFonts w:eastAsia="Calibri"/>
                <w:i/>
                <w:iCs/>
                <w:szCs w:val="22"/>
              </w:rPr>
            </w:pPr>
            <w:r w:rsidRPr="004B1509">
              <w:rPr>
                <w:rFonts w:eastAsia="Calibri"/>
                <w:i/>
                <w:iCs/>
                <w:szCs w:val="22"/>
              </w:rPr>
              <w:t>TROŠKŪNŲ SENIŪNIJA</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251906D0" w14:textId="6CBC02DE" w:rsidR="00360FB5" w:rsidRPr="004B1509" w:rsidRDefault="008746BB" w:rsidP="00553004">
            <w:pPr>
              <w:jc w:val="right"/>
              <w:rPr>
                <w:rFonts w:eastAsia="Calibri"/>
                <w:bCs/>
                <w:i/>
                <w:iCs/>
                <w:szCs w:val="22"/>
              </w:rPr>
            </w:pPr>
            <w:r>
              <w:rPr>
                <w:rFonts w:eastAsia="Calibri"/>
                <w:bCs/>
                <w:i/>
                <w:iCs/>
                <w:szCs w:val="22"/>
              </w:rPr>
              <w:t>181 062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C27222B" w14:textId="7376289D" w:rsidR="00360FB5" w:rsidRPr="004B1509" w:rsidRDefault="008746BB" w:rsidP="00553004">
            <w:pPr>
              <w:jc w:val="right"/>
              <w:rPr>
                <w:rFonts w:eastAsia="Calibri"/>
                <w:bCs/>
                <w:i/>
                <w:iCs/>
                <w:szCs w:val="22"/>
              </w:rPr>
            </w:pPr>
            <w:r>
              <w:rPr>
                <w:rFonts w:eastAsia="Calibri"/>
                <w:bCs/>
                <w:i/>
                <w:iCs/>
                <w:szCs w:val="22"/>
              </w:rPr>
              <w:t>7 568</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456A5D6" w14:textId="3D36C2CB" w:rsidR="00360FB5" w:rsidRPr="004B1509" w:rsidRDefault="008746BB" w:rsidP="00553004">
            <w:pPr>
              <w:jc w:val="right"/>
              <w:rPr>
                <w:rFonts w:eastAsia="Calibri"/>
                <w:bCs/>
                <w:i/>
                <w:iCs/>
                <w:szCs w:val="22"/>
              </w:rPr>
            </w:pPr>
            <w:r>
              <w:rPr>
                <w:rFonts w:eastAsia="Calibri"/>
                <w:bCs/>
                <w:i/>
                <w:iCs/>
                <w:szCs w:val="22"/>
              </w:rPr>
              <w:t>119 580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B24D0E4" w14:textId="729834F9" w:rsidR="00360FB5" w:rsidRPr="004B1509" w:rsidRDefault="008746BB" w:rsidP="00553004">
            <w:pPr>
              <w:jc w:val="right"/>
              <w:rPr>
                <w:rFonts w:eastAsia="Calibri"/>
                <w:bCs/>
                <w:i/>
                <w:iCs/>
                <w:szCs w:val="22"/>
              </w:rPr>
            </w:pPr>
            <w:r>
              <w:rPr>
                <w:rFonts w:eastAsia="Calibri"/>
                <w:bCs/>
                <w:i/>
                <w:iCs/>
                <w:szCs w:val="22"/>
              </w:rPr>
              <w:t>53 914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2E6EA5FA" w14:textId="77777777" w:rsidR="00360FB5" w:rsidRPr="004B1509" w:rsidRDefault="00360FB5" w:rsidP="00553004">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65E237EB" w14:textId="77777777" w:rsidR="00360FB5" w:rsidRPr="004B1509" w:rsidRDefault="00360FB5" w:rsidP="00553004">
            <w:pPr>
              <w:jc w:val="center"/>
              <w:rPr>
                <w:rFonts w:eastAsia="Calibri"/>
                <w:i/>
                <w:iCs/>
                <w:szCs w:val="22"/>
              </w:rPr>
            </w:pPr>
          </w:p>
        </w:tc>
      </w:tr>
      <w:tr w:rsidR="00360FB5" w:rsidRPr="00D60B67" w14:paraId="166EB444" w14:textId="77777777" w:rsidTr="009765B0">
        <w:tc>
          <w:tcPr>
            <w:tcW w:w="960" w:type="dxa"/>
            <w:tcBorders>
              <w:top w:val="single" w:sz="4" w:space="0" w:color="auto"/>
              <w:left w:val="single" w:sz="12" w:space="0" w:color="auto"/>
              <w:bottom w:val="single" w:sz="4" w:space="0" w:color="auto"/>
              <w:right w:val="single" w:sz="4" w:space="0" w:color="auto"/>
            </w:tcBorders>
            <w:vAlign w:val="center"/>
            <w:hideMark/>
          </w:tcPr>
          <w:p w14:paraId="294919C8" w14:textId="77777777" w:rsidR="00360FB5" w:rsidRPr="00D60B67" w:rsidRDefault="00360FB5" w:rsidP="00553004">
            <w:pPr>
              <w:tabs>
                <w:tab w:val="center" w:pos="4819"/>
                <w:tab w:val="right" w:pos="9638"/>
              </w:tabs>
              <w:rPr>
                <w:rFonts w:eastAsia="Calibri"/>
                <w:i/>
                <w:iCs/>
                <w:szCs w:val="22"/>
              </w:rPr>
            </w:pPr>
            <w:r w:rsidRPr="00D60B67">
              <w:rPr>
                <w:rFonts w:eastAsia="Calibri"/>
                <w:i/>
                <w:iCs/>
                <w:szCs w:val="22"/>
              </w:rPr>
              <w:t>10.1.</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746ED18A" w14:textId="77777777" w:rsidR="00360FB5" w:rsidRPr="00D60B67" w:rsidRDefault="00360FB5" w:rsidP="00553004">
            <w:pPr>
              <w:rPr>
                <w:rFonts w:eastAsia="Calibri"/>
                <w:i/>
                <w:iCs/>
                <w:szCs w:val="22"/>
              </w:rPr>
            </w:pPr>
            <w:r w:rsidRPr="00D60B67">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5A698AB3" w14:textId="2123A0B7" w:rsidR="00360FB5" w:rsidRPr="00D60B67" w:rsidRDefault="00550548" w:rsidP="00553004">
            <w:pPr>
              <w:jc w:val="right"/>
              <w:rPr>
                <w:rFonts w:eastAsia="Calibri"/>
                <w:bCs/>
                <w:i/>
                <w:iCs/>
                <w:szCs w:val="22"/>
              </w:rPr>
            </w:pPr>
            <w:r>
              <w:rPr>
                <w:rFonts w:eastAsia="Calibri"/>
                <w:bCs/>
                <w:i/>
                <w:iCs/>
                <w:szCs w:val="22"/>
              </w:rPr>
              <w:t>29 585</w:t>
            </w:r>
          </w:p>
        </w:tc>
        <w:tc>
          <w:tcPr>
            <w:tcW w:w="1133" w:type="dxa"/>
            <w:tcBorders>
              <w:top w:val="single" w:sz="4" w:space="0" w:color="auto"/>
              <w:left w:val="single" w:sz="4" w:space="0" w:color="auto"/>
              <w:bottom w:val="single" w:sz="4" w:space="0" w:color="auto"/>
              <w:right w:val="single" w:sz="4" w:space="0" w:color="auto"/>
            </w:tcBorders>
            <w:vAlign w:val="center"/>
          </w:tcPr>
          <w:p w14:paraId="1DFAE0B4" w14:textId="7E8EB77F" w:rsidR="00360FB5" w:rsidRPr="00D60B67" w:rsidRDefault="00550548" w:rsidP="00553004">
            <w:pPr>
              <w:jc w:val="right"/>
              <w:rPr>
                <w:rFonts w:eastAsia="Calibri"/>
                <w:bCs/>
                <w:i/>
                <w:iCs/>
                <w:szCs w:val="22"/>
              </w:rPr>
            </w:pPr>
            <w:r>
              <w:rPr>
                <w:rFonts w:eastAsia="Calibri"/>
                <w:bCs/>
                <w:i/>
                <w:iCs/>
                <w:szCs w:val="22"/>
              </w:rPr>
              <w:t>7 343</w:t>
            </w:r>
          </w:p>
        </w:tc>
        <w:tc>
          <w:tcPr>
            <w:tcW w:w="1133" w:type="dxa"/>
            <w:tcBorders>
              <w:top w:val="single" w:sz="4" w:space="0" w:color="auto"/>
              <w:left w:val="single" w:sz="4" w:space="0" w:color="auto"/>
              <w:bottom w:val="single" w:sz="4" w:space="0" w:color="auto"/>
              <w:right w:val="single" w:sz="4" w:space="0" w:color="auto"/>
            </w:tcBorders>
            <w:vAlign w:val="center"/>
          </w:tcPr>
          <w:p w14:paraId="3C8B0D8B" w14:textId="6898598B" w:rsidR="00360FB5" w:rsidRPr="00D60B67" w:rsidRDefault="00550548" w:rsidP="00553004">
            <w:pPr>
              <w:jc w:val="right"/>
              <w:rPr>
                <w:rFonts w:eastAsia="Calibri"/>
                <w:bCs/>
                <w:i/>
                <w:iCs/>
                <w:szCs w:val="22"/>
              </w:rPr>
            </w:pPr>
            <w:r>
              <w:rPr>
                <w:rFonts w:eastAsia="Calibri"/>
                <w:bCs/>
                <w:i/>
                <w:iCs/>
                <w:szCs w:val="22"/>
              </w:rPr>
              <w:t>21 338</w:t>
            </w:r>
          </w:p>
        </w:tc>
        <w:tc>
          <w:tcPr>
            <w:tcW w:w="1133" w:type="dxa"/>
            <w:tcBorders>
              <w:top w:val="single" w:sz="4" w:space="0" w:color="auto"/>
              <w:left w:val="single" w:sz="4" w:space="0" w:color="auto"/>
              <w:bottom w:val="single" w:sz="4" w:space="0" w:color="auto"/>
              <w:right w:val="single" w:sz="4" w:space="0" w:color="auto"/>
            </w:tcBorders>
            <w:vAlign w:val="center"/>
          </w:tcPr>
          <w:p w14:paraId="3D935128" w14:textId="7D4EB05D" w:rsidR="00360FB5" w:rsidRPr="00D60B67" w:rsidRDefault="00550548" w:rsidP="00553004">
            <w:pPr>
              <w:jc w:val="right"/>
              <w:rPr>
                <w:rFonts w:eastAsia="Calibri"/>
                <w:bCs/>
                <w:i/>
                <w:iCs/>
                <w:szCs w:val="22"/>
              </w:rPr>
            </w:pPr>
            <w:r>
              <w:rPr>
                <w:rFonts w:eastAsia="Calibri"/>
                <w:bCs/>
                <w:i/>
                <w:iCs/>
                <w:szCs w:val="22"/>
              </w:rPr>
              <w:t>904</w:t>
            </w:r>
          </w:p>
        </w:tc>
        <w:tc>
          <w:tcPr>
            <w:tcW w:w="1133" w:type="dxa"/>
            <w:tcBorders>
              <w:top w:val="single" w:sz="4" w:space="0" w:color="auto"/>
              <w:left w:val="single" w:sz="4" w:space="0" w:color="auto"/>
              <w:bottom w:val="single" w:sz="4" w:space="0" w:color="auto"/>
              <w:right w:val="single" w:sz="4" w:space="0" w:color="auto"/>
            </w:tcBorders>
            <w:vAlign w:val="center"/>
          </w:tcPr>
          <w:p w14:paraId="579D4632" w14:textId="77777777" w:rsidR="00360FB5" w:rsidRPr="00D60B67" w:rsidRDefault="00360FB5"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479ABDC3" w14:textId="77777777" w:rsidR="00360FB5" w:rsidRPr="00D60B67" w:rsidRDefault="00360FB5" w:rsidP="00553004">
            <w:pPr>
              <w:jc w:val="center"/>
              <w:rPr>
                <w:rFonts w:eastAsia="Calibri"/>
                <w:i/>
                <w:iCs/>
                <w:szCs w:val="22"/>
              </w:rPr>
            </w:pPr>
          </w:p>
        </w:tc>
      </w:tr>
      <w:tr w:rsidR="00360FB5" w:rsidRPr="004B1509" w14:paraId="4FBDC3C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00640B0"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EC6B50" w14:textId="77777777" w:rsidR="00360FB5" w:rsidRPr="004B1509" w:rsidRDefault="00360FB5" w:rsidP="00553004">
            <w:pPr>
              <w:rPr>
                <w:rFonts w:eastAsia="Calibri"/>
                <w:szCs w:val="22"/>
              </w:rPr>
            </w:pPr>
            <w:r w:rsidRPr="004B1509">
              <w:rPr>
                <w:rFonts w:eastAsia="Calibri"/>
                <w:szCs w:val="22"/>
              </w:rPr>
              <w:t>trm23890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DDD1EC" w14:textId="77777777" w:rsidR="00360FB5" w:rsidRPr="004B1509" w:rsidRDefault="00360FB5" w:rsidP="00553004">
            <w:pPr>
              <w:rPr>
                <w:rFonts w:eastAsia="Calibri"/>
                <w:szCs w:val="22"/>
              </w:rPr>
            </w:pPr>
            <w:r w:rsidRPr="004B1509">
              <w:rPr>
                <w:rFonts w:eastAsia="Calibri"/>
                <w:szCs w:val="22"/>
              </w:rPr>
              <w:t>Anykščių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CB404D" w14:textId="77777777" w:rsidR="00360FB5" w:rsidRPr="004B1509" w:rsidRDefault="00360FB5" w:rsidP="00553004">
            <w:pPr>
              <w:jc w:val="right"/>
              <w:rPr>
                <w:rFonts w:eastAsia="Calibri"/>
                <w:szCs w:val="22"/>
              </w:rPr>
            </w:pPr>
            <w:r w:rsidRPr="004B1509">
              <w:rPr>
                <w:rFonts w:eastAsia="Calibri"/>
                <w:szCs w:val="22"/>
              </w:rPr>
              <w:t xml:space="preserve"> 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6E7D3A" w14:textId="77777777" w:rsidR="00360FB5" w:rsidRPr="004B1509" w:rsidRDefault="00360FB5" w:rsidP="00553004">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6D6D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CB58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3B963C"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FF787A" w14:textId="77777777" w:rsidR="00360FB5" w:rsidRPr="004B1509" w:rsidRDefault="00360FB5" w:rsidP="00553004">
            <w:pPr>
              <w:jc w:val="center"/>
              <w:rPr>
                <w:rFonts w:eastAsia="Calibri"/>
                <w:szCs w:val="22"/>
              </w:rPr>
            </w:pPr>
            <w:r w:rsidRPr="004B1509">
              <w:rPr>
                <w:rFonts w:eastAsia="Calibri"/>
                <w:szCs w:val="22"/>
              </w:rPr>
              <w:t>3497-2026-2011</w:t>
            </w:r>
          </w:p>
        </w:tc>
      </w:tr>
      <w:tr w:rsidR="00360FB5" w:rsidRPr="004B1509" w14:paraId="1A2E117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E0B7803"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07EE12" w14:textId="77777777" w:rsidR="00360FB5" w:rsidRPr="004B1509" w:rsidRDefault="00360FB5" w:rsidP="00553004">
            <w:pPr>
              <w:rPr>
                <w:rFonts w:eastAsia="Calibri"/>
                <w:szCs w:val="22"/>
              </w:rPr>
            </w:pPr>
            <w:r w:rsidRPr="004B1509">
              <w:rPr>
                <w:rFonts w:eastAsia="Calibri"/>
                <w:szCs w:val="22"/>
              </w:rPr>
              <w:t>trm23891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45005B" w14:textId="77777777" w:rsidR="00360FB5" w:rsidRPr="004B1509" w:rsidRDefault="00360FB5" w:rsidP="00553004">
            <w:pPr>
              <w:rPr>
                <w:rFonts w:eastAsia="Calibri"/>
                <w:szCs w:val="22"/>
              </w:rPr>
            </w:pPr>
            <w:r w:rsidRPr="004B1509">
              <w:rPr>
                <w:rFonts w:eastAsia="Calibri"/>
                <w:szCs w:val="22"/>
              </w:rPr>
              <w:t>J. Basanavičiaus,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2B7868" w14:textId="77777777" w:rsidR="00360FB5" w:rsidRPr="004B1509" w:rsidRDefault="00360FB5" w:rsidP="00553004">
            <w:pPr>
              <w:jc w:val="right"/>
              <w:rPr>
                <w:rFonts w:eastAsia="Calibri"/>
                <w:szCs w:val="22"/>
              </w:rPr>
            </w:pPr>
            <w:r w:rsidRPr="004B1509">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B6DCFD" w14:textId="77777777" w:rsidR="00360FB5" w:rsidRPr="004B1509" w:rsidRDefault="00360FB5" w:rsidP="00553004">
            <w:pPr>
              <w:jc w:val="right"/>
              <w:rPr>
                <w:rFonts w:eastAsia="Calibri"/>
                <w:szCs w:val="22"/>
              </w:rPr>
            </w:pPr>
            <w:r w:rsidRPr="004B1509">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89A0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98FE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35656"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B3CF8C" w14:textId="77777777" w:rsidR="00360FB5" w:rsidRPr="004B1509" w:rsidRDefault="00360FB5" w:rsidP="00553004">
            <w:pPr>
              <w:jc w:val="center"/>
              <w:rPr>
                <w:rFonts w:eastAsia="Calibri"/>
                <w:szCs w:val="22"/>
              </w:rPr>
            </w:pPr>
            <w:r w:rsidRPr="004B1509">
              <w:rPr>
                <w:rFonts w:eastAsia="Calibri"/>
                <w:szCs w:val="22"/>
              </w:rPr>
              <w:t>3497-2026-8017</w:t>
            </w:r>
          </w:p>
        </w:tc>
      </w:tr>
      <w:tr w:rsidR="00360FB5" w:rsidRPr="004B1509" w14:paraId="64AB32E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45FDEF5"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F96513" w14:textId="77777777" w:rsidR="00360FB5" w:rsidRPr="004B1509" w:rsidRDefault="00360FB5" w:rsidP="00553004">
            <w:pPr>
              <w:rPr>
                <w:rFonts w:eastAsia="Calibri"/>
                <w:szCs w:val="22"/>
              </w:rPr>
            </w:pPr>
            <w:r w:rsidRPr="004B1509">
              <w:rPr>
                <w:rFonts w:eastAsia="Calibri"/>
                <w:szCs w:val="22"/>
              </w:rPr>
              <w:t>trm23892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6A75E59" w14:textId="77777777" w:rsidR="00360FB5" w:rsidRPr="004B1509" w:rsidRDefault="00360FB5" w:rsidP="00553004">
            <w:pPr>
              <w:rPr>
                <w:rFonts w:eastAsia="Calibri"/>
                <w:szCs w:val="22"/>
              </w:rPr>
            </w:pPr>
            <w:r w:rsidRPr="004B1509">
              <w:rPr>
                <w:rFonts w:eastAsia="Calibri"/>
                <w:szCs w:val="22"/>
              </w:rPr>
              <w:t>Birutės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DB4B01" w14:textId="77777777" w:rsidR="00360FB5" w:rsidRPr="004B1509" w:rsidRDefault="00360FB5" w:rsidP="00553004">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95AE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20FCA" w14:textId="77777777" w:rsidR="00360FB5" w:rsidRPr="004B1509" w:rsidRDefault="00360FB5" w:rsidP="00553004">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47C1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A6C88"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626AE3" w14:textId="77777777" w:rsidR="00360FB5" w:rsidRPr="004B1509" w:rsidRDefault="00360FB5" w:rsidP="00553004">
            <w:pPr>
              <w:jc w:val="center"/>
              <w:rPr>
                <w:rFonts w:eastAsia="Calibri"/>
                <w:szCs w:val="22"/>
              </w:rPr>
            </w:pPr>
            <w:r w:rsidRPr="004B1509">
              <w:rPr>
                <w:rFonts w:eastAsia="Calibri"/>
                <w:szCs w:val="22"/>
              </w:rPr>
              <w:t>3497-2027-1010</w:t>
            </w:r>
          </w:p>
        </w:tc>
      </w:tr>
      <w:tr w:rsidR="00360FB5" w:rsidRPr="004B1509" w14:paraId="781E02F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CC7062"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001660" w14:textId="77777777" w:rsidR="00360FB5" w:rsidRPr="004B1509" w:rsidRDefault="00360FB5" w:rsidP="00553004">
            <w:pPr>
              <w:rPr>
                <w:rFonts w:eastAsia="Calibri"/>
                <w:szCs w:val="22"/>
              </w:rPr>
            </w:pPr>
            <w:r w:rsidRPr="004B1509">
              <w:rPr>
                <w:rFonts w:eastAsia="Calibri"/>
                <w:szCs w:val="22"/>
              </w:rPr>
              <w:t>trm23894-1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67323F" w14:textId="77777777" w:rsidR="00360FB5" w:rsidRPr="004B1509" w:rsidRDefault="00360FB5" w:rsidP="00553004">
            <w:pPr>
              <w:rPr>
                <w:rFonts w:eastAsia="Calibri"/>
                <w:szCs w:val="22"/>
              </w:rPr>
            </w:pPr>
            <w:r w:rsidRPr="004B1509">
              <w:rPr>
                <w:rFonts w:eastAsia="Calibri"/>
                <w:szCs w:val="22"/>
              </w:rPr>
              <w:t>Draugystės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FF7EC5" w14:textId="77777777" w:rsidR="00360FB5" w:rsidRPr="004B1509" w:rsidRDefault="00360FB5" w:rsidP="00553004">
            <w:pPr>
              <w:jc w:val="right"/>
              <w:rPr>
                <w:rFonts w:eastAsia="Calibri"/>
                <w:szCs w:val="22"/>
              </w:rPr>
            </w:pPr>
            <w:r w:rsidRPr="004B1509">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F03E9" w14:textId="77777777" w:rsidR="00360FB5" w:rsidRPr="004B1509" w:rsidRDefault="00360FB5" w:rsidP="00553004">
            <w:pPr>
              <w:jc w:val="right"/>
              <w:rPr>
                <w:rFonts w:eastAsia="Calibri"/>
                <w:szCs w:val="22"/>
              </w:rPr>
            </w:pPr>
            <w:r w:rsidRPr="004B1509">
              <w:rPr>
                <w:rFonts w:eastAsia="Calibri"/>
                <w:szCs w:val="22"/>
              </w:rPr>
              <w:t>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5F244" w14:textId="77777777" w:rsidR="00360FB5" w:rsidRPr="004B1509" w:rsidRDefault="00360FB5" w:rsidP="00553004">
            <w:pPr>
              <w:jc w:val="right"/>
              <w:rPr>
                <w:rFonts w:eastAsia="Calibri"/>
                <w:szCs w:val="22"/>
              </w:rPr>
            </w:pPr>
            <w:r w:rsidRPr="004B1509">
              <w:rPr>
                <w:rFonts w:eastAsia="Calibri"/>
                <w:szCs w:val="22"/>
              </w:rPr>
              <w:t>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BCE6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4A2BFF"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86A2BC" w14:textId="77777777" w:rsidR="00360FB5" w:rsidRPr="004B1509" w:rsidRDefault="00360FB5" w:rsidP="00553004">
            <w:pPr>
              <w:jc w:val="center"/>
              <w:rPr>
                <w:rFonts w:eastAsia="Calibri"/>
                <w:szCs w:val="22"/>
              </w:rPr>
            </w:pPr>
            <w:r w:rsidRPr="004B1509">
              <w:rPr>
                <w:rFonts w:eastAsia="Calibri"/>
                <w:szCs w:val="22"/>
              </w:rPr>
              <w:t>4400-5412-8811</w:t>
            </w:r>
          </w:p>
        </w:tc>
      </w:tr>
      <w:tr w:rsidR="00360FB5" w:rsidRPr="004B1509" w14:paraId="5938842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2651440"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C6B696" w14:textId="77777777" w:rsidR="00360FB5" w:rsidRPr="004B1509" w:rsidRDefault="00360FB5" w:rsidP="00553004">
            <w:pPr>
              <w:rPr>
                <w:rFonts w:eastAsia="Calibri"/>
                <w:szCs w:val="22"/>
              </w:rPr>
            </w:pPr>
            <w:r w:rsidRPr="004B1509">
              <w:rPr>
                <w:rFonts w:eastAsia="Calibri"/>
                <w:szCs w:val="22"/>
              </w:rPr>
              <w:t>1TS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578270" w14:textId="77777777" w:rsidR="00360FB5" w:rsidRPr="004B1509" w:rsidRDefault="00360FB5" w:rsidP="00553004">
            <w:pPr>
              <w:rPr>
                <w:rFonts w:eastAsia="Calibri"/>
                <w:szCs w:val="22"/>
              </w:rPr>
            </w:pPr>
            <w:r w:rsidRPr="004B1509">
              <w:rPr>
                <w:rFonts w:eastAsia="Calibri"/>
                <w:szCs w:val="22"/>
              </w:rPr>
              <w:t>Juostos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33FCE6" w14:textId="77777777" w:rsidR="00360FB5" w:rsidRPr="004B1509" w:rsidRDefault="00360FB5" w:rsidP="00553004">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9C0D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80EA2" w14:textId="77777777" w:rsidR="00360FB5" w:rsidRPr="004B1509" w:rsidRDefault="00360FB5" w:rsidP="00553004">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659D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311952"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A52992" w14:textId="77777777" w:rsidR="00360FB5" w:rsidRPr="004B1509" w:rsidRDefault="00360FB5" w:rsidP="00553004">
            <w:pPr>
              <w:jc w:val="center"/>
              <w:rPr>
                <w:rFonts w:eastAsia="Calibri"/>
                <w:szCs w:val="22"/>
              </w:rPr>
            </w:pPr>
            <w:r w:rsidRPr="004B1509">
              <w:rPr>
                <w:rFonts w:eastAsia="Calibri"/>
                <w:szCs w:val="22"/>
              </w:rPr>
              <w:t>3497-2026-0017</w:t>
            </w:r>
          </w:p>
        </w:tc>
      </w:tr>
      <w:tr w:rsidR="00360FB5" w:rsidRPr="004B1509" w14:paraId="472A4D4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832BC42"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6D25FC" w14:textId="77777777" w:rsidR="00360FB5" w:rsidRPr="004B1509" w:rsidRDefault="00360FB5" w:rsidP="00553004">
            <w:pPr>
              <w:rPr>
                <w:rFonts w:eastAsia="Calibri"/>
                <w:szCs w:val="22"/>
              </w:rPr>
            </w:pPr>
            <w:r w:rsidRPr="004B1509">
              <w:rPr>
                <w:rFonts w:eastAsia="Calibri"/>
                <w:szCs w:val="22"/>
              </w:rPr>
              <w:t>trm23897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5737F8" w14:textId="77777777" w:rsidR="00360FB5" w:rsidRPr="004B1509" w:rsidRDefault="00360FB5" w:rsidP="00553004">
            <w:pPr>
              <w:rPr>
                <w:rFonts w:eastAsia="Calibri"/>
                <w:szCs w:val="22"/>
              </w:rPr>
            </w:pPr>
            <w:r w:rsidRPr="004B1509">
              <w:rPr>
                <w:rFonts w:eastAsia="Calibri"/>
                <w:szCs w:val="22"/>
              </w:rPr>
              <w:t>Lauko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0B1603" w14:textId="77777777" w:rsidR="00360FB5" w:rsidRPr="004B1509" w:rsidRDefault="00360FB5" w:rsidP="00553004">
            <w:pPr>
              <w:jc w:val="right"/>
              <w:rPr>
                <w:rFonts w:eastAsia="Calibri"/>
                <w:szCs w:val="22"/>
              </w:rPr>
            </w:pPr>
            <w:r w:rsidRPr="004B1509">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840AA" w14:textId="77777777" w:rsidR="00360FB5" w:rsidRPr="004B1509" w:rsidRDefault="00360FB5" w:rsidP="00553004">
            <w:pPr>
              <w:jc w:val="right"/>
              <w:rPr>
                <w:rFonts w:eastAsia="Calibri"/>
                <w:szCs w:val="22"/>
              </w:rPr>
            </w:pPr>
            <w:r w:rsidRPr="004B1509">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58FD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C6CB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3B677"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3BFB72" w14:textId="77777777" w:rsidR="00360FB5" w:rsidRPr="004B1509" w:rsidRDefault="00360FB5" w:rsidP="00553004">
            <w:pPr>
              <w:jc w:val="center"/>
              <w:rPr>
                <w:rFonts w:eastAsia="Calibri"/>
                <w:szCs w:val="22"/>
              </w:rPr>
            </w:pPr>
            <w:r w:rsidRPr="004B1509">
              <w:rPr>
                <w:rFonts w:eastAsia="Calibri"/>
                <w:szCs w:val="22"/>
              </w:rPr>
              <w:t>3497-2026-1014</w:t>
            </w:r>
          </w:p>
        </w:tc>
      </w:tr>
      <w:tr w:rsidR="00360FB5" w:rsidRPr="004B1509" w14:paraId="49AC623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CE4A425"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79EE1E" w14:textId="77777777" w:rsidR="00360FB5" w:rsidRPr="004B1509" w:rsidRDefault="00360FB5" w:rsidP="00553004">
            <w:pPr>
              <w:rPr>
                <w:rFonts w:eastAsia="Calibri"/>
                <w:szCs w:val="22"/>
              </w:rPr>
            </w:pPr>
            <w:r w:rsidRPr="004B1509">
              <w:rPr>
                <w:rFonts w:eastAsia="Calibri"/>
                <w:szCs w:val="22"/>
              </w:rPr>
              <w:t>trm23955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B0C41A" w14:textId="77777777" w:rsidR="00360FB5" w:rsidRPr="004B1509" w:rsidRDefault="00360FB5" w:rsidP="00553004">
            <w:pPr>
              <w:rPr>
                <w:rFonts w:eastAsia="Calibri"/>
                <w:szCs w:val="22"/>
              </w:rPr>
            </w:pPr>
            <w:r w:rsidRPr="004B1509">
              <w:rPr>
                <w:rFonts w:eastAsia="Calibri"/>
                <w:szCs w:val="22"/>
              </w:rPr>
              <w:t>Miško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5FCCB2" w14:textId="77777777" w:rsidR="00360FB5" w:rsidRPr="004B1509" w:rsidRDefault="00360FB5" w:rsidP="00553004">
            <w:pPr>
              <w:jc w:val="right"/>
              <w:rPr>
                <w:rFonts w:eastAsia="Calibri"/>
                <w:szCs w:val="22"/>
              </w:rPr>
            </w:pPr>
            <w:r w:rsidRPr="004B1509">
              <w:rPr>
                <w:rFonts w:eastAsia="Calibri"/>
                <w:szCs w:val="22"/>
              </w:rPr>
              <w:t xml:space="preserve"> 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CABC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77094" w14:textId="77777777" w:rsidR="00360FB5" w:rsidRPr="004B1509" w:rsidRDefault="00360FB5" w:rsidP="00553004">
            <w:pPr>
              <w:jc w:val="right"/>
              <w:rPr>
                <w:rFonts w:eastAsia="Calibri"/>
                <w:szCs w:val="22"/>
              </w:rPr>
            </w:pPr>
            <w:r w:rsidRPr="004B1509">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C68B7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17328"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0B82F8" w14:textId="77777777" w:rsidR="00360FB5" w:rsidRPr="004B1509" w:rsidRDefault="00360FB5" w:rsidP="00553004">
            <w:pPr>
              <w:jc w:val="center"/>
              <w:rPr>
                <w:rFonts w:eastAsia="Calibri"/>
                <w:szCs w:val="22"/>
              </w:rPr>
            </w:pPr>
            <w:r w:rsidRPr="004B1509">
              <w:rPr>
                <w:rFonts w:eastAsia="Calibri"/>
                <w:szCs w:val="22"/>
              </w:rPr>
              <w:t>3497-2025-9018</w:t>
            </w:r>
          </w:p>
        </w:tc>
      </w:tr>
      <w:tr w:rsidR="00360FB5" w:rsidRPr="004B1509" w14:paraId="7750663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5400CF9"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3EB37B" w14:textId="77777777" w:rsidR="00360FB5" w:rsidRPr="004B1509" w:rsidRDefault="00360FB5" w:rsidP="00553004">
            <w:pPr>
              <w:rPr>
                <w:rFonts w:eastAsia="Calibri"/>
                <w:szCs w:val="22"/>
              </w:rPr>
            </w:pPr>
            <w:r w:rsidRPr="004B1509">
              <w:rPr>
                <w:rFonts w:eastAsia="Calibri"/>
                <w:szCs w:val="22"/>
              </w:rPr>
              <w:t>7TS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783573" w14:textId="77777777" w:rsidR="00360FB5" w:rsidRPr="004B1509" w:rsidRDefault="00360FB5" w:rsidP="00553004">
            <w:pPr>
              <w:rPr>
                <w:rFonts w:eastAsia="Calibri"/>
                <w:szCs w:val="22"/>
              </w:rPr>
            </w:pPr>
            <w:r w:rsidRPr="004B1509">
              <w:rPr>
                <w:rFonts w:eastAsia="Calibri"/>
                <w:szCs w:val="22"/>
              </w:rPr>
              <w:t>Sodų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A7465C" w14:textId="77777777" w:rsidR="00360FB5" w:rsidRPr="004B1509" w:rsidRDefault="00360FB5" w:rsidP="00553004">
            <w:pPr>
              <w:jc w:val="right"/>
              <w:rPr>
                <w:rFonts w:eastAsia="Calibri"/>
                <w:szCs w:val="22"/>
              </w:rPr>
            </w:pPr>
            <w:r w:rsidRPr="004B1509">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42F92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C72A7" w14:textId="77777777" w:rsidR="00360FB5" w:rsidRPr="004B1509" w:rsidRDefault="00360FB5" w:rsidP="00553004">
            <w:pPr>
              <w:jc w:val="right"/>
              <w:rPr>
                <w:rFonts w:eastAsia="Calibri"/>
                <w:szCs w:val="22"/>
              </w:rPr>
            </w:pPr>
            <w:r w:rsidRPr="004B1509">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A760B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508B1"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9B5674" w14:textId="77777777" w:rsidR="00360FB5" w:rsidRPr="004B1509" w:rsidRDefault="00360FB5" w:rsidP="00553004">
            <w:pPr>
              <w:jc w:val="center"/>
              <w:rPr>
                <w:rFonts w:eastAsia="Calibri"/>
                <w:szCs w:val="22"/>
              </w:rPr>
            </w:pPr>
            <w:r w:rsidRPr="004B1509">
              <w:rPr>
                <w:rFonts w:eastAsia="Calibri"/>
                <w:szCs w:val="22"/>
              </w:rPr>
              <w:t>3497-2025-2015</w:t>
            </w:r>
          </w:p>
        </w:tc>
      </w:tr>
      <w:tr w:rsidR="00360FB5" w:rsidRPr="004B1509" w14:paraId="16A2D8A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6D85FF"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BA6EF7" w14:textId="77777777" w:rsidR="00360FB5" w:rsidRPr="004B1509" w:rsidRDefault="00360FB5" w:rsidP="00553004">
            <w:pPr>
              <w:rPr>
                <w:rFonts w:eastAsia="Calibri"/>
                <w:szCs w:val="22"/>
              </w:rPr>
            </w:pPr>
            <w:r w:rsidRPr="004B1509">
              <w:rPr>
                <w:rFonts w:eastAsia="Calibri"/>
                <w:szCs w:val="22"/>
              </w:rPr>
              <w:t>trm23959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3FBFB6" w14:textId="77777777" w:rsidR="00360FB5" w:rsidRPr="004B1509" w:rsidRDefault="00360FB5" w:rsidP="00553004">
            <w:pPr>
              <w:rPr>
                <w:rFonts w:eastAsia="Calibri"/>
                <w:szCs w:val="22"/>
              </w:rPr>
            </w:pPr>
            <w:r w:rsidRPr="004B1509">
              <w:rPr>
                <w:rFonts w:eastAsia="Calibri"/>
                <w:szCs w:val="22"/>
              </w:rPr>
              <w:t>Tulpių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AA9BFC" w14:textId="77777777" w:rsidR="00360FB5" w:rsidRPr="004B1509" w:rsidRDefault="00360FB5" w:rsidP="00553004">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2ED78E" w14:textId="77777777" w:rsidR="00360FB5" w:rsidRPr="004B1509" w:rsidRDefault="00360FB5" w:rsidP="00553004">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10479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7400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F192B"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F53FF0" w14:textId="77777777" w:rsidR="00360FB5" w:rsidRPr="004B1509" w:rsidRDefault="00360FB5" w:rsidP="00553004">
            <w:pPr>
              <w:jc w:val="center"/>
              <w:rPr>
                <w:rFonts w:eastAsia="Calibri"/>
                <w:szCs w:val="22"/>
              </w:rPr>
            </w:pPr>
            <w:r w:rsidRPr="004B1509">
              <w:rPr>
                <w:rFonts w:eastAsia="Calibri"/>
                <w:szCs w:val="22"/>
              </w:rPr>
              <w:t>4400-0992-7226</w:t>
            </w:r>
          </w:p>
        </w:tc>
      </w:tr>
      <w:tr w:rsidR="00360FB5" w:rsidRPr="004B1509" w14:paraId="1A55524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5EE2FB"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3655E7" w14:textId="77777777" w:rsidR="00360FB5" w:rsidRPr="004B1509" w:rsidRDefault="00360FB5" w:rsidP="00553004">
            <w:pPr>
              <w:rPr>
                <w:rFonts w:eastAsia="Calibri"/>
                <w:szCs w:val="22"/>
              </w:rPr>
            </w:pPr>
            <w:r w:rsidRPr="004B1509">
              <w:rPr>
                <w:rFonts w:eastAsia="Calibri"/>
                <w:szCs w:val="22"/>
              </w:rPr>
              <w:t>trm23960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8A6AE4" w14:textId="77777777" w:rsidR="00360FB5" w:rsidRPr="004B1509" w:rsidRDefault="00360FB5" w:rsidP="00553004">
            <w:pPr>
              <w:rPr>
                <w:rFonts w:eastAsia="Calibri"/>
                <w:szCs w:val="22"/>
              </w:rPr>
            </w:pPr>
            <w:r w:rsidRPr="004B1509">
              <w:rPr>
                <w:rFonts w:eastAsia="Calibri"/>
                <w:szCs w:val="22"/>
              </w:rPr>
              <w:t>Užubalių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338B3C" w14:textId="77777777" w:rsidR="00360FB5" w:rsidRPr="004B1509" w:rsidRDefault="00360FB5" w:rsidP="00553004">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177E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11C376" w14:textId="77777777" w:rsidR="00360FB5" w:rsidRPr="004B1509" w:rsidRDefault="00360FB5" w:rsidP="00553004">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84914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75EE3"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900679" w14:textId="77777777" w:rsidR="00360FB5" w:rsidRPr="004B1509" w:rsidRDefault="00360FB5" w:rsidP="00553004">
            <w:pPr>
              <w:jc w:val="center"/>
              <w:rPr>
                <w:rFonts w:eastAsia="Calibri"/>
                <w:szCs w:val="22"/>
              </w:rPr>
            </w:pPr>
            <w:r w:rsidRPr="004B1509">
              <w:rPr>
                <w:rFonts w:eastAsia="Calibri"/>
                <w:szCs w:val="22"/>
              </w:rPr>
              <w:t>3497-2026-9014</w:t>
            </w:r>
          </w:p>
        </w:tc>
      </w:tr>
      <w:tr w:rsidR="00360FB5" w:rsidRPr="004B1509" w14:paraId="79899F4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6418305"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4C36E0" w14:textId="77777777" w:rsidR="00360FB5" w:rsidRPr="004B1509" w:rsidRDefault="00360FB5" w:rsidP="00553004">
            <w:pPr>
              <w:rPr>
                <w:rFonts w:eastAsia="Calibri"/>
                <w:szCs w:val="22"/>
              </w:rPr>
            </w:pPr>
            <w:r w:rsidRPr="004B1509">
              <w:rPr>
                <w:rFonts w:eastAsia="Calibri"/>
                <w:szCs w:val="22"/>
              </w:rPr>
              <w:t>trm23962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E203F8" w14:textId="77777777" w:rsidR="00360FB5" w:rsidRPr="004B1509" w:rsidRDefault="00360FB5" w:rsidP="00553004">
            <w:pPr>
              <w:rPr>
                <w:rFonts w:eastAsia="Calibri"/>
                <w:szCs w:val="22"/>
              </w:rPr>
            </w:pPr>
            <w:r w:rsidRPr="004B1509">
              <w:rPr>
                <w:rFonts w:eastAsia="Calibri"/>
                <w:szCs w:val="22"/>
              </w:rPr>
              <w:t>Vytauto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BF1DB5" w14:textId="77777777" w:rsidR="00360FB5" w:rsidRPr="004B1509" w:rsidRDefault="00360FB5" w:rsidP="00553004">
            <w:pPr>
              <w:jc w:val="right"/>
              <w:rPr>
                <w:rFonts w:eastAsia="Calibri"/>
                <w:szCs w:val="22"/>
              </w:rPr>
            </w:pPr>
            <w:r w:rsidRPr="004B1509">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36FB6" w14:textId="77777777" w:rsidR="00360FB5" w:rsidRPr="004B1509" w:rsidRDefault="00360FB5" w:rsidP="00553004">
            <w:pPr>
              <w:jc w:val="right"/>
              <w:rPr>
                <w:rFonts w:eastAsia="Calibri"/>
                <w:szCs w:val="22"/>
              </w:rPr>
            </w:pPr>
            <w:r w:rsidRPr="004B1509">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41737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811C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E9579"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4913CD" w14:textId="77777777" w:rsidR="00360FB5" w:rsidRPr="004B1509" w:rsidRDefault="00360FB5" w:rsidP="00553004">
            <w:pPr>
              <w:jc w:val="center"/>
              <w:rPr>
                <w:rFonts w:eastAsia="Calibri"/>
                <w:szCs w:val="22"/>
              </w:rPr>
            </w:pPr>
            <w:r w:rsidRPr="004B1509">
              <w:rPr>
                <w:rFonts w:eastAsia="Calibri"/>
                <w:szCs w:val="22"/>
              </w:rPr>
              <w:t>3497-2025-4020</w:t>
            </w:r>
          </w:p>
        </w:tc>
      </w:tr>
      <w:tr w:rsidR="00360FB5" w:rsidRPr="004B1509" w14:paraId="0ED071E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FB1222B"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789354" w14:textId="77777777" w:rsidR="00360FB5" w:rsidRPr="004B1509" w:rsidRDefault="00360FB5" w:rsidP="00553004">
            <w:pPr>
              <w:rPr>
                <w:rFonts w:eastAsia="Calibri"/>
                <w:szCs w:val="22"/>
              </w:rPr>
            </w:pPr>
            <w:r w:rsidRPr="004B1509">
              <w:rPr>
                <w:rFonts w:eastAsia="Calibri"/>
                <w:szCs w:val="22"/>
              </w:rPr>
              <w:t>trm23964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B8D0D6" w14:textId="77777777" w:rsidR="00360FB5" w:rsidRPr="004B1509" w:rsidRDefault="00360FB5" w:rsidP="00553004">
            <w:pPr>
              <w:rPr>
                <w:rFonts w:eastAsia="Calibri"/>
                <w:szCs w:val="22"/>
              </w:rPr>
            </w:pPr>
            <w:r w:rsidRPr="004B1509">
              <w:rPr>
                <w:rFonts w:eastAsia="Calibri"/>
                <w:szCs w:val="22"/>
              </w:rPr>
              <w:t>Žilvičių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307AFC" w14:textId="77777777" w:rsidR="00360FB5" w:rsidRPr="004B1509" w:rsidRDefault="00360FB5" w:rsidP="00553004">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AD5D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1A46BD" w14:textId="77777777" w:rsidR="00360FB5" w:rsidRPr="004B1509" w:rsidRDefault="00360FB5" w:rsidP="00553004">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88BE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B76DA"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CB7EE8" w14:textId="77777777" w:rsidR="00360FB5" w:rsidRPr="004B1509" w:rsidRDefault="00360FB5" w:rsidP="00553004">
            <w:pPr>
              <w:jc w:val="center"/>
              <w:rPr>
                <w:rFonts w:eastAsia="Calibri"/>
                <w:szCs w:val="22"/>
              </w:rPr>
            </w:pPr>
            <w:r w:rsidRPr="004B1509">
              <w:rPr>
                <w:rFonts w:eastAsia="Calibri"/>
                <w:szCs w:val="22"/>
              </w:rPr>
              <w:t>3497-2027-0013</w:t>
            </w:r>
          </w:p>
        </w:tc>
      </w:tr>
      <w:tr w:rsidR="00360FB5" w:rsidRPr="004B1509" w14:paraId="3A8D22B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AEB336"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1E07F7" w14:textId="77777777" w:rsidR="00360FB5" w:rsidRPr="004B1509" w:rsidRDefault="00360FB5" w:rsidP="00553004">
            <w:pPr>
              <w:rPr>
                <w:rFonts w:eastAsia="Calibri"/>
                <w:szCs w:val="22"/>
              </w:rPr>
            </w:pPr>
            <w:r w:rsidRPr="004B1509">
              <w:rPr>
                <w:rFonts w:eastAsia="Calibri"/>
                <w:szCs w:val="22"/>
              </w:rPr>
              <w:t>trm23963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524778E" w14:textId="77777777" w:rsidR="00360FB5" w:rsidRPr="004B1509" w:rsidRDefault="00360FB5" w:rsidP="00553004">
            <w:pPr>
              <w:rPr>
                <w:rFonts w:eastAsia="Calibri"/>
                <w:szCs w:val="22"/>
              </w:rPr>
            </w:pPr>
            <w:r w:rsidRPr="004B1509">
              <w:rPr>
                <w:rFonts w:eastAsia="Calibri"/>
                <w:szCs w:val="22"/>
              </w:rPr>
              <w:t>Žemaitės g., Troškūnai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0B60D8" w14:textId="77777777" w:rsidR="00360FB5" w:rsidRPr="004B1509" w:rsidRDefault="00360FB5" w:rsidP="00553004">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8F2BA3" w14:textId="77777777" w:rsidR="00360FB5" w:rsidRPr="004B1509" w:rsidRDefault="00360FB5" w:rsidP="00553004">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89FF01" w14:textId="77777777" w:rsidR="00360FB5" w:rsidRPr="004B1509" w:rsidRDefault="00360FB5" w:rsidP="00553004">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8ADB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FC4189" w14:textId="77777777" w:rsidR="00360FB5" w:rsidRPr="004B1509" w:rsidRDefault="00360FB5" w:rsidP="00553004">
            <w:pPr>
              <w:jc w:val="center"/>
              <w:rPr>
                <w:rFonts w:eastAsia="Calibri"/>
                <w:bCs/>
                <w:szCs w:val="22"/>
              </w:rPr>
            </w:pPr>
            <w:r w:rsidRPr="004B1509">
              <w:rPr>
                <w:rFonts w:eastAsia="Calibri"/>
                <w:bCs/>
                <w:szCs w:val="22"/>
              </w:rPr>
              <w:t>D</w:t>
            </w:r>
          </w:p>
          <w:p w14:paraId="456ADD44"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B751E6" w14:textId="77777777" w:rsidR="00360FB5" w:rsidRPr="004B1509" w:rsidRDefault="00360FB5" w:rsidP="00553004">
            <w:pPr>
              <w:jc w:val="center"/>
              <w:rPr>
                <w:rFonts w:eastAsia="Calibri"/>
                <w:szCs w:val="22"/>
              </w:rPr>
            </w:pPr>
            <w:r w:rsidRPr="004B1509">
              <w:rPr>
                <w:rFonts w:eastAsia="Calibri"/>
                <w:szCs w:val="22"/>
              </w:rPr>
              <w:t>4400-5412-9152</w:t>
            </w:r>
          </w:p>
          <w:p w14:paraId="26CDA705" w14:textId="77777777" w:rsidR="00360FB5" w:rsidRPr="004B1509" w:rsidRDefault="00360FB5" w:rsidP="00553004">
            <w:pPr>
              <w:jc w:val="center"/>
              <w:rPr>
                <w:rFonts w:eastAsia="Calibri"/>
                <w:szCs w:val="22"/>
              </w:rPr>
            </w:pPr>
            <w:r w:rsidRPr="004B1509">
              <w:rPr>
                <w:rFonts w:eastAsia="Calibri"/>
                <w:szCs w:val="22"/>
              </w:rPr>
              <w:t>3497-2026-7010</w:t>
            </w:r>
          </w:p>
        </w:tc>
      </w:tr>
      <w:tr w:rsidR="00360FB5" w:rsidRPr="004B1509" w14:paraId="3A1E6F0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3798D49"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2E1C4E" w14:textId="77777777" w:rsidR="00360FB5" w:rsidRPr="004B1509" w:rsidRDefault="00360FB5" w:rsidP="00553004">
            <w:pPr>
              <w:rPr>
                <w:rFonts w:eastAsia="Calibri"/>
                <w:szCs w:val="22"/>
              </w:rPr>
            </w:pPr>
            <w:r w:rsidRPr="004B1509">
              <w:rPr>
                <w:rFonts w:eastAsia="Calibri"/>
                <w:szCs w:val="22"/>
              </w:rPr>
              <w:t>tr35-1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900E706" w14:textId="77777777" w:rsidR="00360FB5" w:rsidRPr="004B1509" w:rsidRDefault="00360FB5" w:rsidP="00553004">
            <w:pPr>
              <w:rPr>
                <w:rFonts w:eastAsia="Calibri"/>
                <w:szCs w:val="22"/>
              </w:rPr>
            </w:pPr>
            <w:r w:rsidRPr="004B1509">
              <w:rPr>
                <w:rFonts w:eastAsia="Calibri"/>
                <w:szCs w:val="22"/>
              </w:rPr>
              <w:t>Juostos g., Juostininkų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ABD9C6" w14:textId="77777777" w:rsidR="00360FB5" w:rsidRPr="004B1509" w:rsidRDefault="00360FB5" w:rsidP="00553004">
            <w:pPr>
              <w:jc w:val="right"/>
              <w:rPr>
                <w:rFonts w:eastAsia="Calibri"/>
                <w:bCs/>
                <w:szCs w:val="22"/>
              </w:rPr>
            </w:pPr>
            <w:r w:rsidRPr="004B1509">
              <w:rPr>
                <w:rFonts w:eastAsia="Calibri"/>
                <w:bCs/>
                <w:szCs w:val="22"/>
              </w:rPr>
              <w:t>581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E5FD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08071" w14:textId="77777777" w:rsidR="00360FB5" w:rsidRPr="004B1509" w:rsidRDefault="00360FB5" w:rsidP="00553004">
            <w:pPr>
              <w:jc w:val="right"/>
              <w:rPr>
                <w:rFonts w:eastAsia="Calibri"/>
                <w:bCs/>
                <w:szCs w:val="22"/>
              </w:rPr>
            </w:pPr>
            <w:r w:rsidRPr="004B1509">
              <w:rPr>
                <w:rFonts w:eastAsia="Calibri"/>
                <w:bCs/>
                <w:szCs w:val="22"/>
              </w:rPr>
              <w:t>581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C631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C3373D"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2AE19F" w14:textId="77777777" w:rsidR="00360FB5" w:rsidRPr="004B1509" w:rsidRDefault="00360FB5" w:rsidP="00553004">
            <w:pPr>
              <w:jc w:val="center"/>
              <w:rPr>
                <w:rFonts w:eastAsia="Calibri"/>
                <w:bCs/>
                <w:szCs w:val="22"/>
              </w:rPr>
            </w:pPr>
            <w:r w:rsidRPr="004B1509">
              <w:rPr>
                <w:rFonts w:eastAsia="Calibri"/>
                <w:bCs/>
                <w:szCs w:val="22"/>
              </w:rPr>
              <w:t>4400-5595-6462</w:t>
            </w:r>
          </w:p>
        </w:tc>
      </w:tr>
      <w:tr w:rsidR="00360FB5" w:rsidRPr="004B1509" w14:paraId="233418C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476733"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4EDD62" w14:textId="77777777" w:rsidR="00360FB5" w:rsidRPr="004B1509" w:rsidRDefault="00360FB5" w:rsidP="00553004">
            <w:pPr>
              <w:rPr>
                <w:rFonts w:eastAsia="Calibri"/>
                <w:szCs w:val="22"/>
              </w:rPr>
            </w:pPr>
            <w:r w:rsidRPr="004B1509">
              <w:rPr>
                <w:rFonts w:eastAsia="Calibri"/>
                <w:szCs w:val="22"/>
              </w:rPr>
              <w:t>tr4-1-2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8FA183" w14:textId="77777777" w:rsidR="00360FB5" w:rsidRPr="004B1509" w:rsidRDefault="00360FB5" w:rsidP="00553004">
            <w:pPr>
              <w:rPr>
                <w:rFonts w:eastAsia="Calibri"/>
                <w:szCs w:val="22"/>
              </w:rPr>
            </w:pPr>
            <w:r w:rsidRPr="004B1509">
              <w:rPr>
                <w:rFonts w:eastAsia="Calibri"/>
                <w:szCs w:val="22"/>
              </w:rPr>
              <w:t>Karčių g., Karčių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33FF2C" w14:textId="77777777" w:rsidR="00360FB5" w:rsidRPr="004B1509" w:rsidRDefault="00360FB5" w:rsidP="00553004">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D119F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F0B67" w14:textId="77777777" w:rsidR="00360FB5" w:rsidRPr="004B1509" w:rsidRDefault="00360FB5" w:rsidP="00553004">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C537F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219B7"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A1407E" w14:textId="77777777" w:rsidR="00360FB5" w:rsidRPr="004B1509" w:rsidRDefault="00360FB5" w:rsidP="00553004">
            <w:pPr>
              <w:jc w:val="center"/>
              <w:rPr>
                <w:rFonts w:eastAsia="Calibri"/>
                <w:bCs/>
                <w:szCs w:val="22"/>
              </w:rPr>
            </w:pPr>
            <w:r w:rsidRPr="004B1509">
              <w:rPr>
                <w:rFonts w:eastAsia="Calibri"/>
                <w:bCs/>
                <w:szCs w:val="22"/>
              </w:rPr>
              <w:t>4400-5595-6473</w:t>
            </w:r>
          </w:p>
        </w:tc>
      </w:tr>
      <w:tr w:rsidR="00360FB5" w:rsidRPr="004B1509" w14:paraId="5609C4B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0A6B567"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89EB9D" w14:textId="77777777" w:rsidR="00360FB5" w:rsidRPr="004B1509" w:rsidRDefault="00360FB5" w:rsidP="00553004">
            <w:pPr>
              <w:rPr>
                <w:rFonts w:eastAsia="Calibri"/>
                <w:szCs w:val="22"/>
              </w:rPr>
            </w:pPr>
            <w:r w:rsidRPr="004B1509">
              <w:rPr>
                <w:rFonts w:eastAsia="Calibri"/>
                <w:szCs w:val="22"/>
              </w:rPr>
              <w:t>tr4-2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20AC8A" w14:textId="77777777" w:rsidR="00360FB5" w:rsidRPr="004B1509" w:rsidRDefault="00360FB5" w:rsidP="00553004">
            <w:pPr>
              <w:rPr>
                <w:rFonts w:eastAsia="Calibri"/>
                <w:szCs w:val="22"/>
              </w:rPr>
            </w:pPr>
            <w:r w:rsidRPr="004B1509">
              <w:rPr>
                <w:rFonts w:eastAsia="Calibri"/>
                <w:szCs w:val="22"/>
              </w:rPr>
              <w:t>Palatavio g., Karčių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882769" w14:textId="77777777" w:rsidR="00360FB5" w:rsidRPr="004B1509" w:rsidRDefault="00360FB5" w:rsidP="00553004">
            <w:pPr>
              <w:jc w:val="right"/>
              <w:rPr>
                <w:rFonts w:eastAsia="Calibri"/>
                <w:bCs/>
                <w:szCs w:val="22"/>
              </w:rPr>
            </w:pPr>
            <w:r w:rsidRPr="004B1509">
              <w:rPr>
                <w:rFonts w:eastAsia="Calibri"/>
                <w:bCs/>
                <w:szCs w:val="22"/>
              </w:rPr>
              <w:t>859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CDBF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F26AA" w14:textId="77777777" w:rsidR="00360FB5" w:rsidRPr="004B1509" w:rsidRDefault="00360FB5" w:rsidP="00553004">
            <w:pPr>
              <w:jc w:val="right"/>
              <w:rPr>
                <w:rFonts w:eastAsia="Calibri"/>
                <w:bCs/>
                <w:szCs w:val="22"/>
              </w:rPr>
            </w:pPr>
            <w:r w:rsidRPr="004B1509">
              <w:rPr>
                <w:rFonts w:eastAsia="Calibri"/>
                <w:bCs/>
                <w:szCs w:val="22"/>
              </w:rPr>
              <w:t>859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B075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6A984"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621D46" w14:textId="77777777" w:rsidR="00360FB5" w:rsidRPr="004B1509" w:rsidRDefault="00360FB5" w:rsidP="00553004">
            <w:pPr>
              <w:jc w:val="center"/>
              <w:rPr>
                <w:rFonts w:eastAsia="Calibri"/>
                <w:bCs/>
                <w:szCs w:val="22"/>
              </w:rPr>
            </w:pPr>
            <w:r w:rsidRPr="004B1509">
              <w:rPr>
                <w:rFonts w:eastAsia="Calibri"/>
                <w:bCs/>
                <w:szCs w:val="22"/>
              </w:rPr>
              <w:t>4400-5595-6484</w:t>
            </w:r>
          </w:p>
        </w:tc>
      </w:tr>
      <w:tr w:rsidR="001114A8" w:rsidRPr="00B30735" w14:paraId="35FB829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FCBB854" w14:textId="77777777" w:rsidR="00360FB5" w:rsidRPr="00B30735"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6B5C49" w14:textId="77777777" w:rsidR="00360FB5" w:rsidRPr="00B30735" w:rsidRDefault="00360FB5" w:rsidP="00553004">
            <w:pPr>
              <w:rPr>
                <w:rFonts w:eastAsia="Calibri"/>
                <w:szCs w:val="22"/>
              </w:rPr>
            </w:pPr>
            <w:r w:rsidRPr="00B30735">
              <w:rPr>
                <w:rFonts w:eastAsia="Calibri"/>
                <w:szCs w:val="22"/>
              </w:rPr>
              <w:t>tr29-1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C03A55" w14:textId="2D31D7E6" w:rsidR="00360FB5" w:rsidRPr="00B30735" w:rsidRDefault="00360FB5" w:rsidP="00553004">
            <w:pPr>
              <w:rPr>
                <w:rFonts w:eastAsia="Calibri"/>
                <w:szCs w:val="22"/>
              </w:rPr>
            </w:pPr>
            <w:r w:rsidRPr="00B30735">
              <w:rPr>
                <w:rFonts w:eastAsia="Calibri"/>
                <w:szCs w:val="22"/>
              </w:rPr>
              <w:t>Žvyro g., Karčių k.</w:t>
            </w:r>
            <w:r w:rsidR="001114A8" w:rsidRPr="00B30735">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8A923D" w14:textId="6F22E313" w:rsidR="00360FB5" w:rsidRPr="00B30735" w:rsidRDefault="00FB1858" w:rsidP="00553004">
            <w:pPr>
              <w:jc w:val="right"/>
              <w:rPr>
                <w:rFonts w:eastAsia="Calibri"/>
                <w:szCs w:val="22"/>
              </w:rPr>
            </w:pPr>
            <w:r w:rsidRPr="00B30735">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91351" w14:textId="77777777" w:rsidR="00360FB5" w:rsidRPr="00B30735" w:rsidRDefault="00360FB5" w:rsidP="00553004">
            <w:pPr>
              <w:jc w:val="right"/>
              <w:rPr>
                <w:rFonts w:eastAsia="Calibri"/>
                <w:szCs w:val="22"/>
              </w:rPr>
            </w:pPr>
            <w:r w:rsidRPr="00B307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6C64C" w14:textId="1464FAD9" w:rsidR="00360FB5" w:rsidRPr="00B30735" w:rsidRDefault="00FB1858" w:rsidP="00553004">
            <w:pPr>
              <w:jc w:val="right"/>
              <w:rPr>
                <w:rFonts w:eastAsia="Calibri"/>
                <w:szCs w:val="22"/>
              </w:rPr>
            </w:pPr>
            <w:r w:rsidRPr="00B30735">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20A1B" w14:textId="77777777" w:rsidR="00360FB5" w:rsidRPr="00B30735" w:rsidRDefault="00360FB5" w:rsidP="00553004">
            <w:pPr>
              <w:jc w:val="right"/>
              <w:rPr>
                <w:rFonts w:eastAsia="Calibri"/>
                <w:szCs w:val="22"/>
              </w:rPr>
            </w:pPr>
            <w:r w:rsidRPr="00B307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7A8601" w14:textId="77777777" w:rsidR="00360FB5" w:rsidRPr="00B30735" w:rsidRDefault="00360FB5" w:rsidP="00553004">
            <w:pPr>
              <w:jc w:val="center"/>
              <w:rPr>
                <w:rFonts w:eastAsia="Calibri"/>
                <w:szCs w:val="22"/>
              </w:rPr>
            </w:pPr>
            <w:r w:rsidRPr="00B3073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737FD2" w14:textId="4A810FC1" w:rsidR="00360FB5" w:rsidRPr="00B30735" w:rsidRDefault="00FB1858" w:rsidP="00553004">
            <w:pPr>
              <w:jc w:val="center"/>
              <w:rPr>
                <w:rFonts w:eastAsia="Calibri"/>
                <w:szCs w:val="22"/>
              </w:rPr>
            </w:pPr>
            <w:r w:rsidRPr="00B30735">
              <w:rPr>
                <w:rFonts w:eastAsia="Calibri"/>
                <w:szCs w:val="22"/>
              </w:rPr>
              <w:t>4400-6403-6499</w:t>
            </w:r>
            <w:r w:rsidR="00994DB1" w:rsidRPr="00B30735">
              <w:rPr>
                <w:rStyle w:val="Puslapioinaosnuoroda"/>
                <w:rFonts w:eastAsia="Calibri"/>
                <w:szCs w:val="22"/>
              </w:rPr>
              <w:footnoteReference w:id="20"/>
            </w:r>
          </w:p>
        </w:tc>
      </w:tr>
      <w:tr w:rsidR="00360FB5" w:rsidRPr="004B1509" w14:paraId="63A748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CCEAD63"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DE551A" w14:textId="77777777" w:rsidR="00360FB5" w:rsidRPr="004B1509" w:rsidRDefault="00360FB5" w:rsidP="00553004">
            <w:pPr>
              <w:rPr>
                <w:rFonts w:eastAsia="Calibri"/>
                <w:szCs w:val="22"/>
              </w:rPr>
            </w:pPr>
            <w:r w:rsidRPr="004B1509">
              <w:rPr>
                <w:rFonts w:eastAsia="Calibri"/>
                <w:szCs w:val="22"/>
              </w:rPr>
              <w:t>tr18-1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73B1BE" w14:textId="77777777" w:rsidR="00360FB5" w:rsidRPr="004B1509" w:rsidRDefault="00360FB5" w:rsidP="00553004">
            <w:pPr>
              <w:rPr>
                <w:rFonts w:eastAsia="Calibri"/>
                <w:szCs w:val="22"/>
              </w:rPr>
            </w:pPr>
            <w:r w:rsidRPr="004B1509">
              <w:rPr>
                <w:rFonts w:eastAsia="Calibri"/>
                <w:szCs w:val="22"/>
              </w:rPr>
              <w:t>Lauko g.,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76A40F" w14:textId="77777777" w:rsidR="00360FB5" w:rsidRPr="004B1509" w:rsidRDefault="00360FB5" w:rsidP="00553004">
            <w:pPr>
              <w:jc w:val="right"/>
              <w:rPr>
                <w:rFonts w:eastAsia="Calibri"/>
                <w:bCs/>
                <w:szCs w:val="22"/>
              </w:rPr>
            </w:pPr>
            <w:r w:rsidRPr="004B1509">
              <w:rPr>
                <w:rFonts w:eastAsia="Calibri"/>
                <w:bCs/>
                <w:szCs w:val="22"/>
              </w:rPr>
              <w:t>479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80ABB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486445" w14:textId="77777777" w:rsidR="00360FB5" w:rsidRPr="004B1509" w:rsidRDefault="00360FB5" w:rsidP="00553004">
            <w:pPr>
              <w:jc w:val="right"/>
              <w:rPr>
                <w:rFonts w:eastAsia="Calibri"/>
                <w:bCs/>
                <w:szCs w:val="22"/>
              </w:rPr>
            </w:pPr>
            <w:r w:rsidRPr="004B1509">
              <w:rPr>
                <w:rFonts w:eastAsia="Calibri"/>
                <w:bCs/>
                <w:szCs w:val="22"/>
              </w:rPr>
              <w:t>479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B8E4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DD9C9"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28E35D" w14:textId="77777777" w:rsidR="00360FB5" w:rsidRPr="004B1509" w:rsidRDefault="00360FB5" w:rsidP="00553004">
            <w:pPr>
              <w:jc w:val="center"/>
              <w:rPr>
                <w:rFonts w:eastAsia="Calibri"/>
                <w:bCs/>
                <w:szCs w:val="22"/>
              </w:rPr>
            </w:pPr>
            <w:r w:rsidRPr="004B1509">
              <w:rPr>
                <w:rFonts w:eastAsia="Calibri"/>
                <w:bCs/>
                <w:szCs w:val="22"/>
              </w:rPr>
              <w:t>4400-5595-6540</w:t>
            </w:r>
          </w:p>
        </w:tc>
      </w:tr>
      <w:tr w:rsidR="00360FB5" w:rsidRPr="004B1509" w14:paraId="3CD8442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A61D72"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C4545D" w14:textId="77777777" w:rsidR="00360FB5" w:rsidRPr="004B1509" w:rsidRDefault="00360FB5" w:rsidP="00553004">
            <w:pPr>
              <w:rPr>
                <w:rFonts w:eastAsia="Calibri"/>
                <w:szCs w:val="22"/>
              </w:rPr>
            </w:pPr>
            <w:r w:rsidRPr="004B1509">
              <w:rPr>
                <w:rFonts w:eastAsia="Calibri"/>
                <w:szCs w:val="22"/>
              </w:rPr>
              <w:t>tr17-2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E5453C" w14:textId="77777777" w:rsidR="00360FB5" w:rsidRPr="004B1509" w:rsidRDefault="00360FB5" w:rsidP="00553004">
            <w:pPr>
              <w:rPr>
                <w:rFonts w:eastAsia="Calibri"/>
                <w:szCs w:val="22"/>
              </w:rPr>
            </w:pPr>
            <w:r w:rsidRPr="004B1509">
              <w:rPr>
                <w:rFonts w:eastAsia="Calibri"/>
                <w:szCs w:val="22"/>
              </w:rPr>
              <w:t>Raguvos g.,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9DD349" w14:textId="77777777" w:rsidR="00360FB5" w:rsidRPr="004B1509" w:rsidRDefault="00360FB5" w:rsidP="00553004">
            <w:pPr>
              <w:jc w:val="right"/>
              <w:rPr>
                <w:rFonts w:eastAsia="Calibri"/>
                <w:bCs/>
                <w:szCs w:val="22"/>
              </w:rPr>
            </w:pPr>
            <w:r w:rsidRPr="004B1509">
              <w:rPr>
                <w:rFonts w:eastAsia="Calibri"/>
                <w:bCs/>
                <w:szCs w:val="22"/>
              </w:rPr>
              <w:t>952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F4BB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9A904" w14:textId="77777777" w:rsidR="00360FB5" w:rsidRPr="004B1509" w:rsidRDefault="00360FB5" w:rsidP="00553004">
            <w:pPr>
              <w:jc w:val="right"/>
              <w:rPr>
                <w:rFonts w:eastAsia="Calibri"/>
                <w:bCs/>
                <w:szCs w:val="22"/>
              </w:rPr>
            </w:pPr>
            <w:r w:rsidRPr="004B1509">
              <w:rPr>
                <w:rFonts w:eastAsia="Calibri"/>
                <w:bCs/>
                <w:szCs w:val="22"/>
              </w:rPr>
              <w:t>952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65D4F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90C9C"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558B93" w14:textId="77777777" w:rsidR="00360FB5" w:rsidRPr="004B1509" w:rsidRDefault="00360FB5" w:rsidP="00553004">
            <w:pPr>
              <w:jc w:val="center"/>
              <w:rPr>
                <w:rFonts w:eastAsia="Calibri"/>
                <w:bCs/>
                <w:szCs w:val="22"/>
              </w:rPr>
            </w:pPr>
            <w:r w:rsidRPr="004B1509">
              <w:rPr>
                <w:rFonts w:eastAsia="Calibri"/>
                <w:bCs/>
                <w:szCs w:val="22"/>
              </w:rPr>
              <w:t>4400-5595-6562</w:t>
            </w:r>
          </w:p>
        </w:tc>
      </w:tr>
      <w:tr w:rsidR="00360FB5" w:rsidRPr="004B1509" w14:paraId="3F563CF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FBB0CB1"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E2C68E" w14:textId="77777777" w:rsidR="00360FB5" w:rsidRPr="004B1509" w:rsidRDefault="00360FB5" w:rsidP="00553004">
            <w:pPr>
              <w:rPr>
                <w:rFonts w:eastAsia="Calibri"/>
                <w:szCs w:val="22"/>
              </w:rPr>
            </w:pPr>
            <w:r w:rsidRPr="004B1509">
              <w:rPr>
                <w:rFonts w:eastAsia="Calibri"/>
                <w:szCs w:val="22"/>
              </w:rPr>
              <w:t>tr18-2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E810C5" w14:textId="77777777" w:rsidR="00360FB5" w:rsidRPr="004B1509" w:rsidRDefault="00360FB5" w:rsidP="00553004">
            <w:pPr>
              <w:rPr>
                <w:rFonts w:eastAsia="Calibri"/>
                <w:szCs w:val="22"/>
              </w:rPr>
            </w:pPr>
            <w:r w:rsidRPr="004B1509">
              <w:rPr>
                <w:rFonts w:eastAsia="Calibri"/>
                <w:szCs w:val="22"/>
              </w:rPr>
              <w:t>Tvenkinio g.,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D857F2" w14:textId="77777777" w:rsidR="00360FB5" w:rsidRPr="004B1509" w:rsidRDefault="00360FB5" w:rsidP="00553004">
            <w:pPr>
              <w:jc w:val="right"/>
              <w:rPr>
                <w:rFonts w:eastAsia="Calibri"/>
                <w:bCs/>
                <w:szCs w:val="22"/>
              </w:rPr>
            </w:pP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2947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75462" w14:textId="77777777" w:rsidR="00360FB5" w:rsidRPr="004B1509" w:rsidRDefault="00360FB5" w:rsidP="00553004">
            <w:pPr>
              <w:jc w:val="right"/>
              <w:rPr>
                <w:rFonts w:eastAsia="Calibri"/>
                <w:szCs w:val="22"/>
              </w:rPr>
            </w:pPr>
            <w:r w:rsidRPr="004B1509">
              <w:rPr>
                <w:rFonts w:eastAsia="Calibri"/>
                <w:szCs w:val="22"/>
              </w:rPr>
              <w:t xml:space="preserve"> </w:t>
            </w: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6CE65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CFD3C"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1B9CAB" w14:textId="77777777" w:rsidR="00360FB5" w:rsidRPr="004B1509" w:rsidRDefault="00360FB5" w:rsidP="00553004">
            <w:pPr>
              <w:jc w:val="center"/>
              <w:rPr>
                <w:rFonts w:eastAsia="Calibri"/>
                <w:bCs/>
                <w:szCs w:val="22"/>
              </w:rPr>
            </w:pPr>
            <w:r w:rsidRPr="004B1509">
              <w:rPr>
                <w:rFonts w:eastAsia="Calibri"/>
                <w:bCs/>
                <w:szCs w:val="22"/>
              </w:rPr>
              <w:t>4400-5595-6551</w:t>
            </w:r>
          </w:p>
        </w:tc>
      </w:tr>
      <w:tr w:rsidR="00360FB5" w:rsidRPr="004B1509" w14:paraId="4B5CB49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A6D987C"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7FB533" w14:textId="77777777" w:rsidR="00360FB5" w:rsidRPr="004B1509" w:rsidRDefault="00360FB5" w:rsidP="00553004">
            <w:pPr>
              <w:rPr>
                <w:rFonts w:eastAsia="Calibri"/>
                <w:szCs w:val="22"/>
              </w:rPr>
            </w:pPr>
            <w:r w:rsidRPr="004B1509">
              <w:rPr>
                <w:rFonts w:eastAsia="Calibri"/>
                <w:szCs w:val="22"/>
              </w:rPr>
              <w:t>tr34-2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572B71" w14:textId="77777777" w:rsidR="00360FB5" w:rsidRPr="004B1509" w:rsidRDefault="00360FB5" w:rsidP="00553004">
            <w:pPr>
              <w:rPr>
                <w:rFonts w:eastAsia="Calibri"/>
                <w:szCs w:val="22"/>
              </w:rPr>
            </w:pPr>
            <w:r w:rsidRPr="004B1509">
              <w:rPr>
                <w:rFonts w:eastAsia="Calibri"/>
                <w:szCs w:val="22"/>
              </w:rPr>
              <w:t>Lydžių g., Latavėnų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2A2D39" w14:textId="77777777" w:rsidR="00360FB5" w:rsidRPr="004B1509" w:rsidRDefault="00360FB5" w:rsidP="00553004">
            <w:pPr>
              <w:jc w:val="right"/>
              <w:rPr>
                <w:rFonts w:eastAsia="Calibri"/>
                <w:szCs w:val="22"/>
              </w:rPr>
            </w:pPr>
            <w:r w:rsidRPr="004B1509">
              <w:rPr>
                <w:rFonts w:eastAsia="Calibri"/>
                <w:szCs w:val="22"/>
              </w:rPr>
              <w:t>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15ACC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1928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E1449" w14:textId="77777777" w:rsidR="00360FB5" w:rsidRPr="004B1509" w:rsidRDefault="00360FB5" w:rsidP="00553004">
            <w:pPr>
              <w:jc w:val="right"/>
              <w:rPr>
                <w:rFonts w:eastAsia="Calibri"/>
                <w:szCs w:val="22"/>
              </w:rPr>
            </w:pPr>
            <w:r w:rsidRPr="004B1509">
              <w:rPr>
                <w:rFonts w:eastAsia="Calibri"/>
                <w:szCs w:val="22"/>
              </w:rPr>
              <w:t>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4D21EA"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1AEF5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2CB0E5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E882852"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7F9F1E" w14:textId="77777777" w:rsidR="00360FB5" w:rsidRPr="004B1509" w:rsidRDefault="00360FB5" w:rsidP="00553004">
            <w:pPr>
              <w:rPr>
                <w:rFonts w:eastAsia="Calibri"/>
                <w:szCs w:val="22"/>
              </w:rPr>
            </w:pPr>
            <w:r w:rsidRPr="004B1509">
              <w:rPr>
                <w:rFonts w:eastAsia="Calibri"/>
                <w:szCs w:val="22"/>
              </w:rPr>
              <w:t>tr34-1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0806C2" w14:textId="77777777" w:rsidR="00360FB5" w:rsidRPr="004B1509" w:rsidRDefault="00360FB5" w:rsidP="00553004">
            <w:pPr>
              <w:rPr>
                <w:rFonts w:eastAsia="Calibri"/>
                <w:szCs w:val="22"/>
              </w:rPr>
            </w:pPr>
            <w:r w:rsidRPr="004B1509">
              <w:rPr>
                <w:rFonts w:eastAsia="Calibri"/>
                <w:szCs w:val="22"/>
              </w:rPr>
              <w:t>Žirgyno g., Latavėnų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F8178C" w14:textId="77777777" w:rsidR="00360FB5" w:rsidRPr="004B1509" w:rsidRDefault="00360FB5" w:rsidP="00553004">
            <w:pPr>
              <w:jc w:val="right"/>
              <w:rPr>
                <w:rFonts w:eastAsia="Calibri"/>
                <w:bCs/>
                <w:szCs w:val="22"/>
              </w:rPr>
            </w:pPr>
            <w:r w:rsidRPr="004B1509">
              <w:rPr>
                <w:rFonts w:eastAsia="Calibri"/>
                <w:bCs/>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C0BE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50B584" w14:textId="77777777" w:rsidR="00360FB5" w:rsidRPr="004B1509" w:rsidRDefault="00360FB5" w:rsidP="00553004">
            <w:pPr>
              <w:jc w:val="right"/>
              <w:rPr>
                <w:rFonts w:eastAsia="Calibri"/>
                <w:bCs/>
                <w:szCs w:val="22"/>
              </w:rPr>
            </w:pPr>
            <w:r w:rsidRPr="004B1509">
              <w:rPr>
                <w:rFonts w:eastAsia="Calibri"/>
                <w:bCs/>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506FA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D9413F"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A90254" w14:textId="77777777" w:rsidR="00360FB5" w:rsidRPr="004B1509" w:rsidRDefault="00360FB5" w:rsidP="00553004">
            <w:pPr>
              <w:jc w:val="center"/>
              <w:rPr>
                <w:rFonts w:eastAsia="Calibri"/>
                <w:bCs/>
                <w:szCs w:val="22"/>
              </w:rPr>
            </w:pPr>
            <w:r w:rsidRPr="004B1509">
              <w:rPr>
                <w:rFonts w:eastAsia="Calibri"/>
                <w:bCs/>
                <w:szCs w:val="22"/>
              </w:rPr>
              <w:t>4400-5596-1032</w:t>
            </w:r>
          </w:p>
        </w:tc>
      </w:tr>
      <w:tr w:rsidR="00360FB5" w:rsidRPr="004B1509" w14:paraId="6F59835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2F1A719"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A44A36" w14:textId="77777777" w:rsidR="00360FB5" w:rsidRPr="004B1509" w:rsidRDefault="00360FB5" w:rsidP="00553004">
            <w:pPr>
              <w:rPr>
                <w:rFonts w:eastAsia="Calibri"/>
                <w:szCs w:val="22"/>
              </w:rPr>
            </w:pPr>
            <w:r w:rsidRPr="004B1509">
              <w:rPr>
                <w:rFonts w:eastAsia="Calibri"/>
                <w:szCs w:val="22"/>
              </w:rPr>
              <w:t>3TS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BFFB8A" w14:textId="77777777" w:rsidR="00360FB5" w:rsidRPr="004B1509" w:rsidRDefault="00360FB5" w:rsidP="00553004">
            <w:pPr>
              <w:rPr>
                <w:rFonts w:eastAsia="Calibri"/>
                <w:szCs w:val="22"/>
              </w:rPr>
            </w:pPr>
            <w:r w:rsidRPr="004B1509">
              <w:rPr>
                <w:rFonts w:eastAsia="Calibri"/>
                <w:szCs w:val="22"/>
              </w:rPr>
              <w:t>Žvejų g., Latavėnų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21DC23" w14:textId="77777777" w:rsidR="00360FB5" w:rsidRPr="004B1509" w:rsidRDefault="00360FB5" w:rsidP="00553004">
            <w:pPr>
              <w:jc w:val="right"/>
              <w:rPr>
                <w:rFonts w:eastAsia="Calibri"/>
                <w:bCs/>
                <w:szCs w:val="22"/>
              </w:rPr>
            </w:pPr>
            <w:r w:rsidRPr="004B1509">
              <w:rPr>
                <w:rFonts w:eastAsia="Calibri"/>
                <w:bCs/>
                <w:szCs w:val="22"/>
              </w:rPr>
              <w:t>469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6FFF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73526" w14:textId="77777777" w:rsidR="00360FB5" w:rsidRPr="004E4BD9" w:rsidRDefault="00360FB5" w:rsidP="00553004">
            <w:pPr>
              <w:jc w:val="right"/>
              <w:rPr>
                <w:rFonts w:eastAsia="Calibri"/>
                <w:szCs w:val="22"/>
              </w:rPr>
            </w:pPr>
            <w:r w:rsidRPr="004E4BD9">
              <w:rPr>
                <w:rFonts w:eastAsia="Calibri"/>
                <w:szCs w:val="22"/>
              </w:rPr>
              <w:t>469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EBB09" w14:textId="78589ED6" w:rsidR="00360FB5" w:rsidRPr="004B1509" w:rsidRDefault="00360FB5" w:rsidP="00553004">
            <w:pPr>
              <w:jc w:val="right"/>
              <w:rPr>
                <w:rFonts w:eastAsia="Calibri"/>
                <w:bCs/>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A2600"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50D71F" w14:textId="77777777" w:rsidR="00360FB5" w:rsidRPr="004B1509" w:rsidRDefault="00360FB5" w:rsidP="00553004">
            <w:pPr>
              <w:jc w:val="center"/>
              <w:rPr>
                <w:rFonts w:eastAsia="Calibri"/>
                <w:bCs/>
                <w:szCs w:val="22"/>
              </w:rPr>
            </w:pPr>
            <w:r w:rsidRPr="004B1509">
              <w:rPr>
                <w:rFonts w:eastAsia="Calibri"/>
                <w:bCs/>
                <w:szCs w:val="22"/>
              </w:rPr>
              <w:t>4400-5596-1046</w:t>
            </w:r>
          </w:p>
        </w:tc>
      </w:tr>
      <w:tr w:rsidR="00360FB5" w:rsidRPr="004B1509" w14:paraId="4503C78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80FD06E"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BBFEAC" w14:textId="77777777" w:rsidR="00360FB5" w:rsidRPr="004B1509" w:rsidRDefault="00360FB5" w:rsidP="00553004">
            <w:pPr>
              <w:rPr>
                <w:rFonts w:eastAsia="Calibri"/>
                <w:szCs w:val="22"/>
              </w:rPr>
            </w:pPr>
            <w:r w:rsidRPr="004B1509">
              <w:rPr>
                <w:rFonts w:eastAsia="Calibri"/>
                <w:szCs w:val="22"/>
              </w:rPr>
              <w:t>tr13-1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261035" w14:textId="77777777" w:rsidR="00360FB5" w:rsidRPr="004B1509" w:rsidRDefault="00360FB5" w:rsidP="00553004">
            <w:pPr>
              <w:rPr>
                <w:rFonts w:eastAsia="Calibri"/>
                <w:szCs w:val="22"/>
              </w:rPr>
            </w:pPr>
            <w:r w:rsidRPr="004B1509">
              <w:rPr>
                <w:rFonts w:eastAsia="Calibri"/>
                <w:szCs w:val="22"/>
              </w:rPr>
              <w:t>Tiesioji g., Mileikiškių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48A7AE" w14:textId="77777777" w:rsidR="00360FB5" w:rsidRPr="004B1509" w:rsidRDefault="00360FB5" w:rsidP="00553004">
            <w:pPr>
              <w:jc w:val="right"/>
              <w:rPr>
                <w:rFonts w:eastAsia="Calibri"/>
                <w:bCs/>
                <w:szCs w:val="22"/>
              </w:rPr>
            </w:pPr>
            <w:r w:rsidRPr="004B1509">
              <w:rPr>
                <w:rFonts w:eastAsia="Calibri"/>
                <w:bCs/>
                <w:szCs w:val="22"/>
              </w:rPr>
              <w:t>639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55A3A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48859" w14:textId="77777777" w:rsidR="00360FB5" w:rsidRPr="004B1509" w:rsidRDefault="00360FB5" w:rsidP="00553004">
            <w:pPr>
              <w:jc w:val="right"/>
              <w:rPr>
                <w:rFonts w:eastAsia="Calibri"/>
                <w:bCs/>
                <w:szCs w:val="22"/>
              </w:rPr>
            </w:pPr>
            <w:r w:rsidRPr="004B1509">
              <w:rPr>
                <w:rFonts w:eastAsia="Calibri"/>
                <w:bCs/>
                <w:szCs w:val="22"/>
              </w:rPr>
              <w:t>639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9FA52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EEB48"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E51281" w14:textId="77777777" w:rsidR="00360FB5" w:rsidRPr="004B1509" w:rsidRDefault="00360FB5" w:rsidP="00553004">
            <w:pPr>
              <w:jc w:val="center"/>
              <w:rPr>
                <w:rFonts w:eastAsia="Calibri"/>
                <w:bCs/>
                <w:szCs w:val="22"/>
              </w:rPr>
            </w:pPr>
            <w:r w:rsidRPr="004B1509">
              <w:rPr>
                <w:rFonts w:eastAsia="Calibri"/>
                <w:bCs/>
                <w:szCs w:val="22"/>
              </w:rPr>
              <w:t>4400-5596-1061</w:t>
            </w:r>
          </w:p>
        </w:tc>
      </w:tr>
      <w:tr w:rsidR="00360FB5" w:rsidRPr="004B1509" w14:paraId="5C13BFE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D0AC975"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DF5C8D" w14:textId="77777777" w:rsidR="00360FB5" w:rsidRPr="004B1509" w:rsidRDefault="00360FB5" w:rsidP="00553004">
            <w:pPr>
              <w:rPr>
                <w:rFonts w:eastAsia="Calibri"/>
                <w:szCs w:val="22"/>
              </w:rPr>
            </w:pPr>
            <w:r w:rsidRPr="004B1509">
              <w:rPr>
                <w:rFonts w:eastAsia="Calibri"/>
                <w:szCs w:val="22"/>
              </w:rPr>
              <w:t>tr41-1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EE7F43" w14:textId="77777777" w:rsidR="00360FB5" w:rsidRPr="004B1509" w:rsidRDefault="00360FB5" w:rsidP="00553004">
            <w:pPr>
              <w:rPr>
                <w:rFonts w:eastAsia="Calibri"/>
                <w:szCs w:val="22"/>
              </w:rPr>
            </w:pPr>
            <w:r w:rsidRPr="004B1509">
              <w:rPr>
                <w:rFonts w:eastAsia="Calibri"/>
                <w:szCs w:val="22"/>
              </w:rPr>
              <w:t>Miško g., Mitošiūnų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9518B6" w14:textId="77777777" w:rsidR="00360FB5" w:rsidRPr="004B1509" w:rsidRDefault="00360FB5" w:rsidP="00553004">
            <w:pPr>
              <w:jc w:val="right"/>
              <w:rPr>
                <w:rFonts w:eastAsia="Calibri"/>
                <w:bCs/>
                <w:szCs w:val="22"/>
              </w:rPr>
            </w:pPr>
            <w:r w:rsidRPr="004B1509">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1E31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2F069" w14:textId="77777777" w:rsidR="00360FB5" w:rsidRPr="004B1509" w:rsidRDefault="00360FB5" w:rsidP="00553004">
            <w:pPr>
              <w:jc w:val="right"/>
              <w:rPr>
                <w:rFonts w:eastAsia="Calibri"/>
                <w:bCs/>
                <w:szCs w:val="22"/>
              </w:rPr>
            </w:pPr>
            <w:r w:rsidRPr="004B1509">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5D9EF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A78999"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568AB2" w14:textId="77777777" w:rsidR="00360FB5" w:rsidRPr="004B1509" w:rsidRDefault="00360FB5" w:rsidP="00553004">
            <w:pPr>
              <w:jc w:val="center"/>
              <w:rPr>
                <w:rFonts w:eastAsia="Calibri"/>
                <w:bCs/>
                <w:szCs w:val="22"/>
              </w:rPr>
            </w:pPr>
            <w:r w:rsidRPr="004B1509">
              <w:rPr>
                <w:rFonts w:eastAsia="Calibri"/>
                <w:bCs/>
                <w:szCs w:val="22"/>
              </w:rPr>
              <w:t>4400-5596-1118</w:t>
            </w:r>
          </w:p>
        </w:tc>
      </w:tr>
      <w:tr w:rsidR="00360FB5" w:rsidRPr="004B1509" w14:paraId="13C10BE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CB5062F"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BB250C" w14:textId="77777777" w:rsidR="00360FB5" w:rsidRPr="004B1509" w:rsidRDefault="00360FB5" w:rsidP="00553004">
            <w:pPr>
              <w:rPr>
                <w:rFonts w:eastAsia="Calibri"/>
                <w:szCs w:val="22"/>
              </w:rPr>
            </w:pPr>
            <w:r w:rsidRPr="004B1509">
              <w:rPr>
                <w:rFonts w:eastAsia="Calibri"/>
                <w:szCs w:val="22"/>
              </w:rPr>
              <w:t>tr41-2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890D74" w14:textId="77777777" w:rsidR="00360FB5" w:rsidRPr="004B1509" w:rsidRDefault="00360FB5" w:rsidP="00553004">
            <w:pPr>
              <w:rPr>
                <w:rFonts w:eastAsia="Calibri"/>
                <w:szCs w:val="22"/>
              </w:rPr>
            </w:pPr>
            <w:r w:rsidRPr="004B1509">
              <w:rPr>
                <w:rFonts w:eastAsia="Calibri"/>
                <w:szCs w:val="22"/>
              </w:rPr>
              <w:t>Sodų g., Mitošiūnų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D62203" w14:textId="77777777" w:rsidR="00360FB5" w:rsidRPr="004B1509" w:rsidRDefault="00360FB5" w:rsidP="00553004">
            <w:pPr>
              <w:jc w:val="right"/>
              <w:rPr>
                <w:rFonts w:eastAsia="Calibri"/>
                <w:bCs/>
                <w:szCs w:val="22"/>
              </w:rPr>
            </w:pPr>
            <w:r w:rsidRPr="004B1509">
              <w:rPr>
                <w:rFonts w:eastAsia="Calibri"/>
                <w:bCs/>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E3A52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2CD3C" w14:textId="77777777" w:rsidR="00360FB5" w:rsidRPr="004B1509" w:rsidRDefault="00360FB5" w:rsidP="00553004">
            <w:pPr>
              <w:jc w:val="right"/>
              <w:rPr>
                <w:rFonts w:eastAsia="Calibri"/>
                <w:bCs/>
                <w:szCs w:val="22"/>
              </w:rPr>
            </w:pPr>
            <w:r w:rsidRPr="004B1509">
              <w:rPr>
                <w:rFonts w:eastAsia="Calibri"/>
                <w:bCs/>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8668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11A933"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94DBCD" w14:textId="77777777" w:rsidR="00360FB5" w:rsidRPr="004B1509" w:rsidRDefault="00360FB5" w:rsidP="00553004">
            <w:pPr>
              <w:jc w:val="center"/>
              <w:rPr>
                <w:rFonts w:eastAsia="Calibri"/>
                <w:bCs/>
                <w:szCs w:val="22"/>
              </w:rPr>
            </w:pPr>
            <w:r w:rsidRPr="004B1509">
              <w:rPr>
                <w:rFonts w:eastAsia="Calibri"/>
                <w:bCs/>
                <w:szCs w:val="22"/>
              </w:rPr>
              <w:t>4400-5596-1134</w:t>
            </w:r>
          </w:p>
        </w:tc>
      </w:tr>
      <w:tr w:rsidR="00360FB5" w:rsidRPr="004B1509" w14:paraId="40AB21D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FF1B0B8"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1577F5" w14:textId="77777777" w:rsidR="00360FB5" w:rsidRPr="004B1509" w:rsidRDefault="00360FB5" w:rsidP="00553004">
            <w:pPr>
              <w:rPr>
                <w:rFonts w:eastAsia="Calibri"/>
                <w:szCs w:val="22"/>
              </w:rPr>
            </w:pPr>
            <w:r w:rsidRPr="004B1509">
              <w:rPr>
                <w:rFonts w:eastAsia="Calibri"/>
                <w:szCs w:val="22"/>
              </w:rPr>
              <w:t>tr40-1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A7C840" w14:textId="77777777" w:rsidR="00360FB5" w:rsidRPr="004B1509" w:rsidRDefault="00360FB5" w:rsidP="00553004">
            <w:pPr>
              <w:rPr>
                <w:rFonts w:eastAsia="Calibri"/>
                <w:szCs w:val="22"/>
              </w:rPr>
            </w:pPr>
            <w:r w:rsidRPr="004B1509">
              <w:rPr>
                <w:rFonts w:eastAsia="Calibri"/>
                <w:szCs w:val="22"/>
              </w:rPr>
              <w:t>Žviliūnų g., Mitošiūnų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FB9F559" w14:textId="77777777" w:rsidR="00360FB5" w:rsidRPr="004B1509" w:rsidRDefault="00360FB5" w:rsidP="00553004">
            <w:pPr>
              <w:jc w:val="right"/>
              <w:rPr>
                <w:rFonts w:eastAsia="Calibri"/>
                <w:bCs/>
                <w:szCs w:val="22"/>
              </w:rPr>
            </w:pPr>
            <w:r w:rsidRPr="004B150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636B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DED17" w14:textId="77777777" w:rsidR="00360FB5" w:rsidRPr="004B1509" w:rsidRDefault="00360FB5" w:rsidP="00553004">
            <w:pPr>
              <w:jc w:val="right"/>
              <w:rPr>
                <w:rFonts w:eastAsia="Calibri"/>
                <w:szCs w:val="22"/>
              </w:rPr>
            </w:pPr>
            <w:r w:rsidRPr="004B150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D405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9C077"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2968ED" w14:textId="77777777" w:rsidR="00360FB5" w:rsidRPr="004B1509" w:rsidRDefault="00360FB5" w:rsidP="00553004">
            <w:pPr>
              <w:jc w:val="center"/>
              <w:rPr>
                <w:rFonts w:eastAsia="Calibri"/>
                <w:bCs/>
                <w:szCs w:val="22"/>
              </w:rPr>
            </w:pPr>
            <w:r w:rsidRPr="004B1509">
              <w:rPr>
                <w:rFonts w:eastAsia="Calibri"/>
                <w:bCs/>
                <w:szCs w:val="22"/>
              </w:rPr>
              <w:t>4400-5596-1083</w:t>
            </w:r>
          </w:p>
        </w:tc>
      </w:tr>
      <w:tr w:rsidR="00360FB5" w:rsidRPr="004B1509" w14:paraId="51E0A8A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3D20FA"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26C653" w14:textId="77777777" w:rsidR="00360FB5" w:rsidRPr="004B1509" w:rsidRDefault="00360FB5" w:rsidP="00553004">
            <w:pPr>
              <w:rPr>
                <w:rFonts w:eastAsia="Calibri"/>
                <w:szCs w:val="22"/>
              </w:rPr>
            </w:pPr>
            <w:r w:rsidRPr="004B1509">
              <w:rPr>
                <w:rFonts w:eastAsia="Calibri"/>
                <w:szCs w:val="22"/>
              </w:rPr>
              <w:t>tr52-1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933E24" w14:textId="77777777" w:rsidR="00360FB5" w:rsidRPr="004B1509" w:rsidRDefault="00360FB5" w:rsidP="00553004">
            <w:pPr>
              <w:rPr>
                <w:rFonts w:eastAsia="Calibri"/>
                <w:szCs w:val="22"/>
              </w:rPr>
            </w:pPr>
            <w:r w:rsidRPr="004B1509">
              <w:rPr>
                <w:rFonts w:eastAsia="Calibri"/>
                <w:szCs w:val="22"/>
              </w:rPr>
              <w:t>Uosių g., Nakonių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C3A0BB" w14:textId="77777777" w:rsidR="00360FB5" w:rsidRPr="004B1509" w:rsidRDefault="00360FB5" w:rsidP="00553004">
            <w:pPr>
              <w:jc w:val="right"/>
              <w:rPr>
                <w:rFonts w:eastAsia="Calibri"/>
                <w:bCs/>
                <w:szCs w:val="22"/>
              </w:rPr>
            </w:pPr>
            <w:r w:rsidRPr="004B1509">
              <w:rPr>
                <w:rFonts w:eastAsia="Calibri"/>
                <w:bCs/>
                <w:szCs w:val="22"/>
              </w:rPr>
              <w:t>1021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F9DB8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6DF32" w14:textId="77777777" w:rsidR="00360FB5" w:rsidRPr="004B1509" w:rsidRDefault="00360FB5" w:rsidP="00553004">
            <w:pPr>
              <w:jc w:val="right"/>
              <w:rPr>
                <w:rFonts w:eastAsia="Calibri"/>
                <w:szCs w:val="22"/>
              </w:rPr>
            </w:pPr>
            <w:r w:rsidRPr="004B1509">
              <w:rPr>
                <w:rFonts w:eastAsia="Calibri"/>
                <w:bCs/>
                <w:szCs w:val="22"/>
              </w:rPr>
              <w:t>1021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D5A4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C4853"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FF9AC0" w14:textId="77777777" w:rsidR="00360FB5" w:rsidRPr="004B1509" w:rsidRDefault="00360FB5" w:rsidP="00553004">
            <w:pPr>
              <w:jc w:val="center"/>
              <w:rPr>
                <w:rFonts w:eastAsia="Calibri"/>
                <w:bCs/>
                <w:szCs w:val="22"/>
              </w:rPr>
            </w:pPr>
            <w:r w:rsidRPr="004B1509">
              <w:rPr>
                <w:rFonts w:eastAsia="Calibri"/>
                <w:bCs/>
                <w:szCs w:val="22"/>
              </w:rPr>
              <w:t>4400-5596-1161</w:t>
            </w:r>
          </w:p>
        </w:tc>
      </w:tr>
      <w:tr w:rsidR="00360FB5" w:rsidRPr="004B1509" w14:paraId="7F9476D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2B377C5"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069DA1" w14:textId="77777777" w:rsidR="00360FB5" w:rsidRPr="004B1509" w:rsidRDefault="00360FB5" w:rsidP="00553004">
            <w:pPr>
              <w:rPr>
                <w:rFonts w:eastAsia="Calibri"/>
                <w:szCs w:val="22"/>
              </w:rPr>
            </w:pPr>
            <w:r w:rsidRPr="004B1509">
              <w:rPr>
                <w:rFonts w:eastAsia="Calibri"/>
                <w:szCs w:val="22"/>
              </w:rPr>
              <w:t>tr27-2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D9F3E4" w14:textId="77777777" w:rsidR="00360FB5" w:rsidRPr="004B1509" w:rsidRDefault="00360FB5" w:rsidP="00553004">
            <w:pPr>
              <w:rPr>
                <w:rFonts w:eastAsia="Calibri"/>
                <w:szCs w:val="22"/>
              </w:rPr>
            </w:pPr>
            <w:r w:rsidRPr="004B1509">
              <w:rPr>
                <w:rFonts w:eastAsia="Calibri"/>
                <w:szCs w:val="22"/>
              </w:rPr>
              <w:t>Juostino g., Pajuostino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6E59D3" w14:textId="77777777" w:rsidR="00360FB5" w:rsidRPr="004B1509" w:rsidRDefault="00360FB5" w:rsidP="00553004">
            <w:pPr>
              <w:jc w:val="right"/>
              <w:rPr>
                <w:rFonts w:eastAsia="Calibri"/>
                <w:bCs/>
                <w:szCs w:val="22"/>
              </w:rPr>
            </w:pPr>
            <w:r w:rsidRPr="004B1509">
              <w:rPr>
                <w:rFonts w:eastAsia="Calibri"/>
                <w:bCs/>
                <w:szCs w:val="22"/>
              </w:rPr>
              <w:t>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8F85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C628B" w14:textId="77777777" w:rsidR="00360FB5" w:rsidRPr="004B1509" w:rsidRDefault="00360FB5" w:rsidP="00553004">
            <w:pPr>
              <w:jc w:val="right"/>
              <w:rPr>
                <w:rFonts w:eastAsia="Calibri"/>
                <w:bCs/>
                <w:szCs w:val="22"/>
              </w:rPr>
            </w:pPr>
            <w:r w:rsidRPr="004B1509">
              <w:rPr>
                <w:rFonts w:eastAsia="Calibri"/>
                <w:bCs/>
                <w:szCs w:val="22"/>
              </w:rPr>
              <w:t>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D642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76403"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84A400" w14:textId="77777777" w:rsidR="00360FB5" w:rsidRPr="004B1509" w:rsidRDefault="00360FB5" w:rsidP="00553004">
            <w:pPr>
              <w:jc w:val="center"/>
              <w:rPr>
                <w:rFonts w:eastAsia="Calibri"/>
                <w:bCs/>
                <w:szCs w:val="22"/>
              </w:rPr>
            </w:pPr>
            <w:r w:rsidRPr="004B1509">
              <w:rPr>
                <w:rFonts w:eastAsia="Calibri"/>
                <w:bCs/>
                <w:szCs w:val="22"/>
              </w:rPr>
              <w:t>4400-5594-6344</w:t>
            </w:r>
          </w:p>
        </w:tc>
      </w:tr>
      <w:tr w:rsidR="00360FB5" w:rsidRPr="004B1509" w14:paraId="1CC5A15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D9F9341"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E128B6" w14:textId="77777777" w:rsidR="00360FB5" w:rsidRPr="004B1509" w:rsidRDefault="00360FB5" w:rsidP="00553004">
            <w:pPr>
              <w:rPr>
                <w:rFonts w:eastAsia="Calibri"/>
                <w:szCs w:val="22"/>
              </w:rPr>
            </w:pPr>
            <w:r w:rsidRPr="004B1509">
              <w:rPr>
                <w:rFonts w:eastAsia="Calibri"/>
                <w:szCs w:val="22"/>
              </w:rPr>
              <w:t>tr27-3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E3B0F2" w14:textId="77777777" w:rsidR="00360FB5" w:rsidRPr="004B1509" w:rsidRDefault="00360FB5" w:rsidP="00553004">
            <w:pPr>
              <w:rPr>
                <w:rFonts w:eastAsia="Calibri"/>
                <w:szCs w:val="22"/>
              </w:rPr>
            </w:pPr>
            <w:r w:rsidRPr="004B1509">
              <w:rPr>
                <w:rFonts w:eastAsia="Calibri"/>
                <w:szCs w:val="22"/>
              </w:rPr>
              <w:t>Pajuostinio g., Pajuostino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08243B" w14:textId="77777777" w:rsidR="00360FB5" w:rsidRPr="004B1509" w:rsidRDefault="00360FB5" w:rsidP="00553004">
            <w:pPr>
              <w:jc w:val="right"/>
              <w:rPr>
                <w:rFonts w:eastAsia="Calibri"/>
                <w:bCs/>
                <w:szCs w:val="22"/>
              </w:rPr>
            </w:pPr>
            <w:r w:rsidRPr="004B1509">
              <w:rPr>
                <w:rFonts w:eastAsia="Calibri"/>
                <w:bCs/>
                <w:szCs w:val="22"/>
              </w:rPr>
              <w:t>2371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62D01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4CD7A" w14:textId="77777777" w:rsidR="00360FB5" w:rsidRPr="004B1509" w:rsidRDefault="00360FB5" w:rsidP="00553004">
            <w:pPr>
              <w:jc w:val="right"/>
              <w:rPr>
                <w:rFonts w:eastAsia="Calibri"/>
                <w:bCs/>
                <w:szCs w:val="22"/>
              </w:rPr>
            </w:pPr>
            <w:r w:rsidRPr="004B1509">
              <w:rPr>
                <w:rFonts w:eastAsia="Calibri"/>
                <w:bCs/>
                <w:szCs w:val="22"/>
              </w:rPr>
              <w:t>2371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BAF1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D8E32A"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8FABFB" w14:textId="77777777" w:rsidR="00360FB5" w:rsidRPr="004B1509" w:rsidRDefault="00360FB5" w:rsidP="00553004">
            <w:pPr>
              <w:jc w:val="center"/>
              <w:rPr>
                <w:rFonts w:eastAsia="Calibri"/>
                <w:bCs/>
                <w:szCs w:val="22"/>
              </w:rPr>
            </w:pPr>
            <w:r w:rsidRPr="004B1509">
              <w:rPr>
                <w:rFonts w:eastAsia="Calibri"/>
                <w:bCs/>
                <w:szCs w:val="22"/>
              </w:rPr>
              <w:t>4400-5594-7012</w:t>
            </w:r>
          </w:p>
        </w:tc>
      </w:tr>
      <w:tr w:rsidR="00360FB5" w:rsidRPr="004B1509" w14:paraId="33F4C50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4CB4252"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BC3B13" w14:textId="77777777" w:rsidR="00360FB5" w:rsidRPr="004B1509" w:rsidRDefault="00360FB5" w:rsidP="00553004">
            <w:pPr>
              <w:rPr>
                <w:rFonts w:eastAsia="Calibri"/>
                <w:szCs w:val="22"/>
              </w:rPr>
            </w:pPr>
            <w:r w:rsidRPr="004B1509">
              <w:rPr>
                <w:rFonts w:eastAsia="Calibri"/>
                <w:szCs w:val="22"/>
              </w:rPr>
              <w:t>tr9-3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332856" w14:textId="77777777" w:rsidR="00360FB5" w:rsidRPr="004B1509" w:rsidRDefault="00360FB5" w:rsidP="00553004">
            <w:pPr>
              <w:rPr>
                <w:rFonts w:eastAsia="Calibri"/>
                <w:szCs w:val="22"/>
              </w:rPr>
            </w:pPr>
            <w:r w:rsidRPr="004B1509">
              <w:rPr>
                <w:rFonts w:eastAsia="Calibri"/>
                <w:szCs w:val="22"/>
              </w:rPr>
              <w:t>Eglių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9F3C50" w14:textId="77777777" w:rsidR="00360FB5" w:rsidRPr="004B1509" w:rsidRDefault="00360FB5" w:rsidP="00553004">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9B76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EE627" w14:textId="77777777" w:rsidR="00360FB5" w:rsidRPr="004B1509" w:rsidRDefault="00360FB5" w:rsidP="00553004">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B0554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4B9AB"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13C18A" w14:textId="77777777" w:rsidR="00360FB5" w:rsidRPr="004B1509" w:rsidRDefault="00360FB5" w:rsidP="00553004">
            <w:pPr>
              <w:jc w:val="center"/>
              <w:rPr>
                <w:rFonts w:eastAsia="Calibri"/>
                <w:szCs w:val="22"/>
              </w:rPr>
            </w:pPr>
            <w:r w:rsidRPr="004B1509">
              <w:rPr>
                <w:rFonts w:eastAsia="Calibri"/>
                <w:szCs w:val="22"/>
              </w:rPr>
              <w:t>4400-5326-3400</w:t>
            </w:r>
          </w:p>
        </w:tc>
      </w:tr>
      <w:tr w:rsidR="00360FB5" w:rsidRPr="004B1509" w14:paraId="051FEB1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37FEDA"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8D275" w14:textId="77777777" w:rsidR="00360FB5" w:rsidRPr="004B1509" w:rsidRDefault="00360FB5" w:rsidP="00553004">
            <w:pPr>
              <w:rPr>
                <w:rFonts w:eastAsia="Calibri"/>
                <w:szCs w:val="22"/>
              </w:rPr>
            </w:pPr>
            <w:r w:rsidRPr="004B1509">
              <w:rPr>
                <w:rFonts w:eastAsia="Calibri"/>
                <w:szCs w:val="22"/>
              </w:rPr>
              <w:t>tr9-9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EE7D24" w14:textId="77777777" w:rsidR="00360FB5" w:rsidRPr="004B1509" w:rsidRDefault="00360FB5" w:rsidP="00553004">
            <w:pPr>
              <w:rPr>
                <w:rFonts w:eastAsia="Calibri"/>
                <w:szCs w:val="22"/>
              </w:rPr>
            </w:pPr>
            <w:r w:rsidRPr="004B1509">
              <w:rPr>
                <w:rFonts w:eastAsia="Calibri"/>
                <w:szCs w:val="22"/>
              </w:rPr>
              <w:t>Juostos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438F1F" w14:textId="77777777" w:rsidR="00360FB5" w:rsidRPr="004B1509" w:rsidRDefault="00360FB5" w:rsidP="00553004">
            <w:pPr>
              <w:jc w:val="right"/>
              <w:rPr>
                <w:rFonts w:eastAsia="Calibri"/>
                <w:bCs/>
                <w:szCs w:val="22"/>
              </w:rPr>
            </w:pPr>
            <w:r w:rsidRPr="004B1509">
              <w:rPr>
                <w:rFonts w:eastAsia="Calibri"/>
                <w:bCs/>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63ED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5F994" w14:textId="77777777" w:rsidR="00360FB5" w:rsidRPr="004B1509" w:rsidRDefault="00360FB5" w:rsidP="00553004">
            <w:pPr>
              <w:jc w:val="right"/>
              <w:rPr>
                <w:rFonts w:eastAsia="Calibri"/>
                <w:bCs/>
                <w:szCs w:val="22"/>
              </w:rPr>
            </w:pPr>
            <w:r w:rsidRPr="004B1509">
              <w:rPr>
                <w:rFonts w:eastAsia="Calibri"/>
                <w:bCs/>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B4681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97B6B"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D07B89" w14:textId="77777777" w:rsidR="00360FB5" w:rsidRPr="004B1509" w:rsidRDefault="00360FB5" w:rsidP="00553004">
            <w:pPr>
              <w:jc w:val="center"/>
              <w:rPr>
                <w:rFonts w:eastAsia="Calibri"/>
                <w:bCs/>
                <w:szCs w:val="22"/>
              </w:rPr>
            </w:pPr>
            <w:r w:rsidRPr="004B1509">
              <w:rPr>
                <w:rFonts w:eastAsia="Calibri"/>
                <w:bCs/>
                <w:szCs w:val="22"/>
              </w:rPr>
              <w:t>4400-5594-7026</w:t>
            </w:r>
          </w:p>
        </w:tc>
      </w:tr>
      <w:tr w:rsidR="00360FB5" w:rsidRPr="007D3384" w14:paraId="0FB0FEB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89E323" w14:textId="77777777" w:rsidR="00360FB5" w:rsidRPr="007D3384"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DB8823" w14:textId="77777777" w:rsidR="00360FB5" w:rsidRPr="007D3384" w:rsidRDefault="00360FB5" w:rsidP="00553004">
            <w:pPr>
              <w:rPr>
                <w:rFonts w:eastAsia="Calibri"/>
                <w:szCs w:val="22"/>
              </w:rPr>
            </w:pPr>
            <w:r w:rsidRPr="007D3384">
              <w:rPr>
                <w:rFonts w:eastAsia="Calibri"/>
                <w:szCs w:val="22"/>
              </w:rPr>
              <w:t>tr9-12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027911" w14:textId="77777777" w:rsidR="00360FB5" w:rsidRPr="007D3384" w:rsidRDefault="00360FB5" w:rsidP="00553004">
            <w:pPr>
              <w:rPr>
                <w:rFonts w:eastAsia="Calibri"/>
                <w:szCs w:val="22"/>
              </w:rPr>
            </w:pPr>
            <w:r w:rsidRPr="007D3384">
              <w:rPr>
                <w:rFonts w:eastAsia="Calibri"/>
                <w:szCs w:val="22"/>
              </w:rPr>
              <w:t>K. Komaro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EB2631" w14:textId="77777777" w:rsidR="00360FB5" w:rsidRPr="007D3384" w:rsidRDefault="00360FB5" w:rsidP="00553004">
            <w:pPr>
              <w:jc w:val="right"/>
              <w:rPr>
                <w:rFonts w:eastAsia="Calibri"/>
                <w:szCs w:val="22"/>
              </w:rPr>
            </w:pPr>
            <w:r w:rsidRPr="007D3384">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24F54C" w14:textId="6242D112" w:rsidR="00360FB5" w:rsidRPr="007D3384" w:rsidRDefault="00360FB5" w:rsidP="00553004">
            <w:pPr>
              <w:jc w:val="right"/>
              <w:rPr>
                <w:rFonts w:eastAsia="Calibri"/>
                <w:szCs w:val="22"/>
              </w:rPr>
            </w:pPr>
            <w:r w:rsidRPr="007D3384">
              <w:rPr>
                <w:rFonts w:eastAsia="Calibri"/>
                <w:szCs w:val="22"/>
              </w:rPr>
              <w:t>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35A19" w14:textId="21F59B15" w:rsidR="00360FB5" w:rsidRPr="007D3384" w:rsidRDefault="00360FB5" w:rsidP="00553004">
            <w:pPr>
              <w:jc w:val="right"/>
              <w:rPr>
                <w:rFonts w:eastAsia="Calibri"/>
                <w:szCs w:val="22"/>
              </w:rPr>
            </w:pPr>
            <w:r w:rsidRPr="007D3384">
              <w:rPr>
                <w:rFonts w:eastAsia="Calibri"/>
                <w:szCs w:val="22"/>
              </w:rPr>
              <w:t>597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443BB" w14:textId="77777777" w:rsidR="00360FB5" w:rsidRPr="007D3384" w:rsidRDefault="00360FB5" w:rsidP="00553004">
            <w:pPr>
              <w:jc w:val="right"/>
              <w:rPr>
                <w:rFonts w:eastAsia="Calibri"/>
                <w:szCs w:val="22"/>
              </w:rPr>
            </w:pPr>
            <w:r w:rsidRPr="007D338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71DD3" w14:textId="77777777" w:rsidR="00360FB5" w:rsidRPr="007D3384" w:rsidRDefault="00360FB5" w:rsidP="00553004">
            <w:pPr>
              <w:jc w:val="center"/>
              <w:rPr>
                <w:rFonts w:eastAsia="Calibri"/>
                <w:szCs w:val="22"/>
              </w:rPr>
            </w:pPr>
            <w:r w:rsidRPr="007D3384">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2FE6AA" w14:textId="77777777" w:rsidR="00360FB5" w:rsidRPr="007D3384" w:rsidRDefault="00360FB5" w:rsidP="00553004">
            <w:pPr>
              <w:jc w:val="center"/>
              <w:rPr>
                <w:rFonts w:eastAsia="Calibri"/>
                <w:szCs w:val="22"/>
              </w:rPr>
            </w:pPr>
            <w:r w:rsidRPr="007D3384">
              <w:rPr>
                <w:rFonts w:eastAsia="Calibri"/>
                <w:szCs w:val="22"/>
              </w:rPr>
              <w:t>4400-5594-7030</w:t>
            </w:r>
          </w:p>
        </w:tc>
      </w:tr>
      <w:tr w:rsidR="00360FB5" w:rsidRPr="004B1509" w14:paraId="1BCAED6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429A9F3"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698A79" w14:textId="77777777" w:rsidR="00360FB5" w:rsidRPr="004B1509" w:rsidRDefault="00360FB5" w:rsidP="00553004">
            <w:pPr>
              <w:rPr>
                <w:rFonts w:eastAsia="Calibri"/>
                <w:szCs w:val="22"/>
              </w:rPr>
            </w:pPr>
            <w:r w:rsidRPr="004B1509">
              <w:rPr>
                <w:rFonts w:eastAsia="Calibri"/>
                <w:szCs w:val="22"/>
              </w:rPr>
              <w:t>tr9-1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F20A76" w14:textId="77777777" w:rsidR="00360FB5" w:rsidRPr="004B1509" w:rsidRDefault="00360FB5" w:rsidP="00553004">
            <w:pPr>
              <w:rPr>
                <w:rFonts w:eastAsia="Calibri"/>
                <w:szCs w:val="22"/>
              </w:rPr>
            </w:pPr>
            <w:r w:rsidRPr="004B1509">
              <w:rPr>
                <w:rFonts w:eastAsia="Calibri"/>
                <w:szCs w:val="22"/>
              </w:rPr>
              <w:t>Liepų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884E27" w14:textId="77777777" w:rsidR="00360FB5" w:rsidRPr="004B1509" w:rsidRDefault="00360FB5" w:rsidP="00553004">
            <w:pPr>
              <w:jc w:val="right"/>
              <w:rPr>
                <w:rFonts w:eastAsia="Calibri"/>
                <w:bCs/>
                <w:szCs w:val="22"/>
              </w:rPr>
            </w:pPr>
            <w:r w:rsidRPr="004B1509">
              <w:rPr>
                <w:rFonts w:eastAsia="Calibri"/>
                <w:bCs/>
                <w:szCs w:val="22"/>
              </w:rPr>
              <w:t>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AD64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A5C46" w14:textId="77777777" w:rsidR="00360FB5" w:rsidRPr="004B1509" w:rsidRDefault="00360FB5" w:rsidP="00553004">
            <w:pPr>
              <w:jc w:val="right"/>
              <w:rPr>
                <w:rFonts w:eastAsia="Calibri"/>
                <w:bCs/>
                <w:szCs w:val="22"/>
              </w:rPr>
            </w:pPr>
            <w:r w:rsidRPr="004B1509">
              <w:rPr>
                <w:rFonts w:eastAsia="Calibri"/>
                <w:bCs/>
                <w:szCs w:val="22"/>
              </w:rPr>
              <w:t>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2A93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1ACBF"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4CDD1A" w14:textId="77777777" w:rsidR="00360FB5" w:rsidRPr="004B1509" w:rsidRDefault="00360FB5" w:rsidP="00553004">
            <w:pPr>
              <w:jc w:val="center"/>
              <w:rPr>
                <w:rFonts w:eastAsia="Calibri"/>
                <w:bCs/>
                <w:szCs w:val="22"/>
              </w:rPr>
            </w:pPr>
            <w:r w:rsidRPr="004B1509">
              <w:rPr>
                <w:rFonts w:eastAsia="Calibri"/>
                <w:bCs/>
                <w:szCs w:val="22"/>
              </w:rPr>
              <w:t>4400-5594-7041</w:t>
            </w:r>
          </w:p>
        </w:tc>
      </w:tr>
      <w:tr w:rsidR="00360FB5" w:rsidRPr="004B1509" w14:paraId="1D1D2A9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301B89E"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147472" w14:textId="77777777" w:rsidR="00360FB5" w:rsidRPr="004B1509" w:rsidRDefault="00360FB5" w:rsidP="00553004">
            <w:pPr>
              <w:rPr>
                <w:rFonts w:eastAsia="Calibri"/>
                <w:szCs w:val="22"/>
              </w:rPr>
            </w:pPr>
            <w:r w:rsidRPr="004B1509">
              <w:rPr>
                <w:rFonts w:eastAsia="Calibri"/>
                <w:szCs w:val="22"/>
              </w:rPr>
              <w:t>tr9-5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FC3F43C" w14:textId="77777777" w:rsidR="00360FB5" w:rsidRPr="004B1509" w:rsidRDefault="00360FB5" w:rsidP="00553004">
            <w:pPr>
              <w:rPr>
                <w:rFonts w:eastAsia="Calibri"/>
                <w:szCs w:val="22"/>
              </w:rPr>
            </w:pPr>
            <w:r w:rsidRPr="004B1509">
              <w:rPr>
                <w:rFonts w:eastAsia="Calibri"/>
                <w:szCs w:val="22"/>
              </w:rPr>
              <w:t>Miško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7D6BD4" w14:textId="77777777" w:rsidR="00360FB5" w:rsidRPr="004B1509" w:rsidRDefault="00360FB5" w:rsidP="00553004">
            <w:pPr>
              <w:jc w:val="right"/>
              <w:rPr>
                <w:rFonts w:eastAsia="Calibri"/>
                <w:bCs/>
                <w:szCs w:val="22"/>
              </w:rPr>
            </w:pPr>
            <w:r w:rsidRPr="004B1509">
              <w:rPr>
                <w:rFonts w:eastAsia="Calibri"/>
                <w:bCs/>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E692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5AFED" w14:textId="77777777" w:rsidR="00360FB5" w:rsidRPr="004B1509" w:rsidRDefault="00360FB5" w:rsidP="00553004">
            <w:pPr>
              <w:jc w:val="right"/>
              <w:rPr>
                <w:rFonts w:eastAsia="Calibri"/>
                <w:szCs w:val="22"/>
              </w:rPr>
            </w:pPr>
            <w:r w:rsidRPr="004B1509">
              <w:rPr>
                <w:rFonts w:eastAsia="Calibri"/>
                <w:bCs/>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AE30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D350EA"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D3F9A6" w14:textId="77777777" w:rsidR="00360FB5" w:rsidRPr="004B1509" w:rsidRDefault="00360FB5" w:rsidP="00553004">
            <w:pPr>
              <w:jc w:val="center"/>
              <w:rPr>
                <w:rFonts w:eastAsia="Calibri"/>
                <w:bCs/>
                <w:szCs w:val="22"/>
              </w:rPr>
            </w:pPr>
            <w:r w:rsidRPr="004B1509">
              <w:rPr>
                <w:rFonts w:eastAsia="Calibri"/>
                <w:bCs/>
                <w:szCs w:val="22"/>
              </w:rPr>
              <w:t>4400-5594-7809</w:t>
            </w:r>
          </w:p>
        </w:tc>
      </w:tr>
      <w:tr w:rsidR="00360FB5" w:rsidRPr="004B1509" w14:paraId="31C967E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F71802"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60A698" w14:textId="77777777" w:rsidR="00360FB5" w:rsidRPr="004B1509" w:rsidRDefault="00360FB5" w:rsidP="00553004">
            <w:pPr>
              <w:rPr>
                <w:rFonts w:eastAsia="Calibri"/>
                <w:szCs w:val="22"/>
              </w:rPr>
            </w:pPr>
            <w:r w:rsidRPr="004B1509">
              <w:rPr>
                <w:rFonts w:eastAsia="Calibri"/>
                <w:szCs w:val="22"/>
              </w:rPr>
              <w:t>tr9-13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E3F2F6" w14:textId="77777777" w:rsidR="00360FB5" w:rsidRPr="004B1509" w:rsidRDefault="00360FB5" w:rsidP="00553004">
            <w:pPr>
              <w:rPr>
                <w:rFonts w:eastAsia="Calibri"/>
                <w:szCs w:val="22"/>
              </w:rPr>
            </w:pPr>
            <w:r w:rsidRPr="004B1509">
              <w:rPr>
                <w:rFonts w:eastAsia="Calibri"/>
                <w:szCs w:val="22"/>
              </w:rPr>
              <w:t>Parko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EC7465" w14:textId="77777777" w:rsidR="00360FB5" w:rsidRPr="004B1509" w:rsidRDefault="00360FB5" w:rsidP="00553004">
            <w:pPr>
              <w:jc w:val="right"/>
              <w:rPr>
                <w:rFonts w:eastAsia="Calibri"/>
                <w:bCs/>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3A4D4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B2FCF3" w14:textId="77777777" w:rsidR="00360FB5" w:rsidRPr="004B1509" w:rsidRDefault="00360FB5" w:rsidP="00553004">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9EC89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36D82"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0CBD5E" w14:textId="77777777" w:rsidR="00360FB5" w:rsidRPr="004B1509" w:rsidRDefault="00360FB5" w:rsidP="00553004">
            <w:pPr>
              <w:jc w:val="center"/>
              <w:rPr>
                <w:rFonts w:eastAsia="Calibri"/>
                <w:bCs/>
                <w:szCs w:val="22"/>
              </w:rPr>
            </w:pPr>
            <w:r w:rsidRPr="004B1509">
              <w:rPr>
                <w:rFonts w:eastAsia="Calibri"/>
                <w:bCs/>
                <w:szCs w:val="22"/>
              </w:rPr>
              <w:t>4400-5594-7820</w:t>
            </w:r>
          </w:p>
        </w:tc>
      </w:tr>
      <w:tr w:rsidR="00360FB5" w:rsidRPr="004B1509" w14:paraId="136D8F4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A4284B"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AA8623" w14:textId="77777777" w:rsidR="00360FB5" w:rsidRPr="004B1509" w:rsidRDefault="00360FB5" w:rsidP="00553004">
            <w:pPr>
              <w:rPr>
                <w:rFonts w:eastAsia="Calibri"/>
                <w:szCs w:val="22"/>
              </w:rPr>
            </w:pPr>
            <w:r w:rsidRPr="004B1509">
              <w:rPr>
                <w:rFonts w:eastAsia="Calibri"/>
                <w:szCs w:val="22"/>
              </w:rPr>
              <w:t>4TS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E8ABBB" w14:textId="77777777" w:rsidR="00360FB5" w:rsidRPr="004B1509" w:rsidRDefault="00360FB5" w:rsidP="00553004">
            <w:pPr>
              <w:rPr>
                <w:rFonts w:eastAsia="Calibri"/>
                <w:szCs w:val="22"/>
              </w:rPr>
            </w:pPr>
            <w:r w:rsidRPr="004B1509">
              <w:rPr>
                <w:rFonts w:eastAsia="Calibri"/>
                <w:szCs w:val="22"/>
              </w:rPr>
              <w:t>Ryto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310F58E" w14:textId="77777777" w:rsidR="00360FB5" w:rsidRPr="00840BEE" w:rsidRDefault="00360FB5" w:rsidP="00553004">
            <w:pPr>
              <w:jc w:val="right"/>
              <w:rPr>
                <w:rFonts w:eastAsia="Calibri"/>
                <w:szCs w:val="22"/>
              </w:rPr>
            </w:pPr>
            <w:r w:rsidRPr="00840BEE">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93381" w14:textId="77777777" w:rsidR="00360FB5" w:rsidRPr="00840BEE" w:rsidRDefault="00360FB5" w:rsidP="0055300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29E3CA" w14:textId="77777777" w:rsidR="00360FB5" w:rsidRPr="00840BEE" w:rsidRDefault="00360FB5" w:rsidP="00553004">
            <w:pPr>
              <w:jc w:val="right"/>
              <w:rPr>
                <w:rFonts w:eastAsia="Calibri"/>
                <w:szCs w:val="22"/>
              </w:rPr>
            </w:pPr>
            <w:r w:rsidRPr="00840BEE">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45CAE" w14:textId="0E0C59B8" w:rsidR="00360FB5" w:rsidRPr="004B1509" w:rsidRDefault="00360FB5" w:rsidP="00553004">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43DB4"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2FFF99" w14:textId="77777777" w:rsidR="00360FB5" w:rsidRPr="004B1509" w:rsidRDefault="00360FB5" w:rsidP="00553004">
            <w:pPr>
              <w:jc w:val="center"/>
              <w:rPr>
                <w:rFonts w:eastAsia="Calibri"/>
                <w:bCs/>
                <w:szCs w:val="22"/>
              </w:rPr>
            </w:pPr>
            <w:r w:rsidRPr="004B1509">
              <w:rPr>
                <w:rFonts w:eastAsia="Calibri"/>
                <w:bCs/>
                <w:szCs w:val="22"/>
              </w:rPr>
              <w:t>4400-5594-7909</w:t>
            </w:r>
          </w:p>
        </w:tc>
      </w:tr>
      <w:tr w:rsidR="00360FB5" w:rsidRPr="004B1509" w14:paraId="2552C17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1EC35A"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3939BF" w14:textId="77777777" w:rsidR="00360FB5" w:rsidRPr="004B1509" w:rsidRDefault="00360FB5" w:rsidP="00553004">
            <w:pPr>
              <w:rPr>
                <w:rFonts w:eastAsia="Calibri"/>
                <w:szCs w:val="22"/>
              </w:rPr>
            </w:pPr>
            <w:r w:rsidRPr="004B1509">
              <w:rPr>
                <w:rFonts w:eastAsia="Calibri"/>
                <w:szCs w:val="22"/>
              </w:rPr>
              <w:t>tr9-1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693D83" w14:textId="77777777" w:rsidR="00360FB5" w:rsidRPr="004B1509" w:rsidRDefault="00360FB5" w:rsidP="00553004">
            <w:pPr>
              <w:rPr>
                <w:rFonts w:eastAsia="Calibri"/>
                <w:szCs w:val="22"/>
              </w:rPr>
            </w:pPr>
            <w:r w:rsidRPr="004B1509">
              <w:rPr>
                <w:rFonts w:eastAsia="Calibri"/>
                <w:szCs w:val="22"/>
              </w:rPr>
              <w:t>Rūtų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699E5C" w14:textId="77777777" w:rsidR="00360FB5" w:rsidRPr="00840BEE" w:rsidRDefault="00360FB5" w:rsidP="00553004">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ED0C1B" w14:textId="77777777" w:rsidR="00360FB5" w:rsidRPr="00840BEE" w:rsidRDefault="00360FB5" w:rsidP="00553004">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65C19" w14:textId="77777777" w:rsidR="00360FB5" w:rsidRPr="00840BEE" w:rsidRDefault="00360FB5" w:rsidP="0055300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8015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97A99D"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52CB6D" w14:textId="77777777" w:rsidR="00360FB5" w:rsidRPr="00840BEE" w:rsidRDefault="00360FB5" w:rsidP="00553004">
            <w:pPr>
              <w:jc w:val="center"/>
              <w:rPr>
                <w:rFonts w:eastAsia="Calibri"/>
                <w:szCs w:val="22"/>
              </w:rPr>
            </w:pPr>
            <w:r w:rsidRPr="00840BEE">
              <w:rPr>
                <w:rFonts w:eastAsia="Calibri"/>
                <w:szCs w:val="22"/>
              </w:rPr>
              <w:t>4400-1995-1014</w:t>
            </w:r>
          </w:p>
        </w:tc>
      </w:tr>
      <w:tr w:rsidR="00360FB5" w:rsidRPr="004B1509" w14:paraId="6C47382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2D55DF4"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824469" w14:textId="77777777" w:rsidR="00360FB5" w:rsidRPr="004B1509" w:rsidRDefault="00360FB5" w:rsidP="00553004">
            <w:pPr>
              <w:rPr>
                <w:rFonts w:eastAsia="Calibri"/>
                <w:szCs w:val="22"/>
              </w:rPr>
            </w:pPr>
            <w:r w:rsidRPr="004B1509">
              <w:rPr>
                <w:rFonts w:eastAsia="Calibri"/>
                <w:szCs w:val="22"/>
              </w:rPr>
              <w:t>tr9-8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876A33" w14:textId="77777777" w:rsidR="00360FB5" w:rsidRPr="004B1509" w:rsidRDefault="00360FB5" w:rsidP="00553004">
            <w:pPr>
              <w:rPr>
                <w:rFonts w:eastAsia="Calibri"/>
                <w:szCs w:val="22"/>
              </w:rPr>
            </w:pPr>
            <w:r w:rsidRPr="004B1509">
              <w:rPr>
                <w:rFonts w:eastAsia="Calibri"/>
                <w:szCs w:val="22"/>
              </w:rPr>
              <w:t>Saulėtekio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0222AE" w14:textId="77777777" w:rsidR="00360FB5" w:rsidRPr="00840BEE" w:rsidRDefault="00360FB5" w:rsidP="00553004">
            <w:pPr>
              <w:jc w:val="right"/>
              <w:rPr>
                <w:rFonts w:eastAsia="Calibri"/>
                <w:szCs w:val="22"/>
              </w:rPr>
            </w:pPr>
            <w:r w:rsidRPr="00840BEE">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96C98" w14:textId="77777777" w:rsidR="00360FB5" w:rsidRPr="00840BEE" w:rsidRDefault="00360FB5" w:rsidP="0055300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7AE9A" w14:textId="77777777" w:rsidR="00360FB5" w:rsidRPr="00840BEE" w:rsidRDefault="00360FB5" w:rsidP="00553004">
            <w:pPr>
              <w:jc w:val="right"/>
              <w:rPr>
                <w:rFonts w:eastAsia="Calibri"/>
                <w:szCs w:val="22"/>
              </w:rPr>
            </w:pPr>
            <w:r w:rsidRPr="00840BEE">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822A4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DBC72"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53072D" w14:textId="77777777" w:rsidR="00360FB5" w:rsidRPr="004B1509" w:rsidRDefault="00360FB5" w:rsidP="00553004">
            <w:pPr>
              <w:jc w:val="center"/>
              <w:rPr>
                <w:rFonts w:eastAsia="Calibri"/>
                <w:bCs/>
                <w:szCs w:val="22"/>
              </w:rPr>
            </w:pPr>
            <w:r w:rsidRPr="004B1509">
              <w:rPr>
                <w:rFonts w:eastAsia="Calibri"/>
                <w:bCs/>
                <w:szCs w:val="22"/>
              </w:rPr>
              <w:t>4400-5594-7952</w:t>
            </w:r>
          </w:p>
        </w:tc>
      </w:tr>
      <w:tr w:rsidR="00360FB5" w:rsidRPr="004B1509" w14:paraId="19C3482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34295E7"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7D6F19" w14:textId="77777777" w:rsidR="00360FB5" w:rsidRPr="004B1509" w:rsidRDefault="00360FB5" w:rsidP="00553004">
            <w:pPr>
              <w:rPr>
                <w:rFonts w:eastAsia="Calibri"/>
                <w:szCs w:val="22"/>
              </w:rPr>
            </w:pPr>
            <w:r w:rsidRPr="004B1509">
              <w:rPr>
                <w:rFonts w:eastAsia="Calibri"/>
                <w:szCs w:val="22"/>
              </w:rPr>
              <w:t>tr9-7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1BE40E" w14:textId="77777777" w:rsidR="00360FB5" w:rsidRPr="004B1509" w:rsidRDefault="00360FB5" w:rsidP="00553004">
            <w:pPr>
              <w:rPr>
                <w:rFonts w:eastAsia="Calibri"/>
                <w:szCs w:val="22"/>
              </w:rPr>
            </w:pPr>
            <w:r w:rsidRPr="004B1509">
              <w:rPr>
                <w:rFonts w:eastAsia="Calibri"/>
                <w:szCs w:val="22"/>
              </w:rPr>
              <w:t>Sieksnio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08D2FD" w14:textId="77777777" w:rsidR="00360FB5" w:rsidRPr="00840BEE" w:rsidRDefault="00360FB5" w:rsidP="00553004">
            <w:pPr>
              <w:jc w:val="right"/>
              <w:rPr>
                <w:rFonts w:eastAsia="Calibri"/>
                <w:szCs w:val="22"/>
              </w:rPr>
            </w:pPr>
            <w:r w:rsidRPr="00840BEE">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30EF3" w14:textId="77777777" w:rsidR="00360FB5" w:rsidRPr="00840BEE" w:rsidRDefault="00360FB5" w:rsidP="0055300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14E59" w14:textId="77777777" w:rsidR="00360FB5" w:rsidRPr="00840BEE" w:rsidRDefault="00360FB5" w:rsidP="00553004">
            <w:pPr>
              <w:jc w:val="right"/>
              <w:rPr>
                <w:rFonts w:eastAsia="Calibri"/>
                <w:szCs w:val="22"/>
              </w:rPr>
            </w:pPr>
            <w:r w:rsidRPr="00840BEE">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7B6E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F83AC"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FB1E3A" w14:textId="77777777" w:rsidR="00360FB5" w:rsidRPr="004B1509" w:rsidRDefault="00360FB5" w:rsidP="00553004">
            <w:pPr>
              <w:jc w:val="center"/>
              <w:rPr>
                <w:rFonts w:eastAsia="Calibri"/>
                <w:bCs/>
                <w:szCs w:val="22"/>
              </w:rPr>
            </w:pPr>
            <w:r w:rsidRPr="004B1509">
              <w:rPr>
                <w:rFonts w:eastAsia="Calibri"/>
                <w:bCs/>
                <w:szCs w:val="22"/>
              </w:rPr>
              <w:t>4400-5594-8082</w:t>
            </w:r>
          </w:p>
        </w:tc>
      </w:tr>
      <w:tr w:rsidR="00360FB5" w:rsidRPr="004B1509" w14:paraId="759C35F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B3B2AB"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DA4B4C" w14:textId="77777777" w:rsidR="00360FB5" w:rsidRPr="004B1509" w:rsidRDefault="00360FB5" w:rsidP="00553004">
            <w:pPr>
              <w:rPr>
                <w:rFonts w:eastAsia="Calibri"/>
                <w:szCs w:val="22"/>
              </w:rPr>
            </w:pPr>
            <w:r w:rsidRPr="004B1509">
              <w:rPr>
                <w:rFonts w:eastAsia="Calibri"/>
                <w:szCs w:val="22"/>
              </w:rPr>
              <w:t>5TS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878226" w14:textId="77777777" w:rsidR="00360FB5" w:rsidRPr="004B1509" w:rsidRDefault="00360FB5" w:rsidP="00553004">
            <w:pPr>
              <w:rPr>
                <w:rFonts w:eastAsia="Calibri"/>
                <w:szCs w:val="22"/>
              </w:rPr>
            </w:pPr>
            <w:r w:rsidRPr="004B1509">
              <w:rPr>
                <w:rFonts w:eastAsia="Calibri"/>
                <w:szCs w:val="22"/>
              </w:rPr>
              <w:t>Skersinė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988F9E" w14:textId="77777777" w:rsidR="00360FB5" w:rsidRPr="00840BEE" w:rsidRDefault="00360FB5" w:rsidP="00553004">
            <w:pPr>
              <w:jc w:val="right"/>
              <w:rPr>
                <w:rFonts w:eastAsia="Calibri"/>
                <w:szCs w:val="22"/>
              </w:rPr>
            </w:pPr>
            <w:r w:rsidRPr="00840BEE">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A99DC" w14:textId="77777777" w:rsidR="00360FB5" w:rsidRPr="00840BEE" w:rsidRDefault="00360FB5" w:rsidP="0055300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D5142" w14:textId="77777777" w:rsidR="00360FB5" w:rsidRPr="00840BEE" w:rsidRDefault="00360FB5" w:rsidP="00553004">
            <w:pPr>
              <w:jc w:val="right"/>
              <w:rPr>
                <w:rFonts w:eastAsia="Calibri"/>
                <w:szCs w:val="22"/>
              </w:rPr>
            </w:pPr>
            <w:r w:rsidRPr="00840BEE">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A31DA0" w14:textId="7FECE5CD" w:rsidR="00360FB5" w:rsidRPr="004B1509" w:rsidRDefault="00360FB5" w:rsidP="00553004">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47C5C"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13AB38" w14:textId="77777777" w:rsidR="00360FB5" w:rsidRPr="004B1509" w:rsidRDefault="00360FB5" w:rsidP="00553004">
            <w:pPr>
              <w:jc w:val="center"/>
              <w:rPr>
                <w:rFonts w:eastAsia="Calibri"/>
                <w:bCs/>
                <w:szCs w:val="22"/>
              </w:rPr>
            </w:pPr>
            <w:r w:rsidRPr="004B1509">
              <w:rPr>
                <w:rFonts w:eastAsia="Calibri"/>
                <w:bCs/>
                <w:szCs w:val="22"/>
              </w:rPr>
              <w:t>4400-5594-2266</w:t>
            </w:r>
          </w:p>
        </w:tc>
      </w:tr>
      <w:tr w:rsidR="00360FB5" w:rsidRPr="004B1509" w14:paraId="78E37FE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D04963"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9C1509" w14:textId="77777777" w:rsidR="00360FB5" w:rsidRPr="004B1509" w:rsidRDefault="00360FB5" w:rsidP="00553004">
            <w:pPr>
              <w:rPr>
                <w:rFonts w:eastAsia="Calibri"/>
                <w:szCs w:val="22"/>
              </w:rPr>
            </w:pPr>
            <w:r w:rsidRPr="004B1509">
              <w:rPr>
                <w:rFonts w:eastAsia="Calibri"/>
                <w:szCs w:val="22"/>
              </w:rPr>
              <w:t>tr9-10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DFCB58" w14:textId="77777777" w:rsidR="00360FB5" w:rsidRPr="004B1509" w:rsidRDefault="00360FB5" w:rsidP="00553004">
            <w:pPr>
              <w:rPr>
                <w:rFonts w:eastAsia="Calibri"/>
                <w:szCs w:val="22"/>
              </w:rPr>
            </w:pPr>
            <w:r w:rsidRPr="004B1509">
              <w:rPr>
                <w:rFonts w:eastAsia="Calibri"/>
                <w:szCs w:val="22"/>
              </w:rPr>
              <w:t>Smilgų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88B6FA" w14:textId="77777777" w:rsidR="00360FB5" w:rsidRPr="00840BEE" w:rsidRDefault="00360FB5" w:rsidP="00553004">
            <w:pPr>
              <w:jc w:val="right"/>
              <w:rPr>
                <w:rFonts w:eastAsia="Calibri"/>
                <w:szCs w:val="22"/>
              </w:rPr>
            </w:pPr>
            <w:r w:rsidRPr="00840BEE">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05DA6" w14:textId="77777777" w:rsidR="00360FB5" w:rsidRPr="00840BEE" w:rsidRDefault="00360FB5" w:rsidP="00553004">
            <w:pPr>
              <w:jc w:val="right"/>
              <w:rPr>
                <w:rFonts w:eastAsia="Calibri"/>
                <w:szCs w:val="22"/>
              </w:rPr>
            </w:pPr>
            <w:r w:rsidRPr="00840BEE">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75986D" w14:textId="77777777" w:rsidR="00360FB5" w:rsidRPr="00840BEE" w:rsidRDefault="00360FB5" w:rsidP="0055300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654F7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62EBF"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5C16C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2E52D1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AE9B0E"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7F55B5" w14:textId="77777777" w:rsidR="00360FB5" w:rsidRPr="004B1509" w:rsidRDefault="00360FB5" w:rsidP="00553004">
            <w:pPr>
              <w:rPr>
                <w:rFonts w:eastAsia="Calibri"/>
                <w:szCs w:val="22"/>
              </w:rPr>
            </w:pPr>
            <w:r w:rsidRPr="004B1509">
              <w:rPr>
                <w:rFonts w:eastAsia="Calibri"/>
                <w:szCs w:val="22"/>
              </w:rPr>
              <w:t>tr9-6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B07D0A0" w14:textId="77777777" w:rsidR="00360FB5" w:rsidRPr="004B1509" w:rsidRDefault="00360FB5" w:rsidP="00553004">
            <w:pPr>
              <w:rPr>
                <w:rFonts w:eastAsia="Calibri"/>
                <w:szCs w:val="22"/>
              </w:rPr>
            </w:pPr>
            <w:r w:rsidRPr="004B1509">
              <w:rPr>
                <w:rFonts w:eastAsia="Calibri"/>
                <w:szCs w:val="22"/>
              </w:rPr>
              <w:t>Sodų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DB7C17" w14:textId="77777777" w:rsidR="00360FB5" w:rsidRPr="00840BEE" w:rsidRDefault="00360FB5" w:rsidP="00553004">
            <w:pPr>
              <w:jc w:val="right"/>
              <w:rPr>
                <w:rFonts w:eastAsia="Calibri"/>
                <w:szCs w:val="22"/>
              </w:rPr>
            </w:pPr>
            <w:r w:rsidRPr="00840BEE">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462C2" w14:textId="77777777" w:rsidR="00360FB5" w:rsidRPr="00840BEE" w:rsidRDefault="00360FB5" w:rsidP="0055300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D959A" w14:textId="77777777" w:rsidR="00360FB5" w:rsidRPr="00840BEE" w:rsidRDefault="00360FB5" w:rsidP="00553004">
            <w:pPr>
              <w:jc w:val="right"/>
              <w:rPr>
                <w:rFonts w:eastAsia="Calibri"/>
                <w:szCs w:val="22"/>
              </w:rPr>
            </w:pPr>
            <w:r w:rsidRPr="00840BEE">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2108B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8312A"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630C8C" w14:textId="77777777" w:rsidR="00360FB5" w:rsidRPr="004B1509" w:rsidRDefault="00360FB5" w:rsidP="00553004">
            <w:pPr>
              <w:jc w:val="center"/>
              <w:rPr>
                <w:rFonts w:eastAsia="Calibri"/>
                <w:szCs w:val="22"/>
              </w:rPr>
            </w:pPr>
            <w:r w:rsidRPr="004B1509">
              <w:rPr>
                <w:rFonts w:eastAsia="Calibri"/>
                <w:szCs w:val="22"/>
              </w:rPr>
              <w:t>4400-5326-6390</w:t>
            </w:r>
          </w:p>
        </w:tc>
      </w:tr>
      <w:tr w:rsidR="00360FB5" w:rsidRPr="004B1509" w14:paraId="7F857CF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001AE9"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1515AA" w14:textId="77777777" w:rsidR="00360FB5" w:rsidRPr="004B1509" w:rsidRDefault="00360FB5" w:rsidP="00553004">
            <w:pPr>
              <w:rPr>
                <w:rFonts w:eastAsia="Calibri"/>
                <w:szCs w:val="22"/>
              </w:rPr>
            </w:pPr>
            <w:r w:rsidRPr="004B1509">
              <w:rPr>
                <w:rFonts w:eastAsia="Calibri"/>
                <w:szCs w:val="22"/>
              </w:rPr>
              <w:t>tr9-11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ECFD5D" w14:textId="77777777" w:rsidR="00360FB5" w:rsidRPr="004B1509" w:rsidRDefault="00360FB5" w:rsidP="00553004">
            <w:pPr>
              <w:rPr>
                <w:rFonts w:eastAsia="Calibri"/>
                <w:szCs w:val="22"/>
              </w:rPr>
            </w:pPr>
            <w:r w:rsidRPr="004B1509">
              <w:rPr>
                <w:rFonts w:eastAsia="Calibri"/>
                <w:szCs w:val="22"/>
              </w:rPr>
              <w:t>Paupio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C0B420" w14:textId="77777777" w:rsidR="00360FB5" w:rsidRPr="00840BEE" w:rsidRDefault="00360FB5" w:rsidP="00553004">
            <w:pPr>
              <w:jc w:val="right"/>
              <w:rPr>
                <w:rFonts w:eastAsia="Calibri"/>
                <w:szCs w:val="22"/>
              </w:rPr>
            </w:pPr>
            <w:r w:rsidRPr="00840BEE">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CAF336" w14:textId="77777777" w:rsidR="00360FB5" w:rsidRPr="00840BEE" w:rsidRDefault="00360FB5" w:rsidP="0055300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1324F" w14:textId="77777777" w:rsidR="00360FB5" w:rsidRPr="00840BEE" w:rsidRDefault="00360FB5" w:rsidP="00553004">
            <w:pPr>
              <w:jc w:val="right"/>
              <w:rPr>
                <w:rFonts w:eastAsia="Calibri"/>
                <w:szCs w:val="22"/>
              </w:rPr>
            </w:pPr>
            <w:r w:rsidRPr="00840BEE">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3FCC8" w14:textId="291B9B94" w:rsidR="00360FB5" w:rsidRPr="004B1509" w:rsidRDefault="00360FB5" w:rsidP="00553004">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556B5"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AC0D42" w14:textId="77777777" w:rsidR="00360FB5" w:rsidRPr="004B1509" w:rsidRDefault="00360FB5" w:rsidP="00553004">
            <w:pPr>
              <w:jc w:val="center"/>
              <w:rPr>
                <w:rFonts w:eastAsia="Calibri"/>
                <w:bCs/>
                <w:szCs w:val="22"/>
              </w:rPr>
            </w:pPr>
            <w:r w:rsidRPr="004B1509">
              <w:rPr>
                <w:rFonts w:eastAsia="Calibri"/>
                <w:bCs/>
                <w:szCs w:val="22"/>
              </w:rPr>
              <w:t>4400-5594-2277</w:t>
            </w:r>
          </w:p>
        </w:tc>
      </w:tr>
      <w:tr w:rsidR="00360FB5" w:rsidRPr="004B1509" w14:paraId="5F05FC0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F17B6FE"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D40F02" w14:textId="77777777" w:rsidR="00360FB5" w:rsidRPr="004B1509" w:rsidRDefault="00360FB5" w:rsidP="00553004">
            <w:pPr>
              <w:rPr>
                <w:rFonts w:eastAsia="Calibri"/>
                <w:szCs w:val="22"/>
              </w:rPr>
            </w:pPr>
            <w:r w:rsidRPr="004B1509">
              <w:rPr>
                <w:rFonts w:eastAsia="Calibri"/>
                <w:szCs w:val="22"/>
              </w:rPr>
              <w:t>tr9-4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150864F" w14:textId="77777777" w:rsidR="00360FB5" w:rsidRPr="004B1509" w:rsidRDefault="00360FB5" w:rsidP="00553004">
            <w:pPr>
              <w:rPr>
                <w:rFonts w:eastAsia="Calibri"/>
                <w:szCs w:val="22"/>
              </w:rPr>
            </w:pPr>
            <w:r w:rsidRPr="004B1509">
              <w:rPr>
                <w:rFonts w:eastAsia="Calibri"/>
                <w:szCs w:val="22"/>
              </w:rPr>
              <w:t>Tulpių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3D6295" w14:textId="77777777" w:rsidR="00360FB5" w:rsidRPr="00840BEE" w:rsidRDefault="00360FB5" w:rsidP="00553004">
            <w:pPr>
              <w:jc w:val="right"/>
              <w:rPr>
                <w:rFonts w:eastAsia="Calibri"/>
                <w:szCs w:val="22"/>
              </w:rPr>
            </w:pPr>
            <w:r w:rsidRPr="00840BEE">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BDED1" w14:textId="77777777" w:rsidR="00360FB5" w:rsidRPr="00840BEE" w:rsidRDefault="00360FB5" w:rsidP="0055300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9FFF52" w14:textId="77777777" w:rsidR="00360FB5" w:rsidRPr="00840BEE" w:rsidRDefault="00360FB5" w:rsidP="00553004">
            <w:pPr>
              <w:jc w:val="right"/>
              <w:rPr>
                <w:rFonts w:eastAsia="Calibri"/>
                <w:szCs w:val="22"/>
              </w:rPr>
            </w:pPr>
            <w:r w:rsidRPr="00840BEE">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12CF5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A85129"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3E59C0" w14:textId="77777777" w:rsidR="00360FB5" w:rsidRPr="004B1509" w:rsidRDefault="00360FB5" w:rsidP="00553004">
            <w:pPr>
              <w:jc w:val="center"/>
              <w:rPr>
                <w:rFonts w:eastAsia="Calibri"/>
                <w:bCs/>
                <w:szCs w:val="22"/>
              </w:rPr>
            </w:pPr>
            <w:r w:rsidRPr="004B1509">
              <w:rPr>
                <w:rFonts w:eastAsia="Calibri"/>
                <w:bCs/>
                <w:szCs w:val="22"/>
              </w:rPr>
              <w:t>4400-5594-2288</w:t>
            </w:r>
          </w:p>
        </w:tc>
      </w:tr>
      <w:tr w:rsidR="00360FB5" w:rsidRPr="004B1509" w14:paraId="4BD8291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3A1A9BA"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F9059B" w14:textId="77777777" w:rsidR="00360FB5" w:rsidRPr="004B1509" w:rsidRDefault="00360FB5" w:rsidP="00553004">
            <w:pPr>
              <w:rPr>
                <w:rFonts w:eastAsia="Calibri"/>
                <w:szCs w:val="22"/>
              </w:rPr>
            </w:pPr>
            <w:r w:rsidRPr="004B1509">
              <w:rPr>
                <w:rFonts w:eastAsia="Calibri"/>
                <w:szCs w:val="22"/>
              </w:rPr>
              <w:t>tr10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58FE9F" w14:textId="77777777" w:rsidR="00360FB5" w:rsidRPr="004B1509" w:rsidRDefault="00360FB5" w:rsidP="00553004">
            <w:pPr>
              <w:rPr>
                <w:rFonts w:eastAsia="Calibri"/>
                <w:szCs w:val="22"/>
              </w:rPr>
            </w:pPr>
            <w:r w:rsidRPr="004B1509">
              <w:rPr>
                <w:rFonts w:eastAsia="Calibri"/>
                <w:szCs w:val="22"/>
              </w:rPr>
              <w:t>Bokšto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2D0895" w14:textId="77777777" w:rsidR="00360FB5" w:rsidRPr="00840BEE" w:rsidRDefault="00360FB5" w:rsidP="00553004">
            <w:pPr>
              <w:jc w:val="right"/>
              <w:rPr>
                <w:rFonts w:eastAsia="Calibri"/>
                <w:szCs w:val="22"/>
              </w:rPr>
            </w:pPr>
            <w:r w:rsidRPr="00840BEE">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F0868" w14:textId="77777777" w:rsidR="00360FB5" w:rsidRPr="00840BEE" w:rsidRDefault="00360FB5" w:rsidP="00553004">
            <w:pPr>
              <w:jc w:val="right"/>
              <w:rPr>
                <w:rFonts w:eastAsia="Calibri"/>
                <w:szCs w:val="22"/>
              </w:rPr>
            </w:pPr>
            <w:r w:rsidRPr="00840BEE">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2542D" w14:textId="77777777" w:rsidR="00360FB5" w:rsidRPr="00840BEE" w:rsidRDefault="00360FB5" w:rsidP="0055300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4066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35B4BD"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63C061" w14:textId="77777777" w:rsidR="00360FB5" w:rsidRPr="004B1509" w:rsidRDefault="00360FB5" w:rsidP="00553004">
            <w:pPr>
              <w:jc w:val="center"/>
              <w:rPr>
                <w:rFonts w:eastAsia="Calibri"/>
                <w:szCs w:val="22"/>
              </w:rPr>
            </w:pPr>
            <w:r w:rsidRPr="004B1509">
              <w:rPr>
                <w:rFonts w:eastAsia="Calibri"/>
                <w:szCs w:val="22"/>
              </w:rPr>
              <w:t>4400-2190-5568</w:t>
            </w:r>
          </w:p>
        </w:tc>
      </w:tr>
      <w:tr w:rsidR="00360FB5" w:rsidRPr="004B1509" w14:paraId="01845A6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EAC7D98" w14:textId="77777777" w:rsidR="00360FB5" w:rsidRPr="004B1509"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5AF2D4" w14:textId="77777777" w:rsidR="00360FB5" w:rsidRPr="004B1509" w:rsidRDefault="00360FB5" w:rsidP="00553004">
            <w:pPr>
              <w:rPr>
                <w:rFonts w:eastAsia="Calibri"/>
                <w:szCs w:val="22"/>
              </w:rPr>
            </w:pPr>
            <w:r w:rsidRPr="004B1509">
              <w:rPr>
                <w:rFonts w:eastAsia="Calibri"/>
                <w:szCs w:val="22"/>
              </w:rPr>
              <w:t>tr-68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229B37" w14:textId="77777777" w:rsidR="00360FB5" w:rsidRPr="004B1509" w:rsidRDefault="00360FB5" w:rsidP="00553004">
            <w:pPr>
              <w:rPr>
                <w:rFonts w:eastAsia="Calibri"/>
                <w:szCs w:val="22"/>
              </w:rPr>
            </w:pPr>
            <w:r w:rsidRPr="004B1509">
              <w:rPr>
                <w:rFonts w:eastAsia="Calibri"/>
                <w:szCs w:val="22"/>
              </w:rPr>
              <w:t>Eigulių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0A94B8B" w14:textId="77777777" w:rsidR="00360FB5" w:rsidRPr="00840BEE" w:rsidRDefault="00360FB5" w:rsidP="00553004">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40709" w14:textId="77777777" w:rsidR="00360FB5" w:rsidRPr="00840BEE" w:rsidRDefault="00360FB5" w:rsidP="00553004">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EC18E" w14:textId="77777777" w:rsidR="00360FB5" w:rsidRPr="00840BEE" w:rsidRDefault="00360FB5" w:rsidP="00553004">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443E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D83D4"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073B8E" w14:textId="77777777" w:rsidR="00360FB5" w:rsidRPr="004B1509" w:rsidRDefault="00360FB5" w:rsidP="00553004">
            <w:pPr>
              <w:jc w:val="center"/>
              <w:rPr>
                <w:rFonts w:eastAsia="Calibri"/>
                <w:szCs w:val="22"/>
              </w:rPr>
            </w:pPr>
            <w:r w:rsidRPr="004B1509">
              <w:rPr>
                <w:rFonts w:eastAsia="Calibri"/>
                <w:szCs w:val="22"/>
              </w:rPr>
              <w:t>-</w:t>
            </w:r>
          </w:p>
        </w:tc>
      </w:tr>
      <w:tr w:rsidR="00B30735" w:rsidRPr="00B30735" w14:paraId="74DEFA8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8CF483" w14:textId="77777777" w:rsidR="00360FB5" w:rsidRPr="00B30735"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8D304A" w14:textId="77777777" w:rsidR="00360FB5" w:rsidRPr="00B30735" w:rsidRDefault="00360FB5" w:rsidP="00553004">
            <w:pPr>
              <w:rPr>
                <w:rFonts w:eastAsia="Calibri"/>
                <w:szCs w:val="22"/>
              </w:rPr>
            </w:pPr>
            <w:r w:rsidRPr="00B30735">
              <w:rPr>
                <w:rFonts w:eastAsia="Calibri"/>
                <w:szCs w:val="22"/>
              </w:rPr>
              <w:t>6TS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825F00" w14:textId="77777777" w:rsidR="00360FB5" w:rsidRPr="00B30735" w:rsidRDefault="00360FB5" w:rsidP="00553004">
            <w:pPr>
              <w:rPr>
                <w:rFonts w:eastAsia="Calibri"/>
                <w:szCs w:val="22"/>
              </w:rPr>
            </w:pPr>
            <w:r w:rsidRPr="00B30735">
              <w:rPr>
                <w:rFonts w:eastAsia="Calibri"/>
                <w:szCs w:val="22"/>
              </w:rPr>
              <w:t>Kreivoji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6834DDB" w14:textId="63CBEA44" w:rsidR="00360FB5" w:rsidRPr="00B30735" w:rsidRDefault="00D4488C" w:rsidP="00553004">
            <w:pPr>
              <w:jc w:val="right"/>
              <w:rPr>
                <w:rFonts w:eastAsia="Calibri"/>
                <w:szCs w:val="22"/>
              </w:rPr>
            </w:pPr>
            <w:r w:rsidRPr="00B30735">
              <w:rPr>
                <w:rFonts w:eastAsia="Calibri"/>
                <w:szCs w:val="22"/>
              </w:rPr>
              <w:t xml:space="preserve"> 960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E8FA4" w14:textId="20E723D9" w:rsidR="00360FB5" w:rsidRPr="00B30735" w:rsidRDefault="00D4488C" w:rsidP="00553004">
            <w:pPr>
              <w:jc w:val="right"/>
              <w:rPr>
                <w:rFonts w:eastAsia="Calibri"/>
                <w:szCs w:val="22"/>
              </w:rPr>
            </w:pPr>
            <w:r w:rsidRPr="00B30735">
              <w:rPr>
                <w:rFonts w:eastAsia="Calibri"/>
                <w:szCs w:val="22"/>
              </w:rPr>
              <w:t xml:space="preserve"> 447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9728D" w14:textId="5E56F9F2" w:rsidR="00360FB5" w:rsidRPr="00B30735" w:rsidRDefault="00D4488C" w:rsidP="00553004">
            <w:pPr>
              <w:jc w:val="right"/>
              <w:rPr>
                <w:rFonts w:eastAsia="Calibri"/>
                <w:szCs w:val="22"/>
              </w:rPr>
            </w:pPr>
            <w:r w:rsidRPr="00B30735">
              <w:rPr>
                <w:rFonts w:eastAsia="Calibri"/>
                <w:szCs w:val="22"/>
              </w:rPr>
              <w:t> 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C5B53" w14:textId="77777777" w:rsidR="00360FB5" w:rsidRPr="00B30735" w:rsidRDefault="00360FB5" w:rsidP="00553004">
            <w:pPr>
              <w:jc w:val="right"/>
              <w:rPr>
                <w:rFonts w:eastAsia="Calibri"/>
                <w:szCs w:val="22"/>
              </w:rPr>
            </w:pPr>
            <w:r w:rsidRPr="00B307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A8394C" w14:textId="77777777" w:rsidR="00360FB5" w:rsidRPr="00B30735" w:rsidRDefault="00360FB5" w:rsidP="00553004">
            <w:pPr>
              <w:jc w:val="center"/>
              <w:rPr>
                <w:rFonts w:eastAsia="Calibri"/>
                <w:szCs w:val="22"/>
              </w:rPr>
            </w:pPr>
            <w:r w:rsidRPr="00B3073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AAF0A6" w14:textId="6077E599" w:rsidR="00360FB5" w:rsidRPr="00B30735" w:rsidRDefault="00D4488C" w:rsidP="00553004">
            <w:pPr>
              <w:jc w:val="center"/>
              <w:rPr>
                <w:rFonts w:eastAsia="Calibri"/>
                <w:szCs w:val="22"/>
              </w:rPr>
            </w:pPr>
            <w:r w:rsidRPr="00B30735">
              <w:rPr>
                <w:rFonts w:eastAsia="Calibri"/>
                <w:szCs w:val="22"/>
              </w:rPr>
              <w:t>4400-6403-6533</w:t>
            </w:r>
          </w:p>
        </w:tc>
      </w:tr>
      <w:tr w:rsidR="00B30735" w:rsidRPr="00B30735" w14:paraId="3C75966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3EE2F1" w14:textId="77777777" w:rsidR="00360FB5" w:rsidRPr="00B30735"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950ACB" w14:textId="77777777" w:rsidR="00360FB5" w:rsidRPr="00B30735" w:rsidRDefault="00360FB5" w:rsidP="00553004">
            <w:pPr>
              <w:rPr>
                <w:rFonts w:eastAsia="Calibri"/>
                <w:szCs w:val="22"/>
              </w:rPr>
            </w:pPr>
            <w:r w:rsidRPr="00B30735">
              <w:rPr>
                <w:rFonts w:eastAsia="Calibri"/>
                <w:szCs w:val="22"/>
              </w:rPr>
              <w:t>tr10-3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CC0662" w14:textId="77777777" w:rsidR="00360FB5" w:rsidRPr="00B30735" w:rsidRDefault="00360FB5" w:rsidP="00553004">
            <w:pPr>
              <w:rPr>
                <w:rFonts w:eastAsia="Calibri"/>
                <w:szCs w:val="22"/>
              </w:rPr>
            </w:pPr>
            <w:r w:rsidRPr="00B30735">
              <w:rPr>
                <w:rFonts w:eastAsia="Calibri"/>
                <w:szCs w:val="22"/>
              </w:rPr>
              <w:t>Lazdynų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1DA22A" w14:textId="49BFA902" w:rsidR="00360FB5" w:rsidRPr="00B30735" w:rsidRDefault="00D10FBA" w:rsidP="00553004">
            <w:pPr>
              <w:jc w:val="right"/>
              <w:rPr>
                <w:rFonts w:eastAsia="Calibri"/>
                <w:szCs w:val="22"/>
              </w:rPr>
            </w:pPr>
            <w:r w:rsidRPr="00B30735">
              <w:rPr>
                <w:rFonts w:eastAsia="Calibri"/>
                <w:szCs w:val="22"/>
              </w:rPr>
              <w:t xml:space="preserve"> 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2E073" w14:textId="58C38160" w:rsidR="00360FB5" w:rsidRPr="00B30735" w:rsidRDefault="00D10FBA" w:rsidP="00553004">
            <w:pPr>
              <w:jc w:val="right"/>
              <w:rPr>
                <w:rFonts w:eastAsia="Calibri"/>
                <w:szCs w:val="22"/>
              </w:rPr>
            </w:pPr>
            <w:r w:rsidRPr="00B30735">
              <w:rPr>
                <w:rFonts w:eastAsia="Calibri"/>
                <w:szCs w:val="22"/>
              </w:rPr>
              <w:t> 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988A7" w14:textId="77777777" w:rsidR="00360FB5" w:rsidRPr="00B30735" w:rsidRDefault="00360FB5" w:rsidP="00553004">
            <w:pPr>
              <w:jc w:val="right"/>
              <w:rPr>
                <w:rFonts w:eastAsia="Calibri"/>
                <w:szCs w:val="22"/>
              </w:rPr>
            </w:pPr>
            <w:r w:rsidRPr="00B307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C1F39" w14:textId="77777777" w:rsidR="00360FB5" w:rsidRPr="00B30735" w:rsidRDefault="00360FB5" w:rsidP="00553004">
            <w:pPr>
              <w:jc w:val="right"/>
              <w:rPr>
                <w:rFonts w:eastAsia="Calibri"/>
                <w:szCs w:val="22"/>
              </w:rPr>
            </w:pPr>
            <w:r w:rsidRPr="00B307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69C28" w14:textId="77777777" w:rsidR="00360FB5" w:rsidRPr="00B30735" w:rsidRDefault="00360FB5" w:rsidP="00553004">
            <w:pPr>
              <w:jc w:val="center"/>
              <w:rPr>
                <w:rFonts w:eastAsia="Calibri"/>
                <w:szCs w:val="22"/>
              </w:rPr>
            </w:pPr>
            <w:r w:rsidRPr="00B3073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F18B30" w14:textId="262CEC10" w:rsidR="00360FB5" w:rsidRPr="00B30735" w:rsidRDefault="00D10FBA" w:rsidP="00553004">
            <w:pPr>
              <w:jc w:val="center"/>
              <w:rPr>
                <w:rFonts w:eastAsia="Calibri"/>
                <w:szCs w:val="22"/>
              </w:rPr>
            </w:pPr>
            <w:r w:rsidRPr="00B30735">
              <w:rPr>
                <w:rFonts w:eastAsia="Calibri"/>
                <w:szCs w:val="22"/>
              </w:rPr>
              <w:t>4400-6403-6544</w:t>
            </w:r>
          </w:p>
        </w:tc>
      </w:tr>
      <w:tr w:rsidR="0069321C" w:rsidRPr="0069321C" w14:paraId="5E368A7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6184285" w14:textId="77777777" w:rsidR="00360FB5" w:rsidRPr="0069321C"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BC8BE8" w14:textId="77777777" w:rsidR="00360FB5" w:rsidRPr="0069321C" w:rsidRDefault="00360FB5" w:rsidP="00553004">
            <w:pPr>
              <w:rPr>
                <w:rFonts w:eastAsia="Calibri"/>
                <w:szCs w:val="22"/>
              </w:rPr>
            </w:pPr>
            <w:r w:rsidRPr="0069321C">
              <w:rPr>
                <w:rFonts w:eastAsia="Calibri"/>
                <w:szCs w:val="22"/>
              </w:rPr>
              <w:t>tr10-5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5027D6" w14:textId="77777777" w:rsidR="00360FB5" w:rsidRPr="0069321C" w:rsidRDefault="00360FB5" w:rsidP="00553004">
            <w:pPr>
              <w:rPr>
                <w:rFonts w:eastAsia="Calibri"/>
                <w:szCs w:val="22"/>
              </w:rPr>
            </w:pPr>
            <w:r w:rsidRPr="0069321C">
              <w:rPr>
                <w:rFonts w:eastAsia="Calibri"/>
                <w:szCs w:val="22"/>
              </w:rPr>
              <w:t>Liepų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150D98" w14:textId="21D7C548" w:rsidR="00360FB5" w:rsidRPr="0069321C" w:rsidRDefault="001017E4" w:rsidP="00553004">
            <w:pPr>
              <w:jc w:val="right"/>
              <w:rPr>
                <w:rFonts w:eastAsia="Calibri"/>
                <w:szCs w:val="22"/>
              </w:rPr>
            </w:pPr>
            <w:r w:rsidRPr="0069321C">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B73351" w14:textId="6DB82C87" w:rsidR="00360FB5" w:rsidRPr="0069321C" w:rsidRDefault="001017E4" w:rsidP="00553004">
            <w:pPr>
              <w:jc w:val="right"/>
              <w:rPr>
                <w:rFonts w:eastAsia="Calibri"/>
                <w:szCs w:val="22"/>
              </w:rPr>
            </w:pPr>
            <w:r w:rsidRPr="0069321C">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8A5FC"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47C41"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F9CEF" w14:textId="77777777" w:rsidR="00360FB5" w:rsidRPr="0069321C" w:rsidRDefault="00360FB5" w:rsidP="00553004">
            <w:pPr>
              <w:jc w:val="center"/>
              <w:rPr>
                <w:rFonts w:eastAsia="Calibri"/>
                <w:szCs w:val="22"/>
              </w:rPr>
            </w:pPr>
            <w:r w:rsidRPr="006932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145611" w14:textId="4AF99C92" w:rsidR="00360FB5" w:rsidRPr="0069321C" w:rsidRDefault="001017E4" w:rsidP="00553004">
            <w:pPr>
              <w:jc w:val="center"/>
              <w:rPr>
                <w:rFonts w:eastAsia="Calibri"/>
                <w:szCs w:val="22"/>
              </w:rPr>
            </w:pPr>
            <w:r w:rsidRPr="0069321C">
              <w:rPr>
                <w:rFonts w:eastAsia="Calibri"/>
                <w:szCs w:val="22"/>
              </w:rPr>
              <w:t>4400-6403-6555</w:t>
            </w:r>
          </w:p>
        </w:tc>
      </w:tr>
      <w:tr w:rsidR="0069321C" w:rsidRPr="0069321C" w14:paraId="65B6CD6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6ACB39" w14:textId="77777777" w:rsidR="00360FB5" w:rsidRPr="0069321C"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033B4D" w14:textId="77777777" w:rsidR="00360FB5" w:rsidRPr="0069321C" w:rsidRDefault="00360FB5" w:rsidP="00553004">
            <w:pPr>
              <w:rPr>
                <w:rFonts w:eastAsia="Calibri"/>
                <w:szCs w:val="22"/>
              </w:rPr>
            </w:pPr>
            <w:r w:rsidRPr="0069321C">
              <w:rPr>
                <w:rFonts w:eastAsia="Calibri"/>
                <w:szCs w:val="22"/>
              </w:rPr>
              <w:t>tr10-4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06BA89" w14:textId="77777777" w:rsidR="00360FB5" w:rsidRPr="0069321C" w:rsidRDefault="00360FB5" w:rsidP="00553004">
            <w:pPr>
              <w:rPr>
                <w:rFonts w:eastAsia="Calibri"/>
                <w:szCs w:val="22"/>
              </w:rPr>
            </w:pPr>
            <w:r w:rsidRPr="0069321C">
              <w:rPr>
                <w:rFonts w:eastAsia="Calibri"/>
                <w:szCs w:val="22"/>
              </w:rPr>
              <w:t>Parko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2EF124" w14:textId="4D911AEC" w:rsidR="00360FB5" w:rsidRPr="0069321C" w:rsidRDefault="00816FD4" w:rsidP="00553004">
            <w:pPr>
              <w:jc w:val="right"/>
              <w:rPr>
                <w:rFonts w:eastAsia="Calibri"/>
                <w:szCs w:val="22"/>
              </w:rPr>
            </w:pPr>
            <w:r w:rsidRPr="0069321C">
              <w:rPr>
                <w:rFonts w:eastAsia="Calibri"/>
                <w:szCs w:val="22"/>
              </w:rPr>
              <w:t xml:space="preserve"> 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E59D9D" w14:textId="52C2AE85" w:rsidR="00360FB5" w:rsidRPr="0069321C" w:rsidRDefault="00816FD4" w:rsidP="00553004">
            <w:pPr>
              <w:jc w:val="right"/>
              <w:rPr>
                <w:rFonts w:eastAsia="Calibri"/>
                <w:szCs w:val="22"/>
              </w:rPr>
            </w:pPr>
            <w:r w:rsidRPr="0069321C">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DC57F8"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786F5"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7131E1" w14:textId="77777777" w:rsidR="00360FB5" w:rsidRPr="0069321C" w:rsidRDefault="00360FB5" w:rsidP="00553004">
            <w:pPr>
              <w:jc w:val="center"/>
              <w:rPr>
                <w:rFonts w:eastAsia="Calibri"/>
                <w:szCs w:val="22"/>
              </w:rPr>
            </w:pPr>
            <w:r w:rsidRPr="006932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936C83" w14:textId="0366B76D" w:rsidR="00360FB5" w:rsidRPr="0069321C" w:rsidRDefault="00816FD4" w:rsidP="00553004">
            <w:pPr>
              <w:jc w:val="center"/>
              <w:rPr>
                <w:rFonts w:eastAsia="Calibri"/>
                <w:szCs w:val="22"/>
              </w:rPr>
            </w:pPr>
            <w:r w:rsidRPr="0069321C">
              <w:rPr>
                <w:rFonts w:eastAsia="Calibri"/>
                <w:szCs w:val="22"/>
              </w:rPr>
              <w:t>4400-6403-6566</w:t>
            </w:r>
          </w:p>
        </w:tc>
      </w:tr>
      <w:tr w:rsidR="0069321C" w:rsidRPr="0069321C" w14:paraId="6DC6CFC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0F202BE" w14:textId="77777777" w:rsidR="00360FB5" w:rsidRPr="0069321C"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5FFA34" w14:textId="77777777" w:rsidR="00360FB5" w:rsidRPr="0069321C" w:rsidRDefault="00360FB5" w:rsidP="00553004">
            <w:pPr>
              <w:rPr>
                <w:rFonts w:eastAsia="Calibri"/>
                <w:szCs w:val="22"/>
              </w:rPr>
            </w:pPr>
            <w:r w:rsidRPr="0069321C">
              <w:rPr>
                <w:rFonts w:eastAsia="Calibri"/>
                <w:szCs w:val="22"/>
              </w:rPr>
              <w:t>tr10-2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0E8C29" w14:textId="77777777" w:rsidR="00360FB5" w:rsidRPr="0069321C" w:rsidRDefault="00360FB5" w:rsidP="00553004">
            <w:pPr>
              <w:rPr>
                <w:rFonts w:eastAsia="Calibri"/>
                <w:szCs w:val="22"/>
              </w:rPr>
            </w:pPr>
            <w:r w:rsidRPr="0069321C">
              <w:rPr>
                <w:rFonts w:eastAsia="Calibri"/>
                <w:szCs w:val="22"/>
              </w:rPr>
              <w:t>Šermukšnių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23D09E" w14:textId="11ADF58B" w:rsidR="00360FB5" w:rsidRPr="0069321C" w:rsidRDefault="00956C1D" w:rsidP="00553004">
            <w:pPr>
              <w:jc w:val="right"/>
              <w:rPr>
                <w:rFonts w:eastAsia="Calibri"/>
                <w:szCs w:val="22"/>
              </w:rPr>
            </w:pPr>
            <w:r w:rsidRPr="0069321C">
              <w:rPr>
                <w:rFonts w:eastAsia="Calibri"/>
                <w:szCs w:val="22"/>
              </w:rPr>
              <w:t xml:space="preserve"> 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7216E" w14:textId="59B18513" w:rsidR="00360FB5" w:rsidRPr="0069321C" w:rsidRDefault="00956C1D" w:rsidP="00553004">
            <w:pPr>
              <w:jc w:val="right"/>
              <w:rPr>
                <w:rFonts w:eastAsia="Calibri"/>
                <w:szCs w:val="22"/>
              </w:rPr>
            </w:pPr>
            <w:r w:rsidRPr="0069321C">
              <w:rPr>
                <w:rFonts w:eastAsia="Calibri"/>
                <w:szCs w:val="22"/>
              </w:rPr>
              <w:t xml:space="preserve"> 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9A3F3E"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915E6"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9F35F" w14:textId="77777777" w:rsidR="00360FB5" w:rsidRPr="0069321C" w:rsidRDefault="00360FB5" w:rsidP="00553004">
            <w:pPr>
              <w:jc w:val="center"/>
              <w:rPr>
                <w:rFonts w:eastAsia="Calibri"/>
                <w:szCs w:val="22"/>
              </w:rPr>
            </w:pPr>
            <w:r w:rsidRPr="006932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0A3CAE" w14:textId="6BCDABA9" w:rsidR="00360FB5" w:rsidRPr="0069321C" w:rsidRDefault="00956C1D" w:rsidP="00553004">
            <w:pPr>
              <w:jc w:val="center"/>
              <w:rPr>
                <w:rFonts w:eastAsia="Calibri"/>
                <w:szCs w:val="22"/>
              </w:rPr>
            </w:pPr>
            <w:r w:rsidRPr="0069321C">
              <w:rPr>
                <w:rFonts w:eastAsia="Calibri"/>
                <w:szCs w:val="22"/>
              </w:rPr>
              <w:t>4400-6403-6577</w:t>
            </w:r>
          </w:p>
        </w:tc>
      </w:tr>
      <w:tr w:rsidR="0069321C" w:rsidRPr="0069321C" w14:paraId="78B773B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1CF235" w14:textId="77777777" w:rsidR="00360FB5" w:rsidRPr="0069321C"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84C608" w14:textId="77777777" w:rsidR="00360FB5" w:rsidRPr="0069321C" w:rsidRDefault="00360FB5" w:rsidP="00553004">
            <w:pPr>
              <w:rPr>
                <w:rFonts w:eastAsia="Calibri"/>
                <w:szCs w:val="22"/>
              </w:rPr>
            </w:pPr>
            <w:r w:rsidRPr="0069321C">
              <w:rPr>
                <w:rFonts w:eastAsia="Calibri"/>
                <w:szCs w:val="22"/>
              </w:rPr>
              <w:t>tr10-1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4ADCE3D" w14:textId="77777777" w:rsidR="00360FB5" w:rsidRPr="0069321C" w:rsidRDefault="00360FB5" w:rsidP="00553004">
            <w:pPr>
              <w:rPr>
                <w:rFonts w:eastAsia="Calibri"/>
                <w:szCs w:val="22"/>
              </w:rPr>
            </w:pPr>
            <w:r w:rsidRPr="0069321C">
              <w:rPr>
                <w:rFonts w:eastAsia="Calibri"/>
                <w:szCs w:val="22"/>
              </w:rPr>
              <w:t>Tujų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CDCFE0" w14:textId="35302905" w:rsidR="00360FB5" w:rsidRPr="0069321C" w:rsidRDefault="00360FB5" w:rsidP="00553004">
            <w:pPr>
              <w:jc w:val="right"/>
              <w:rPr>
                <w:rFonts w:eastAsia="Calibri"/>
                <w:szCs w:val="22"/>
              </w:rPr>
            </w:pPr>
            <w:r w:rsidRPr="0069321C">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CBCC9" w14:textId="7431CA70" w:rsidR="00360FB5" w:rsidRPr="0069321C" w:rsidRDefault="00360FB5" w:rsidP="00553004">
            <w:pPr>
              <w:jc w:val="right"/>
              <w:rPr>
                <w:rFonts w:eastAsia="Calibri"/>
                <w:szCs w:val="22"/>
              </w:rPr>
            </w:pPr>
            <w:r w:rsidRPr="0069321C">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340E4"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6D2472"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C1D68" w14:textId="77777777" w:rsidR="00360FB5" w:rsidRPr="0069321C" w:rsidRDefault="00360FB5" w:rsidP="00553004">
            <w:pPr>
              <w:jc w:val="center"/>
              <w:rPr>
                <w:rFonts w:eastAsia="Calibri"/>
                <w:szCs w:val="22"/>
              </w:rPr>
            </w:pPr>
            <w:r w:rsidRPr="006932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A0D927" w14:textId="77777777" w:rsidR="00360FB5" w:rsidRPr="0069321C" w:rsidRDefault="00360FB5" w:rsidP="00553004">
            <w:pPr>
              <w:jc w:val="center"/>
              <w:rPr>
                <w:rFonts w:eastAsia="Calibri"/>
                <w:szCs w:val="22"/>
              </w:rPr>
            </w:pPr>
            <w:r w:rsidRPr="0069321C">
              <w:rPr>
                <w:rFonts w:eastAsia="Calibri"/>
                <w:szCs w:val="22"/>
              </w:rPr>
              <w:t>4400-2190-5548</w:t>
            </w:r>
          </w:p>
        </w:tc>
      </w:tr>
      <w:tr w:rsidR="0069321C" w:rsidRPr="0069321C" w14:paraId="1EE086E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0E06AA3" w14:textId="77777777" w:rsidR="00360FB5" w:rsidRPr="0069321C"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67B99F" w14:textId="77777777" w:rsidR="00360FB5" w:rsidRPr="0069321C" w:rsidRDefault="00360FB5" w:rsidP="00553004">
            <w:pPr>
              <w:rPr>
                <w:rFonts w:eastAsia="Calibri"/>
                <w:szCs w:val="22"/>
              </w:rPr>
            </w:pPr>
            <w:r w:rsidRPr="0069321C">
              <w:rPr>
                <w:rFonts w:eastAsia="Calibri"/>
                <w:szCs w:val="22"/>
              </w:rPr>
              <w:t>tr7-2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48CA67" w14:textId="77777777" w:rsidR="00360FB5" w:rsidRPr="0069321C" w:rsidRDefault="00360FB5" w:rsidP="00553004">
            <w:pPr>
              <w:rPr>
                <w:rFonts w:eastAsia="Calibri"/>
                <w:szCs w:val="22"/>
              </w:rPr>
            </w:pPr>
            <w:r w:rsidRPr="0069321C">
              <w:rPr>
                <w:rFonts w:eastAsia="Calibri"/>
                <w:szCs w:val="22"/>
              </w:rPr>
              <w:t>Geležinkelio g., Surdegio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898963" w14:textId="77777777" w:rsidR="00360FB5" w:rsidRPr="0069321C" w:rsidRDefault="00360FB5" w:rsidP="00553004">
            <w:pPr>
              <w:jc w:val="right"/>
              <w:rPr>
                <w:rFonts w:eastAsia="Calibri"/>
                <w:szCs w:val="22"/>
              </w:rPr>
            </w:pPr>
            <w:r w:rsidRPr="0069321C">
              <w:rPr>
                <w:rFonts w:eastAsia="Calibri"/>
                <w:szCs w:val="22"/>
              </w:rPr>
              <w:t>1538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88F1C" w14:textId="77777777" w:rsidR="00360FB5" w:rsidRPr="0069321C" w:rsidRDefault="00360FB5" w:rsidP="00553004">
            <w:pPr>
              <w:jc w:val="right"/>
              <w:rPr>
                <w:rFonts w:eastAsia="Calibri"/>
                <w:szCs w:val="22"/>
              </w:rPr>
            </w:pPr>
            <w:r w:rsidRPr="0069321C">
              <w:rPr>
                <w:rFonts w:eastAsia="Calibri"/>
                <w:szCs w:val="22"/>
              </w:rPr>
              <w:t>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6C71D" w14:textId="77777777" w:rsidR="00360FB5" w:rsidRPr="0069321C" w:rsidRDefault="00360FB5" w:rsidP="00553004">
            <w:pPr>
              <w:jc w:val="right"/>
              <w:rPr>
                <w:rFonts w:eastAsia="Calibri"/>
                <w:szCs w:val="22"/>
              </w:rPr>
            </w:pPr>
            <w:r w:rsidRPr="0069321C">
              <w:rPr>
                <w:rFonts w:eastAsia="Calibri"/>
                <w:szCs w:val="22"/>
              </w:rPr>
              <w:t>1176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1883E"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E4792E" w14:textId="77777777" w:rsidR="00360FB5" w:rsidRPr="0069321C" w:rsidRDefault="00360FB5" w:rsidP="00553004">
            <w:pPr>
              <w:jc w:val="center"/>
              <w:rPr>
                <w:rFonts w:eastAsia="Calibri"/>
                <w:szCs w:val="22"/>
              </w:rPr>
            </w:pPr>
            <w:r w:rsidRPr="006932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09BE90" w14:textId="77777777" w:rsidR="00360FB5" w:rsidRPr="0069321C" w:rsidRDefault="00360FB5" w:rsidP="00553004">
            <w:pPr>
              <w:jc w:val="center"/>
              <w:rPr>
                <w:rFonts w:eastAsia="Calibri"/>
                <w:szCs w:val="22"/>
              </w:rPr>
            </w:pPr>
            <w:r w:rsidRPr="0069321C">
              <w:rPr>
                <w:rFonts w:eastAsia="Calibri"/>
                <w:szCs w:val="22"/>
              </w:rPr>
              <w:t>4400-4960-0295</w:t>
            </w:r>
          </w:p>
        </w:tc>
      </w:tr>
      <w:tr w:rsidR="0069321C" w:rsidRPr="0069321C" w14:paraId="0A46B73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A36D83" w14:textId="77777777" w:rsidR="00360FB5" w:rsidRPr="0069321C"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ACF329" w14:textId="77777777" w:rsidR="00360FB5" w:rsidRPr="0069321C" w:rsidRDefault="00360FB5" w:rsidP="00553004">
            <w:pPr>
              <w:rPr>
                <w:rFonts w:eastAsia="Calibri"/>
                <w:szCs w:val="22"/>
              </w:rPr>
            </w:pPr>
            <w:r w:rsidRPr="0069321C">
              <w:rPr>
                <w:rFonts w:eastAsia="Calibri"/>
                <w:szCs w:val="22"/>
              </w:rPr>
              <w:t>tr7-8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F94B0E" w14:textId="77777777" w:rsidR="00360FB5" w:rsidRPr="0069321C" w:rsidRDefault="00360FB5" w:rsidP="00553004">
            <w:pPr>
              <w:rPr>
                <w:rFonts w:eastAsia="Calibri"/>
                <w:szCs w:val="22"/>
              </w:rPr>
            </w:pPr>
            <w:r w:rsidRPr="0069321C">
              <w:rPr>
                <w:rFonts w:eastAsia="Calibri"/>
                <w:szCs w:val="22"/>
              </w:rPr>
              <w:t>Pušų g., Surdegio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C125C9" w14:textId="77777777" w:rsidR="00360FB5" w:rsidRPr="0069321C" w:rsidRDefault="00360FB5" w:rsidP="00553004">
            <w:pPr>
              <w:jc w:val="right"/>
              <w:rPr>
                <w:rFonts w:eastAsia="Calibri"/>
                <w:szCs w:val="22"/>
              </w:rPr>
            </w:pPr>
            <w:r w:rsidRPr="0069321C">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377B8"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4B6AC" w14:textId="77777777" w:rsidR="00360FB5" w:rsidRPr="0069321C" w:rsidRDefault="00360FB5" w:rsidP="00553004">
            <w:pPr>
              <w:jc w:val="right"/>
              <w:rPr>
                <w:rFonts w:eastAsia="Calibri"/>
                <w:szCs w:val="22"/>
              </w:rPr>
            </w:pPr>
            <w:r w:rsidRPr="0069321C">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009C61"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C2269" w14:textId="77777777" w:rsidR="00360FB5" w:rsidRPr="0069321C" w:rsidRDefault="00360FB5" w:rsidP="00553004">
            <w:pPr>
              <w:jc w:val="center"/>
              <w:rPr>
                <w:rFonts w:eastAsia="Calibri"/>
                <w:szCs w:val="22"/>
              </w:rPr>
            </w:pPr>
            <w:r w:rsidRPr="0069321C">
              <w:rPr>
                <w:rFonts w:eastAsia="Calibri"/>
                <w:szCs w:val="22"/>
              </w:rPr>
              <w:t>D</w:t>
            </w:r>
          </w:p>
          <w:p w14:paraId="5540E292" w14:textId="189EC847" w:rsidR="00360FB5" w:rsidRPr="0069321C" w:rsidRDefault="00360FB5" w:rsidP="00553004">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hideMark/>
          </w:tcPr>
          <w:p w14:paraId="3540DF5E" w14:textId="77777777" w:rsidR="00360FB5" w:rsidRPr="0069321C" w:rsidRDefault="00360FB5" w:rsidP="00553004">
            <w:pPr>
              <w:jc w:val="center"/>
              <w:rPr>
                <w:rFonts w:eastAsia="Calibri"/>
                <w:szCs w:val="22"/>
              </w:rPr>
            </w:pPr>
            <w:r w:rsidRPr="0069321C">
              <w:rPr>
                <w:rFonts w:eastAsia="Calibri"/>
                <w:szCs w:val="22"/>
              </w:rPr>
              <w:t>4400-5413-4695</w:t>
            </w:r>
          </w:p>
          <w:p w14:paraId="14C5FB4F" w14:textId="77777777" w:rsidR="00360FB5" w:rsidRPr="0069321C" w:rsidRDefault="00360FB5" w:rsidP="00553004">
            <w:pPr>
              <w:jc w:val="center"/>
              <w:rPr>
                <w:rFonts w:eastAsia="Calibri"/>
                <w:szCs w:val="22"/>
              </w:rPr>
            </w:pPr>
            <w:r w:rsidRPr="0069321C">
              <w:rPr>
                <w:rFonts w:eastAsia="Calibri"/>
                <w:szCs w:val="22"/>
              </w:rPr>
              <w:t>4400-5413-4708</w:t>
            </w:r>
          </w:p>
        </w:tc>
      </w:tr>
      <w:tr w:rsidR="0069321C" w:rsidRPr="0069321C" w14:paraId="4E156B9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F00862" w14:textId="77777777" w:rsidR="00360FB5" w:rsidRPr="0069321C"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7E690C" w14:textId="77777777" w:rsidR="00360FB5" w:rsidRPr="0069321C" w:rsidRDefault="00360FB5" w:rsidP="00553004">
            <w:pPr>
              <w:rPr>
                <w:rFonts w:eastAsia="Calibri"/>
                <w:szCs w:val="22"/>
              </w:rPr>
            </w:pPr>
            <w:r w:rsidRPr="0069321C">
              <w:rPr>
                <w:rFonts w:eastAsia="Calibri"/>
                <w:szCs w:val="22"/>
              </w:rPr>
              <w:t>tr7-4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90DC35" w14:textId="77777777" w:rsidR="00360FB5" w:rsidRPr="0069321C" w:rsidRDefault="00360FB5" w:rsidP="00553004">
            <w:pPr>
              <w:rPr>
                <w:rFonts w:eastAsia="Calibri"/>
                <w:szCs w:val="22"/>
              </w:rPr>
            </w:pPr>
            <w:r w:rsidRPr="0069321C">
              <w:rPr>
                <w:rFonts w:eastAsia="Calibri"/>
                <w:szCs w:val="22"/>
              </w:rPr>
              <w:t>Saulės g., Surdegio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5CB7FE" w14:textId="77777777" w:rsidR="00360FB5" w:rsidRPr="0069321C" w:rsidRDefault="00360FB5" w:rsidP="00553004">
            <w:pPr>
              <w:jc w:val="right"/>
              <w:rPr>
                <w:rFonts w:eastAsia="Calibri"/>
                <w:szCs w:val="22"/>
              </w:rPr>
            </w:pPr>
            <w:r w:rsidRPr="0069321C">
              <w:rPr>
                <w:rFonts w:eastAsia="Calibri"/>
                <w:szCs w:val="22"/>
              </w:rPr>
              <w:t xml:space="preserve"> 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B63D7"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1FD69" w14:textId="77777777" w:rsidR="00360FB5" w:rsidRPr="0069321C" w:rsidRDefault="00360FB5" w:rsidP="00553004">
            <w:pPr>
              <w:jc w:val="right"/>
              <w:rPr>
                <w:rFonts w:eastAsia="Calibri"/>
                <w:szCs w:val="22"/>
              </w:rPr>
            </w:pPr>
            <w:r w:rsidRPr="0069321C">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35181"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A89B7" w14:textId="77777777" w:rsidR="00360FB5" w:rsidRPr="0069321C" w:rsidRDefault="00360FB5" w:rsidP="00553004">
            <w:pPr>
              <w:jc w:val="center"/>
              <w:rPr>
                <w:rFonts w:eastAsia="Calibri"/>
                <w:szCs w:val="22"/>
              </w:rPr>
            </w:pPr>
            <w:r w:rsidRPr="006932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C23919" w14:textId="77777777" w:rsidR="00360FB5" w:rsidRPr="0069321C" w:rsidRDefault="00360FB5" w:rsidP="00553004">
            <w:pPr>
              <w:jc w:val="center"/>
              <w:rPr>
                <w:rFonts w:eastAsia="Calibri"/>
                <w:szCs w:val="22"/>
              </w:rPr>
            </w:pPr>
            <w:r w:rsidRPr="0069321C">
              <w:rPr>
                <w:rFonts w:eastAsia="Calibri"/>
                <w:szCs w:val="22"/>
              </w:rPr>
              <w:t>4400-5326-3300</w:t>
            </w:r>
          </w:p>
        </w:tc>
      </w:tr>
      <w:tr w:rsidR="0069321C" w:rsidRPr="0069321C" w14:paraId="5BC0BF8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CD7545" w14:textId="77777777" w:rsidR="00360FB5" w:rsidRPr="0069321C"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18A3BF" w14:textId="77777777" w:rsidR="00360FB5" w:rsidRPr="0069321C" w:rsidRDefault="00360FB5" w:rsidP="00553004">
            <w:pPr>
              <w:rPr>
                <w:rFonts w:eastAsia="Calibri"/>
                <w:szCs w:val="22"/>
              </w:rPr>
            </w:pPr>
            <w:r w:rsidRPr="0069321C">
              <w:rPr>
                <w:rFonts w:eastAsia="Calibri"/>
                <w:szCs w:val="22"/>
              </w:rPr>
              <w:t>trm1-8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4E9B65" w14:textId="77777777" w:rsidR="00360FB5" w:rsidRPr="0069321C" w:rsidRDefault="00360FB5" w:rsidP="00553004">
            <w:pPr>
              <w:rPr>
                <w:rFonts w:eastAsia="Calibri"/>
                <w:szCs w:val="22"/>
              </w:rPr>
            </w:pPr>
            <w:r w:rsidRPr="0069321C">
              <w:rPr>
                <w:rFonts w:eastAsia="Calibri"/>
                <w:szCs w:val="22"/>
              </w:rPr>
              <w:t>Kaštonų g., Vaidlonių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AC56B3" w14:textId="77777777" w:rsidR="00360FB5" w:rsidRPr="0069321C" w:rsidRDefault="00360FB5" w:rsidP="00553004">
            <w:pPr>
              <w:jc w:val="right"/>
              <w:rPr>
                <w:rFonts w:eastAsia="Calibri"/>
                <w:szCs w:val="22"/>
              </w:rPr>
            </w:pPr>
            <w:r w:rsidRPr="0069321C">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6BECF"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52E45D" w14:textId="77777777" w:rsidR="00360FB5" w:rsidRPr="0069321C" w:rsidRDefault="00360FB5" w:rsidP="00553004">
            <w:pPr>
              <w:jc w:val="right"/>
              <w:rPr>
                <w:rFonts w:eastAsia="Calibri"/>
                <w:szCs w:val="22"/>
              </w:rPr>
            </w:pPr>
            <w:r w:rsidRPr="0069321C">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FA378"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F0AB6" w14:textId="77777777" w:rsidR="00360FB5" w:rsidRPr="0069321C" w:rsidRDefault="00360FB5" w:rsidP="00553004">
            <w:pPr>
              <w:jc w:val="center"/>
              <w:rPr>
                <w:rFonts w:eastAsia="Calibri"/>
                <w:szCs w:val="22"/>
              </w:rPr>
            </w:pPr>
            <w:r w:rsidRPr="006932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4AB2F8" w14:textId="77777777" w:rsidR="00360FB5" w:rsidRPr="0069321C" w:rsidRDefault="00360FB5" w:rsidP="00553004">
            <w:pPr>
              <w:jc w:val="center"/>
              <w:rPr>
                <w:rFonts w:eastAsia="Calibri"/>
                <w:szCs w:val="22"/>
              </w:rPr>
            </w:pPr>
            <w:r w:rsidRPr="0069321C">
              <w:rPr>
                <w:rFonts w:eastAsia="Calibri"/>
                <w:szCs w:val="22"/>
              </w:rPr>
              <w:t>4400-5042-7722</w:t>
            </w:r>
          </w:p>
        </w:tc>
      </w:tr>
      <w:tr w:rsidR="0069321C" w:rsidRPr="0069321C" w14:paraId="6D187D2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C80FD1C" w14:textId="77777777" w:rsidR="00360FB5" w:rsidRPr="0069321C"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7AC4D5" w14:textId="77777777" w:rsidR="00360FB5" w:rsidRPr="0069321C" w:rsidRDefault="00360FB5" w:rsidP="00553004">
            <w:pPr>
              <w:rPr>
                <w:rFonts w:eastAsia="Calibri"/>
                <w:szCs w:val="22"/>
              </w:rPr>
            </w:pPr>
            <w:r w:rsidRPr="0069321C">
              <w:rPr>
                <w:rFonts w:eastAsia="Calibri"/>
                <w:szCs w:val="22"/>
              </w:rPr>
              <w:t>tr-21-2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DDF8EB" w14:textId="77777777" w:rsidR="00360FB5" w:rsidRPr="0069321C" w:rsidRDefault="00360FB5" w:rsidP="00553004">
            <w:pPr>
              <w:rPr>
                <w:rFonts w:eastAsia="Calibri"/>
                <w:szCs w:val="22"/>
              </w:rPr>
            </w:pPr>
            <w:r w:rsidRPr="0069321C">
              <w:rPr>
                <w:rFonts w:eastAsia="Calibri"/>
                <w:szCs w:val="22"/>
              </w:rPr>
              <w:t>Ežerėlio g., Vaidlonių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A32B88" w14:textId="77777777" w:rsidR="00360FB5" w:rsidRPr="0069321C" w:rsidRDefault="00360FB5" w:rsidP="00553004">
            <w:pPr>
              <w:jc w:val="right"/>
              <w:rPr>
                <w:rFonts w:eastAsia="Calibri"/>
                <w:szCs w:val="22"/>
              </w:rPr>
            </w:pPr>
            <w:r w:rsidRPr="0069321C">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C9EA48" w14:textId="77777777" w:rsidR="00360FB5" w:rsidRPr="0069321C" w:rsidRDefault="00360FB5" w:rsidP="00553004">
            <w:pPr>
              <w:jc w:val="right"/>
              <w:rPr>
                <w:rFonts w:eastAsia="Calibri"/>
                <w:szCs w:val="22"/>
              </w:rPr>
            </w:pPr>
            <w:r w:rsidRPr="0069321C">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D98E1"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4EEFF0"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57C24B" w14:textId="77777777" w:rsidR="00360FB5" w:rsidRPr="0069321C" w:rsidRDefault="00360FB5" w:rsidP="00553004">
            <w:pPr>
              <w:jc w:val="center"/>
              <w:rPr>
                <w:rFonts w:eastAsia="Calibri"/>
                <w:szCs w:val="22"/>
              </w:rPr>
            </w:pPr>
            <w:r w:rsidRPr="006932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C5BE0A" w14:textId="77777777" w:rsidR="00360FB5" w:rsidRPr="0069321C" w:rsidRDefault="00360FB5" w:rsidP="00553004">
            <w:pPr>
              <w:jc w:val="center"/>
              <w:rPr>
                <w:rFonts w:eastAsia="Calibri"/>
                <w:szCs w:val="22"/>
              </w:rPr>
            </w:pPr>
            <w:r w:rsidRPr="0069321C">
              <w:rPr>
                <w:rFonts w:eastAsia="Calibri"/>
                <w:szCs w:val="22"/>
              </w:rPr>
              <w:t>4400-5594-2299</w:t>
            </w:r>
          </w:p>
        </w:tc>
      </w:tr>
      <w:tr w:rsidR="0069321C" w:rsidRPr="0069321C" w14:paraId="4CC0AF2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F85C37D" w14:textId="77777777" w:rsidR="00360FB5" w:rsidRPr="0069321C"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A98487" w14:textId="77777777" w:rsidR="00360FB5" w:rsidRPr="0069321C" w:rsidRDefault="00360FB5" w:rsidP="00553004">
            <w:pPr>
              <w:rPr>
                <w:rFonts w:eastAsia="Calibri"/>
                <w:szCs w:val="22"/>
              </w:rPr>
            </w:pPr>
            <w:r w:rsidRPr="0069321C">
              <w:rPr>
                <w:rFonts w:eastAsia="Calibri"/>
                <w:szCs w:val="22"/>
              </w:rPr>
              <w:t>tr21-1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4DFB05" w14:textId="77777777" w:rsidR="00360FB5" w:rsidRPr="0069321C" w:rsidRDefault="00360FB5" w:rsidP="00553004">
            <w:pPr>
              <w:rPr>
                <w:rFonts w:eastAsia="Calibri"/>
                <w:szCs w:val="22"/>
              </w:rPr>
            </w:pPr>
            <w:r w:rsidRPr="0069321C">
              <w:rPr>
                <w:rFonts w:eastAsia="Calibri"/>
                <w:szCs w:val="22"/>
              </w:rPr>
              <w:t>Pušyno g., Vaidlonių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5A3CFB3" w14:textId="77777777" w:rsidR="00360FB5" w:rsidRPr="0069321C" w:rsidRDefault="00360FB5" w:rsidP="00553004">
            <w:pPr>
              <w:jc w:val="right"/>
              <w:rPr>
                <w:rFonts w:eastAsia="Calibri"/>
                <w:szCs w:val="22"/>
              </w:rPr>
            </w:pPr>
            <w:r w:rsidRPr="0069321C">
              <w:rPr>
                <w:rFonts w:eastAsia="Calibri"/>
                <w:szCs w:val="22"/>
              </w:rPr>
              <w:t>801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3DA8B" w14:textId="77777777" w:rsidR="00360FB5" w:rsidRPr="0069321C" w:rsidRDefault="00360FB5" w:rsidP="00553004">
            <w:pPr>
              <w:jc w:val="right"/>
              <w:rPr>
                <w:rFonts w:eastAsia="Calibri"/>
                <w:szCs w:val="22"/>
              </w:rPr>
            </w:pPr>
            <w:r w:rsidRPr="0069321C">
              <w:rPr>
                <w:rFonts w:eastAsia="Calibri"/>
                <w:szCs w:val="22"/>
              </w:rPr>
              <w:t>801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40280"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0D9F1"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5CC8A" w14:textId="77777777" w:rsidR="00360FB5" w:rsidRPr="0069321C" w:rsidRDefault="00360FB5" w:rsidP="00553004">
            <w:pPr>
              <w:jc w:val="center"/>
              <w:rPr>
                <w:rFonts w:eastAsia="Calibri"/>
                <w:szCs w:val="22"/>
              </w:rPr>
            </w:pPr>
            <w:r w:rsidRPr="006932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14A9BD" w14:textId="77777777" w:rsidR="00360FB5" w:rsidRPr="0069321C" w:rsidRDefault="00360FB5" w:rsidP="00553004">
            <w:pPr>
              <w:jc w:val="center"/>
              <w:rPr>
                <w:rFonts w:eastAsia="Calibri"/>
                <w:szCs w:val="22"/>
              </w:rPr>
            </w:pPr>
            <w:r w:rsidRPr="0069321C">
              <w:rPr>
                <w:rFonts w:eastAsia="Calibri"/>
                <w:szCs w:val="22"/>
              </w:rPr>
              <w:t>4400-5594-2311</w:t>
            </w:r>
          </w:p>
        </w:tc>
      </w:tr>
      <w:tr w:rsidR="0069321C" w:rsidRPr="0069321C" w14:paraId="53A5CA9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70CFA09" w14:textId="77777777" w:rsidR="00360FB5" w:rsidRPr="0069321C"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E0F6F2" w14:textId="77777777" w:rsidR="00360FB5" w:rsidRPr="0069321C" w:rsidRDefault="00360FB5" w:rsidP="00553004">
            <w:pPr>
              <w:rPr>
                <w:rFonts w:eastAsia="Calibri"/>
                <w:szCs w:val="22"/>
              </w:rPr>
            </w:pPr>
            <w:r w:rsidRPr="0069321C">
              <w:rPr>
                <w:rFonts w:eastAsia="Calibri"/>
                <w:szCs w:val="22"/>
              </w:rPr>
              <w:t>tr-53-5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6E8D49" w14:textId="77777777" w:rsidR="00360FB5" w:rsidRPr="0069321C" w:rsidRDefault="00360FB5" w:rsidP="00553004">
            <w:pPr>
              <w:rPr>
                <w:rFonts w:eastAsia="Calibri"/>
                <w:szCs w:val="22"/>
              </w:rPr>
            </w:pPr>
            <w:r w:rsidRPr="0069321C">
              <w:rPr>
                <w:rFonts w:eastAsia="Calibri"/>
                <w:szCs w:val="22"/>
              </w:rPr>
              <w:t>Ąžuolų g., Vašuokėnų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2F0E85" w14:textId="77777777" w:rsidR="00360FB5" w:rsidRPr="0069321C" w:rsidRDefault="00360FB5" w:rsidP="00553004">
            <w:pPr>
              <w:jc w:val="right"/>
              <w:rPr>
                <w:rFonts w:eastAsia="Calibri"/>
                <w:szCs w:val="22"/>
              </w:rPr>
            </w:pPr>
            <w:r w:rsidRPr="0069321C">
              <w:rPr>
                <w:rFonts w:eastAsia="Calibri"/>
                <w:szCs w:val="22"/>
              </w:rPr>
              <w:t>1135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4CFED3"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8BDE4" w14:textId="77777777" w:rsidR="00360FB5" w:rsidRPr="0069321C" w:rsidRDefault="00360FB5" w:rsidP="00553004">
            <w:pPr>
              <w:jc w:val="right"/>
              <w:rPr>
                <w:rFonts w:eastAsia="Calibri"/>
                <w:szCs w:val="22"/>
              </w:rPr>
            </w:pPr>
            <w:r w:rsidRPr="0069321C">
              <w:rPr>
                <w:rFonts w:eastAsia="Calibri"/>
                <w:szCs w:val="22"/>
              </w:rPr>
              <w:t>1135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9BA7A"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73D4AE" w14:textId="77777777" w:rsidR="00360FB5" w:rsidRPr="0069321C" w:rsidRDefault="00360FB5" w:rsidP="00553004">
            <w:pPr>
              <w:jc w:val="center"/>
              <w:rPr>
                <w:rFonts w:eastAsia="Calibri"/>
                <w:szCs w:val="22"/>
              </w:rPr>
            </w:pPr>
            <w:r w:rsidRPr="006932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B2E270" w14:textId="77777777" w:rsidR="00360FB5" w:rsidRPr="0069321C" w:rsidRDefault="00360FB5" w:rsidP="00553004">
            <w:pPr>
              <w:jc w:val="center"/>
              <w:rPr>
                <w:rFonts w:eastAsia="Calibri"/>
                <w:szCs w:val="22"/>
              </w:rPr>
            </w:pPr>
            <w:r w:rsidRPr="0069321C">
              <w:rPr>
                <w:rFonts w:eastAsia="Calibri"/>
                <w:szCs w:val="22"/>
              </w:rPr>
              <w:t>4400-5594-2322</w:t>
            </w:r>
          </w:p>
        </w:tc>
      </w:tr>
      <w:tr w:rsidR="0069321C" w:rsidRPr="0069321C" w14:paraId="62EBC43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5AC07B" w14:textId="77777777" w:rsidR="00360FB5" w:rsidRPr="0069321C"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96E130" w14:textId="77777777" w:rsidR="00360FB5" w:rsidRPr="0069321C" w:rsidRDefault="00360FB5" w:rsidP="00553004">
            <w:pPr>
              <w:rPr>
                <w:rFonts w:eastAsia="Calibri"/>
                <w:szCs w:val="22"/>
              </w:rPr>
            </w:pPr>
            <w:r w:rsidRPr="0069321C">
              <w:rPr>
                <w:rFonts w:eastAsia="Calibri"/>
                <w:szCs w:val="22"/>
              </w:rPr>
              <w:t>tr-53-4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49B240" w14:textId="77777777" w:rsidR="00360FB5" w:rsidRPr="0069321C" w:rsidRDefault="00360FB5" w:rsidP="00553004">
            <w:pPr>
              <w:rPr>
                <w:rFonts w:eastAsia="Calibri"/>
                <w:szCs w:val="22"/>
              </w:rPr>
            </w:pPr>
            <w:r w:rsidRPr="0069321C">
              <w:rPr>
                <w:rFonts w:eastAsia="Calibri"/>
                <w:szCs w:val="22"/>
              </w:rPr>
              <w:t>Ežero g., Vašuokėnų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48037C" w14:textId="77777777" w:rsidR="00360FB5" w:rsidRPr="0069321C" w:rsidRDefault="00360FB5" w:rsidP="00553004">
            <w:pPr>
              <w:jc w:val="right"/>
              <w:rPr>
                <w:rFonts w:eastAsia="Calibri"/>
                <w:szCs w:val="22"/>
              </w:rPr>
            </w:pPr>
            <w:r w:rsidRPr="0069321C">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BA9BC4"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68173" w14:textId="77777777" w:rsidR="00360FB5" w:rsidRPr="0069321C" w:rsidRDefault="00360FB5" w:rsidP="00553004">
            <w:pPr>
              <w:jc w:val="right"/>
              <w:rPr>
                <w:rFonts w:eastAsia="Calibri"/>
                <w:szCs w:val="22"/>
              </w:rPr>
            </w:pPr>
            <w:r w:rsidRPr="0069321C">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D0EB0C" w14:textId="2404318F" w:rsidR="00360FB5" w:rsidRPr="0069321C" w:rsidRDefault="00360FB5" w:rsidP="00553004">
            <w:pPr>
              <w:jc w:val="right"/>
              <w:rPr>
                <w:rFonts w:eastAsia="Calibri"/>
                <w:strike/>
                <w:szCs w:val="22"/>
              </w:rPr>
            </w:pPr>
            <w:r w:rsidRPr="0069321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61621" w14:textId="77777777" w:rsidR="00360FB5" w:rsidRPr="0069321C" w:rsidRDefault="00360FB5" w:rsidP="00553004">
            <w:pPr>
              <w:jc w:val="center"/>
              <w:rPr>
                <w:rFonts w:eastAsia="Calibri"/>
                <w:szCs w:val="22"/>
              </w:rPr>
            </w:pPr>
            <w:r w:rsidRPr="006932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1BE9F8" w14:textId="77777777" w:rsidR="00360FB5" w:rsidRPr="0069321C" w:rsidRDefault="00360FB5" w:rsidP="00553004">
            <w:pPr>
              <w:jc w:val="center"/>
              <w:rPr>
                <w:rFonts w:eastAsia="Calibri"/>
                <w:szCs w:val="22"/>
              </w:rPr>
            </w:pPr>
            <w:r w:rsidRPr="0069321C">
              <w:rPr>
                <w:rFonts w:eastAsia="Calibri"/>
                <w:szCs w:val="22"/>
              </w:rPr>
              <w:t>4400-5594-2344</w:t>
            </w:r>
          </w:p>
        </w:tc>
      </w:tr>
      <w:tr w:rsidR="0069321C" w:rsidRPr="0069321C" w14:paraId="6BE7CFA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9D2FB80" w14:textId="77777777" w:rsidR="00360FB5" w:rsidRPr="0069321C"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071398" w14:textId="77777777" w:rsidR="00360FB5" w:rsidRPr="0069321C" w:rsidRDefault="00360FB5" w:rsidP="00553004">
            <w:pPr>
              <w:rPr>
                <w:rFonts w:eastAsia="Calibri"/>
                <w:szCs w:val="22"/>
              </w:rPr>
            </w:pPr>
            <w:r w:rsidRPr="0069321C">
              <w:rPr>
                <w:rFonts w:eastAsia="Calibri"/>
                <w:szCs w:val="22"/>
              </w:rPr>
              <w:t>tr-99-1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87B3F7" w14:textId="77777777" w:rsidR="00360FB5" w:rsidRPr="0069321C" w:rsidRDefault="00360FB5" w:rsidP="00553004">
            <w:pPr>
              <w:rPr>
                <w:rFonts w:eastAsia="Calibri"/>
                <w:szCs w:val="22"/>
              </w:rPr>
            </w:pPr>
            <w:r w:rsidRPr="0069321C">
              <w:rPr>
                <w:rFonts w:eastAsia="Calibri"/>
                <w:szCs w:val="22"/>
              </w:rPr>
              <w:t>Pievų g., Umėnų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0FED6A" w14:textId="0A4B10DB" w:rsidR="00360FB5" w:rsidRPr="0069321C" w:rsidRDefault="00421261" w:rsidP="00553004">
            <w:pPr>
              <w:jc w:val="right"/>
              <w:rPr>
                <w:rFonts w:eastAsia="Calibri"/>
                <w:szCs w:val="22"/>
              </w:rPr>
            </w:pPr>
            <w:r w:rsidRPr="0069321C">
              <w:rPr>
                <w:rFonts w:eastAsia="Calibri"/>
                <w:szCs w:val="22"/>
              </w:rPr>
              <w:t>169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3B786"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747C7A"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82446" w14:textId="7CD26B0F" w:rsidR="00360FB5" w:rsidRPr="0069321C" w:rsidRDefault="00421261" w:rsidP="00553004">
            <w:pPr>
              <w:jc w:val="right"/>
              <w:rPr>
                <w:rFonts w:eastAsia="Calibri"/>
                <w:szCs w:val="22"/>
              </w:rPr>
            </w:pPr>
            <w:r w:rsidRPr="0069321C">
              <w:rPr>
                <w:rFonts w:eastAsia="Calibri"/>
                <w:szCs w:val="22"/>
              </w:rPr>
              <w:t> 169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43DA4" w14:textId="77777777" w:rsidR="00360FB5" w:rsidRPr="0069321C" w:rsidRDefault="00360FB5" w:rsidP="00553004">
            <w:pPr>
              <w:jc w:val="center"/>
              <w:rPr>
                <w:rFonts w:eastAsia="Calibri"/>
                <w:szCs w:val="22"/>
              </w:rPr>
            </w:pPr>
            <w:r w:rsidRPr="006932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ED767F" w14:textId="0AAFD1AF" w:rsidR="00360FB5" w:rsidRPr="0069321C" w:rsidRDefault="00421261" w:rsidP="00553004">
            <w:pPr>
              <w:jc w:val="center"/>
              <w:rPr>
                <w:rFonts w:eastAsia="Calibri"/>
                <w:szCs w:val="22"/>
              </w:rPr>
            </w:pPr>
            <w:r w:rsidRPr="0069321C">
              <w:rPr>
                <w:rFonts w:eastAsia="Calibri"/>
                <w:szCs w:val="22"/>
              </w:rPr>
              <w:t>4400-6403-6511</w:t>
            </w:r>
          </w:p>
        </w:tc>
      </w:tr>
      <w:tr w:rsidR="0069321C" w:rsidRPr="0069321C" w14:paraId="4230BA3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7157077" w14:textId="77777777" w:rsidR="00360FB5" w:rsidRPr="0069321C"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884D63" w14:textId="77777777" w:rsidR="00360FB5" w:rsidRPr="0069321C" w:rsidRDefault="00360FB5" w:rsidP="00553004">
            <w:pPr>
              <w:rPr>
                <w:rFonts w:eastAsia="Calibri"/>
                <w:szCs w:val="22"/>
              </w:rPr>
            </w:pPr>
            <w:r w:rsidRPr="0069321C">
              <w:rPr>
                <w:rFonts w:eastAsia="Calibri"/>
                <w:szCs w:val="22"/>
              </w:rPr>
              <w:t>tr23890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0DA5BC" w14:textId="77777777" w:rsidR="00360FB5" w:rsidRPr="0069321C" w:rsidRDefault="00360FB5" w:rsidP="00553004">
            <w:pPr>
              <w:rPr>
                <w:rFonts w:eastAsia="Calibri"/>
                <w:szCs w:val="22"/>
              </w:rPr>
            </w:pPr>
            <w:r w:rsidRPr="0069321C">
              <w:rPr>
                <w:rFonts w:eastAsia="Calibri"/>
                <w:szCs w:val="22"/>
              </w:rPr>
              <w:t>Anykščių g., Žiedonių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9BDDD0" w14:textId="2F6225EC" w:rsidR="00360FB5" w:rsidRPr="0069321C" w:rsidRDefault="000118F1" w:rsidP="00553004">
            <w:pPr>
              <w:jc w:val="right"/>
              <w:rPr>
                <w:rFonts w:eastAsia="Calibri"/>
                <w:szCs w:val="22"/>
              </w:rPr>
            </w:pPr>
            <w:r w:rsidRPr="0069321C">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9371A" w14:textId="635591CB" w:rsidR="00360FB5" w:rsidRPr="0069321C" w:rsidRDefault="00360FB5" w:rsidP="00553004">
            <w:pPr>
              <w:jc w:val="right"/>
              <w:rPr>
                <w:rFonts w:eastAsia="Calibri"/>
                <w:strike/>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8E39F4F" w14:textId="01CC3467" w:rsidR="00360FB5" w:rsidRPr="0069321C" w:rsidRDefault="000118F1" w:rsidP="00553004">
            <w:pPr>
              <w:jc w:val="right"/>
              <w:rPr>
                <w:rFonts w:eastAsia="Calibri"/>
                <w:szCs w:val="22"/>
              </w:rPr>
            </w:pPr>
            <w:r w:rsidRPr="0069321C">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382C0"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BCCB4" w14:textId="77777777" w:rsidR="00360FB5" w:rsidRPr="0069321C" w:rsidRDefault="00360FB5" w:rsidP="00553004">
            <w:pPr>
              <w:jc w:val="center"/>
              <w:rPr>
                <w:rFonts w:eastAsia="Calibri"/>
                <w:szCs w:val="22"/>
              </w:rPr>
            </w:pPr>
            <w:r w:rsidRPr="006932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08DDC5" w14:textId="28DC9DFF" w:rsidR="00360FB5" w:rsidRPr="0069321C" w:rsidRDefault="000118F1" w:rsidP="00553004">
            <w:pPr>
              <w:jc w:val="center"/>
              <w:rPr>
                <w:rFonts w:eastAsia="Calibri"/>
                <w:szCs w:val="22"/>
              </w:rPr>
            </w:pPr>
            <w:r w:rsidRPr="0069321C">
              <w:rPr>
                <w:rFonts w:eastAsia="Calibri"/>
                <w:szCs w:val="22"/>
              </w:rPr>
              <w:t>4400-6403-6500</w:t>
            </w:r>
          </w:p>
        </w:tc>
      </w:tr>
      <w:tr w:rsidR="0069321C" w:rsidRPr="0069321C" w14:paraId="2624F03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6590BF" w14:textId="77777777" w:rsidR="00360FB5" w:rsidRPr="0069321C" w:rsidRDefault="00360FB5" w:rsidP="00553004">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6EE060" w14:textId="77777777" w:rsidR="00360FB5" w:rsidRPr="0069321C" w:rsidRDefault="00360FB5" w:rsidP="00553004">
            <w:pPr>
              <w:rPr>
                <w:rFonts w:eastAsia="Calibri"/>
                <w:szCs w:val="22"/>
              </w:rPr>
            </w:pPr>
            <w:r w:rsidRPr="0069321C">
              <w:rPr>
                <w:rFonts w:eastAsia="Calibri"/>
                <w:szCs w:val="22"/>
              </w:rPr>
              <w:t>tr50-2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1A2BFC8" w14:textId="77777777" w:rsidR="00360FB5" w:rsidRPr="0069321C" w:rsidRDefault="00360FB5" w:rsidP="00553004">
            <w:pPr>
              <w:rPr>
                <w:rFonts w:eastAsia="Calibri"/>
                <w:szCs w:val="22"/>
              </w:rPr>
            </w:pPr>
            <w:r w:rsidRPr="0069321C">
              <w:rPr>
                <w:rFonts w:eastAsia="Calibri"/>
                <w:szCs w:val="22"/>
              </w:rPr>
              <w:t>Žempučių g., Žiedonių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BA42DB3" w14:textId="77777777" w:rsidR="00360FB5" w:rsidRPr="0069321C" w:rsidRDefault="00360FB5" w:rsidP="00553004">
            <w:pPr>
              <w:jc w:val="right"/>
              <w:rPr>
                <w:rFonts w:eastAsia="Calibri"/>
                <w:szCs w:val="22"/>
              </w:rPr>
            </w:pPr>
            <w:r w:rsidRPr="0069321C">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A2843"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74C1C" w14:textId="77777777" w:rsidR="00360FB5" w:rsidRPr="0069321C" w:rsidRDefault="00360FB5" w:rsidP="00553004">
            <w:pPr>
              <w:jc w:val="right"/>
              <w:rPr>
                <w:rFonts w:eastAsia="Calibri"/>
                <w:szCs w:val="22"/>
              </w:rPr>
            </w:pPr>
            <w:r w:rsidRPr="0069321C">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FA9BB"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F69CA" w14:textId="77777777" w:rsidR="00360FB5" w:rsidRPr="0069321C" w:rsidRDefault="00360FB5" w:rsidP="00553004">
            <w:pPr>
              <w:jc w:val="center"/>
              <w:rPr>
                <w:rFonts w:eastAsia="Calibri"/>
                <w:szCs w:val="22"/>
              </w:rPr>
            </w:pPr>
            <w:r w:rsidRPr="006932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0A31CA" w14:textId="77777777" w:rsidR="00360FB5" w:rsidRPr="0069321C" w:rsidRDefault="00360FB5" w:rsidP="00553004">
            <w:pPr>
              <w:jc w:val="center"/>
              <w:rPr>
                <w:rFonts w:eastAsia="Calibri"/>
                <w:szCs w:val="22"/>
              </w:rPr>
            </w:pPr>
            <w:r w:rsidRPr="0069321C">
              <w:rPr>
                <w:rFonts w:eastAsia="Calibri"/>
                <w:szCs w:val="22"/>
              </w:rPr>
              <w:t>4400-5413-4626</w:t>
            </w:r>
          </w:p>
        </w:tc>
      </w:tr>
      <w:tr w:rsidR="0069321C" w:rsidRPr="0069321C" w14:paraId="2FD358F5" w14:textId="77777777" w:rsidTr="009765B0">
        <w:tc>
          <w:tcPr>
            <w:tcW w:w="960" w:type="dxa"/>
            <w:tcBorders>
              <w:top w:val="single" w:sz="4" w:space="0" w:color="auto"/>
              <w:left w:val="single" w:sz="12" w:space="0" w:color="auto"/>
              <w:bottom w:val="single" w:sz="4" w:space="0" w:color="auto"/>
              <w:right w:val="single" w:sz="4" w:space="0" w:color="auto"/>
            </w:tcBorders>
            <w:vAlign w:val="center"/>
            <w:hideMark/>
          </w:tcPr>
          <w:p w14:paraId="721F7186" w14:textId="77777777" w:rsidR="00360FB5" w:rsidRPr="0069321C" w:rsidRDefault="00360FB5" w:rsidP="00553004">
            <w:pPr>
              <w:tabs>
                <w:tab w:val="center" w:pos="4819"/>
                <w:tab w:val="right" w:pos="9638"/>
              </w:tabs>
              <w:rPr>
                <w:rFonts w:eastAsia="Calibri"/>
                <w:i/>
                <w:iCs/>
                <w:szCs w:val="22"/>
              </w:rPr>
            </w:pPr>
            <w:r w:rsidRPr="0069321C">
              <w:rPr>
                <w:rFonts w:eastAsia="Calibri"/>
                <w:i/>
                <w:iCs/>
                <w:szCs w:val="22"/>
              </w:rPr>
              <w:t>10.2.</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3B5306D5" w14:textId="77777777" w:rsidR="00360FB5" w:rsidRPr="0069321C" w:rsidRDefault="00360FB5" w:rsidP="00553004">
            <w:pPr>
              <w:rPr>
                <w:rFonts w:eastAsia="Calibri"/>
                <w:i/>
                <w:iCs/>
                <w:szCs w:val="22"/>
              </w:rPr>
            </w:pPr>
            <w:r w:rsidRPr="0069321C">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7B39FB9B" w14:textId="4A4B9A8B" w:rsidR="00360FB5" w:rsidRPr="0069321C" w:rsidRDefault="00780462" w:rsidP="00553004">
            <w:pPr>
              <w:jc w:val="right"/>
              <w:rPr>
                <w:rFonts w:eastAsia="Calibri"/>
                <w:i/>
                <w:iCs/>
                <w:szCs w:val="22"/>
              </w:rPr>
            </w:pPr>
            <w:r>
              <w:rPr>
                <w:rFonts w:eastAsia="Calibri"/>
                <w:i/>
                <w:iCs/>
                <w:szCs w:val="22"/>
              </w:rPr>
              <w:t>151 477</w:t>
            </w:r>
          </w:p>
        </w:tc>
        <w:tc>
          <w:tcPr>
            <w:tcW w:w="1133" w:type="dxa"/>
            <w:tcBorders>
              <w:top w:val="single" w:sz="4" w:space="0" w:color="auto"/>
              <w:left w:val="single" w:sz="4" w:space="0" w:color="auto"/>
              <w:bottom w:val="single" w:sz="4" w:space="0" w:color="auto"/>
              <w:right w:val="single" w:sz="4" w:space="0" w:color="auto"/>
            </w:tcBorders>
            <w:vAlign w:val="center"/>
          </w:tcPr>
          <w:p w14:paraId="7A766E87" w14:textId="17185270" w:rsidR="00360FB5" w:rsidRPr="0069321C" w:rsidRDefault="00780462" w:rsidP="00553004">
            <w:pPr>
              <w:jc w:val="right"/>
              <w:rPr>
                <w:rFonts w:eastAsia="Calibri"/>
                <w:i/>
                <w:iCs/>
                <w:szCs w:val="22"/>
              </w:rPr>
            </w:pPr>
            <w:r>
              <w:rPr>
                <w:rFonts w:eastAsia="Calibri"/>
                <w:i/>
                <w:iCs/>
                <w:szCs w:val="22"/>
              </w:rPr>
              <w:t>225</w:t>
            </w:r>
          </w:p>
        </w:tc>
        <w:tc>
          <w:tcPr>
            <w:tcW w:w="1133" w:type="dxa"/>
            <w:tcBorders>
              <w:top w:val="single" w:sz="4" w:space="0" w:color="auto"/>
              <w:left w:val="single" w:sz="4" w:space="0" w:color="auto"/>
              <w:bottom w:val="single" w:sz="4" w:space="0" w:color="auto"/>
              <w:right w:val="single" w:sz="4" w:space="0" w:color="auto"/>
            </w:tcBorders>
            <w:vAlign w:val="center"/>
          </w:tcPr>
          <w:p w14:paraId="2C7B2FC0" w14:textId="1C8D38FF" w:rsidR="00360FB5" w:rsidRPr="0069321C" w:rsidRDefault="00780462" w:rsidP="00553004">
            <w:pPr>
              <w:jc w:val="right"/>
              <w:rPr>
                <w:rFonts w:eastAsia="Calibri"/>
                <w:i/>
                <w:iCs/>
                <w:szCs w:val="22"/>
              </w:rPr>
            </w:pPr>
            <w:r>
              <w:rPr>
                <w:rFonts w:eastAsia="Calibri"/>
                <w:i/>
                <w:iCs/>
                <w:szCs w:val="22"/>
              </w:rPr>
              <w:t>98 242</w:t>
            </w:r>
          </w:p>
        </w:tc>
        <w:tc>
          <w:tcPr>
            <w:tcW w:w="1133" w:type="dxa"/>
            <w:tcBorders>
              <w:top w:val="single" w:sz="4" w:space="0" w:color="auto"/>
              <w:left w:val="single" w:sz="4" w:space="0" w:color="auto"/>
              <w:bottom w:val="single" w:sz="4" w:space="0" w:color="auto"/>
              <w:right w:val="single" w:sz="4" w:space="0" w:color="auto"/>
            </w:tcBorders>
            <w:vAlign w:val="center"/>
          </w:tcPr>
          <w:p w14:paraId="0CE39239" w14:textId="2F4C00E9" w:rsidR="00360FB5" w:rsidRPr="0069321C" w:rsidRDefault="00780462" w:rsidP="00553004">
            <w:pPr>
              <w:jc w:val="right"/>
              <w:rPr>
                <w:rFonts w:eastAsia="Calibri"/>
                <w:i/>
                <w:iCs/>
                <w:szCs w:val="22"/>
              </w:rPr>
            </w:pPr>
            <w:r>
              <w:rPr>
                <w:rFonts w:eastAsia="Calibri"/>
                <w:i/>
                <w:iCs/>
                <w:szCs w:val="22"/>
              </w:rPr>
              <w:t>53 010</w:t>
            </w:r>
          </w:p>
        </w:tc>
        <w:tc>
          <w:tcPr>
            <w:tcW w:w="1133" w:type="dxa"/>
            <w:tcBorders>
              <w:top w:val="single" w:sz="4" w:space="0" w:color="auto"/>
              <w:left w:val="single" w:sz="4" w:space="0" w:color="auto"/>
              <w:bottom w:val="single" w:sz="4" w:space="0" w:color="auto"/>
              <w:right w:val="single" w:sz="4" w:space="0" w:color="auto"/>
            </w:tcBorders>
            <w:vAlign w:val="center"/>
          </w:tcPr>
          <w:p w14:paraId="116D5466" w14:textId="77777777" w:rsidR="00360FB5" w:rsidRPr="0069321C" w:rsidRDefault="00360FB5" w:rsidP="00553004">
            <w:pPr>
              <w:jc w:val="center"/>
              <w:rPr>
                <w:rFonts w:eastAsia="Calibri"/>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A4B8FAB" w14:textId="77777777" w:rsidR="00360FB5" w:rsidRPr="0069321C" w:rsidRDefault="00360FB5" w:rsidP="00553004">
            <w:pPr>
              <w:jc w:val="center"/>
              <w:rPr>
                <w:rFonts w:eastAsia="Calibri"/>
                <w:i/>
                <w:iCs/>
                <w:szCs w:val="22"/>
              </w:rPr>
            </w:pPr>
          </w:p>
        </w:tc>
      </w:tr>
      <w:tr w:rsidR="0069321C" w:rsidRPr="0069321C" w14:paraId="5AEB807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A086D91" w14:textId="77777777" w:rsidR="00360FB5" w:rsidRPr="0069321C"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604738" w14:textId="77777777" w:rsidR="00360FB5" w:rsidRPr="0069321C" w:rsidRDefault="00360FB5" w:rsidP="00553004">
            <w:pPr>
              <w:rPr>
                <w:rFonts w:eastAsia="Calibri"/>
                <w:szCs w:val="22"/>
              </w:rPr>
            </w:pPr>
            <w:r w:rsidRPr="0069321C">
              <w:rPr>
                <w:rFonts w:eastAsia="Calibri"/>
                <w:szCs w:val="22"/>
              </w:rPr>
              <w:t>tr-1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98E644" w14:textId="77777777" w:rsidR="00360FB5" w:rsidRPr="0069321C" w:rsidRDefault="00360FB5" w:rsidP="00553004">
            <w:pPr>
              <w:rPr>
                <w:rFonts w:eastAsia="Calibri"/>
                <w:szCs w:val="22"/>
              </w:rPr>
            </w:pPr>
            <w:r w:rsidRPr="0069321C">
              <w:rPr>
                <w:rFonts w:eastAsia="Calibri"/>
                <w:szCs w:val="22"/>
              </w:rPr>
              <w:t>Jackagalys–Petkūnai–Surdegis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C69E02" w14:textId="28EF858A" w:rsidR="00360FB5" w:rsidRPr="0069321C" w:rsidRDefault="00580B3B" w:rsidP="00553004">
            <w:pPr>
              <w:jc w:val="right"/>
              <w:rPr>
                <w:rFonts w:eastAsia="Calibri"/>
                <w:szCs w:val="22"/>
              </w:rPr>
            </w:pPr>
            <w:r w:rsidRPr="0069321C">
              <w:rPr>
                <w:rFonts w:eastAsia="Calibri"/>
                <w:szCs w:val="22"/>
              </w:rPr>
              <w:t>5331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8B4BA"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A231A" w14:textId="07E2BFCD" w:rsidR="00360FB5" w:rsidRPr="0069321C" w:rsidRDefault="00580B3B" w:rsidP="00553004">
            <w:pPr>
              <w:jc w:val="right"/>
              <w:rPr>
                <w:rFonts w:eastAsia="Calibri"/>
                <w:szCs w:val="22"/>
              </w:rPr>
            </w:pPr>
            <w:r w:rsidRPr="0069321C">
              <w:rPr>
                <w:rFonts w:eastAsia="Calibri"/>
                <w:szCs w:val="22"/>
              </w:rPr>
              <w:t xml:space="preserve"> 5331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18CFD"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A9902" w14:textId="77777777" w:rsidR="00360FB5" w:rsidRPr="0069321C" w:rsidRDefault="00360FB5" w:rsidP="00553004">
            <w:pPr>
              <w:jc w:val="center"/>
              <w:rPr>
                <w:rFonts w:eastAsia="Calibri"/>
                <w:szCs w:val="22"/>
              </w:rPr>
            </w:pPr>
            <w:r w:rsidRPr="0069321C">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2CA60F" w14:textId="4B653AAD" w:rsidR="00360FB5" w:rsidRPr="0069321C" w:rsidRDefault="00580B3B" w:rsidP="00553004">
            <w:pPr>
              <w:jc w:val="center"/>
              <w:rPr>
                <w:rFonts w:eastAsia="Calibri"/>
                <w:szCs w:val="22"/>
              </w:rPr>
            </w:pPr>
            <w:r w:rsidRPr="0069321C">
              <w:rPr>
                <w:rFonts w:eastAsia="Calibri"/>
                <w:szCs w:val="22"/>
              </w:rPr>
              <w:t>4400-6403-6588</w:t>
            </w:r>
          </w:p>
        </w:tc>
      </w:tr>
      <w:tr w:rsidR="0069321C" w:rsidRPr="0069321C" w14:paraId="04D6057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7AC281B" w14:textId="77777777" w:rsidR="00360FB5" w:rsidRPr="0069321C"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8B433D" w14:textId="77777777" w:rsidR="00360FB5" w:rsidRPr="0069321C" w:rsidRDefault="00360FB5" w:rsidP="00553004">
            <w:pPr>
              <w:rPr>
                <w:rFonts w:eastAsia="Calibri"/>
                <w:szCs w:val="22"/>
              </w:rPr>
            </w:pPr>
            <w:r w:rsidRPr="0069321C">
              <w:rPr>
                <w:rFonts w:eastAsia="Calibri"/>
                <w:szCs w:val="22"/>
              </w:rPr>
              <w:t>tr-100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39F542C" w14:textId="77777777" w:rsidR="00360FB5" w:rsidRPr="0069321C" w:rsidRDefault="00360FB5" w:rsidP="00553004">
            <w:pPr>
              <w:rPr>
                <w:rFonts w:eastAsia="Calibri"/>
                <w:szCs w:val="22"/>
              </w:rPr>
            </w:pPr>
            <w:r w:rsidRPr="0069321C">
              <w:rPr>
                <w:rFonts w:eastAsia="Calibri"/>
                <w:szCs w:val="22"/>
              </w:rPr>
              <w:t>Privažiuojamasis kelias prie Mediniškių k. nuo kelio Troškūnai–Latavėnai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6D1418" w14:textId="77777777" w:rsidR="00360FB5" w:rsidRPr="0069321C" w:rsidRDefault="00360FB5" w:rsidP="00553004">
            <w:pPr>
              <w:jc w:val="right"/>
              <w:rPr>
                <w:rFonts w:eastAsia="Calibri"/>
                <w:szCs w:val="22"/>
              </w:rPr>
            </w:pPr>
            <w:r w:rsidRPr="0069321C">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A8BD26"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D523D"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8DCAD" w14:textId="77777777" w:rsidR="00360FB5" w:rsidRPr="0069321C" w:rsidRDefault="00360FB5" w:rsidP="00553004">
            <w:pPr>
              <w:jc w:val="right"/>
              <w:rPr>
                <w:rFonts w:eastAsia="Calibri"/>
                <w:szCs w:val="22"/>
              </w:rPr>
            </w:pPr>
            <w:r w:rsidRPr="0069321C">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36D60E" w14:textId="77777777" w:rsidR="00360FB5" w:rsidRPr="0069321C" w:rsidRDefault="00360FB5" w:rsidP="00553004">
            <w:pPr>
              <w:jc w:val="center"/>
              <w:rPr>
                <w:rFonts w:eastAsia="Calibri"/>
                <w:szCs w:val="22"/>
              </w:rPr>
            </w:pPr>
            <w:r w:rsidRPr="0069321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BE9E92" w14:textId="77777777" w:rsidR="00360FB5" w:rsidRPr="0069321C" w:rsidRDefault="00360FB5" w:rsidP="00553004">
            <w:pPr>
              <w:jc w:val="center"/>
              <w:rPr>
                <w:rFonts w:eastAsia="Calibri"/>
                <w:szCs w:val="22"/>
              </w:rPr>
            </w:pPr>
            <w:r w:rsidRPr="0069321C">
              <w:rPr>
                <w:rFonts w:eastAsia="Calibri"/>
                <w:szCs w:val="22"/>
              </w:rPr>
              <w:t>-</w:t>
            </w:r>
          </w:p>
        </w:tc>
      </w:tr>
      <w:tr w:rsidR="0069321C" w:rsidRPr="0069321C" w14:paraId="61049A2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9C18BF" w14:textId="77777777" w:rsidR="00360FB5" w:rsidRPr="0069321C"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6E168C" w14:textId="77777777" w:rsidR="00360FB5" w:rsidRPr="0069321C" w:rsidRDefault="00360FB5" w:rsidP="00553004">
            <w:pPr>
              <w:rPr>
                <w:rFonts w:eastAsia="Calibri"/>
                <w:szCs w:val="22"/>
              </w:rPr>
            </w:pPr>
            <w:r w:rsidRPr="0069321C">
              <w:rPr>
                <w:rFonts w:eastAsia="Calibri"/>
                <w:szCs w:val="22"/>
              </w:rPr>
              <w:t>tr-101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663FDC9" w14:textId="77777777" w:rsidR="00360FB5" w:rsidRPr="0069321C" w:rsidRDefault="00360FB5" w:rsidP="00553004">
            <w:pPr>
              <w:rPr>
                <w:rFonts w:eastAsia="Calibri"/>
                <w:szCs w:val="22"/>
              </w:rPr>
            </w:pPr>
            <w:r w:rsidRPr="0069321C">
              <w:rPr>
                <w:rFonts w:eastAsia="Calibri"/>
                <w:szCs w:val="22"/>
              </w:rPr>
              <w:t>Mediniškiai–Briedinė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0BC47C" w14:textId="20E4C596" w:rsidR="00360FB5" w:rsidRPr="0069321C" w:rsidRDefault="003B621E" w:rsidP="00553004">
            <w:pPr>
              <w:jc w:val="right"/>
              <w:rPr>
                <w:rFonts w:eastAsia="Calibri"/>
                <w:szCs w:val="22"/>
              </w:rPr>
            </w:pPr>
            <w:r w:rsidRPr="0069321C">
              <w:rPr>
                <w:rFonts w:eastAsia="Calibri"/>
                <w:szCs w:val="22"/>
              </w:rPr>
              <w:t>1073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DB94B"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A2977" w14:textId="7FA7E42B" w:rsidR="00360FB5" w:rsidRPr="0069321C" w:rsidRDefault="003B621E" w:rsidP="00553004">
            <w:pPr>
              <w:jc w:val="right"/>
              <w:rPr>
                <w:rFonts w:eastAsia="Calibri"/>
                <w:szCs w:val="22"/>
              </w:rPr>
            </w:pPr>
            <w:r w:rsidRPr="0069321C">
              <w:rPr>
                <w:rFonts w:eastAsia="Calibri"/>
                <w:szCs w:val="22"/>
              </w:rPr>
              <w:t>1073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5B56B" w14:textId="08251F41" w:rsidR="00360FB5" w:rsidRPr="0069321C" w:rsidRDefault="000D0BCD"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D6EAA" w14:textId="642FBC55" w:rsidR="00360FB5" w:rsidRPr="0069321C" w:rsidRDefault="003B621E" w:rsidP="00553004">
            <w:pPr>
              <w:jc w:val="center"/>
              <w:rPr>
                <w:rFonts w:eastAsia="Calibri"/>
                <w:szCs w:val="22"/>
              </w:rPr>
            </w:pPr>
            <w:r w:rsidRPr="0069321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2B2A5B" w14:textId="6272B4C5" w:rsidR="00360FB5" w:rsidRPr="0069321C" w:rsidRDefault="003B621E" w:rsidP="00553004">
            <w:pPr>
              <w:jc w:val="center"/>
              <w:rPr>
                <w:rFonts w:eastAsia="Calibri"/>
                <w:szCs w:val="22"/>
              </w:rPr>
            </w:pPr>
            <w:r w:rsidRPr="0069321C">
              <w:rPr>
                <w:rFonts w:eastAsia="Calibri"/>
                <w:szCs w:val="22"/>
              </w:rPr>
              <w:t>4400-6450-2187</w:t>
            </w:r>
          </w:p>
        </w:tc>
      </w:tr>
      <w:tr w:rsidR="0069321C" w:rsidRPr="0069321C" w14:paraId="63118C2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89BCE9A" w14:textId="77777777" w:rsidR="00360FB5" w:rsidRPr="0069321C"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518F09" w14:textId="77777777" w:rsidR="00360FB5" w:rsidRPr="0069321C" w:rsidRDefault="00360FB5" w:rsidP="00553004">
            <w:pPr>
              <w:rPr>
                <w:rFonts w:eastAsia="Calibri"/>
                <w:szCs w:val="22"/>
              </w:rPr>
            </w:pPr>
            <w:r w:rsidRPr="0069321C">
              <w:rPr>
                <w:rFonts w:eastAsia="Calibri"/>
                <w:szCs w:val="22"/>
              </w:rPr>
              <w:t>tr-102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E922BD" w14:textId="77777777" w:rsidR="00360FB5" w:rsidRPr="0069321C" w:rsidRDefault="00360FB5" w:rsidP="00553004">
            <w:pPr>
              <w:rPr>
                <w:rFonts w:eastAsia="Calibri"/>
                <w:szCs w:val="22"/>
              </w:rPr>
            </w:pPr>
            <w:r w:rsidRPr="0069321C">
              <w:rPr>
                <w:rFonts w:eastAsia="Calibri"/>
                <w:szCs w:val="22"/>
              </w:rPr>
              <w:t>Privažiuojamasis kelias prie gyvenamųjų namų Naujasėdžio k. nuo kelio Vašuokėnai–Viešintos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E677A9" w14:textId="1658F501" w:rsidR="00360FB5" w:rsidRPr="0069321C" w:rsidRDefault="003B621E" w:rsidP="00553004">
            <w:pPr>
              <w:jc w:val="right"/>
              <w:rPr>
                <w:rFonts w:eastAsia="Calibri"/>
                <w:szCs w:val="22"/>
              </w:rPr>
            </w:pPr>
            <w:r w:rsidRPr="0069321C">
              <w:rPr>
                <w:rFonts w:eastAsia="Calibri"/>
                <w:szCs w:val="22"/>
              </w:rPr>
              <w:t> 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987C7"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2AC105" w14:textId="6DBBDEF5" w:rsidR="00360FB5" w:rsidRPr="0069321C" w:rsidRDefault="003B621E" w:rsidP="00553004">
            <w:pPr>
              <w:jc w:val="right"/>
              <w:rPr>
                <w:rFonts w:eastAsia="Calibri"/>
                <w:szCs w:val="22"/>
              </w:rPr>
            </w:pPr>
            <w:r w:rsidRPr="0069321C">
              <w:rPr>
                <w:rFonts w:eastAsia="Calibri"/>
                <w:szCs w:val="22"/>
              </w:rPr>
              <w:t>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BD3F3" w14:textId="77777777" w:rsidR="00360FB5" w:rsidRPr="0069321C" w:rsidRDefault="00360FB5" w:rsidP="00553004">
            <w:pPr>
              <w:jc w:val="right"/>
              <w:rPr>
                <w:rFonts w:eastAsia="Calibri"/>
                <w:szCs w:val="22"/>
              </w:rPr>
            </w:pPr>
            <w:r w:rsidRPr="006932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3F0A24" w14:textId="5B6554AA" w:rsidR="00360FB5" w:rsidRPr="0069321C" w:rsidRDefault="003B621E" w:rsidP="00553004">
            <w:pPr>
              <w:jc w:val="center"/>
              <w:rPr>
                <w:rFonts w:eastAsia="Calibri"/>
                <w:szCs w:val="22"/>
              </w:rPr>
            </w:pPr>
            <w:r w:rsidRPr="0069321C">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74BA07" w14:textId="1284D552" w:rsidR="00360FB5" w:rsidRPr="0069321C" w:rsidRDefault="003B621E" w:rsidP="00553004">
            <w:pPr>
              <w:jc w:val="center"/>
              <w:rPr>
                <w:rFonts w:eastAsia="Calibri"/>
                <w:szCs w:val="22"/>
              </w:rPr>
            </w:pPr>
            <w:r w:rsidRPr="0069321C">
              <w:rPr>
                <w:rFonts w:eastAsia="Calibri"/>
                <w:szCs w:val="22"/>
              </w:rPr>
              <w:t>4400-6450-1582</w:t>
            </w:r>
          </w:p>
        </w:tc>
      </w:tr>
      <w:tr w:rsidR="00360FB5" w:rsidRPr="004B1509" w14:paraId="09367AA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33AF722"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279EF3" w14:textId="77777777" w:rsidR="00360FB5" w:rsidRPr="004B1509" w:rsidRDefault="00360FB5" w:rsidP="00553004">
            <w:pPr>
              <w:rPr>
                <w:rFonts w:eastAsia="Calibri"/>
                <w:szCs w:val="22"/>
              </w:rPr>
            </w:pPr>
            <w:r w:rsidRPr="004B1509">
              <w:rPr>
                <w:rFonts w:eastAsia="Calibri"/>
                <w:szCs w:val="22"/>
              </w:rPr>
              <w:t>tr-103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09DB0C" w14:textId="77777777" w:rsidR="00360FB5" w:rsidRPr="004B1509" w:rsidRDefault="00360FB5" w:rsidP="00553004">
            <w:pPr>
              <w:rPr>
                <w:rFonts w:eastAsia="Calibri"/>
                <w:szCs w:val="22"/>
              </w:rPr>
            </w:pPr>
            <w:r w:rsidRPr="004B1509">
              <w:rPr>
                <w:rFonts w:eastAsia="Calibri"/>
                <w:szCs w:val="22"/>
              </w:rPr>
              <w:t>Privažiuojamasis kelias prie dirbamų laukų nuo Nausodės g. Nausodės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251E1F" w14:textId="77777777" w:rsidR="00360FB5" w:rsidRPr="004B1509" w:rsidRDefault="00360FB5" w:rsidP="00553004">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15F0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7929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F9F25" w14:textId="77777777" w:rsidR="00360FB5" w:rsidRPr="004B1509" w:rsidRDefault="00360FB5" w:rsidP="00553004">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924AF"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812A0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69AA1C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A0C3B47"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4AC7C5" w14:textId="77777777" w:rsidR="00360FB5" w:rsidRPr="004B1509" w:rsidRDefault="00360FB5" w:rsidP="00553004">
            <w:pPr>
              <w:rPr>
                <w:rFonts w:eastAsia="Calibri"/>
                <w:szCs w:val="22"/>
              </w:rPr>
            </w:pPr>
            <w:r w:rsidRPr="004B1509">
              <w:rPr>
                <w:rFonts w:eastAsia="Calibri"/>
                <w:szCs w:val="22"/>
              </w:rPr>
              <w:t>tr-104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DE9427" w14:textId="77777777" w:rsidR="00360FB5" w:rsidRPr="004B1509" w:rsidRDefault="00360FB5" w:rsidP="00553004">
            <w:pPr>
              <w:rPr>
                <w:rFonts w:eastAsia="Calibri"/>
                <w:szCs w:val="22"/>
              </w:rPr>
            </w:pPr>
            <w:r w:rsidRPr="004B1509">
              <w:rPr>
                <w:rFonts w:eastAsia="Calibri"/>
                <w:szCs w:val="22"/>
              </w:rPr>
              <w:t>Privažiuojamasis kelias nuo Nausodės g., Kirmėlių k. nuo kelio Nr. tr-17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E66FDD" w14:textId="77777777" w:rsidR="00360FB5" w:rsidRPr="004B1509" w:rsidRDefault="00360FB5" w:rsidP="00553004">
            <w:pPr>
              <w:jc w:val="right"/>
              <w:rPr>
                <w:rFonts w:eastAsia="Calibri"/>
                <w:szCs w:val="22"/>
              </w:rPr>
            </w:pPr>
            <w:r w:rsidRPr="004B1509">
              <w:rPr>
                <w:rFonts w:eastAsia="Calibri"/>
                <w:szCs w:val="22"/>
              </w:rPr>
              <w:t>1211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E470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6C36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36904" w14:textId="77777777" w:rsidR="00360FB5" w:rsidRPr="004B1509" w:rsidRDefault="00360FB5" w:rsidP="00553004">
            <w:pPr>
              <w:jc w:val="right"/>
              <w:rPr>
                <w:rFonts w:eastAsia="Calibri"/>
                <w:szCs w:val="22"/>
              </w:rPr>
            </w:pPr>
            <w:r w:rsidRPr="004B1509">
              <w:rPr>
                <w:rFonts w:eastAsia="Calibri"/>
                <w:szCs w:val="22"/>
              </w:rPr>
              <w:t>1211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07812"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FB3E8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CA5E0B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53D15F3"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7FF021" w14:textId="77777777" w:rsidR="00360FB5" w:rsidRPr="004B1509" w:rsidRDefault="00360FB5" w:rsidP="00553004">
            <w:pPr>
              <w:rPr>
                <w:rFonts w:eastAsia="Calibri"/>
                <w:szCs w:val="22"/>
              </w:rPr>
            </w:pPr>
            <w:r w:rsidRPr="004B1509">
              <w:rPr>
                <w:rFonts w:eastAsia="Calibri"/>
                <w:szCs w:val="22"/>
              </w:rPr>
              <w:t>tr-105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2C0E90" w14:textId="77777777" w:rsidR="00360FB5" w:rsidRPr="004B1509" w:rsidRDefault="00360FB5" w:rsidP="00553004">
            <w:pPr>
              <w:rPr>
                <w:rFonts w:eastAsia="Calibri"/>
                <w:szCs w:val="22"/>
              </w:rPr>
            </w:pPr>
            <w:r w:rsidRPr="004B1509">
              <w:rPr>
                <w:rFonts w:eastAsia="Calibri"/>
                <w:szCs w:val="22"/>
              </w:rPr>
              <w:t>Kirmėliai–Titeikiai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B37656E" w14:textId="77777777" w:rsidR="00360FB5" w:rsidRPr="004B1509" w:rsidRDefault="00360FB5" w:rsidP="00553004">
            <w:pPr>
              <w:jc w:val="right"/>
              <w:rPr>
                <w:rFonts w:eastAsia="Calibri"/>
                <w:szCs w:val="22"/>
              </w:rPr>
            </w:pPr>
            <w:r w:rsidRPr="004B1509">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B12D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4F835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DD53B" w14:textId="77777777" w:rsidR="00360FB5" w:rsidRPr="004B1509" w:rsidRDefault="00360FB5" w:rsidP="00553004">
            <w:pPr>
              <w:jc w:val="right"/>
              <w:rPr>
                <w:rFonts w:eastAsia="Calibri"/>
                <w:szCs w:val="22"/>
              </w:rPr>
            </w:pPr>
            <w:r w:rsidRPr="004B1509">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9F641"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88C97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0CC438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2AB26A2"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F5FBF4" w14:textId="77777777" w:rsidR="00360FB5" w:rsidRPr="004B1509" w:rsidRDefault="00360FB5" w:rsidP="00553004">
            <w:pPr>
              <w:rPr>
                <w:rFonts w:eastAsia="Calibri"/>
                <w:szCs w:val="22"/>
              </w:rPr>
            </w:pPr>
            <w:r w:rsidRPr="004B1509">
              <w:rPr>
                <w:rFonts w:eastAsia="Calibri"/>
                <w:szCs w:val="22"/>
              </w:rPr>
              <w:t>tr-106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CF9716" w14:textId="77777777" w:rsidR="00360FB5" w:rsidRPr="004B1509" w:rsidRDefault="00360FB5" w:rsidP="00553004">
            <w:pPr>
              <w:rPr>
                <w:rFonts w:eastAsia="Calibri"/>
                <w:szCs w:val="22"/>
              </w:rPr>
            </w:pPr>
            <w:r w:rsidRPr="004B1509">
              <w:rPr>
                <w:rFonts w:eastAsia="Calibri"/>
                <w:szCs w:val="22"/>
              </w:rPr>
              <w:t>Privažiuojamasis kelias prie dirbamų laukų nuo Geležinkelio g., Surdegio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E3D97E" w14:textId="77777777" w:rsidR="00360FB5" w:rsidRPr="004B1509" w:rsidRDefault="00360FB5" w:rsidP="00553004">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BA0F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FA4C9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90D41" w14:textId="77777777" w:rsidR="00360FB5" w:rsidRPr="004B1509" w:rsidRDefault="00360FB5" w:rsidP="00553004">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E4CA1"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AEAA69" w14:textId="77777777" w:rsidR="00360FB5" w:rsidRPr="004B1509" w:rsidRDefault="00360FB5" w:rsidP="00553004">
            <w:pPr>
              <w:jc w:val="center"/>
              <w:rPr>
                <w:rFonts w:eastAsia="Calibri"/>
                <w:szCs w:val="22"/>
              </w:rPr>
            </w:pPr>
            <w:r w:rsidRPr="004B1509">
              <w:rPr>
                <w:rFonts w:eastAsia="Calibri"/>
                <w:szCs w:val="22"/>
              </w:rPr>
              <w:t>-</w:t>
            </w:r>
          </w:p>
        </w:tc>
      </w:tr>
      <w:tr w:rsidR="00E0593B" w:rsidRPr="00A96AF7" w14:paraId="0BD5AA8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477386" w14:textId="77777777" w:rsidR="00360FB5" w:rsidRPr="00A96AF7"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27C196" w14:textId="77777777" w:rsidR="00360FB5" w:rsidRPr="00A96AF7" w:rsidRDefault="00360FB5" w:rsidP="00553004">
            <w:pPr>
              <w:rPr>
                <w:rFonts w:eastAsia="Calibri"/>
                <w:szCs w:val="22"/>
              </w:rPr>
            </w:pPr>
            <w:r w:rsidRPr="00A96AF7">
              <w:rPr>
                <w:rFonts w:eastAsia="Calibri"/>
                <w:szCs w:val="22"/>
              </w:rPr>
              <w:t>tr-107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3A4C2A" w14:textId="77777777" w:rsidR="00360FB5" w:rsidRPr="00A96AF7" w:rsidRDefault="00360FB5" w:rsidP="00553004">
            <w:pPr>
              <w:rPr>
                <w:rFonts w:eastAsia="Calibri"/>
                <w:szCs w:val="22"/>
              </w:rPr>
            </w:pPr>
            <w:r w:rsidRPr="00A96AF7">
              <w:rPr>
                <w:rFonts w:eastAsia="Calibri"/>
                <w:szCs w:val="22"/>
              </w:rPr>
              <w:t>Surdegio geležinkelio stotis–Zavadiškis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88DBB2" w14:textId="745FBB8D" w:rsidR="00360FB5" w:rsidRPr="00A96AF7" w:rsidRDefault="00451B23" w:rsidP="00553004">
            <w:pPr>
              <w:jc w:val="right"/>
              <w:rPr>
                <w:rFonts w:eastAsia="Calibri"/>
                <w:szCs w:val="22"/>
              </w:rPr>
            </w:pPr>
            <w:r w:rsidRPr="00A96AF7">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11FD8"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0F75B0" w14:textId="449ACB0F" w:rsidR="00360FB5" w:rsidRPr="00A96AF7" w:rsidRDefault="00451B23" w:rsidP="00553004">
            <w:pPr>
              <w:jc w:val="right"/>
              <w:rPr>
                <w:rFonts w:eastAsia="Calibri"/>
                <w:szCs w:val="22"/>
              </w:rPr>
            </w:pPr>
            <w:r w:rsidRPr="00A96AF7">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2C112" w14:textId="66CFC3EB" w:rsidR="00360FB5" w:rsidRPr="00A96AF7" w:rsidRDefault="00E0593B" w:rsidP="00553004">
            <w:pPr>
              <w:jc w:val="right"/>
              <w:rPr>
                <w:rFonts w:eastAsia="Calibri"/>
                <w:strike/>
                <w:szCs w:val="22"/>
              </w:rPr>
            </w:pPr>
            <w:r w:rsidRPr="00A96AF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5AB1A" w14:textId="77777777" w:rsidR="00360FB5" w:rsidRPr="00A96AF7" w:rsidRDefault="00360FB5" w:rsidP="00553004">
            <w:pPr>
              <w:jc w:val="center"/>
              <w:rPr>
                <w:rFonts w:eastAsia="Calibri"/>
                <w:szCs w:val="22"/>
              </w:rPr>
            </w:pPr>
            <w:r w:rsidRPr="00A96AF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91DCF0" w14:textId="7FD960AE" w:rsidR="00360FB5" w:rsidRPr="00A96AF7" w:rsidRDefault="00451B23" w:rsidP="00553004">
            <w:pPr>
              <w:jc w:val="center"/>
              <w:rPr>
                <w:rFonts w:eastAsia="Calibri"/>
                <w:szCs w:val="22"/>
              </w:rPr>
            </w:pPr>
            <w:r w:rsidRPr="00A96AF7">
              <w:rPr>
                <w:rFonts w:eastAsia="Calibri"/>
                <w:szCs w:val="22"/>
              </w:rPr>
              <w:t>4400-6403-6599</w:t>
            </w:r>
          </w:p>
        </w:tc>
      </w:tr>
      <w:tr w:rsidR="00E0593B" w:rsidRPr="00A96AF7" w14:paraId="0458973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EFB8729" w14:textId="77777777" w:rsidR="00360FB5" w:rsidRPr="00A96AF7"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7CF761" w14:textId="77777777" w:rsidR="00360FB5" w:rsidRPr="00A96AF7" w:rsidRDefault="00360FB5" w:rsidP="00553004">
            <w:pPr>
              <w:rPr>
                <w:rFonts w:eastAsia="Calibri"/>
                <w:szCs w:val="22"/>
              </w:rPr>
            </w:pPr>
            <w:r w:rsidRPr="00A96AF7">
              <w:rPr>
                <w:rFonts w:eastAsia="Calibri"/>
                <w:szCs w:val="22"/>
              </w:rPr>
              <w:t>tr-108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2B02A6" w14:textId="77777777" w:rsidR="00360FB5" w:rsidRPr="00A96AF7" w:rsidRDefault="00360FB5" w:rsidP="00553004">
            <w:pPr>
              <w:rPr>
                <w:rFonts w:eastAsia="Calibri"/>
                <w:szCs w:val="22"/>
              </w:rPr>
            </w:pPr>
            <w:r w:rsidRPr="00A96AF7">
              <w:rPr>
                <w:rFonts w:eastAsia="Calibri"/>
                <w:szCs w:val="22"/>
              </w:rPr>
              <w:t>Surdegis–Rakutėnai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11A646" w14:textId="77777777" w:rsidR="00360FB5" w:rsidRPr="00A96AF7" w:rsidRDefault="00360FB5" w:rsidP="00553004">
            <w:pPr>
              <w:jc w:val="right"/>
              <w:rPr>
                <w:rFonts w:eastAsia="Calibri"/>
                <w:szCs w:val="22"/>
              </w:rPr>
            </w:pPr>
            <w:r w:rsidRPr="00A96AF7">
              <w:rPr>
                <w:rFonts w:eastAsia="Calibri"/>
                <w:szCs w:val="22"/>
              </w:rPr>
              <w:t>1999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48A98"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5C7C8"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2DFFF8" w14:textId="77777777" w:rsidR="00360FB5" w:rsidRPr="00A96AF7" w:rsidRDefault="00360FB5" w:rsidP="00553004">
            <w:pPr>
              <w:jc w:val="right"/>
              <w:rPr>
                <w:rFonts w:eastAsia="Calibri"/>
                <w:szCs w:val="22"/>
              </w:rPr>
            </w:pPr>
            <w:r w:rsidRPr="00A96AF7">
              <w:rPr>
                <w:rFonts w:eastAsia="Calibri"/>
                <w:szCs w:val="22"/>
              </w:rPr>
              <w:t>1999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1D5C3" w14:textId="77777777" w:rsidR="00360FB5" w:rsidRPr="00A96AF7" w:rsidRDefault="00360FB5" w:rsidP="00553004">
            <w:pPr>
              <w:jc w:val="center"/>
              <w:rPr>
                <w:rFonts w:eastAsia="Calibri"/>
                <w:szCs w:val="22"/>
              </w:rPr>
            </w:pPr>
            <w:r w:rsidRPr="00A96AF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327FAB" w14:textId="77777777" w:rsidR="00360FB5" w:rsidRPr="00A96AF7" w:rsidRDefault="00360FB5" w:rsidP="00553004">
            <w:pPr>
              <w:jc w:val="center"/>
              <w:rPr>
                <w:rFonts w:eastAsia="Calibri"/>
                <w:szCs w:val="22"/>
              </w:rPr>
            </w:pPr>
            <w:r w:rsidRPr="00A96AF7">
              <w:rPr>
                <w:rFonts w:eastAsia="Calibri"/>
                <w:szCs w:val="22"/>
              </w:rPr>
              <w:t>-</w:t>
            </w:r>
          </w:p>
        </w:tc>
      </w:tr>
      <w:tr w:rsidR="00E0593B" w:rsidRPr="00A96AF7" w14:paraId="0A383FA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AD04FF" w14:textId="77777777" w:rsidR="00360FB5" w:rsidRPr="00A96AF7"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A58E70" w14:textId="77777777" w:rsidR="00360FB5" w:rsidRPr="00A96AF7" w:rsidRDefault="00360FB5" w:rsidP="00553004">
            <w:pPr>
              <w:rPr>
                <w:rFonts w:eastAsia="Calibri"/>
                <w:szCs w:val="22"/>
              </w:rPr>
            </w:pPr>
            <w:r w:rsidRPr="00A96AF7">
              <w:rPr>
                <w:rFonts w:eastAsia="Calibri"/>
                <w:szCs w:val="22"/>
              </w:rPr>
              <w:t>tr-109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565CCC" w14:textId="77777777" w:rsidR="00360FB5" w:rsidRPr="00A96AF7" w:rsidRDefault="00360FB5" w:rsidP="00553004">
            <w:pPr>
              <w:rPr>
                <w:rFonts w:eastAsia="Calibri"/>
                <w:szCs w:val="22"/>
              </w:rPr>
            </w:pPr>
            <w:r w:rsidRPr="00A96AF7">
              <w:rPr>
                <w:rFonts w:eastAsia="Calibri"/>
                <w:szCs w:val="22"/>
              </w:rPr>
              <w:t>Privažiuojamasis kelias prie gyvenamųjų namų nuo Uosių g., Nakonių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32A61E" w14:textId="77777777" w:rsidR="00360FB5" w:rsidRPr="00A96AF7" w:rsidRDefault="00360FB5" w:rsidP="00553004">
            <w:pPr>
              <w:jc w:val="right"/>
              <w:rPr>
                <w:rFonts w:eastAsia="Calibri"/>
                <w:szCs w:val="22"/>
              </w:rPr>
            </w:pPr>
            <w:r w:rsidRPr="00A96AF7">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BCCF3"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27074"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0D460" w14:textId="77777777" w:rsidR="00360FB5" w:rsidRPr="00A96AF7" w:rsidRDefault="00360FB5" w:rsidP="00553004">
            <w:pPr>
              <w:jc w:val="right"/>
              <w:rPr>
                <w:rFonts w:eastAsia="Calibri"/>
                <w:szCs w:val="22"/>
              </w:rPr>
            </w:pPr>
            <w:r w:rsidRPr="00A96AF7">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05697" w14:textId="77777777" w:rsidR="00360FB5" w:rsidRPr="00A96AF7" w:rsidRDefault="00360FB5" w:rsidP="00553004">
            <w:pPr>
              <w:jc w:val="center"/>
              <w:rPr>
                <w:rFonts w:eastAsia="Calibri"/>
                <w:szCs w:val="22"/>
              </w:rPr>
            </w:pPr>
            <w:r w:rsidRPr="00A96AF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D6D863" w14:textId="77777777" w:rsidR="00360FB5" w:rsidRPr="00A96AF7" w:rsidRDefault="00360FB5" w:rsidP="00553004">
            <w:pPr>
              <w:jc w:val="center"/>
              <w:rPr>
                <w:rFonts w:eastAsia="Calibri"/>
                <w:szCs w:val="22"/>
              </w:rPr>
            </w:pPr>
            <w:r w:rsidRPr="00A96AF7">
              <w:rPr>
                <w:rFonts w:eastAsia="Calibri"/>
                <w:szCs w:val="22"/>
              </w:rPr>
              <w:t>-</w:t>
            </w:r>
          </w:p>
        </w:tc>
      </w:tr>
      <w:tr w:rsidR="00E0593B" w:rsidRPr="00A96AF7" w14:paraId="4093D28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EDF262" w14:textId="77777777" w:rsidR="00360FB5" w:rsidRPr="00A96AF7"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786CDA" w14:textId="77777777" w:rsidR="00360FB5" w:rsidRPr="00A96AF7" w:rsidRDefault="00360FB5" w:rsidP="00553004">
            <w:pPr>
              <w:rPr>
                <w:rFonts w:eastAsia="Calibri"/>
                <w:szCs w:val="22"/>
              </w:rPr>
            </w:pPr>
            <w:r w:rsidRPr="00A96AF7">
              <w:rPr>
                <w:rFonts w:eastAsia="Calibri"/>
                <w:szCs w:val="22"/>
              </w:rPr>
              <w:t>tr-11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F4931A" w14:textId="77777777" w:rsidR="00360FB5" w:rsidRPr="00A96AF7" w:rsidRDefault="00360FB5" w:rsidP="00553004">
            <w:pPr>
              <w:rPr>
                <w:rFonts w:eastAsia="Calibri"/>
                <w:szCs w:val="22"/>
              </w:rPr>
            </w:pPr>
            <w:r w:rsidRPr="00A96AF7">
              <w:rPr>
                <w:rFonts w:eastAsia="Calibri"/>
                <w:szCs w:val="22"/>
              </w:rPr>
              <w:t>Privažiuojamasis kelias prie gyvenamųjų namų Titeikių k. nuo kelio Juostininkai–Raguva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BC3737" w14:textId="77777777" w:rsidR="00360FB5" w:rsidRPr="00A96AF7" w:rsidRDefault="00360FB5" w:rsidP="00553004">
            <w:pPr>
              <w:jc w:val="right"/>
              <w:rPr>
                <w:rFonts w:eastAsia="Calibri"/>
                <w:szCs w:val="22"/>
              </w:rPr>
            </w:pPr>
            <w:r w:rsidRPr="00A96AF7">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F330A"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5DC6E"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961A9E" w14:textId="77777777" w:rsidR="00360FB5" w:rsidRPr="00A96AF7" w:rsidRDefault="00360FB5" w:rsidP="00553004">
            <w:pPr>
              <w:jc w:val="right"/>
              <w:rPr>
                <w:rFonts w:eastAsia="Calibri"/>
                <w:szCs w:val="22"/>
              </w:rPr>
            </w:pPr>
            <w:r w:rsidRPr="00A96AF7">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7CAC8" w14:textId="77777777" w:rsidR="00360FB5" w:rsidRPr="00A96AF7" w:rsidRDefault="00360FB5" w:rsidP="00553004">
            <w:pPr>
              <w:jc w:val="center"/>
              <w:rPr>
                <w:rFonts w:eastAsia="Calibri"/>
                <w:szCs w:val="22"/>
              </w:rPr>
            </w:pPr>
            <w:r w:rsidRPr="00A96AF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7B3B05" w14:textId="77777777" w:rsidR="00360FB5" w:rsidRPr="00A96AF7" w:rsidRDefault="00360FB5" w:rsidP="00553004">
            <w:pPr>
              <w:jc w:val="center"/>
              <w:rPr>
                <w:rFonts w:eastAsia="Calibri"/>
                <w:szCs w:val="22"/>
              </w:rPr>
            </w:pPr>
            <w:r w:rsidRPr="00A96AF7">
              <w:rPr>
                <w:rFonts w:eastAsia="Calibri"/>
                <w:szCs w:val="22"/>
              </w:rPr>
              <w:t>-</w:t>
            </w:r>
          </w:p>
        </w:tc>
      </w:tr>
      <w:tr w:rsidR="00E0593B" w:rsidRPr="00A96AF7" w14:paraId="2463B8B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018415" w14:textId="77777777" w:rsidR="00360FB5" w:rsidRPr="00A96AF7"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4BBB9" w14:textId="77777777" w:rsidR="00360FB5" w:rsidRPr="00A96AF7" w:rsidRDefault="00360FB5" w:rsidP="00553004">
            <w:pPr>
              <w:rPr>
                <w:rFonts w:eastAsia="Calibri"/>
                <w:szCs w:val="22"/>
              </w:rPr>
            </w:pPr>
            <w:r w:rsidRPr="00A96AF7">
              <w:rPr>
                <w:rFonts w:eastAsia="Calibri"/>
                <w:szCs w:val="22"/>
              </w:rPr>
              <w:t>tr-110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512747C" w14:textId="5BBF4770" w:rsidR="00360FB5" w:rsidRPr="00A96AF7" w:rsidRDefault="00360FB5" w:rsidP="00553004">
            <w:pPr>
              <w:rPr>
                <w:rFonts w:eastAsia="Calibri"/>
                <w:szCs w:val="22"/>
              </w:rPr>
            </w:pPr>
            <w:r w:rsidRPr="00A96AF7">
              <w:rPr>
                <w:rFonts w:eastAsia="Calibri"/>
                <w:szCs w:val="22"/>
              </w:rPr>
              <w:t>Privažiuojamasis kelias prie gyvenamųjų namų Rukiškio k.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00BA671" w14:textId="77777777" w:rsidR="00360FB5" w:rsidRPr="00A96AF7" w:rsidRDefault="00360FB5" w:rsidP="00553004">
            <w:pPr>
              <w:jc w:val="right"/>
              <w:rPr>
                <w:rFonts w:eastAsia="Calibri"/>
                <w:szCs w:val="22"/>
              </w:rPr>
            </w:pPr>
            <w:r w:rsidRPr="00A96AF7">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D1E62"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836D91"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F36F4" w14:textId="77777777" w:rsidR="00360FB5" w:rsidRPr="00A96AF7" w:rsidRDefault="00360FB5" w:rsidP="00553004">
            <w:pPr>
              <w:jc w:val="right"/>
              <w:rPr>
                <w:rFonts w:eastAsia="Calibri"/>
                <w:szCs w:val="22"/>
              </w:rPr>
            </w:pPr>
            <w:r w:rsidRPr="00A96AF7">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C2255" w14:textId="77777777" w:rsidR="00360FB5" w:rsidRPr="00A96AF7" w:rsidRDefault="00360FB5" w:rsidP="00553004">
            <w:pPr>
              <w:jc w:val="center"/>
              <w:rPr>
                <w:rFonts w:eastAsia="Calibri"/>
                <w:szCs w:val="22"/>
              </w:rPr>
            </w:pPr>
            <w:r w:rsidRPr="00A96AF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7DDBBE" w14:textId="77777777" w:rsidR="00360FB5" w:rsidRPr="00A96AF7" w:rsidRDefault="00360FB5" w:rsidP="00553004">
            <w:pPr>
              <w:jc w:val="center"/>
              <w:rPr>
                <w:rFonts w:eastAsia="Calibri"/>
                <w:szCs w:val="22"/>
              </w:rPr>
            </w:pPr>
            <w:r w:rsidRPr="00A96AF7">
              <w:rPr>
                <w:rFonts w:eastAsia="Calibri"/>
                <w:szCs w:val="22"/>
              </w:rPr>
              <w:t>-</w:t>
            </w:r>
          </w:p>
        </w:tc>
      </w:tr>
      <w:tr w:rsidR="00E0593B" w:rsidRPr="00A96AF7" w14:paraId="192E954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0B293F6" w14:textId="77777777" w:rsidR="00360FB5" w:rsidRPr="00A96AF7"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E2F66A" w14:textId="77777777" w:rsidR="00360FB5" w:rsidRPr="00A96AF7" w:rsidRDefault="00360FB5" w:rsidP="00553004">
            <w:pPr>
              <w:rPr>
                <w:rFonts w:eastAsia="Calibri"/>
                <w:szCs w:val="22"/>
              </w:rPr>
            </w:pPr>
            <w:r w:rsidRPr="00A96AF7">
              <w:rPr>
                <w:rFonts w:eastAsia="Calibri"/>
                <w:szCs w:val="22"/>
              </w:rPr>
              <w:t>tr-111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144D9A" w14:textId="77777777" w:rsidR="00360FB5" w:rsidRPr="00A96AF7" w:rsidRDefault="00360FB5" w:rsidP="00553004">
            <w:pPr>
              <w:rPr>
                <w:rFonts w:eastAsia="Calibri"/>
                <w:szCs w:val="22"/>
              </w:rPr>
            </w:pPr>
            <w:r w:rsidRPr="00A96AF7">
              <w:rPr>
                <w:rFonts w:eastAsia="Calibri"/>
                <w:szCs w:val="22"/>
              </w:rPr>
              <w:t>Privažiuojamasis kelias prie miško Vidugirių k. nuo kelio Nr. tr-56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F1C19F" w14:textId="77777777" w:rsidR="00360FB5" w:rsidRPr="00A96AF7" w:rsidRDefault="00360FB5" w:rsidP="00553004">
            <w:pPr>
              <w:jc w:val="right"/>
              <w:rPr>
                <w:rFonts w:eastAsia="Calibri"/>
                <w:szCs w:val="22"/>
              </w:rPr>
            </w:pPr>
            <w:r w:rsidRPr="00A96AF7">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DBED6"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EFBEC"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360F5" w14:textId="77777777" w:rsidR="00360FB5" w:rsidRPr="00A96AF7" w:rsidRDefault="00360FB5" w:rsidP="00553004">
            <w:pPr>
              <w:jc w:val="right"/>
              <w:rPr>
                <w:rFonts w:eastAsia="Calibri"/>
                <w:szCs w:val="22"/>
              </w:rPr>
            </w:pPr>
            <w:r w:rsidRPr="00A96AF7">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AB50C7" w14:textId="77777777" w:rsidR="00360FB5" w:rsidRPr="00A96AF7" w:rsidRDefault="00360FB5" w:rsidP="00553004">
            <w:pPr>
              <w:jc w:val="center"/>
              <w:rPr>
                <w:rFonts w:eastAsia="Calibri"/>
                <w:szCs w:val="22"/>
              </w:rPr>
            </w:pPr>
            <w:r w:rsidRPr="00A96AF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46977D" w14:textId="77777777" w:rsidR="00360FB5" w:rsidRPr="00A96AF7" w:rsidRDefault="00360FB5" w:rsidP="00553004">
            <w:pPr>
              <w:jc w:val="center"/>
              <w:rPr>
                <w:rFonts w:eastAsia="Calibri"/>
                <w:szCs w:val="22"/>
              </w:rPr>
            </w:pPr>
            <w:r w:rsidRPr="00A96AF7">
              <w:rPr>
                <w:rFonts w:eastAsia="Calibri"/>
                <w:szCs w:val="22"/>
              </w:rPr>
              <w:t>-</w:t>
            </w:r>
          </w:p>
        </w:tc>
      </w:tr>
      <w:tr w:rsidR="00E0593B" w:rsidRPr="00A96AF7" w14:paraId="7340924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B21191D" w14:textId="77777777" w:rsidR="00360FB5" w:rsidRPr="00A96AF7"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CD24FC" w14:textId="77777777" w:rsidR="00360FB5" w:rsidRPr="00A96AF7" w:rsidRDefault="00360FB5" w:rsidP="00553004">
            <w:pPr>
              <w:rPr>
                <w:rFonts w:eastAsia="Calibri"/>
                <w:szCs w:val="22"/>
              </w:rPr>
            </w:pPr>
            <w:r w:rsidRPr="00A96AF7">
              <w:rPr>
                <w:rFonts w:eastAsia="Calibri"/>
                <w:szCs w:val="22"/>
              </w:rPr>
              <w:t>tr-112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C109AE8" w14:textId="77777777" w:rsidR="00360FB5" w:rsidRPr="00A96AF7" w:rsidRDefault="00360FB5" w:rsidP="00553004">
            <w:pPr>
              <w:rPr>
                <w:rFonts w:eastAsia="Calibri"/>
                <w:szCs w:val="22"/>
              </w:rPr>
            </w:pPr>
            <w:r w:rsidRPr="00A96AF7">
              <w:rPr>
                <w:rFonts w:eastAsia="Calibri"/>
                <w:szCs w:val="22"/>
              </w:rPr>
              <w:t>Pravažiuojamasis kelias nuo kelio Surdegis–Jackagalys iki Važdėlių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139B6F" w14:textId="77777777" w:rsidR="00360FB5" w:rsidRPr="00A96AF7" w:rsidRDefault="00360FB5" w:rsidP="00553004">
            <w:pPr>
              <w:jc w:val="right"/>
              <w:rPr>
                <w:rFonts w:eastAsia="Calibri"/>
                <w:szCs w:val="22"/>
              </w:rPr>
            </w:pPr>
            <w:r w:rsidRPr="00A96AF7">
              <w:rPr>
                <w:rFonts w:eastAsia="Calibri"/>
                <w:szCs w:val="22"/>
              </w:rPr>
              <w:t>346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3ED38F"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6CD71"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4669B" w14:textId="77777777" w:rsidR="00360FB5" w:rsidRPr="00A96AF7" w:rsidRDefault="00360FB5" w:rsidP="00553004">
            <w:pPr>
              <w:jc w:val="right"/>
              <w:rPr>
                <w:rFonts w:eastAsia="Calibri"/>
                <w:szCs w:val="22"/>
              </w:rPr>
            </w:pPr>
            <w:r w:rsidRPr="00A96AF7">
              <w:rPr>
                <w:rFonts w:eastAsia="Calibri"/>
                <w:szCs w:val="22"/>
              </w:rPr>
              <w:t>346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11A35" w14:textId="77777777" w:rsidR="00360FB5" w:rsidRPr="00A96AF7" w:rsidRDefault="00360FB5" w:rsidP="00553004">
            <w:pPr>
              <w:jc w:val="center"/>
              <w:rPr>
                <w:rFonts w:eastAsia="Calibri"/>
                <w:szCs w:val="22"/>
              </w:rPr>
            </w:pPr>
            <w:r w:rsidRPr="00A96AF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F72B30" w14:textId="77777777" w:rsidR="00360FB5" w:rsidRPr="00A96AF7" w:rsidRDefault="00360FB5" w:rsidP="00553004">
            <w:pPr>
              <w:jc w:val="center"/>
              <w:rPr>
                <w:rFonts w:eastAsia="Calibri"/>
                <w:szCs w:val="22"/>
              </w:rPr>
            </w:pPr>
            <w:r w:rsidRPr="00A96AF7">
              <w:rPr>
                <w:rFonts w:eastAsia="Calibri"/>
                <w:szCs w:val="22"/>
              </w:rPr>
              <w:t>-</w:t>
            </w:r>
          </w:p>
        </w:tc>
      </w:tr>
      <w:tr w:rsidR="00E0593B" w:rsidRPr="00A96AF7" w14:paraId="0F7D279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F3960DA" w14:textId="77777777" w:rsidR="00360FB5" w:rsidRPr="00A96AF7"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454CC2" w14:textId="77777777" w:rsidR="00360FB5" w:rsidRPr="00A96AF7" w:rsidRDefault="00360FB5" w:rsidP="00553004">
            <w:pPr>
              <w:rPr>
                <w:rFonts w:eastAsia="Calibri"/>
                <w:szCs w:val="22"/>
              </w:rPr>
            </w:pPr>
            <w:r w:rsidRPr="00A96AF7">
              <w:rPr>
                <w:rFonts w:eastAsia="Calibri"/>
                <w:szCs w:val="22"/>
              </w:rPr>
              <w:t>tr-113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9E85D8" w14:textId="77777777" w:rsidR="00360FB5" w:rsidRPr="00A96AF7" w:rsidRDefault="00360FB5" w:rsidP="00553004">
            <w:pPr>
              <w:rPr>
                <w:rFonts w:eastAsia="Calibri"/>
                <w:szCs w:val="22"/>
              </w:rPr>
            </w:pPr>
            <w:r w:rsidRPr="00A96AF7">
              <w:rPr>
                <w:rFonts w:eastAsia="Calibri"/>
                <w:szCs w:val="22"/>
              </w:rPr>
              <w:t>Važdėliai–Barsukynė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81815D" w14:textId="647BFD97" w:rsidR="00360FB5" w:rsidRPr="00A96AF7" w:rsidRDefault="008F5E78" w:rsidP="00553004">
            <w:pPr>
              <w:jc w:val="right"/>
              <w:rPr>
                <w:rFonts w:eastAsia="Calibri"/>
                <w:szCs w:val="22"/>
              </w:rPr>
            </w:pPr>
            <w:r w:rsidRPr="00A96AF7">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CBB14"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B1D67E" w14:textId="22FBC777" w:rsidR="00360FB5" w:rsidRPr="00A96AF7" w:rsidRDefault="008F5E78" w:rsidP="00553004">
            <w:pPr>
              <w:jc w:val="right"/>
              <w:rPr>
                <w:rFonts w:eastAsia="Calibri"/>
                <w:szCs w:val="22"/>
              </w:rPr>
            </w:pPr>
            <w:r w:rsidRPr="00A96AF7">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vAlign w:val="center"/>
          </w:tcPr>
          <w:p w14:paraId="027E6CA7" w14:textId="4B9BFAF1" w:rsidR="00360FB5" w:rsidRPr="00A96AF7" w:rsidRDefault="00E0593B" w:rsidP="00553004">
            <w:pPr>
              <w:jc w:val="right"/>
              <w:rPr>
                <w:rFonts w:eastAsia="Calibri"/>
                <w:strike/>
                <w:szCs w:val="22"/>
              </w:rPr>
            </w:pPr>
            <w:r w:rsidRPr="00A96AF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B0415" w14:textId="77777777" w:rsidR="00360FB5" w:rsidRPr="00A96AF7" w:rsidRDefault="00360FB5" w:rsidP="00553004">
            <w:pPr>
              <w:jc w:val="center"/>
              <w:rPr>
                <w:rFonts w:eastAsia="Calibri"/>
                <w:szCs w:val="22"/>
              </w:rPr>
            </w:pPr>
            <w:r w:rsidRPr="00A96AF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78630F" w14:textId="7228D459" w:rsidR="00360FB5" w:rsidRPr="00A96AF7" w:rsidRDefault="008F5E78" w:rsidP="00553004">
            <w:pPr>
              <w:jc w:val="center"/>
              <w:rPr>
                <w:rFonts w:eastAsia="Calibri"/>
                <w:szCs w:val="22"/>
              </w:rPr>
            </w:pPr>
            <w:r w:rsidRPr="00A96AF7">
              <w:rPr>
                <w:rFonts w:eastAsia="Calibri"/>
                <w:szCs w:val="22"/>
              </w:rPr>
              <w:t>4400-6403-6600</w:t>
            </w:r>
          </w:p>
        </w:tc>
      </w:tr>
      <w:tr w:rsidR="00E0593B" w:rsidRPr="00A96AF7" w14:paraId="666DF10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F64B07C" w14:textId="77777777" w:rsidR="00360FB5" w:rsidRPr="00A96AF7"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D35CB6" w14:textId="77777777" w:rsidR="00360FB5" w:rsidRPr="00A96AF7" w:rsidRDefault="00360FB5" w:rsidP="00553004">
            <w:pPr>
              <w:rPr>
                <w:rFonts w:eastAsia="Calibri"/>
                <w:szCs w:val="22"/>
              </w:rPr>
            </w:pPr>
            <w:r w:rsidRPr="00A96AF7">
              <w:rPr>
                <w:rFonts w:eastAsia="Calibri"/>
                <w:szCs w:val="22"/>
              </w:rPr>
              <w:t>tr-114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989FE4" w14:textId="77777777" w:rsidR="00360FB5" w:rsidRPr="00A96AF7" w:rsidRDefault="00360FB5" w:rsidP="00553004">
            <w:pPr>
              <w:rPr>
                <w:rFonts w:eastAsia="Calibri"/>
                <w:szCs w:val="22"/>
              </w:rPr>
            </w:pPr>
            <w:r w:rsidRPr="00A96AF7">
              <w:rPr>
                <w:rFonts w:eastAsia="Calibri"/>
                <w:szCs w:val="22"/>
              </w:rPr>
              <w:t>Privažiuojamasis kelias prie gyvenamųjų namų nuo kelio Surdegis–Jackagalys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3AA546" w14:textId="03BC7934" w:rsidR="00360FB5" w:rsidRPr="00A96AF7" w:rsidRDefault="004D49AA" w:rsidP="00553004">
            <w:pPr>
              <w:jc w:val="right"/>
              <w:rPr>
                <w:rFonts w:eastAsia="Calibri"/>
                <w:szCs w:val="22"/>
              </w:rPr>
            </w:pPr>
            <w:r w:rsidRPr="00A96AF7">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E35827"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9B552" w14:textId="084C093A" w:rsidR="00360FB5" w:rsidRPr="00A96AF7" w:rsidRDefault="004D49AA" w:rsidP="00553004">
            <w:pPr>
              <w:jc w:val="right"/>
              <w:rPr>
                <w:rFonts w:eastAsia="Calibri"/>
                <w:szCs w:val="22"/>
              </w:rPr>
            </w:pPr>
            <w:r w:rsidRPr="00A96AF7">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vAlign w:val="center"/>
          </w:tcPr>
          <w:p w14:paraId="5C6DECDE" w14:textId="39F6D0F5" w:rsidR="00360FB5" w:rsidRPr="00A96AF7" w:rsidRDefault="00E0593B" w:rsidP="00553004">
            <w:pPr>
              <w:jc w:val="right"/>
              <w:rPr>
                <w:rFonts w:eastAsia="Calibri"/>
                <w:strike/>
                <w:szCs w:val="22"/>
              </w:rPr>
            </w:pPr>
            <w:r w:rsidRPr="00A96AF7">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4F7F0" w14:textId="77777777" w:rsidR="00360FB5" w:rsidRPr="00A96AF7" w:rsidRDefault="00360FB5" w:rsidP="00553004">
            <w:pPr>
              <w:jc w:val="center"/>
              <w:rPr>
                <w:rFonts w:eastAsia="Calibri"/>
                <w:szCs w:val="22"/>
              </w:rPr>
            </w:pPr>
            <w:r w:rsidRPr="00A96AF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486C42" w14:textId="27D8B876" w:rsidR="00360FB5" w:rsidRPr="00A96AF7" w:rsidRDefault="004D49AA" w:rsidP="00553004">
            <w:pPr>
              <w:jc w:val="center"/>
              <w:rPr>
                <w:rFonts w:eastAsia="Calibri"/>
                <w:szCs w:val="22"/>
              </w:rPr>
            </w:pPr>
            <w:r w:rsidRPr="00A96AF7">
              <w:rPr>
                <w:rFonts w:eastAsia="Calibri"/>
                <w:szCs w:val="22"/>
              </w:rPr>
              <w:t>4400-6403-6633</w:t>
            </w:r>
          </w:p>
        </w:tc>
      </w:tr>
      <w:tr w:rsidR="00E0593B" w:rsidRPr="00A96AF7" w14:paraId="7959D23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2C5561E" w14:textId="77777777" w:rsidR="00360FB5" w:rsidRPr="00A96AF7"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8580F0" w14:textId="77777777" w:rsidR="00360FB5" w:rsidRPr="00A96AF7" w:rsidRDefault="00360FB5" w:rsidP="00553004">
            <w:pPr>
              <w:rPr>
                <w:rFonts w:eastAsia="Calibri"/>
                <w:szCs w:val="22"/>
              </w:rPr>
            </w:pPr>
            <w:r w:rsidRPr="00A96AF7">
              <w:rPr>
                <w:rFonts w:eastAsia="Calibri"/>
                <w:szCs w:val="22"/>
              </w:rPr>
              <w:t>tr-115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B027F8" w14:textId="77777777" w:rsidR="00360FB5" w:rsidRPr="00A96AF7" w:rsidRDefault="00360FB5" w:rsidP="00553004">
            <w:pPr>
              <w:rPr>
                <w:rFonts w:eastAsia="Calibri"/>
                <w:szCs w:val="22"/>
              </w:rPr>
            </w:pPr>
            <w:r w:rsidRPr="00A96AF7">
              <w:rPr>
                <w:rFonts w:eastAsia="Calibri"/>
                <w:szCs w:val="22"/>
              </w:rPr>
              <w:t>Privažiuojamasis kelias prie Petkūnų dvaro nuo kelio Nr. tr-1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FA1216" w14:textId="77777777" w:rsidR="00360FB5" w:rsidRPr="00A96AF7" w:rsidRDefault="00360FB5" w:rsidP="00553004">
            <w:pPr>
              <w:jc w:val="right"/>
              <w:rPr>
                <w:rFonts w:eastAsia="Calibri"/>
                <w:szCs w:val="22"/>
              </w:rPr>
            </w:pPr>
            <w:r w:rsidRPr="00A96AF7">
              <w:rPr>
                <w:rFonts w:eastAsia="Calibri"/>
                <w:szCs w:val="22"/>
              </w:rPr>
              <w:t>474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4AA4A"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55999E"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34035" w14:textId="77777777" w:rsidR="00360FB5" w:rsidRPr="00A96AF7" w:rsidRDefault="00360FB5" w:rsidP="00553004">
            <w:pPr>
              <w:jc w:val="right"/>
              <w:rPr>
                <w:rFonts w:eastAsia="Calibri"/>
                <w:szCs w:val="22"/>
              </w:rPr>
            </w:pPr>
            <w:r w:rsidRPr="00A96AF7">
              <w:rPr>
                <w:rFonts w:eastAsia="Calibri"/>
                <w:szCs w:val="22"/>
              </w:rPr>
              <w:t>474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F2E3C1" w14:textId="77777777" w:rsidR="00360FB5" w:rsidRPr="00A96AF7" w:rsidRDefault="00360FB5" w:rsidP="00553004">
            <w:pPr>
              <w:jc w:val="center"/>
              <w:rPr>
                <w:rFonts w:eastAsia="Calibri"/>
                <w:szCs w:val="22"/>
              </w:rPr>
            </w:pPr>
            <w:r w:rsidRPr="00A96AF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184D4A" w14:textId="77777777" w:rsidR="00360FB5" w:rsidRPr="00A96AF7" w:rsidRDefault="00360FB5" w:rsidP="00553004">
            <w:pPr>
              <w:jc w:val="center"/>
              <w:rPr>
                <w:rFonts w:eastAsia="Calibri"/>
                <w:szCs w:val="22"/>
              </w:rPr>
            </w:pPr>
            <w:r w:rsidRPr="00A96AF7">
              <w:rPr>
                <w:rFonts w:eastAsia="Calibri"/>
                <w:szCs w:val="22"/>
              </w:rPr>
              <w:t>-</w:t>
            </w:r>
          </w:p>
        </w:tc>
      </w:tr>
      <w:tr w:rsidR="00E0593B" w:rsidRPr="00A96AF7" w14:paraId="178CE47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E1987E" w14:textId="77777777" w:rsidR="00360FB5" w:rsidRPr="00A96AF7"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A3D98A" w14:textId="77777777" w:rsidR="00360FB5" w:rsidRPr="00A96AF7" w:rsidRDefault="00360FB5" w:rsidP="00553004">
            <w:pPr>
              <w:rPr>
                <w:rFonts w:eastAsia="Calibri"/>
                <w:szCs w:val="22"/>
              </w:rPr>
            </w:pPr>
            <w:r w:rsidRPr="00A96AF7">
              <w:rPr>
                <w:rFonts w:eastAsia="Calibri"/>
                <w:szCs w:val="22"/>
              </w:rPr>
              <w:t>tr-116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ADD4CB7" w14:textId="77777777" w:rsidR="00360FB5" w:rsidRPr="00A96AF7" w:rsidRDefault="00360FB5" w:rsidP="00553004">
            <w:pPr>
              <w:rPr>
                <w:rFonts w:eastAsia="Calibri"/>
                <w:szCs w:val="22"/>
              </w:rPr>
            </w:pPr>
            <w:r w:rsidRPr="00A96AF7">
              <w:rPr>
                <w:rFonts w:eastAsia="Calibri"/>
                <w:szCs w:val="22"/>
              </w:rPr>
              <w:t>Troškūnai–Troškūnėliai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D4CA31" w14:textId="77777777" w:rsidR="00360FB5" w:rsidRPr="00A96AF7" w:rsidRDefault="00360FB5" w:rsidP="00553004">
            <w:pPr>
              <w:jc w:val="right"/>
              <w:rPr>
                <w:rFonts w:eastAsia="Calibri"/>
                <w:szCs w:val="22"/>
              </w:rPr>
            </w:pPr>
            <w:r w:rsidRPr="00A96AF7">
              <w:rPr>
                <w:rFonts w:eastAsia="Calibri"/>
                <w:szCs w:val="22"/>
              </w:rPr>
              <w:t>934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D9F1B"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AD9876" w14:textId="77777777" w:rsidR="00360FB5" w:rsidRPr="00A96AF7" w:rsidRDefault="00360FB5" w:rsidP="00553004">
            <w:pPr>
              <w:jc w:val="right"/>
              <w:rPr>
                <w:rFonts w:eastAsia="Calibri"/>
                <w:szCs w:val="22"/>
              </w:rPr>
            </w:pPr>
            <w:r w:rsidRPr="00A96AF7">
              <w:rPr>
                <w:rFonts w:eastAsia="Calibri"/>
                <w:szCs w:val="22"/>
              </w:rPr>
              <w:t>934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ED5EA"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12CF9" w14:textId="77777777" w:rsidR="00360FB5" w:rsidRPr="00A96AF7" w:rsidRDefault="00360FB5" w:rsidP="00553004">
            <w:pPr>
              <w:jc w:val="center"/>
              <w:rPr>
                <w:rFonts w:eastAsia="Calibri"/>
                <w:szCs w:val="22"/>
              </w:rPr>
            </w:pPr>
            <w:r w:rsidRPr="00A96AF7">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C74ACA" w14:textId="77777777" w:rsidR="00360FB5" w:rsidRPr="00A96AF7" w:rsidRDefault="00360FB5" w:rsidP="00553004">
            <w:pPr>
              <w:jc w:val="center"/>
              <w:rPr>
                <w:rFonts w:eastAsia="Calibri"/>
                <w:szCs w:val="22"/>
              </w:rPr>
            </w:pPr>
            <w:r w:rsidRPr="00A96AF7">
              <w:rPr>
                <w:rFonts w:eastAsia="Calibri"/>
                <w:szCs w:val="22"/>
              </w:rPr>
              <w:t>-</w:t>
            </w:r>
          </w:p>
        </w:tc>
      </w:tr>
      <w:tr w:rsidR="00E0593B" w:rsidRPr="00A96AF7" w14:paraId="7B09FDE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324EB0B" w14:textId="77777777" w:rsidR="00360FB5" w:rsidRPr="00A96AF7"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59C19E" w14:textId="77777777" w:rsidR="00360FB5" w:rsidRPr="00A96AF7" w:rsidRDefault="00360FB5" w:rsidP="00553004">
            <w:pPr>
              <w:rPr>
                <w:rFonts w:eastAsia="Calibri"/>
                <w:szCs w:val="22"/>
              </w:rPr>
            </w:pPr>
            <w:r w:rsidRPr="00A96AF7">
              <w:rPr>
                <w:rFonts w:eastAsia="Calibri"/>
                <w:szCs w:val="22"/>
              </w:rPr>
              <w:t>tr-117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657BDA" w14:textId="7A2AB394" w:rsidR="00360FB5" w:rsidRPr="00A96AF7" w:rsidRDefault="00360FB5" w:rsidP="00553004">
            <w:pPr>
              <w:rPr>
                <w:rFonts w:eastAsia="Calibri"/>
                <w:szCs w:val="22"/>
              </w:rPr>
            </w:pPr>
            <w:r w:rsidRPr="00A96AF7">
              <w:rPr>
                <w:rFonts w:eastAsia="Calibri"/>
                <w:szCs w:val="22"/>
              </w:rPr>
              <w:t xml:space="preserve">Privažiuojamasis kelias nuo Mokyklos g., Žiedonių k. iki Žempučių g.,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4D2F8A" w14:textId="77777777" w:rsidR="00360FB5" w:rsidRPr="00A96AF7" w:rsidRDefault="00360FB5" w:rsidP="00553004">
            <w:pPr>
              <w:jc w:val="right"/>
              <w:rPr>
                <w:rFonts w:eastAsia="Calibri"/>
                <w:szCs w:val="22"/>
              </w:rPr>
            </w:pPr>
            <w:r w:rsidRPr="00A96AF7">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2596B3"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133B7F" w14:textId="77777777" w:rsidR="00360FB5" w:rsidRPr="00A96AF7" w:rsidRDefault="00360FB5" w:rsidP="00553004">
            <w:pPr>
              <w:jc w:val="right"/>
              <w:rPr>
                <w:rFonts w:eastAsia="Calibri"/>
                <w:szCs w:val="22"/>
              </w:rPr>
            </w:pPr>
            <w:r w:rsidRPr="00A96AF7">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E7BAF"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BCED9" w14:textId="77777777" w:rsidR="00360FB5" w:rsidRPr="00A96AF7" w:rsidRDefault="00360FB5" w:rsidP="00553004">
            <w:pPr>
              <w:jc w:val="center"/>
              <w:rPr>
                <w:rFonts w:eastAsia="Calibri"/>
                <w:szCs w:val="22"/>
              </w:rPr>
            </w:pPr>
            <w:r w:rsidRPr="00A96AF7">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7B58CA" w14:textId="77777777" w:rsidR="00360FB5" w:rsidRPr="00A96AF7" w:rsidRDefault="00360FB5" w:rsidP="00553004">
            <w:pPr>
              <w:jc w:val="center"/>
              <w:rPr>
                <w:rFonts w:eastAsia="Calibri"/>
                <w:szCs w:val="22"/>
              </w:rPr>
            </w:pPr>
            <w:r w:rsidRPr="00A96AF7">
              <w:rPr>
                <w:rFonts w:eastAsia="Calibri"/>
                <w:szCs w:val="22"/>
              </w:rPr>
              <w:t>4400-5413-6913</w:t>
            </w:r>
          </w:p>
        </w:tc>
      </w:tr>
      <w:tr w:rsidR="00E0593B" w:rsidRPr="00A96AF7" w14:paraId="2EDE682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95E2317" w14:textId="77777777" w:rsidR="00360FB5" w:rsidRPr="00A96AF7"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750E96" w14:textId="77777777" w:rsidR="00360FB5" w:rsidRPr="00A96AF7" w:rsidRDefault="00360FB5" w:rsidP="00553004">
            <w:pPr>
              <w:rPr>
                <w:rFonts w:eastAsia="Calibri"/>
                <w:szCs w:val="22"/>
              </w:rPr>
            </w:pPr>
            <w:r w:rsidRPr="00A96AF7">
              <w:rPr>
                <w:rFonts w:eastAsia="Calibri"/>
                <w:szCs w:val="22"/>
              </w:rPr>
              <w:t>tr-118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BD532E" w14:textId="77777777" w:rsidR="00360FB5" w:rsidRPr="00A96AF7" w:rsidRDefault="00360FB5" w:rsidP="00553004">
            <w:pPr>
              <w:rPr>
                <w:rFonts w:eastAsia="Calibri"/>
                <w:szCs w:val="22"/>
              </w:rPr>
            </w:pPr>
            <w:r w:rsidRPr="00A96AF7">
              <w:rPr>
                <w:rFonts w:eastAsia="Calibri"/>
                <w:szCs w:val="22"/>
              </w:rPr>
              <w:t>Vidugiriai–Pakapė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2CD883" w14:textId="70827037" w:rsidR="00360FB5" w:rsidRPr="00A96AF7" w:rsidRDefault="00A04553" w:rsidP="00553004">
            <w:pPr>
              <w:jc w:val="right"/>
              <w:rPr>
                <w:rFonts w:eastAsia="Calibri"/>
                <w:szCs w:val="22"/>
              </w:rPr>
            </w:pPr>
            <w:r w:rsidRPr="00A96AF7">
              <w:rPr>
                <w:rFonts w:eastAsia="Calibri"/>
                <w:szCs w:val="22"/>
              </w:rPr>
              <w:t> 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7AFA65"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4E89B" w14:textId="5717F440" w:rsidR="00360FB5" w:rsidRPr="00A96AF7" w:rsidRDefault="00A04553" w:rsidP="00553004">
            <w:pPr>
              <w:jc w:val="right"/>
              <w:rPr>
                <w:rFonts w:eastAsia="Calibri"/>
                <w:szCs w:val="22"/>
              </w:rPr>
            </w:pPr>
            <w:r w:rsidRPr="00A96AF7">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BC5C13" w14:textId="77777777" w:rsidR="00360FB5" w:rsidRPr="00A96AF7" w:rsidRDefault="00360FB5" w:rsidP="00553004">
            <w:pPr>
              <w:jc w:val="right"/>
              <w:rPr>
                <w:rFonts w:eastAsia="Calibri"/>
                <w:szCs w:val="22"/>
              </w:rPr>
            </w:pPr>
            <w:r w:rsidRPr="00A96AF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50F9C" w14:textId="4D022845" w:rsidR="00360FB5" w:rsidRPr="00A96AF7" w:rsidRDefault="00A04553" w:rsidP="00553004">
            <w:pPr>
              <w:jc w:val="center"/>
              <w:rPr>
                <w:rFonts w:eastAsia="Calibri"/>
                <w:szCs w:val="22"/>
              </w:rPr>
            </w:pPr>
            <w:r w:rsidRPr="00A96AF7">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D48AD3" w14:textId="21AFEC7C" w:rsidR="00360FB5" w:rsidRPr="00A96AF7" w:rsidRDefault="00A04553" w:rsidP="00553004">
            <w:pPr>
              <w:jc w:val="center"/>
              <w:rPr>
                <w:rFonts w:eastAsia="Calibri"/>
                <w:szCs w:val="22"/>
              </w:rPr>
            </w:pPr>
            <w:r w:rsidRPr="00A96AF7">
              <w:rPr>
                <w:rFonts w:eastAsia="Calibri"/>
                <w:szCs w:val="22"/>
              </w:rPr>
              <w:t>4400-6450-2121</w:t>
            </w:r>
          </w:p>
        </w:tc>
      </w:tr>
      <w:tr w:rsidR="00360FB5" w:rsidRPr="004B1509" w14:paraId="0004325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4DFC5B"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D70048" w14:textId="77777777" w:rsidR="00360FB5" w:rsidRPr="004B1509" w:rsidRDefault="00360FB5" w:rsidP="00553004">
            <w:pPr>
              <w:rPr>
                <w:rFonts w:eastAsia="Calibri"/>
                <w:szCs w:val="22"/>
              </w:rPr>
            </w:pPr>
            <w:r w:rsidRPr="004B1509">
              <w:rPr>
                <w:rFonts w:eastAsia="Calibri"/>
                <w:szCs w:val="22"/>
              </w:rPr>
              <w:t>tr-119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32A019" w14:textId="77777777" w:rsidR="00360FB5" w:rsidRPr="004B1509" w:rsidRDefault="00360FB5" w:rsidP="00553004">
            <w:pPr>
              <w:rPr>
                <w:rFonts w:eastAsia="Calibri"/>
                <w:szCs w:val="22"/>
              </w:rPr>
            </w:pPr>
            <w:r w:rsidRPr="004B1509">
              <w:rPr>
                <w:rFonts w:eastAsia="Calibri"/>
                <w:szCs w:val="22"/>
              </w:rPr>
              <w:t>Privažiuojamasis kelias prie gyvenamųjų namų Bareišėlių k. nuo tr-28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34C609" w14:textId="77777777" w:rsidR="00360FB5" w:rsidRPr="004B1509" w:rsidRDefault="00360FB5" w:rsidP="00553004">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9E10C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65D0A" w14:textId="77777777" w:rsidR="00360FB5" w:rsidRPr="004B1509" w:rsidRDefault="00360FB5" w:rsidP="00553004">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C0BB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974F1"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48341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4B23E4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C0B624F"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C74778" w14:textId="77777777" w:rsidR="00360FB5" w:rsidRPr="004B1509" w:rsidRDefault="00360FB5" w:rsidP="00553004">
            <w:pPr>
              <w:rPr>
                <w:rFonts w:eastAsia="Calibri"/>
                <w:szCs w:val="22"/>
              </w:rPr>
            </w:pPr>
            <w:r w:rsidRPr="004B1509">
              <w:rPr>
                <w:rFonts w:eastAsia="Calibri"/>
                <w:szCs w:val="22"/>
              </w:rPr>
              <w:t>tr-12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0D94F8" w14:textId="77777777" w:rsidR="00360FB5" w:rsidRPr="004B1509" w:rsidRDefault="00360FB5" w:rsidP="00553004">
            <w:pPr>
              <w:rPr>
                <w:rFonts w:eastAsia="Calibri"/>
                <w:szCs w:val="22"/>
              </w:rPr>
            </w:pPr>
            <w:r w:rsidRPr="004B1509">
              <w:rPr>
                <w:rFonts w:eastAsia="Calibri"/>
                <w:szCs w:val="22"/>
              </w:rPr>
              <w:t>Mileikiškiai–Nakonys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18C7C8" w14:textId="77777777" w:rsidR="00360FB5" w:rsidRPr="004B1509" w:rsidRDefault="00360FB5" w:rsidP="00553004">
            <w:pPr>
              <w:jc w:val="right"/>
              <w:rPr>
                <w:rFonts w:eastAsia="Calibri"/>
                <w:szCs w:val="22"/>
              </w:rPr>
            </w:pPr>
            <w:r w:rsidRPr="004B1509">
              <w:rPr>
                <w:rFonts w:eastAsia="Calibri"/>
                <w:szCs w:val="22"/>
              </w:rPr>
              <w:t>2197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52DC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926BE" w14:textId="77777777" w:rsidR="00360FB5" w:rsidRPr="004B1509" w:rsidRDefault="00360FB5" w:rsidP="00553004">
            <w:pPr>
              <w:jc w:val="right"/>
              <w:rPr>
                <w:rFonts w:eastAsia="Calibri"/>
                <w:szCs w:val="22"/>
              </w:rPr>
            </w:pPr>
            <w:r w:rsidRPr="004B1509">
              <w:rPr>
                <w:rFonts w:eastAsia="Calibri"/>
                <w:szCs w:val="22"/>
              </w:rPr>
              <w:t>2197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03AD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F0315"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C60B7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212697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0BFB3D"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B23E01" w14:textId="77777777" w:rsidR="00360FB5" w:rsidRPr="004B1509" w:rsidRDefault="00360FB5" w:rsidP="00553004">
            <w:pPr>
              <w:rPr>
                <w:rFonts w:eastAsia="Calibri"/>
                <w:szCs w:val="22"/>
              </w:rPr>
            </w:pPr>
            <w:r w:rsidRPr="004B1509">
              <w:rPr>
                <w:rFonts w:eastAsia="Calibri"/>
                <w:szCs w:val="22"/>
              </w:rPr>
              <w:t>tr-120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01AD52" w14:textId="77777777" w:rsidR="00360FB5" w:rsidRPr="004B1509" w:rsidRDefault="00360FB5" w:rsidP="00553004">
            <w:pPr>
              <w:rPr>
                <w:rFonts w:eastAsia="Calibri"/>
                <w:szCs w:val="22"/>
              </w:rPr>
            </w:pPr>
            <w:r w:rsidRPr="004B1509">
              <w:rPr>
                <w:rFonts w:eastAsia="Calibri"/>
                <w:szCs w:val="22"/>
              </w:rPr>
              <w:t>Privažiuojamasis kelias prie Juostino ežero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62C721" w14:textId="77777777" w:rsidR="00360FB5" w:rsidRPr="004B1509" w:rsidRDefault="00360FB5" w:rsidP="00553004">
            <w:pPr>
              <w:jc w:val="right"/>
              <w:rPr>
                <w:rFonts w:eastAsia="Calibri"/>
                <w:szCs w:val="22"/>
              </w:rPr>
            </w:pPr>
            <w:r w:rsidRPr="004B1509">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E1A7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CB6E59" w14:textId="77777777" w:rsidR="00360FB5" w:rsidRPr="004B1509" w:rsidRDefault="00360FB5" w:rsidP="00553004">
            <w:pPr>
              <w:jc w:val="right"/>
              <w:rPr>
                <w:rFonts w:eastAsia="Calibri"/>
                <w:szCs w:val="22"/>
              </w:rPr>
            </w:pPr>
            <w:r w:rsidRPr="004B1509">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5541F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0A7D4"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C3369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F8B64D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764EB00"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9820A3" w14:textId="77777777" w:rsidR="00360FB5" w:rsidRPr="004B1509" w:rsidRDefault="00360FB5" w:rsidP="00553004">
            <w:pPr>
              <w:rPr>
                <w:rFonts w:eastAsia="Calibri"/>
                <w:szCs w:val="22"/>
              </w:rPr>
            </w:pPr>
            <w:r w:rsidRPr="004B1509">
              <w:rPr>
                <w:rFonts w:eastAsia="Calibri"/>
                <w:szCs w:val="22"/>
              </w:rPr>
              <w:t>tr-121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28EB8D" w14:textId="77777777" w:rsidR="00360FB5" w:rsidRPr="004B1509" w:rsidRDefault="00360FB5" w:rsidP="00553004">
            <w:pPr>
              <w:rPr>
                <w:rFonts w:eastAsia="Calibri"/>
                <w:szCs w:val="22"/>
              </w:rPr>
            </w:pPr>
            <w:r w:rsidRPr="004B1509">
              <w:rPr>
                <w:rFonts w:eastAsia="Calibri"/>
                <w:szCs w:val="22"/>
              </w:rPr>
              <w:t>Pravažiuojamasis kelias nuo Pajuostinio g. iki Juostos g., Pajuostinio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E14E00" w14:textId="77777777" w:rsidR="00360FB5" w:rsidRPr="004B1509" w:rsidRDefault="00360FB5" w:rsidP="00553004">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A1E4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E97B0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20D45" w14:textId="77777777" w:rsidR="00360FB5" w:rsidRPr="004B1509" w:rsidRDefault="00360FB5" w:rsidP="00553004">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3D36E"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B2E1C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377855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1A8104C"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863A67" w14:textId="77777777" w:rsidR="00360FB5" w:rsidRPr="004B1509" w:rsidRDefault="00360FB5" w:rsidP="00553004">
            <w:pPr>
              <w:rPr>
                <w:rFonts w:eastAsia="Calibri"/>
                <w:szCs w:val="22"/>
              </w:rPr>
            </w:pPr>
            <w:r w:rsidRPr="004B1509">
              <w:rPr>
                <w:rFonts w:eastAsia="Calibri"/>
                <w:szCs w:val="22"/>
              </w:rPr>
              <w:t>tr-122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7B78ED" w14:textId="77777777" w:rsidR="00360FB5" w:rsidRPr="004B1509" w:rsidRDefault="00360FB5" w:rsidP="00553004">
            <w:pPr>
              <w:rPr>
                <w:rFonts w:eastAsia="Calibri"/>
                <w:szCs w:val="22"/>
              </w:rPr>
            </w:pPr>
            <w:r w:rsidRPr="004B1509">
              <w:rPr>
                <w:rFonts w:eastAsia="Calibri"/>
                <w:szCs w:val="22"/>
              </w:rPr>
              <w:t>Privažiuojamasis kelias prie Juostino ežero paplūdimio nuo Pajuostinio g., Pajuostinio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DB116F" w14:textId="77777777" w:rsidR="00360FB5" w:rsidRPr="004B1509" w:rsidRDefault="00360FB5" w:rsidP="00553004">
            <w:pPr>
              <w:jc w:val="right"/>
              <w:rPr>
                <w:rFonts w:eastAsia="Calibri"/>
                <w:szCs w:val="22"/>
              </w:rPr>
            </w:pPr>
            <w:r w:rsidRPr="004B1509">
              <w:rPr>
                <w:rFonts w:eastAsia="Calibri"/>
                <w:szCs w:val="22"/>
              </w:rPr>
              <w:t>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8BA6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3A42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E83B3" w14:textId="77777777" w:rsidR="00360FB5" w:rsidRPr="004B1509" w:rsidRDefault="00360FB5" w:rsidP="00553004">
            <w:pPr>
              <w:jc w:val="right"/>
              <w:rPr>
                <w:rFonts w:eastAsia="Calibri"/>
                <w:szCs w:val="22"/>
              </w:rPr>
            </w:pPr>
            <w:r w:rsidRPr="004B1509">
              <w:rPr>
                <w:rFonts w:eastAsia="Calibri"/>
                <w:szCs w:val="22"/>
              </w:rPr>
              <w:t>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F6810"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67CED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AD1B6A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B4450DF"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DF602A" w14:textId="77777777" w:rsidR="00360FB5" w:rsidRPr="004B1509" w:rsidRDefault="00360FB5" w:rsidP="00553004">
            <w:pPr>
              <w:rPr>
                <w:rFonts w:eastAsia="Calibri"/>
                <w:szCs w:val="22"/>
              </w:rPr>
            </w:pPr>
            <w:r w:rsidRPr="004B1509">
              <w:rPr>
                <w:rFonts w:eastAsia="Calibri"/>
                <w:szCs w:val="22"/>
              </w:rPr>
              <w:t>tr-123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790D7D" w14:textId="77777777" w:rsidR="00360FB5" w:rsidRPr="004B1509" w:rsidRDefault="00360FB5" w:rsidP="00553004">
            <w:pPr>
              <w:rPr>
                <w:rFonts w:eastAsia="Calibri"/>
                <w:szCs w:val="22"/>
              </w:rPr>
            </w:pPr>
            <w:r w:rsidRPr="004B1509">
              <w:rPr>
                <w:rFonts w:eastAsia="Calibri"/>
                <w:szCs w:val="22"/>
              </w:rPr>
              <w:t>Privažiuojamasis kelias prie miško nuo Pajuostinio g.,  Pajuostinio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075344" w14:textId="77777777" w:rsidR="00360FB5" w:rsidRPr="004B1509" w:rsidRDefault="00360FB5" w:rsidP="00553004">
            <w:pPr>
              <w:jc w:val="right"/>
              <w:rPr>
                <w:rFonts w:eastAsia="Calibri"/>
                <w:szCs w:val="22"/>
              </w:rPr>
            </w:pPr>
            <w:r w:rsidRPr="004B1509">
              <w:rPr>
                <w:rFonts w:eastAsia="Calibri"/>
                <w:szCs w:val="22"/>
              </w:rPr>
              <w:t>402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2564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3F3C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CC06F" w14:textId="77777777" w:rsidR="00360FB5" w:rsidRPr="004B1509" w:rsidRDefault="00360FB5" w:rsidP="00553004">
            <w:pPr>
              <w:jc w:val="right"/>
              <w:rPr>
                <w:rFonts w:eastAsia="Calibri"/>
                <w:szCs w:val="22"/>
              </w:rPr>
            </w:pPr>
            <w:r w:rsidRPr="004B1509">
              <w:rPr>
                <w:rFonts w:eastAsia="Calibri"/>
                <w:szCs w:val="22"/>
              </w:rPr>
              <w:t>402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F4EAB"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D9E923" w14:textId="77777777" w:rsidR="00360FB5" w:rsidRPr="004B1509" w:rsidRDefault="00360FB5" w:rsidP="00553004">
            <w:pPr>
              <w:jc w:val="center"/>
              <w:rPr>
                <w:rFonts w:eastAsia="Calibri"/>
                <w:szCs w:val="22"/>
              </w:rPr>
            </w:pPr>
            <w:r w:rsidRPr="004B1509">
              <w:rPr>
                <w:rFonts w:eastAsia="Calibri"/>
                <w:szCs w:val="22"/>
              </w:rPr>
              <w:t>-</w:t>
            </w:r>
          </w:p>
        </w:tc>
      </w:tr>
      <w:tr w:rsidR="005F37D9" w:rsidRPr="005F37D9" w14:paraId="18B8662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594E29" w14:textId="77777777" w:rsidR="00360FB5" w:rsidRPr="005F37D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18296C" w14:textId="77777777" w:rsidR="00360FB5" w:rsidRPr="005F37D9" w:rsidRDefault="00360FB5" w:rsidP="00553004">
            <w:pPr>
              <w:rPr>
                <w:rFonts w:eastAsia="Calibri"/>
                <w:szCs w:val="22"/>
              </w:rPr>
            </w:pPr>
            <w:r w:rsidRPr="005F37D9">
              <w:rPr>
                <w:rFonts w:eastAsia="Calibri"/>
                <w:szCs w:val="22"/>
              </w:rPr>
              <w:t>tr-124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FA0CB9" w14:textId="77777777" w:rsidR="00360FB5" w:rsidRPr="005F37D9" w:rsidRDefault="00360FB5" w:rsidP="00553004">
            <w:pPr>
              <w:rPr>
                <w:rFonts w:eastAsia="Calibri"/>
                <w:szCs w:val="22"/>
              </w:rPr>
            </w:pPr>
            <w:r w:rsidRPr="005F37D9">
              <w:rPr>
                <w:rFonts w:eastAsia="Calibri"/>
                <w:szCs w:val="22"/>
              </w:rPr>
              <w:t>Privažiuojamasis kelias prie dirbamų laukų Žviliūnų k. nuo kelio Raguvėlė–Subačius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C6CBAD" w14:textId="467842FD" w:rsidR="00360FB5" w:rsidRPr="005F37D9" w:rsidRDefault="005F1856" w:rsidP="00553004">
            <w:pPr>
              <w:jc w:val="right"/>
              <w:rPr>
                <w:rFonts w:eastAsia="Calibri"/>
                <w:szCs w:val="22"/>
              </w:rPr>
            </w:pPr>
            <w:r w:rsidRPr="005F37D9">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80AE13"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2DD0E"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726DE" w14:textId="0EAEC16D" w:rsidR="00360FB5" w:rsidRPr="005F37D9" w:rsidRDefault="005F1856" w:rsidP="00553004">
            <w:pPr>
              <w:jc w:val="right"/>
              <w:rPr>
                <w:rFonts w:eastAsia="Calibri"/>
                <w:szCs w:val="22"/>
              </w:rPr>
            </w:pPr>
            <w:r w:rsidRPr="005F37D9">
              <w:rPr>
                <w:rFonts w:eastAsia="Calibri"/>
                <w:szCs w:val="22"/>
              </w:rPr>
              <w:t xml:space="preserve"> 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6B091D" w14:textId="613F1A15" w:rsidR="00360FB5" w:rsidRPr="005F37D9" w:rsidRDefault="005F1856" w:rsidP="00553004">
            <w:pPr>
              <w:jc w:val="center"/>
              <w:rPr>
                <w:rFonts w:eastAsia="Calibri"/>
                <w:szCs w:val="22"/>
              </w:rPr>
            </w:pPr>
            <w:r w:rsidRPr="005F37D9">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4957C2" w14:textId="32E848E2" w:rsidR="00360FB5" w:rsidRPr="005F37D9" w:rsidRDefault="005F1856" w:rsidP="00553004">
            <w:pPr>
              <w:jc w:val="center"/>
              <w:rPr>
                <w:rFonts w:eastAsia="Calibri"/>
                <w:szCs w:val="22"/>
              </w:rPr>
            </w:pPr>
            <w:r w:rsidRPr="005F37D9">
              <w:rPr>
                <w:rFonts w:eastAsia="Calibri"/>
                <w:szCs w:val="22"/>
              </w:rPr>
              <w:t>4400-6467-6346</w:t>
            </w:r>
          </w:p>
        </w:tc>
      </w:tr>
      <w:tr w:rsidR="005F37D9" w:rsidRPr="005F37D9" w14:paraId="4F6A603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5329963" w14:textId="77777777" w:rsidR="00360FB5" w:rsidRPr="005F37D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336947" w14:textId="77777777" w:rsidR="00360FB5" w:rsidRPr="005F37D9" w:rsidRDefault="00360FB5" w:rsidP="00553004">
            <w:pPr>
              <w:rPr>
                <w:rFonts w:eastAsia="Calibri"/>
                <w:szCs w:val="22"/>
              </w:rPr>
            </w:pPr>
            <w:r w:rsidRPr="005F37D9">
              <w:rPr>
                <w:rFonts w:eastAsia="Calibri"/>
                <w:szCs w:val="22"/>
              </w:rPr>
              <w:t>tr-125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5A8DA8" w14:textId="2CD970EA" w:rsidR="00360FB5" w:rsidRPr="005F37D9" w:rsidRDefault="00360FB5" w:rsidP="00553004">
            <w:pPr>
              <w:rPr>
                <w:rFonts w:eastAsia="Calibri"/>
                <w:szCs w:val="22"/>
              </w:rPr>
            </w:pPr>
            <w:r w:rsidRPr="005F37D9">
              <w:rPr>
                <w:rFonts w:eastAsia="Calibri"/>
                <w:szCs w:val="22"/>
              </w:rPr>
              <w:t xml:space="preserve">Privažiuojamasis kelias prie gyvenamųjų namų Vidugirių k.  nuo kelio Vašuokėnai–Viešintos,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8F916BC" w14:textId="4CD88D44" w:rsidR="00360FB5" w:rsidRPr="005F37D9" w:rsidRDefault="00A04553" w:rsidP="00553004">
            <w:pPr>
              <w:jc w:val="right"/>
              <w:rPr>
                <w:rFonts w:eastAsia="Calibri"/>
                <w:szCs w:val="22"/>
              </w:rPr>
            </w:pPr>
            <w:r w:rsidRPr="005F37D9">
              <w:rPr>
                <w:rFonts w:eastAsia="Calibri"/>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EA06AE"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F3FFD" w14:textId="132CBD62" w:rsidR="00360FB5" w:rsidRPr="005F37D9" w:rsidRDefault="00A04553" w:rsidP="00553004">
            <w:pPr>
              <w:jc w:val="right"/>
              <w:rPr>
                <w:rFonts w:eastAsia="Calibri"/>
                <w:szCs w:val="22"/>
              </w:rPr>
            </w:pPr>
            <w:r w:rsidRPr="005F37D9">
              <w:rPr>
                <w:rFonts w:eastAsia="Calibri"/>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16B3A3"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64F2E" w14:textId="481EB187" w:rsidR="00360FB5" w:rsidRPr="005F37D9" w:rsidRDefault="00A04553" w:rsidP="00553004">
            <w:pPr>
              <w:jc w:val="center"/>
              <w:rPr>
                <w:rFonts w:eastAsia="Calibri"/>
                <w:szCs w:val="22"/>
              </w:rPr>
            </w:pPr>
            <w:r w:rsidRPr="005F37D9">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485ED2" w14:textId="000B1796" w:rsidR="00360FB5" w:rsidRPr="005F37D9" w:rsidRDefault="00A04553" w:rsidP="00553004">
            <w:pPr>
              <w:jc w:val="center"/>
              <w:rPr>
                <w:rFonts w:eastAsia="Calibri"/>
                <w:szCs w:val="22"/>
              </w:rPr>
            </w:pPr>
            <w:r w:rsidRPr="005F37D9">
              <w:rPr>
                <w:rFonts w:eastAsia="Calibri"/>
                <w:szCs w:val="22"/>
              </w:rPr>
              <w:t>4400-6450-2200</w:t>
            </w:r>
          </w:p>
        </w:tc>
      </w:tr>
      <w:tr w:rsidR="005F37D9" w:rsidRPr="005F37D9" w14:paraId="10F1FA6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EFA64EA" w14:textId="77777777" w:rsidR="00360FB5" w:rsidRPr="005F37D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FE48AA" w14:textId="77777777" w:rsidR="00360FB5" w:rsidRPr="005F37D9" w:rsidRDefault="00360FB5" w:rsidP="00553004">
            <w:pPr>
              <w:rPr>
                <w:rFonts w:eastAsia="Calibri"/>
                <w:szCs w:val="22"/>
              </w:rPr>
            </w:pPr>
            <w:r w:rsidRPr="005F37D9">
              <w:rPr>
                <w:rFonts w:eastAsia="Calibri"/>
                <w:szCs w:val="22"/>
              </w:rPr>
              <w:t>tr-126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366B91" w14:textId="62FD1391" w:rsidR="00360FB5" w:rsidRPr="005F37D9" w:rsidRDefault="00360FB5" w:rsidP="00553004">
            <w:pPr>
              <w:rPr>
                <w:rFonts w:eastAsia="Calibri"/>
                <w:szCs w:val="22"/>
              </w:rPr>
            </w:pPr>
            <w:r w:rsidRPr="005F37D9">
              <w:rPr>
                <w:rFonts w:eastAsia="Calibri"/>
                <w:szCs w:val="22"/>
              </w:rPr>
              <w:t xml:space="preserve">Privažiuojamasis kelias prie gyvenamųjų namų Vidugirių k.  nuo kelio Vašuokėnai–Viešintos,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C949EE" w14:textId="77777777" w:rsidR="00360FB5" w:rsidRPr="005F37D9" w:rsidRDefault="00360FB5" w:rsidP="00553004">
            <w:pPr>
              <w:jc w:val="right"/>
              <w:rPr>
                <w:rFonts w:eastAsia="Calibri"/>
                <w:szCs w:val="22"/>
              </w:rPr>
            </w:pPr>
            <w:r w:rsidRPr="005F37D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60866"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D2232" w14:textId="77777777" w:rsidR="00360FB5" w:rsidRPr="005F37D9" w:rsidRDefault="00360FB5" w:rsidP="00553004">
            <w:pPr>
              <w:jc w:val="right"/>
              <w:rPr>
                <w:rFonts w:eastAsia="Calibri"/>
                <w:szCs w:val="22"/>
              </w:rPr>
            </w:pPr>
            <w:r w:rsidRPr="005F37D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5BCA6"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2CFAC" w14:textId="77777777" w:rsidR="00360FB5" w:rsidRPr="005F37D9" w:rsidRDefault="00360FB5" w:rsidP="00553004">
            <w:pPr>
              <w:jc w:val="center"/>
              <w:rPr>
                <w:rFonts w:eastAsia="Calibri"/>
                <w:szCs w:val="22"/>
              </w:rPr>
            </w:pPr>
            <w:r w:rsidRPr="005F37D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B5C923" w14:textId="77777777" w:rsidR="00360FB5" w:rsidRPr="005F37D9" w:rsidRDefault="00360FB5" w:rsidP="00553004">
            <w:pPr>
              <w:jc w:val="center"/>
              <w:rPr>
                <w:rFonts w:eastAsia="Calibri"/>
                <w:szCs w:val="22"/>
              </w:rPr>
            </w:pPr>
            <w:r w:rsidRPr="005F37D9">
              <w:rPr>
                <w:rFonts w:eastAsia="Calibri"/>
                <w:szCs w:val="22"/>
              </w:rPr>
              <w:t>-</w:t>
            </w:r>
          </w:p>
        </w:tc>
      </w:tr>
      <w:tr w:rsidR="005F37D9" w:rsidRPr="005F37D9" w14:paraId="5F42E3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E207EEA" w14:textId="77777777" w:rsidR="00360FB5" w:rsidRPr="005F37D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B198A5" w14:textId="77777777" w:rsidR="00360FB5" w:rsidRPr="005F37D9" w:rsidRDefault="00360FB5" w:rsidP="00553004">
            <w:pPr>
              <w:rPr>
                <w:rFonts w:eastAsia="Calibri"/>
                <w:szCs w:val="22"/>
              </w:rPr>
            </w:pPr>
            <w:r w:rsidRPr="005F37D9">
              <w:rPr>
                <w:rFonts w:eastAsia="Calibri"/>
                <w:szCs w:val="22"/>
              </w:rPr>
              <w:t>tr-127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39D047" w14:textId="59C17651" w:rsidR="00360FB5" w:rsidRPr="005F37D9" w:rsidRDefault="00360FB5" w:rsidP="00553004">
            <w:pPr>
              <w:rPr>
                <w:rFonts w:eastAsia="Calibri"/>
                <w:szCs w:val="22"/>
              </w:rPr>
            </w:pPr>
            <w:r w:rsidRPr="005F37D9">
              <w:rPr>
                <w:rFonts w:eastAsia="Calibri"/>
                <w:szCs w:val="22"/>
              </w:rPr>
              <w:t xml:space="preserve">Privažiuojamasis kelias prie gyvenamųjų namų Vidugirių k.  nuo kelio Vašuokėnai–Viešintos, III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F80193" w14:textId="77777777" w:rsidR="00360FB5" w:rsidRPr="005F37D9" w:rsidRDefault="00360FB5" w:rsidP="00553004">
            <w:pPr>
              <w:jc w:val="right"/>
              <w:rPr>
                <w:rFonts w:eastAsia="Calibri"/>
                <w:szCs w:val="22"/>
              </w:rPr>
            </w:pPr>
            <w:r w:rsidRPr="005F37D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10658"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D42AD"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39F1E" w14:textId="77777777" w:rsidR="00360FB5" w:rsidRPr="005F37D9" w:rsidRDefault="00360FB5" w:rsidP="00553004">
            <w:pPr>
              <w:jc w:val="right"/>
              <w:rPr>
                <w:rFonts w:eastAsia="Calibri"/>
                <w:szCs w:val="22"/>
              </w:rPr>
            </w:pPr>
            <w:r w:rsidRPr="005F37D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C2B8C" w14:textId="77777777" w:rsidR="00360FB5" w:rsidRPr="005F37D9" w:rsidRDefault="00360FB5" w:rsidP="00553004">
            <w:pPr>
              <w:jc w:val="center"/>
              <w:rPr>
                <w:rFonts w:eastAsia="Calibri"/>
                <w:szCs w:val="22"/>
              </w:rPr>
            </w:pPr>
            <w:r w:rsidRPr="005F37D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CF7832" w14:textId="77777777" w:rsidR="00360FB5" w:rsidRPr="005F37D9" w:rsidRDefault="00360FB5" w:rsidP="00553004">
            <w:pPr>
              <w:jc w:val="center"/>
              <w:rPr>
                <w:rFonts w:eastAsia="Calibri"/>
                <w:szCs w:val="22"/>
              </w:rPr>
            </w:pPr>
            <w:r w:rsidRPr="005F37D9">
              <w:rPr>
                <w:rFonts w:eastAsia="Calibri"/>
                <w:szCs w:val="22"/>
              </w:rPr>
              <w:t>-</w:t>
            </w:r>
          </w:p>
        </w:tc>
      </w:tr>
      <w:tr w:rsidR="005F37D9" w:rsidRPr="005F37D9" w14:paraId="777C1E2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2F5CDC" w14:textId="77777777" w:rsidR="00360FB5" w:rsidRPr="005F37D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0A2243" w14:textId="77777777" w:rsidR="00360FB5" w:rsidRPr="005F37D9" w:rsidRDefault="00360FB5" w:rsidP="00553004">
            <w:pPr>
              <w:rPr>
                <w:rFonts w:eastAsia="Calibri"/>
                <w:szCs w:val="22"/>
              </w:rPr>
            </w:pPr>
            <w:r w:rsidRPr="005F37D9">
              <w:rPr>
                <w:rFonts w:eastAsia="Calibri"/>
                <w:szCs w:val="22"/>
              </w:rPr>
              <w:t>tr-128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D142F9" w14:textId="77777777" w:rsidR="00360FB5" w:rsidRPr="005F37D9" w:rsidRDefault="00360FB5" w:rsidP="00553004">
            <w:pPr>
              <w:rPr>
                <w:rFonts w:eastAsia="Calibri"/>
                <w:szCs w:val="22"/>
              </w:rPr>
            </w:pPr>
            <w:r w:rsidRPr="005F37D9">
              <w:rPr>
                <w:rFonts w:eastAsia="Calibri"/>
                <w:szCs w:val="22"/>
              </w:rPr>
              <w:t>Privažiuojamasis kelias prie dirbamų laukų Meiluškių k. nuo kelio Nr. tr-7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03341B" w14:textId="77777777" w:rsidR="00360FB5" w:rsidRPr="005F37D9" w:rsidRDefault="00360FB5" w:rsidP="00553004">
            <w:pPr>
              <w:jc w:val="right"/>
              <w:rPr>
                <w:rFonts w:eastAsia="Calibri"/>
                <w:szCs w:val="22"/>
              </w:rPr>
            </w:pPr>
            <w:r w:rsidRPr="005F37D9">
              <w:rPr>
                <w:rFonts w:eastAsia="Calibri"/>
                <w:szCs w:val="22"/>
              </w:rPr>
              <w:t>1040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2CDFF"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56F79"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26BDE" w14:textId="77777777" w:rsidR="00360FB5" w:rsidRPr="005F37D9" w:rsidRDefault="00360FB5" w:rsidP="00553004">
            <w:pPr>
              <w:jc w:val="right"/>
              <w:rPr>
                <w:rFonts w:eastAsia="Calibri"/>
                <w:szCs w:val="22"/>
              </w:rPr>
            </w:pPr>
            <w:r w:rsidRPr="005F37D9">
              <w:rPr>
                <w:rFonts w:eastAsia="Calibri"/>
                <w:szCs w:val="22"/>
              </w:rPr>
              <w:t>1040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107AE" w14:textId="77777777" w:rsidR="00360FB5" w:rsidRPr="005F37D9" w:rsidRDefault="00360FB5" w:rsidP="00553004">
            <w:pPr>
              <w:jc w:val="center"/>
              <w:rPr>
                <w:rFonts w:eastAsia="Calibri"/>
                <w:szCs w:val="22"/>
              </w:rPr>
            </w:pPr>
            <w:r w:rsidRPr="005F37D9">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E0647E" w14:textId="77777777" w:rsidR="00360FB5" w:rsidRPr="005F37D9" w:rsidRDefault="00360FB5" w:rsidP="00553004">
            <w:pPr>
              <w:jc w:val="center"/>
              <w:rPr>
                <w:rFonts w:eastAsia="Calibri"/>
                <w:szCs w:val="22"/>
              </w:rPr>
            </w:pPr>
            <w:r w:rsidRPr="005F37D9">
              <w:rPr>
                <w:rFonts w:eastAsia="Calibri"/>
                <w:szCs w:val="22"/>
              </w:rPr>
              <w:t>-</w:t>
            </w:r>
          </w:p>
        </w:tc>
      </w:tr>
      <w:tr w:rsidR="005F37D9" w:rsidRPr="005F37D9" w14:paraId="4C07F58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F9D72B1" w14:textId="77777777" w:rsidR="00360FB5" w:rsidRPr="005F37D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45D6E2" w14:textId="77777777" w:rsidR="00360FB5" w:rsidRPr="005F37D9" w:rsidRDefault="00360FB5" w:rsidP="00553004">
            <w:pPr>
              <w:rPr>
                <w:rFonts w:eastAsia="Calibri"/>
                <w:szCs w:val="22"/>
              </w:rPr>
            </w:pPr>
            <w:r w:rsidRPr="005F37D9">
              <w:rPr>
                <w:rFonts w:eastAsia="Calibri"/>
                <w:szCs w:val="22"/>
              </w:rPr>
              <w:t>tr-129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5142D7" w14:textId="77777777" w:rsidR="00360FB5" w:rsidRPr="005F37D9" w:rsidRDefault="00360FB5" w:rsidP="00553004">
            <w:pPr>
              <w:rPr>
                <w:rFonts w:eastAsia="Calibri"/>
                <w:szCs w:val="22"/>
              </w:rPr>
            </w:pPr>
            <w:r w:rsidRPr="005F37D9">
              <w:rPr>
                <w:rFonts w:eastAsia="Calibri"/>
                <w:szCs w:val="22"/>
              </w:rPr>
              <w:t>Privažiuojamasis kelias prie senkapių Meiluškių k. nuo kelio tr-7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7E086D" w14:textId="77777777" w:rsidR="00360FB5" w:rsidRPr="005F37D9" w:rsidRDefault="00360FB5" w:rsidP="00553004">
            <w:pPr>
              <w:jc w:val="right"/>
              <w:rPr>
                <w:rFonts w:eastAsia="Calibri"/>
                <w:szCs w:val="22"/>
              </w:rPr>
            </w:pPr>
            <w:r w:rsidRPr="005F37D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5FAAA"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E2705"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BCDCD" w14:textId="77777777" w:rsidR="00360FB5" w:rsidRPr="005F37D9" w:rsidRDefault="00360FB5" w:rsidP="00553004">
            <w:pPr>
              <w:jc w:val="right"/>
              <w:rPr>
                <w:rFonts w:eastAsia="Calibri"/>
                <w:szCs w:val="22"/>
              </w:rPr>
            </w:pPr>
            <w:r w:rsidRPr="005F37D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2E300" w14:textId="77777777" w:rsidR="00360FB5" w:rsidRPr="005F37D9" w:rsidRDefault="00360FB5" w:rsidP="00553004">
            <w:pPr>
              <w:jc w:val="center"/>
              <w:rPr>
                <w:rFonts w:eastAsia="Calibri"/>
                <w:szCs w:val="22"/>
              </w:rPr>
            </w:pPr>
            <w:r w:rsidRPr="005F37D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8B5351" w14:textId="77777777" w:rsidR="00360FB5" w:rsidRPr="005F37D9" w:rsidRDefault="00360FB5" w:rsidP="00553004">
            <w:pPr>
              <w:jc w:val="center"/>
              <w:rPr>
                <w:rFonts w:eastAsia="Calibri"/>
                <w:szCs w:val="22"/>
              </w:rPr>
            </w:pPr>
            <w:r w:rsidRPr="005F37D9">
              <w:rPr>
                <w:rFonts w:eastAsia="Calibri"/>
                <w:szCs w:val="22"/>
              </w:rPr>
              <w:t>-</w:t>
            </w:r>
          </w:p>
        </w:tc>
      </w:tr>
      <w:tr w:rsidR="005F37D9" w:rsidRPr="005F37D9" w14:paraId="5D9DC2E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8626712" w14:textId="77777777" w:rsidR="00360FB5" w:rsidRPr="005F37D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191E7E" w14:textId="77777777" w:rsidR="00360FB5" w:rsidRPr="005F37D9" w:rsidRDefault="00360FB5" w:rsidP="00553004">
            <w:pPr>
              <w:rPr>
                <w:rFonts w:eastAsia="Calibri"/>
                <w:szCs w:val="22"/>
              </w:rPr>
            </w:pPr>
            <w:r w:rsidRPr="005F37D9">
              <w:rPr>
                <w:rFonts w:eastAsia="Calibri"/>
                <w:szCs w:val="22"/>
              </w:rPr>
              <w:t>tr-13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8B39267" w14:textId="77777777" w:rsidR="00360FB5" w:rsidRPr="005F37D9" w:rsidRDefault="00360FB5" w:rsidP="00553004">
            <w:pPr>
              <w:rPr>
                <w:rFonts w:eastAsia="Calibri"/>
                <w:szCs w:val="22"/>
              </w:rPr>
            </w:pPr>
            <w:r w:rsidRPr="005F37D9">
              <w:rPr>
                <w:rFonts w:eastAsia="Calibri"/>
                <w:szCs w:val="22"/>
              </w:rPr>
              <w:t>Privažiuojamasis kelias nuo prie miško nuo Troškūnų g., Mileikiškių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044FF5" w14:textId="77777777" w:rsidR="00360FB5" w:rsidRPr="005F37D9" w:rsidRDefault="00360FB5" w:rsidP="00553004">
            <w:pPr>
              <w:jc w:val="right"/>
              <w:rPr>
                <w:rFonts w:eastAsia="Calibri"/>
                <w:szCs w:val="22"/>
              </w:rPr>
            </w:pPr>
            <w:r w:rsidRPr="005F37D9">
              <w:rPr>
                <w:rFonts w:eastAsia="Calibri"/>
                <w:szCs w:val="22"/>
              </w:rPr>
              <w:t>1348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7C6257"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57281" w14:textId="77777777" w:rsidR="00360FB5" w:rsidRPr="005F37D9" w:rsidRDefault="00360FB5" w:rsidP="00553004">
            <w:pPr>
              <w:jc w:val="right"/>
              <w:rPr>
                <w:rFonts w:eastAsia="Calibri"/>
                <w:szCs w:val="22"/>
              </w:rPr>
            </w:pPr>
            <w:r w:rsidRPr="005F37D9">
              <w:rPr>
                <w:rFonts w:eastAsia="Calibri"/>
                <w:szCs w:val="22"/>
              </w:rPr>
              <w:t>1348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6A2F8"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6D159" w14:textId="77777777" w:rsidR="00360FB5" w:rsidRPr="005F37D9" w:rsidRDefault="00360FB5" w:rsidP="00553004">
            <w:pPr>
              <w:jc w:val="center"/>
              <w:rPr>
                <w:rFonts w:eastAsia="Calibri"/>
                <w:szCs w:val="22"/>
              </w:rPr>
            </w:pPr>
            <w:r w:rsidRPr="005F37D9">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CA013A" w14:textId="77777777" w:rsidR="00360FB5" w:rsidRPr="005F37D9" w:rsidRDefault="00360FB5" w:rsidP="00553004">
            <w:pPr>
              <w:jc w:val="center"/>
              <w:rPr>
                <w:rFonts w:eastAsia="Calibri"/>
                <w:szCs w:val="22"/>
              </w:rPr>
            </w:pPr>
            <w:r w:rsidRPr="005F37D9">
              <w:rPr>
                <w:rFonts w:eastAsia="Calibri"/>
                <w:szCs w:val="22"/>
              </w:rPr>
              <w:t>-</w:t>
            </w:r>
          </w:p>
        </w:tc>
      </w:tr>
      <w:tr w:rsidR="005F37D9" w:rsidRPr="005F37D9" w14:paraId="41CBD35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84AA735" w14:textId="77777777" w:rsidR="00360FB5" w:rsidRPr="005F37D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FD51D4" w14:textId="77777777" w:rsidR="00360FB5" w:rsidRPr="005F37D9" w:rsidRDefault="00360FB5" w:rsidP="00553004">
            <w:pPr>
              <w:rPr>
                <w:rFonts w:eastAsia="Calibri"/>
                <w:szCs w:val="22"/>
              </w:rPr>
            </w:pPr>
            <w:r w:rsidRPr="005F37D9">
              <w:rPr>
                <w:rFonts w:eastAsia="Calibri"/>
                <w:szCs w:val="22"/>
              </w:rPr>
              <w:t>tr-130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3906FC" w14:textId="77777777" w:rsidR="00360FB5" w:rsidRPr="005F37D9" w:rsidRDefault="00360FB5" w:rsidP="00553004">
            <w:pPr>
              <w:rPr>
                <w:rFonts w:eastAsia="Calibri"/>
                <w:szCs w:val="22"/>
              </w:rPr>
            </w:pPr>
            <w:r w:rsidRPr="005F37D9">
              <w:rPr>
                <w:rFonts w:eastAsia="Calibri"/>
                <w:szCs w:val="22"/>
              </w:rPr>
              <w:t>Lydžiai–Kildonys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CDCAA4" w14:textId="5C8D6E2B" w:rsidR="00360FB5" w:rsidRPr="005F37D9" w:rsidRDefault="000F72C4" w:rsidP="00553004">
            <w:pPr>
              <w:jc w:val="right"/>
              <w:rPr>
                <w:rFonts w:eastAsia="Calibri"/>
                <w:szCs w:val="22"/>
              </w:rPr>
            </w:pPr>
            <w:r w:rsidRPr="005F37D9">
              <w:rPr>
                <w:rFonts w:eastAsia="Calibri"/>
                <w:szCs w:val="22"/>
              </w:rPr>
              <w:t> 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E3A7EF"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E31B3" w14:textId="1C3C5713" w:rsidR="00360FB5" w:rsidRPr="005F37D9" w:rsidRDefault="000F72C4" w:rsidP="00553004">
            <w:pPr>
              <w:jc w:val="right"/>
              <w:rPr>
                <w:rFonts w:eastAsia="Calibri"/>
                <w:szCs w:val="22"/>
              </w:rPr>
            </w:pPr>
            <w:r w:rsidRPr="005F37D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56A82"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3C5D5" w14:textId="77777777" w:rsidR="00360FB5" w:rsidRPr="005F37D9" w:rsidRDefault="00360FB5" w:rsidP="00553004">
            <w:pPr>
              <w:jc w:val="center"/>
              <w:rPr>
                <w:rFonts w:eastAsia="Calibri"/>
                <w:szCs w:val="22"/>
              </w:rPr>
            </w:pPr>
            <w:r w:rsidRPr="005F37D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895698" w14:textId="243B1C8F" w:rsidR="00360FB5" w:rsidRPr="005F37D9" w:rsidRDefault="000F72C4" w:rsidP="00553004">
            <w:pPr>
              <w:jc w:val="center"/>
              <w:rPr>
                <w:rFonts w:eastAsia="Calibri"/>
                <w:szCs w:val="22"/>
              </w:rPr>
            </w:pPr>
            <w:r w:rsidRPr="005F37D9">
              <w:rPr>
                <w:rFonts w:eastAsia="Calibri"/>
                <w:szCs w:val="22"/>
              </w:rPr>
              <w:t>4400-6450-2021 4400-6451-9642</w:t>
            </w:r>
          </w:p>
        </w:tc>
      </w:tr>
      <w:tr w:rsidR="005F37D9" w:rsidRPr="005F37D9" w14:paraId="6D010AE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378A84C" w14:textId="77777777" w:rsidR="00360FB5" w:rsidRPr="005F37D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DD3BB6" w14:textId="77777777" w:rsidR="00360FB5" w:rsidRPr="005F37D9" w:rsidRDefault="00360FB5" w:rsidP="00553004">
            <w:pPr>
              <w:rPr>
                <w:rFonts w:eastAsia="Calibri"/>
                <w:szCs w:val="22"/>
              </w:rPr>
            </w:pPr>
            <w:r w:rsidRPr="005F37D9">
              <w:rPr>
                <w:rFonts w:eastAsia="Calibri"/>
                <w:szCs w:val="22"/>
              </w:rPr>
              <w:t>tr-131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486F42" w14:textId="77777777" w:rsidR="00360FB5" w:rsidRPr="005F37D9" w:rsidRDefault="00360FB5" w:rsidP="00553004">
            <w:pPr>
              <w:rPr>
                <w:rFonts w:eastAsia="Calibri"/>
                <w:szCs w:val="22"/>
              </w:rPr>
            </w:pPr>
            <w:r w:rsidRPr="005F37D9">
              <w:rPr>
                <w:rFonts w:eastAsia="Calibri"/>
                <w:szCs w:val="22"/>
              </w:rPr>
              <w:t>Motiejūnai–Samanai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E13562" w14:textId="25698A81" w:rsidR="00360FB5" w:rsidRPr="005F37D9" w:rsidRDefault="000F72C4" w:rsidP="00553004">
            <w:pPr>
              <w:jc w:val="right"/>
              <w:rPr>
                <w:rFonts w:eastAsia="Calibri"/>
                <w:szCs w:val="22"/>
              </w:rPr>
            </w:pPr>
            <w:r w:rsidRPr="005F37D9">
              <w:rPr>
                <w:rFonts w:eastAsia="Calibri"/>
                <w:szCs w:val="22"/>
              </w:rPr>
              <w:t>875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9B490"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0C87D" w14:textId="26A42F1D" w:rsidR="00360FB5" w:rsidRPr="005F37D9" w:rsidRDefault="000F72C4" w:rsidP="00553004">
            <w:pPr>
              <w:jc w:val="right"/>
              <w:rPr>
                <w:rFonts w:eastAsia="Calibri"/>
                <w:szCs w:val="22"/>
              </w:rPr>
            </w:pPr>
            <w:r w:rsidRPr="005F37D9">
              <w:rPr>
                <w:rFonts w:eastAsia="Calibri"/>
                <w:szCs w:val="22"/>
              </w:rPr>
              <w:t>875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82486" w14:textId="7B921644" w:rsidR="00360FB5" w:rsidRPr="005F37D9" w:rsidRDefault="00360FB5" w:rsidP="00553004">
            <w:pPr>
              <w:jc w:val="right"/>
              <w:rPr>
                <w:rFonts w:eastAsia="Calibri"/>
                <w:strike/>
                <w:szCs w:val="22"/>
              </w:rPr>
            </w:pPr>
            <w:r w:rsidRPr="005F37D9">
              <w:rPr>
                <w:rFonts w:eastAsia="Calibri"/>
                <w:strike/>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DFC99" w14:textId="2E6D1EB9" w:rsidR="00360FB5" w:rsidRPr="005F37D9" w:rsidRDefault="000F72C4" w:rsidP="00553004">
            <w:pPr>
              <w:jc w:val="center"/>
              <w:rPr>
                <w:rFonts w:eastAsia="Calibri"/>
                <w:szCs w:val="22"/>
              </w:rPr>
            </w:pPr>
            <w:r w:rsidRPr="005F37D9">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B06435" w14:textId="0BEA86EB" w:rsidR="00360FB5" w:rsidRPr="005F37D9" w:rsidRDefault="000F72C4" w:rsidP="00553004">
            <w:pPr>
              <w:jc w:val="center"/>
              <w:rPr>
                <w:rFonts w:eastAsia="Calibri"/>
                <w:szCs w:val="22"/>
              </w:rPr>
            </w:pPr>
            <w:r w:rsidRPr="005F37D9">
              <w:rPr>
                <w:rFonts w:eastAsia="Calibri"/>
                <w:szCs w:val="22"/>
              </w:rPr>
              <w:t>4400-6450-2043</w:t>
            </w:r>
          </w:p>
        </w:tc>
      </w:tr>
      <w:tr w:rsidR="005F37D9" w:rsidRPr="005F37D9" w14:paraId="284812B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C0D702E" w14:textId="77777777" w:rsidR="00360FB5" w:rsidRPr="005F37D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956A35" w14:textId="77777777" w:rsidR="00360FB5" w:rsidRPr="005F37D9" w:rsidRDefault="00360FB5" w:rsidP="00553004">
            <w:pPr>
              <w:rPr>
                <w:rFonts w:eastAsia="Calibri"/>
                <w:szCs w:val="22"/>
              </w:rPr>
            </w:pPr>
            <w:r w:rsidRPr="005F37D9">
              <w:rPr>
                <w:rFonts w:eastAsia="Calibri"/>
                <w:szCs w:val="22"/>
              </w:rPr>
              <w:t>tr-132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183066" w14:textId="77777777" w:rsidR="00360FB5" w:rsidRPr="005F37D9" w:rsidRDefault="00360FB5" w:rsidP="00553004">
            <w:pPr>
              <w:rPr>
                <w:rFonts w:eastAsia="Calibri"/>
                <w:szCs w:val="22"/>
              </w:rPr>
            </w:pPr>
            <w:r w:rsidRPr="005F37D9">
              <w:rPr>
                <w:rFonts w:eastAsia="Calibri"/>
                <w:szCs w:val="22"/>
              </w:rPr>
              <w:t>Privažiuojamasis kelias prie Gerkiškių k. nuo kelio Nr. tr-30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0574EC" w14:textId="5CF32BC3" w:rsidR="00360FB5" w:rsidRPr="005F37D9" w:rsidRDefault="000F72C4" w:rsidP="00553004">
            <w:pPr>
              <w:jc w:val="right"/>
              <w:rPr>
                <w:rFonts w:eastAsia="Calibri"/>
                <w:szCs w:val="22"/>
              </w:rPr>
            </w:pPr>
            <w:r w:rsidRPr="005F37D9">
              <w:rPr>
                <w:rFonts w:eastAsia="Calibri"/>
                <w:szCs w:val="22"/>
              </w:rPr>
              <w:t>699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36098"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D7F69" w14:textId="265B8B36" w:rsidR="00360FB5" w:rsidRPr="005F37D9" w:rsidRDefault="000F72C4" w:rsidP="00553004">
            <w:pPr>
              <w:jc w:val="right"/>
              <w:rPr>
                <w:rFonts w:eastAsia="Calibri"/>
                <w:szCs w:val="22"/>
              </w:rPr>
            </w:pPr>
            <w:r w:rsidRPr="005F37D9">
              <w:rPr>
                <w:rFonts w:eastAsia="Calibri"/>
                <w:szCs w:val="22"/>
              </w:rPr>
              <w:t>699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DB0F7" w14:textId="51E536D0" w:rsidR="00360FB5" w:rsidRPr="005F37D9" w:rsidRDefault="005F37D9" w:rsidP="00553004">
            <w:pPr>
              <w:jc w:val="right"/>
              <w:rPr>
                <w:rFonts w:eastAsia="Calibri"/>
                <w:strike/>
                <w:szCs w:val="22"/>
              </w:rPr>
            </w:pPr>
            <w:r w:rsidRPr="005F37D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ADB0F" w14:textId="3A0F243A" w:rsidR="00360FB5" w:rsidRPr="005F37D9" w:rsidRDefault="000F72C4" w:rsidP="00553004">
            <w:pPr>
              <w:jc w:val="center"/>
              <w:rPr>
                <w:rFonts w:eastAsia="Calibri"/>
                <w:szCs w:val="22"/>
              </w:rPr>
            </w:pPr>
            <w:r w:rsidRPr="005F37D9">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429482" w14:textId="4700FBEA" w:rsidR="00360FB5" w:rsidRPr="005F37D9" w:rsidRDefault="000F72C4" w:rsidP="00553004">
            <w:pPr>
              <w:jc w:val="center"/>
              <w:rPr>
                <w:rFonts w:eastAsia="Calibri"/>
                <w:szCs w:val="22"/>
              </w:rPr>
            </w:pPr>
            <w:r w:rsidRPr="005F37D9">
              <w:rPr>
                <w:rFonts w:eastAsia="Calibri"/>
                <w:szCs w:val="22"/>
              </w:rPr>
              <w:t>4400-6450-2076</w:t>
            </w:r>
          </w:p>
        </w:tc>
      </w:tr>
      <w:tr w:rsidR="005F37D9" w:rsidRPr="005F37D9" w14:paraId="570C284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021DD6" w14:textId="77777777" w:rsidR="00360FB5" w:rsidRPr="005F37D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3F9F85" w14:textId="77777777" w:rsidR="00360FB5" w:rsidRPr="005F37D9" w:rsidRDefault="00360FB5" w:rsidP="00553004">
            <w:pPr>
              <w:rPr>
                <w:rFonts w:eastAsia="Calibri"/>
                <w:szCs w:val="22"/>
              </w:rPr>
            </w:pPr>
            <w:r w:rsidRPr="005F37D9">
              <w:rPr>
                <w:rFonts w:eastAsia="Calibri"/>
                <w:szCs w:val="22"/>
              </w:rPr>
              <w:t>tr-134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D75FB2" w14:textId="77777777" w:rsidR="00360FB5" w:rsidRPr="005F37D9" w:rsidRDefault="00360FB5" w:rsidP="00553004">
            <w:pPr>
              <w:rPr>
                <w:rFonts w:eastAsia="Calibri"/>
                <w:szCs w:val="22"/>
              </w:rPr>
            </w:pPr>
            <w:r w:rsidRPr="005F37D9">
              <w:rPr>
                <w:rFonts w:eastAsia="Calibri"/>
                <w:szCs w:val="22"/>
              </w:rPr>
              <w:t>Privažiuojamasis kelias prie gyvenamųjų namų  Karčekų vs. nuo kelio Nr. tr-48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7F1A37" w14:textId="77777777" w:rsidR="00360FB5" w:rsidRPr="005F37D9" w:rsidRDefault="00360FB5" w:rsidP="00553004">
            <w:pPr>
              <w:jc w:val="right"/>
              <w:rPr>
                <w:rFonts w:eastAsia="Calibri"/>
                <w:szCs w:val="22"/>
              </w:rPr>
            </w:pPr>
            <w:r w:rsidRPr="005F37D9">
              <w:rPr>
                <w:rFonts w:eastAsia="Calibri"/>
                <w:szCs w:val="22"/>
              </w:rPr>
              <w:t>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D6EB1"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C7DC6"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21056" w14:textId="77777777" w:rsidR="00360FB5" w:rsidRPr="005F37D9" w:rsidRDefault="00360FB5" w:rsidP="00553004">
            <w:pPr>
              <w:jc w:val="right"/>
              <w:rPr>
                <w:rFonts w:eastAsia="Calibri"/>
                <w:szCs w:val="22"/>
              </w:rPr>
            </w:pPr>
            <w:r w:rsidRPr="005F37D9">
              <w:rPr>
                <w:rFonts w:eastAsia="Calibri"/>
                <w:szCs w:val="22"/>
              </w:rPr>
              <w:t>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9934D" w14:textId="77777777" w:rsidR="00360FB5" w:rsidRPr="005F37D9" w:rsidRDefault="00360FB5" w:rsidP="00553004">
            <w:pPr>
              <w:jc w:val="center"/>
              <w:rPr>
                <w:rFonts w:eastAsia="Calibri"/>
                <w:szCs w:val="22"/>
              </w:rPr>
            </w:pPr>
            <w:r w:rsidRPr="005F37D9">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B4C591" w14:textId="77777777" w:rsidR="00360FB5" w:rsidRPr="005F37D9" w:rsidRDefault="00360FB5" w:rsidP="00553004">
            <w:pPr>
              <w:jc w:val="center"/>
              <w:rPr>
                <w:rFonts w:eastAsia="Calibri"/>
                <w:szCs w:val="22"/>
              </w:rPr>
            </w:pPr>
            <w:r w:rsidRPr="005F37D9">
              <w:rPr>
                <w:rFonts w:eastAsia="Calibri"/>
                <w:szCs w:val="22"/>
              </w:rPr>
              <w:t>-</w:t>
            </w:r>
          </w:p>
        </w:tc>
      </w:tr>
      <w:tr w:rsidR="005F37D9" w:rsidRPr="005F37D9" w14:paraId="687C2F7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87265D8" w14:textId="77777777" w:rsidR="00360FB5" w:rsidRPr="005F37D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B9C379" w14:textId="77777777" w:rsidR="00360FB5" w:rsidRPr="005F37D9" w:rsidRDefault="00360FB5" w:rsidP="00553004">
            <w:pPr>
              <w:rPr>
                <w:rFonts w:eastAsia="Calibri"/>
                <w:szCs w:val="22"/>
              </w:rPr>
            </w:pPr>
            <w:r w:rsidRPr="005F37D9">
              <w:rPr>
                <w:rFonts w:eastAsia="Calibri"/>
                <w:szCs w:val="22"/>
              </w:rPr>
              <w:t>tr-135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8CAEAF" w14:textId="77777777" w:rsidR="00360FB5" w:rsidRPr="005F37D9" w:rsidRDefault="00360FB5" w:rsidP="00553004">
            <w:pPr>
              <w:rPr>
                <w:rFonts w:eastAsia="Calibri"/>
                <w:szCs w:val="22"/>
              </w:rPr>
            </w:pPr>
            <w:r w:rsidRPr="005F37D9">
              <w:rPr>
                <w:rFonts w:eastAsia="Calibri"/>
                <w:szCs w:val="22"/>
              </w:rPr>
              <w:t>Privažiuojamasis kelias prie dirbamų laukų Naujasėdžio k. nuo kelio Nr. tr-45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162C1D" w14:textId="71ED8A9A" w:rsidR="00360FB5" w:rsidRPr="005F37D9" w:rsidRDefault="000F72C4" w:rsidP="00553004">
            <w:pPr>
              <w:jc w:val="right"/>
              <w:rPr>
                <w:rFonts w:eastAsia="Calibri"/>
                <w:szCs w:val="22"/>
              </w:rPr>
            </w:pPr>
            <w:r w:rsidRPr="005F37D9">
              <w:rPr>
                <w:rFonts w:eastAsia="Calibri"/>
                <w:szCs w:val="22"/>
              </w:rPr>
              <w:t>1078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74BBF"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1B7DB" w14:textId="063B8A78" w:rsidR="00360FB5" w:rsidRPr="005F37D9" w:rsidRDefault="000F72C4" w:rsidP="00553004">
            <w:pPr>
              <w:jc w:val="right"/>
              <w:rPr>
                <w:rFonts w:eastAsia="Calibri"/>
                <w:szCs w:val="22"/>
              </w:rPr>
            </w:pPr>
            <w:r w:rsidRPr="005F37D9">
              <w:rPr>
                <w:rFonts w:eastAsia="Calibri"/>
                <w:szCs w:val="22"/>
              </w:rPr>
              <w:t>1078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6FB63" w14:textId="6174AB44" w:rsidR="00360FB5" w:rsidRPr="005F37D9" w:rsidRDefault="005F37D9" w:rsidP="00553004">
            <w:pPr>
              <w:jc w:val="right"/>
              <w:rPr>
                <w:rFonts w:eastAsia="Calibri"/>
                <w:strike/>
                <w:szCs w:val="22"/>
              </w:rPr>
            </w:pPr>
            <w:r w:rsidRPr="005F37D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6F2F5" w14:textId="18053E86" w:rsidR="00360FB5" w:rsidRPr="005F37D9" w:rsidRDefault="000F72C4" w:rsidP="00553004">
            <w:pPr>
              <w:jc w:val="center"/>
              <w:rPr>
                <w:rFonts w:eastAsia="Calibri"/>
                <w:szCs w:val="22"/>
              </w:rPr>
            </w:pPr>
            <w:r w:rsidRPr="005F37D9">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C3AACC" w14:textId="4381D3E0" w:rsidR="00360FB5" w:rsidRPr="005F37D9" w:rsidRDefault="000F72C4" w:rsidP="00553004">
            <w:pPr>
              <w:jc w:val="center"/>
              <w:rPr>
                <w:rFonts w:eastAsia="Calibri"/>
                <w:szCs w:val="22"/>
              </w:rPr>
            </w:pPr>
            <w:r w:rsidRPr="005F37D9">
              <w:rPr>
                <w:rFonts w:eastAsia="Calibri"/>
                <w:szCs w:val="22"/>
              </w:rPr>
              <w:t>4400-6450-1368</w:t>
            </w:r>
          </w:p>
        </w:tc>
      </w:tr>
      <w:tr w:rsidR="00360FB5" w:rsidRPr="004B1509" w14:paraId="6F8A6D8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35125C"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0E4D7B" w14:textId="77777777" w:rsidR="00360FB5" w:rsidRPr="004B1509" w:rsidRDefault="00360FB5" w:rsidP="00553004">
            <w:pPr>
              <w:rPr>
                <w:rFonts w:eastAsia="Calibri"/>
                <w:szCs w:val="22"/>
              </w:rPr>
            </w:pPr>
            <w:r w:rsidRPr="004B1509">
              <w:rPr>
                <w:rFonts w:eastAsia="Calibri"/>
                <w:szCs w:val="22"/>
              </w:rPr>
              <w:t>tr-136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BF3D79" w14:textId="77777777" w:rsidR="00360FB5" w:rsidRPr="004B1509" w:rsidRDefault="00360FB5" w:rsidP="00553004">
            <w:pPr>
              <w:rPr>
                <w:rFonts w:eastAsia="Calibri"/>
                <w:szCs w:val="22"/>
              </w:rPr>
            </w:pPr>
            <w:r w:rsidRPr="004B1509">
              <w:rPr>
                <w:rFonts w:eastAsia="Calibri"/>
                <w:szCs w:val="22"/>
              </w:rPr>
              <w:t>Privažiuojamasis kelias prie gyvenamųjų namų nuo Pušyno g., Vaidlonių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A64A55" w14:textId="77777777" w:rsidR="00360FB5" w:rsidRPr="004B1509" w:rsidRDefault="00360FB5" w:rsidP="00553004">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7E96F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34844" w14:textId="77777777" w:rsidR="00360FB5" w:rsidRPr="004B1509" w:rsidRDefault="00360FB5" w:rsidP="00553004">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8492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0BE91E"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FAC5F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7DD169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999C15"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058DCD" w14:textId="77777777" w:rsidR="00360FB5" w:rsidRPr="004B1509" w:rsidRDefault="00360FB5" w:rsidP="00553004">
            <w:pPr>
              <w:rPr>
                <w:rFonts w:eastAsia="Calibri"/>
                <w:szCs w:val="22"/>
              </w:rPr>
            </w:pPr>
            <w:r w:rsidRPr="004B1509">
              <w:rPr>
                <w:rFonts w:eastAsia="Calibri"/>
                <w:szCs w:val="22"/>
              </w:rPr>
              <w:t>tr-137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C1D9F7B" w14:textId="77777777" w:rsidR="00360FB5" w:rsidRPr="004B1509" w:rsidRDefault="00360FB5" w:rsidP="00553004">
            <w:pPr>
              <w:rPr>
                <w:rFonts w:eastAsia="Calibri"/>
                <w:szCs w:val="22"/>
              </w:rPr>
            </w:pPr>
            <w:r w:rsidRPr="004B1509">
              <w:rPr>
                <w:rFonts w:eastAsia="Calibri"/>
                <w:szCs w:val="22"/>
              </w:rPr>
              <w:t>Vaidlonys–Tešliūnai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7BF964" w14:textId="77777777" w:rsidR="00360FB5" w:rsidRPr="004B1509" w:rsidRDefault="00360FB5" w:rsidP="00553004">
            <w:pPr>
              <w:jc w:val="right"/>
              <w:rPr>
                <w:rFonts w:eastAsia="Calibri"/>
                <w:szCs w:val="22"/>
              </w:rPr>
            </w:pPr>
            <w:r w:rsidRPr="004B1509">
              <w:rPr>
                <w:rFonts w:eastAsia="Calibri"/>
                <w:szCs w:val="22"/>
              </w:rPr>
              <w:t>947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B44A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56D8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85425" w14:textId="77777777" w:rsidR="00360FB5" w:rsidRPr="004B1509" w:rsidRDefault="00360FB5" w:rsidP="00553004">
            <w:pPr>
              <w:jc w:val="right"/>
              <w:rPr>
                <w:rFonts w:eastAsia="Calibri"/>
                <w:szCs w:val="22"/>
              </w:rPr>
            </w:pPr>
            <w:r w:rsidRPr="004B1509">
              <w:rPr>
                <w:rFonts w:eastAsia="Calibri"/>
                <w:szCs w:val="22"/>
              </w:rPr>
              <w:t>947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109F3"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17888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36C742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B90C4D"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19D790" w14:textId="77777777" w:rsidR="00360FB5" w:rsidRPr="004B1509" w:rsidRDefault="00360FB5" w:rsidP="00553004">
            <w:pPr>
              <w:rPr>
                <w:rFonts w:eastAsia="Calibri"/>
                <w:szCs w:val="22"/>
              </w:rPr>
            </w:pPr>
            <w:r w:rsidRPr="004B1509">
              <w:rPr>
                <w:rFonts w:eastAsia="Calibri"/>
                <w:szCs w:val="22"/>
              </w:rPr>
              <w:t>tr-14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6F973E" w14:textId="77777777" w:rsidR="00360FB5" w:rsidRPr="004B1509" w:rsidRDefault="00360FB5" w:rsidP="00553004">
            <w:pPr>
              <w:rPr>
                <w:rFonts w:eastAsia="Calibri"/>
                <w:szCs w:val="22"/>
              </w:rPr>
            </w:pPr>
            <w:r w:rsidRPr="004B1509">
              <w:rPr>
                <w:rFonts w:eastAsia="Calibri"/>
                <w:szCs w:val="22"/>
              </w:rPr>
              <w:t>Mileikiškiai–Survilai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F09D687" w14:textId="77777777" w:rsidR="00360FB5" w:rsidRPr="004B1509" w:rsidRDefault="00360FB5" w:rsidP="00553004">
            <w:pPr>
              <w:jc w:val="right"/>
              <w:rPr>
                <w:rFonts w:eastAsia="Calibri"/>
                <w:szCs w:val="22"/>
              </w:rPr>
            </w:pPr>
            <w:r w:rsidRPr="004B1509">
              <w:rPr>
                <w:rFonts w:eastAsia="Calibri"/>
                <w:szCs w:val="22"/>
              </w:rPr>
              <w:t>1728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77CAF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1477C" w14:textId="77777777" w:rsidR="00360FB5" w:rsidRPr="004B1509" w:rsidRDefault="00360FB5" w:rsidP="00553004">
            <w:pPr>
              <w:jc w:val="right"/>
              <w:rPr>
                <w:rFonts w:eastAsia="Calibri"/>
                <w:szCs w:val="22"/>
              </w:rPr>
            </w:pPr>
            <w:r w:rsidRPr="004B1509">
              <w:rPr>
                <w:rFonts w:eastAsia="Calibri"/>
                <w:szCs w:val="22"/>
              </w:rPr>
              <w:t>1728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021E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1B485"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A73A1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AF4422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2B0AFF2"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5A9E19" w14:textId="77777777" w:rsidR="00360FB5" w:rsidRPr="004B1509" w:rsidRDefault="00360FB5" w:rsidP="00553004">
            <w:pPr>
              <w:rPr>
                <w:rFonts w:eastAsia="Calibri"/>
                <w:szCs w:val="22"/>
              </w:rPr>
            </w:pPr>
            <w:r w:rsidRPr="004B1509">
              <w:rPr>
                <w:rFonts w:eastAsia="Calibri"/>
                <w:szCs w:val="22"/>
              </w:rPr>
              <w:t>tr-141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6FEDFC" w14:textId="77777777" w:rsidR="00360FB5" w:rsidRPr="004B1509" w:rsidRDefault="00360FB5" w:rsidP="00553004">
            <w:pPr>
              <w:rPr>
                <w:rFonts w:eastAsia="Calibri"/>
                <w:szCs w:val="22"/>
              </w:rPr>
            </w:pPr>
            <w:r w:rsidRPr="004B1509">
              <w:rPr>
                <w:rFonts w:eastAsia="Calibri"/>
                <w:szCs w:val="22"/>
              </w:rPr>
              <w:t>Privažiuojamasis kelias prie Jackagalio k.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B09D2A2" w14:textId="77777777" w:rsidR="00360FB5" w:rsidRPr="004B1509" w:rsidRDefault="00360FB5" w:rsidP="00553004">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274E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AAC86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D63FFA" w14:textId="77777777" w:rsidR="00360FB5" w:rsidRPr="004B1509" w:rsidRDefault="00360FB5" w:rsidP="00553004">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134A2"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2D0A6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7E3CF0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79A588A"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436A78" w14:textId="77777777" w:rsidR="00360FB5" w:rsidRPr="004B1509" w:rsidRDefault="00360FB5" w:rsidP="00553004">
            <w:pPr>
              <w:rPr>
                <w:rFonts w:eastAsia="Calibri"/>
                <w:szCs w:val="22"/>
              </w:rPr>
            </w:pPr>
            <w:r w:rsidRPr="004B1509">
              <w:rPr>
                <w:rFonts w:eastAsia="Calibri"/>
                <w:szCs w:val="22"/>
              </w:rPr>
              <w:t>tr-142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584A40" w14:textId="77777777" w:rsidR="00360FB5" w:rsidRPr="004B1509" w:rsidRDefault="00360FB5" w:rsidP="00553004">
            <w:pPr>
              <w:rPr>
                <w:rFonts w:eastAsia="Calibri"/>
                <w:szCs w:val="22"/>
              </w:rPr>
            </w:pPr>
            <w:r w:rsidRPr="004B1509">
              <w:rPr>
                <w:rFonts w:eastAsia="Calibri"/>
                <w:szCs w:val="22"/>
              </w:rPr>
              <w:t>Pravažiuojamasis kelias nuo Smilgų g. iki Eglių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2525C2" w14:textId="77777777" w:rsidR="00360FB5" w:rsidRPr="004B1509" w:rsidRDefault="00360FB5" w:rsidP="00553004">
            <w:pPr>
              <w:jc w:val="right"/>
              <w:rPr>
                <w:rFonts w:eastAsia="Calibri"/>
                <w:szCs w:val="22"/>
              </w:rPr>
            </w:pPr>
            <w:r w:rsidRPr="004B1509">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26594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B8515" w14:textId="77777777" w:rsidR="00360FB5" w:rsidRPr="004B1509" w:rsidRDefault="00360FB5" w:rsidP="00553004">
            <w:pPr>
              <w:jc w:val="right"/>
              <w:rPr>
                <w:rFonts w:eastAsia="Calibri"/>
                <w:szCs w:val="22"/>
              </w:rPr>
            </w:pPr>
            <w:r w:rsidRPr="004B1509">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6D486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E6B3C"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E4A6E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3D5AA5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98AE51C"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8456A3" w14:textId="77777777" w:rsidR="00360FB5" w:rsidRPr="004B1509" w:rsidRDefault="00360FB5" w:rsidP="00553004">
            <w:pPr>
              <w:rPr>
                <w:rFonts w:eastAsia="Calibri"/>
                <w:szCs w:val="22"/>
              </w:rPr>
            </w:pPr>
            <w:r w:rsidRPr="004B1509">
              <w:rPr>
                <w:rFonts w:eastAsia="Calibri"/>
                <w:szCs w:val="22"/>
              </w:rPr>
              <w:t>tr-143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FC8189" w14:textId="77777777" w:rsidR="00360FB5" w:rsidRPr="004B1509" w:rsidRDefault="00360FB5" w:rsidP="00553004">
            <w:pPr>
              <w:rPr>
                <w:rFonts w:eastAsia="Calibri"/>
                <w:szCs w:val="22"/>
              </w:rPr>
            </w:pPr>
            <w:r w:rsidRPr="004B1509">
              <w:rPr>
                <w:rFonts w:eastAsia="Calibri"/>
                <w:szCs w:val="22"/>
              </w:rPr>
              <w:t>Pravažiuojamasis kelias nuo Miško g., Raguvėlės k. iki Pavašuokių k., Panevėžio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0221D7" w14:textId="77777777" w:rsidR="00360FB5" w:rsidRPr="004B1509" w:rsidRDefault="00360FB5" w:rsidP="00553004">
            <w:pPr>
              <w:jc w:val="right"/>
              <w:rPr>
                <w:rFonts w:eastAsia="Calibri"/>
                <w:szCs w:val="22"/>
              </w:rPr>
            </w:pPr>
            <w:r w:rsidRPr="004B1509">
              <w:rPr>
                <w:rFonts w:eastAsia="Calibri"/>
                <w:szCs w:val="22"/>
              </w:rPr>
              <w:t>770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8EA0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60B58" w14:textId="77777777" w:rsidR="00360FB5" w:rsidRPr="004B1509" w:rsidRDefault="00360FB5" w:rsidP="00553004">
            <w:pPr>
              <w:jc w:val="right"/>
              <w:rPr>
                <w:rFonts w:eastAsia="Calibri"/>
                <w:szCs w:val="22"/>
              </w:rPr>
            </w:pPr>
            <w:r w:rsidRPr="004B1509">
              <w:rPr>
                <w:rFonts w:eastAsia="Calibri"/>
                <w:szCs w:val="22"/>
              </w:rPr>
              <w:t>770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E06C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97225C"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0E1F5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283DF2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6F3D179"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B7E5F2" w14:textId="77777777" w:rsidR="00360FB5" w:rsidRPr="004B1509" w:rsidRDefault="00360FB5" w:rsidP="00553004">
            <w:pPr>
              <w:rPr>
                <w:rFonts w:eastAsia="Calibri"/>
                <w:szCs w:val="22"/>
              </w:rPr>
            </w:pPr>
            <w:r w:rsidRPr="004B1509">
              <w:rPr>
                <w:rFonts w:eastAsia="Calibri"/>
                <w:szCs w:val="22"/>
              </w:rPr>
              <w:t>tr-144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FD70B3" w14:textId="77777777" w:rsidR="00360FB5" w:rsidRPr="004B1509" w:rsidRDefault="00360FB5" w:rsidP="00553004">
            <w:pPr>
              <w:rPr>
                <w:rFonts w:eastAsia="Calibri"/>
                <w:szCs w:val="22"/>
              </w:rPr>
            </w:pPr>
            <w:r w:rsidRPr="004B1509">
              <w:rPr>
                <w:rFonts w:eastAsia="Calibri"/>
                <w:szCs w:val="22"/>
              </w:rPr>
              <w:t>Pravažiuojamasis kelias nuo Rūtų g. iki Liepų g., Raguvėlės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D93932" w14:textId="77777777" w:rsidR="00360FB5" w:rsidRPr="004B1509" w:rsidRDefault="00360FB5" w:rsidP="00553004">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743FE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3795F" w14:textId="77777777" w:rsidR="00360FB5" w:rsidRPr="004B1509" w:rsidRDefault="00360FB5" w:rsidP="00553004">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141B2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2D214"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222F7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C43AD1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144C1C"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B89475" w14:textId="77777777" w:rsidR="00360FB5" w:rsidRPr="004B1509" w:rsidRDefault="00360FB5" w:rsidP="00553004">
            <w:pPr>
              <w:rPr>
                <w:rFonts w:eastAsia="Calibri"/>
                <w:szCs w:val="22"/>
              </w:rPr>
            </w:pPr>
            <w:r w:rsidRPr="004B1509">
              <w:rPr>
                <w:rFonts w:eastAsia="Calibri"/>
                <w:szCs w:val="22"/>
              </w:rPr>
              <w:t>tr-145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240E85" w14:textId="77777777" w:rsidR="00360FB5" w:rsidRPr="004B1509" w:rsidRDefault="00360FB5" w:rsidP="00553004">
            <w:pPr>
              <w:rPr>
                <w:rFonts w:eastAsia="Calibri"/>
                <w:szCs w:val="22"/>
              </w:rPr>
            </w:pPr>
            <w:r w:rsidRPr="004B1509">
              <w:rPr>
                <w:rFonts w:eastAsia="Calibri"/>
                <w:szCs w:val="22"/>
              </w:rPr>
              <w:t>Privažiuojamasis kelias prie Raguvėlės miško nuo kelio Nr. tr-144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4DB8C5" w14:textId="77777777" w:rsidR="00360FB5" w:rsidRPr="004B1509" w:rsidRDefault="00360FB5" w:rsidP="00553004">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B616B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31AD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97D33" w14:textId="77777777" w:rsidR="00360FB5" w:rsidRPr="004B1509" w:rsidRDefault="00360FB5" w:rsidP="00553004">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4F839"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7395B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FD59C4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B53AE0E"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494E8A" w14:textId="77777777" w:rsidR="00360FB5" w:rsidRPr="004B1509" w:rsidRDefault="00360FB5" w:rsidP="00553004">
            <w:pPr>
              <w:rPr>
                <w:rFonts w:eastAsia="Calibri"/>
                <w:szCs w:val="22"/>
              </w:rPr>
            </w:pPr>
            <w:r w:rsidRPr="004B1509">
              <w:rPr>
                <w:rFonts w:eastAsia="Calibri"/>
                <w:szCs w:val="22"/>
              </w:rPr>
              <w:t>tr-146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56DCED" w14:textId="77777777" w:rsidR="00360FB5" w:rsidRPr="004B1509" w:rsidRDefault="00360FB5" w:rsidP="00553004">
            <w:pPr>
              <w:rPr>
                <w:rFonts w:eastAsia="Calibri"/>
                <w:szCs w:val="22"/>
              </w:rPr>
            </w:pPr>
            <w:r w:rsidRPr="004B1509">
              <w:rPr>
                <w:rFonts w:eastAsia="Calibri"/>
                <w:szCs w:val="22"/>
              </w:rPr>
              <w:t>Privažiuojamasis kelias prie dirbamų laukų Mileikiškio k.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662CF0" w14:textId="77777777" w:rsidR="00360FB5" w:rsidRPr="004B1509" w:rsidRDefault="00360FB5" w:rsidP="00553004">
            <w:pPr>
              <w:jc w:val="right"/>
              <w:rPr>
                <w:rFonts w:eastAsia="Calibri"/>
                <w:szCs w:val="22"/>
              </w:rPr>
            </w:pPr>
            <w:r w:rsidRPr="004B150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6DFE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8B6B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65CEB1" w14:textId="77777777" w:rsidR="00360FB5" w:rsidRPr="004B1509" w:rsidRDefault="00360FB5" w:rsidP="00553004">
            <w:pPr>
              <w:jc w:val="right"/>
              <w:rPr>
                <w:rFonts w:eastAsia="Calibri"/>
                <w:szCs w:val="22"/>
              </w:rPr>
            </w:pPr>
            <w:r w:rsidRPr="004B150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711BA"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2FD39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8534DC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0D927D6"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DA00A1" w14:textId="77777777" w:rsidR="00360FB5" w:rsidRPr="004B1509" w:rsidRDefault="00360FB5" w:rsidP="00553004">
            <w:pPr>
              <w:rPr>
                <w:rFonts w:eastAsia="Calibri"/>
                <w:szCs w:val="22"/>
              </w:rPr>
            </w:pPr>
            <w:r w:rsidRPr="004B1509">
              <w:rPr>
                <w:rFonts w:eastAsia="Calibri"/>
                <w:szCs w:val="22"/>
              </w:rPr>
              <w:t>tr-148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56E9B1" w14:textId="77777777" w:rsidR="00360FB5" w:rsidRPr="004B1509" w:rsidRDefault="00360FB5" w:rsidP="00553004">
            <w:pPr>
              <w:rPr>
                <w:rFonts w:eastAsia="Calibri"/>
                <w:szCs w:val="22"/>
              </w:rPr>
            </w:pPr>
            <w:r w:rsidRPr="004B1509">
              <w:rPr>
                <w:rFonts w:eastAsia="Calibri"/>
                <w:szCs w:val="22"/>
              </w:rPr>
              <w:t>Privažiuojamasis kelias prie Basanavičiaus g., Troškūnų m. nuo kelio Troškūnai–Traupis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C5016E7" w14:textId="77777777" w:rsidR="00360FB5" w:rsidRPr="004B1509" w:rsidRDefault="00360FB5" w:rsidP="00553004">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B491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0323A" w14:textId="77777777" w:rsidR="00360FB5" w:rsidRPr="004B1509" w:rsidRDefault="00360FB5" w:rsidP="00553004">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13B58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71F49"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E7EBF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6BC072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EDB7ADF"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05A3F6" w14:textId="77777777" w:rsidR="00360FB5" w:rsidRPr="004B1509" w:rsidRDefault="00360FB5" w:rsidP="00553004">
            <w:pPr>
              <w:rPr>
                <w:rFonts w:eastAsia="Calibri"/>
                <w:szCs w:val="22"/>
              </w:rPr>
            </w:pPr>
            <w:r w:rsidRPr="004B1509">
              <w:rPr>
                <w:rFonts w:eastAsia="Calibri"/>
                <w:szCs w:val="22"/>
              </w:rPr>
              <w:t>tr-149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700462" w14:textId="77777777" w:rsidR="00360FB5" w:rsidRPr="004B1509" w:rsidRDefault="00360FB5" w:rsidP="00553004">
            <w:pPr>
              <w:rPr>
                <w:rFonts w:eastAsia="Calibri"/>
                <w:szCs w:val="22"/>
              </w:rPr>
            </w:pPr>
            <w:r w:rsidRPr="004B1509">
              <w:rPr>
                <w:rFonts w:eastAsia="Calibri"/>
                <w:szCs w:val="22"/>
              </w:rPr>
              <w:t>Privažiuojamasis kelias prie Pajuosčio vs. nuo kelio Nr.  tr-148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6512B9" w14:textId="77777777" w:rsidR="00360FB5" w:rsidRPr="004B1509" w:rsidRDefault="00360FB5" w:rsidP="00553004">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C051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B506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38DA49" w14:textId="77777777" w:rsidR="00360FB5" w:rsidRPr="004B1509" w:rsidRDefault="00360FB5" w:rsidP="00553004">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1AEBF2"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DAA36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0835EF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6A4CDD"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1385E3" w14:textId="77777777" w:rsidR="00360FB5" w:rsidRPr="004B1509" w:rsidRDefault="00360FB5" w:rsidP="00553004">
            <w:pPr>
              <w:rPr>
                <w:rFonts w:eastAsia="Calibri"/>
                <w:szCs w:val="22"/>
              </w:rPr>
            </w:pPr>
            <w:r w:rsidRPr="004B1509">
              <w:rPr>
                <w:rFonts w:eastAsia="Calibri"/>
                <w:szCs w:val="22"/>
              </w:rPr>
              <w:t>tr-15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0439DE" w14:textId="77777777" w:rsidR="00360FB5" w:rsidRPr="004B1509" w:rsidRDefault="00360FB5" w:rsidP="00553004">
            <w:pPr>
              <w:rPr>
                <w:rFonts w:eastAsia="Calibri"/>
                <w:szCs w:val="22"/>
              </w:rPr>
            </w:pPr>
            <w:r w:rsidRPr="004B1509">
              <w:rPr>
                <w:rFonts w:eastAsia="Calibri"/>
                <w:szCs w:val="22"/>
              </w:rPr>
              <w:t>Privažiuojamasis kelias prie Juostininkų miško nuo  Bečerninkų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2CE2C7" w14:textId="77777777" w:rsidR="00360FB5" w:rsidRPr="004B1509" w:rsidRDefault="00360FB5" w:rsidP="00553004">
            <w:pPr>
              <w:jc w:val="right"/>
              <w:rPr>
                <w:rFonts w:eastAsia="Calibri"/>
                <w:szCs w:val="22"/>
              </w:rPr>
            </w:pPr>
            <w:r w:rsidRPr="004B1509">
              <w:rPr>
                <w:rFonts w:eastAsia="Calibri"/>
                <w:szCs w:val="22"/>
              </w:rPr>
              <w:t>1227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0499B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944B6" w14:textId="77777777" w:rsidR="00360FB5" w:rsidRPr="004B1509" w:rsidRDefault="00360FB5" w:rsidP="00553004">
            <w:pPr>
              <w:jc w:val="right"/>
              <w:rPr>
                <w:rFonts w:eastAsia="Calibri"/>
                <w:szCs w:val="22"/>
              </w:rPr>
            </w:pPr>
            <w:r w:rsidRPr="004B1509">
              <w:rPr>
                <w:rFonts w:eastAsia="Calibri"/>
                <w:szCs w:val="22"/>
              </w:rPr>
              <w:t>1227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1DEE6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FE20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9EDCA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4D2F01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ADEE5F8"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295CCC" w14:textId="77777777" w:rsidR="00360FB5" w:rsidRPr="004B1509" w:rsidRDefault="00360FB5" w:rsidP="00553004">
            <w:pPr>
              <w:rPr>
                <w:rFonts w:eastAsia="Calibri"/>
                <w:szCs w:val="22"/>
              </w:rPr>
            </w:pPr>
            <w:r w:rsidRPr="004B1509">
              <w:rPr>
                <w:rFonts w:eastAsia="Calibri"/>
                <w:szCs w:val="22"/>
              </w:rPr>
              <w:t>tr-150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D9C1C5" w14:textId="77777777" w:rsidR="00360FB5" w:rsidRPr="004B1509" w:rsidRDefault="00360FB5" w:rsidP="00553004">
            <w:pPr>
              <w:rPr>
                <w:rFonts w:eastAsia="Calibri"/>
                <w:szCs w:val="22"/>
              </w:rPr>
            </w:pPr>
            <w:r w:rsidRPr="004B1509">
              <w:rPr>
                <w:rFonts w:eastAsia="Calibri"/>
                <w:szCs w:val="22"/>
              </w:rPr>
              <w:t>Privažiuojamasis kelias prie gyvenamųjų namų nuo Sodų g., Surdegio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EB7D3A" w14:textId="77777777" w:rsidR="00360FB5" w:rsidRPr="004B1509" w:rsidRDefault="00360FB5" w:rsidP="00553004">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30120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308F5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75BDD" w14:textId="77777777" w:rsidR="00360FB5" w:rsidRPr="004B1509" w:rsidRDefault="00360FB5" w:rsidP="00553004">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BF8AB"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CF614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EC92F8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B51E817"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41A19C" w14:textId="77777777" w:rsidR="00360FB5" w:rsidRPr="004B1509" w:rsidRDefault="00360FB5" w:rsidP="00553004">
            <w:pPr>
              <w:rPr>
                <w:rFonts w:eastAsia="Calibri"/>
                <w:szCs w:val="22"/>
              </w:rPr>
            </w:pPr>
            <w:r w:rsidRPr="004B1509">
              <w:rPr>
                <w:rFonts w:eastAsia="Calibri"/>
                <w:szCs w:val="22"/>
              </w:rPr>
              <w:t>tr-151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E19CD6" w14:textId="77777777" w:rsidR="00360FB5" w:rsidRPr="004B1509" w:rsidRDefault="00360FB5" w:rsidP="00553004">
            <w:pPr>
              <w:rPr>
                <w:rFonts w:eastAsia="Calibri"/>
                <w:szCs w:val="22"/>
              </w:rPr>
            </w:pPr>
            <w:r w:rsidRPr="004B1509">
              <w:rPr>
                <w:rFonts w:eastAsia="Calibri"/>
                <w:szCs w:val="22"/>
              </w:rPr>
              <w:t>Privažiuojamasis kelias prie gyvenamųjų namų Pelyšėlių II k. nuo kelio Nr. tr-30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4A9C4E" w14:textId="77777777" w:rsidR="00360FB5" w:rsidRPr="004B1509" w:rsidRDefault="00360FB5" w:rsidP="00553004">
            <w:pPr>
              <w:jc w:val="right"/>
              <w:rPr>
                <w:rFonts w:eastAsia="Calibri"/>
                <w:szCs w:val="22"/>
              </w:rPr>
            </w:pPr>
            <w:r w:rsidRPr="004B1509">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B18A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DA0F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A55649" w14:textId="77777777" w:rsidR="00360FB5" w:rsidRPr="004B1509" w:rsidRDefault="00360FB5" w:rsidP="00553004">
            <w:pPr>
              <w:jc w:val="right"/>
              <w:rPr>
                <w:rFonts w:eastAsia="Calibri"/>
                <w:szCs w:val="22"/>
              </w:rPr>
            </w:pPr>
            <w:r w:rsidRPr="004B1509">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C0298"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2C2D0C" w14:textId="77777777" w:rsidR="00360FB5" w:rsidRPr="004B1509" w:rsidRDefault="00360FB5" w:rsidP="00553004">
            <w:pPr>
              <w:jc w:val="center"/>
              <w:rPr>
                <w:rFonts w:eastAsia="Calibri"/>
                <w:szCs w:val="22"/>
              </w:rPr>
            </w:pPr>
            <w:r w:rsidRPr="004B1509">
              <w:rPr>
                <w:rFonts w:eastAsia="Calibri"/>
                <w:szCs w:val="22"/>
              </w:rPr>
              <w:t>-</w:t>
            </w:r>
          </w:p>
        </w:tc>
      </w:tr>
      <w:tr w:rsidR="005F37D9" w:rsidRPr="005F37D9" w14:paraId="17780BD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7313152" w14:textId="77777777" w:rsidR="00360FB5" w:rsidRPr="005F37D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3E0A7B" w14:textId="77777777" w:rsidR="00360FB5" w:rsidRPr="005F37D9" w:rsidRDefault="00360FB5" w:rsidP="00553004">
            <w:pPr>
              <w:rPr>
                <w:rFonts w:eastAsia="Calibri"/>
                <w:szCs w:val="22"/>
              </w:rPr>
            </w:pPr>
            <w:r w:rsidRPr="005F37D9">
              <w:rPr>
                <w:rFonts w:eastAsia="Calibri"/>
                <w:szCs w:val="22"/>
              </w:rPr>
              <w:t>tr-152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24D58B" w14:textId="77777777" w:rsidR="00360FB5" w:rsidRPr="005F37D9" w:rsidRDefault="00360FB5" w:rsidP="00553004">
            <w:pPr>
              <w:rPr>
                <w:rFonts w:eastAsia="Calibri"/>
                <w:szCs w:val="22"/>
              </w:rPr>
            </w:pPr>
            <w:r w:rsidRPr="005F37D9">
              <w:rPr>
                <w:rFonts w:eastAsia="Calibri"/>
                <w:szCs w:val="22"/>
              </w:rPr>
              <w:t>Privažiuojamasis kelias prie dirbtuvių Latavėnų k. nuo Okuličių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210C91" w14:textId="53DB4A82" w:rsidR="00360FB5" w:rsidRPr="005F37D9" w:rsidRDefault="000F72C4" w:rsidP="00553004">
            <w:pPr>
              <w:jc w:val="right"/>
              <w:rPr>
                <w:rFonts w:eastAsia="Calibri"/>
                <w:szCs w:val="22"/>
              </w:rPr>
            </w:pPr>
            <w:r w:rsidRPr="005F37D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BCCB4" w14:textId="1EC65244" w:rsidR="00360FB5" w:rsidRPr="005F37D9" w:rsidRDefault="000F72C4" w:rsidP="00553004">
            <w:pPr>
              <w:jc w:val="right"/>
              <w:rPr>
                <w:rFonts w:eastAsia="Calibri"/>
                <w:szCs w:val="22"/>
              </w:rPr>
            </w:pPr>
            <w:r w:rsidRPr="005F37D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8C771"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820C8" w14:textId="77777777" w:rsidR="00360FB5" w:rsidRPr="005F37D9" w:rsidRDefault="00360FB5" w:rsidP="00553004">
            <w:pPr>
              <w:jc w:val="right"/>
              <w:rPr>
                <w:rFonts w:eastAsia="Calibri"/>
                <w:szCs w:val="22"/>
              </w:rPr>
            </w:pPr>
            <w:r w:rsidRPr="005F37D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FE4D54" w14:textId="77777777" w:rsidR="00360FB5" w:rsidRPr="005F37D9" w:rsidRDefault="00360FB5" w:rsidP="00553004">
            <w:pPr>
              <w:jc w:val="center"/>
              <w:rPr>
                <w:rFonts w:eastAsia="Calibri"/>
                <w:szCs w:val="22"/>
              </w:rPr>
            </w:pPr>
            <w:r w:rsidRPr="005F37D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E983F5" w14:textId="70A354D9" w:rsidR="00360FB5" w:rsidRPr="005F37D9" w:rsidRDefault="000F72C4" w:rsidP="00553004">
            <w:pPr>
              <w:jc w:val="center"/>
              <w:rPr>
                <w:rFonts w:eastAsia="Calibri"/>
                <w:szCs w:val="22"/>
              </w:rPr>
            </w:pPr>
            <w:r w:rsidRPr="005F37D9">
              <w:rPr>
                <w:rFonts w:eastAsia="Calibri"/>
                <w:szCs w:val="22"/>
              </w:rPr>
              <w:t>4400-6450-2243</w:t>
            </w:r>
          </w:p>
        </w:tc>
      </w:tr>
      <w:tr w:rsidR="002C53D8" w:rsidRPr="002C53D8" w14:paraId="21094F0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6A4B81" w14:textId="77777777" w:rsidR="00360FB5" w:rsidRPr="002C53D8"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DF9A5C" w14:textId="77777777" w:rsidR="00360FB5" w:rsidRPr="002C53D8" w:rsidRDefault="00360FB5" w:rsidP="00553004">
            <w:pPr>
              <w:rPr>
                <w:rFonts w:eastAsia="Calibri"/>
                <w:szCs w:val="22"/>
              </w:rPr>
            </w:pPr>
            <w:r w:rsidRPr="002C53D8">
              <w:rPr>
                <w:rFonts w:eastAsia="Calibri"/>
                <w:szCs w:val="22"/>
              </w:rPr>
              <w:t>tr-153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31970F" w14:textId="77777777" w:rsidR="00360FB5" w:rsidRPr="002C53D8" w:rsidRDefault="00360FB5" w:rsidP="00553004">
            <w:pPr>
              <w:rPr>
                <w:rFonts w:eastAsia="Calibri"/>
                <w:szCs w:val="22"/>
              </w:rPr>
            </w:pPr>
            <w:r w:rsidRPr="002C53D8">
              <w:rPr>
                <w:rFonts w:eastAsia="Calibri"/>
                <w:szCs w:val="22"/>
              </w:rPr>
              <w:t>Privažiuojamasis kelias prie gyvenamųjų namų Motiejūnų k. nuo kelio Troškūnai–Viešintos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7CF9E9" w14:textId="6D1F7C5A" w:rsidR="00360FB5" w:rsidRPr="002C53D8" w:rsidRDefault="000F72C4" w:rsidP="00553004">
            <w:pPr>
              <w:jc w:val="right"/>
              <w:rPr>
                <w:rFonts w:eastAsia="Calibri"/>
                <w:szCs w:val="22"/>
              </w:rPr>
            </w:pPr>
            <w:r w:rsidRPr="002C53D8">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8C22DA"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2202C7" w14:textId="4C4E219B" w:rsidR="00360FB5" w:rsidRPr="002C53D8" w:rsidRDefault="000F72C4" w:rsidP="00553004">
            <w:pPr>
              <w:jc w:val="right"/>
              <w:rPr>
                <w:rFonts w:eastAsia="Calibri"/>
                <w:szCs w:val="22"/>
              </w:rPr>
            </w:pPr>
            <w:r w:rsidRPr="002C53D8">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15041" w14:textId="41770A4B" w:rsidR="00360FB5" w:rsidRPr="002C53D8" w:rsidRDefault="002C53D8" w:rsidP="00553004">
            <w:pPr>
              <w:jc w:val="right"/>
              <w:rPr>
                <w:rFonts w:eastAsia="Calibri"/>
                <w:strike/>
                <w:szCs w:val="22"/>
              </w:rPr>
            </w:pPr>
            <w:r w:rsidRPr="002C53D8">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009DC9" w14:textId="4FBD50DB" w:rsidR="00360FB5" w:rsidRPr="002C53D8" w:rsidRDefault="000F72C4" w:rsidP="00553004">
            <w:pPr>
              <w:jc w:val="center"/>
              <w:rPr>
                <w:rFonts w:eastAsia="Calibri"/>
                <w:szCs w:val="22"/>
              </w:rPr>
            </w:pPr>
            <w:r w:rsidRPr="002C53D8">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B20F7F" w14:textId="06FED25A" w:rsidR="00360FB5" w:rsidRPr="002C53D8" w:rsidRDefault="000F72C4" w:rsidP="00553004">
            <w:pPr>
              <w:jc w:val="center"/>
              <w:rPr>
                <w:rFonts w:eastAsia="Calibri"/>
                <w:szCs w:val="22"/>
              </w:rPr>
            </w:pPr>
            <w:r w:rsidRPr="002C53D8">
              <w:rPr>
                <w:rFonts w:eastAsia="Calibri"/>
                <w:szCs w:val="22"/>
              </w:rPr>
              <w:t>4400-6450-1424</w:t>
            </w:r>
          </w:p>
        </w:tc>
      </w:tr>
      <w:tr w:rsidR="002C53D8" w:rsidRPr="002C53D8" w14:paraId="5FB99C0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D2AB6B5" w14:textId="77777777" w:rsidR="00360FB5" w:rsidRPr="002C53D8"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B029CC" w14:textId="77777777" w:rsidR="00360FB5" w:rsidRPr="002C53D8" w:rsidRDefault="00360FB5" w:rsidP="00553004">
            <w:pPr>
              <w:rPr>
                <w:rFonts w:eastAsia="Calibri"/>
                <w:szCs w:val="22"/>
              </w:rPr>
            </w:pPr>
            <w:r w:rsidRPr="002C53D8">
              <w:rPr>
                <w:rFonts w:eastAsia="Calibri"/>
                <w:szCs w:val="22"/>
              </w:rPr>
              <w:t>tr-154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40749E" w14:textId="77777777" w:rsidR="00360FB5" w:rsidRPr="002C53D8" w:rsidRDefault="00360FB5" w:rsidP="00553004">
            <w:pPr>
              <w:rPr>
                <w:rFonts w:eastAsia="Calibri"/>
                <w:szCs w:val="22"/>
              </w:rPr>
            </w:pPr>
            <w:r w:rsidRPr="002C53D8">
              <w:rPr>
                <w:rFonts w:eastAsia="Calibri"/>
                <w:szCs w:val="22"/>
              </w:rPr>
              <w:t>Privažiuojamasis kelias prie gyvenamųjų namų Mediniškių k. nuo kelio Troškūnai–Latavėnai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C68E64" w14:textId="2CD3CA16" w:rsidR="00360FB5" w:rsidRPr="002C53D8" w:rsidRDefault="000F72C4" w:rsidP="00553004">
            <w:pPr>
              <w:jc w:val="right"/>
              <w:rPr>
                <w:rFonts w:eastAsia="Calibri"/>
                <w:szCs w:val="22"/>
              </w:rPr>
            </w:pPr>
            <w:r w:rsidRPr="002C53D8">
              <w:rPr>
                <w:rFonts w:eastAsia="Calibri"/>
                <w:szCs w:val="22"/>
              </w:rPr>
              <w:t>487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166A1"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DADFDD" w14:textId="6AA9DE66" w:rsidR="00360FB5" w:rsidRPr="002C53D8" w:rsidRDefault="000F72C4" w:rsidP="00553004">
            <w:pPr>
              <w:jc w:val="right"/>
              <w:rPr>
                <w:rFonts w:eastAsia="Calibri"/>
                <w:szCs w:val="22"/>
              </w:rPr>
            </w:pPr>
            <w:r w:rsidRPr="002C53D8">
              <w:rPr>
                <w:rFonts w:eastAsia="Calibri"/>
                <w:szCs w:val="22"/>
              </w:rPr>
              <w:t>487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B1606" w14:textId="0ED2BFC2" w:rsidR="00360FB5" w:rsidRPr="002C53D8" w:rsidRDefault="002C53D8" w:rsidP="00553004">
            <w:pPr>
              <w:jc w:val="right"/>
              <w:rPr>
                <w:rFonts w:eastAsia="Calibri"/>
                <w:strike/>
                <w:szCs w:val="22"/>
              </w:rPr>
            </w:pPr>
            <w:r w:rsidRPr="002C53D8">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8BDDF" w14:textId="16701088" w:rsidR="00360FB5" w:rsidRPr="002C53D8" w:rsidRDefault="000F72C4" w:rsidP="00553004">
            <w:pPr>
              <w:jc w:val="center"/>
              <w:rPr>
                <w:rFonts w:eastAsia="Calibri"/>
                <w:szCs w:val="22"/>
              </w:rPr>
            </w:pPr>
            <w:r w:rsidRPr="002C53D8">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38D7BF" w14:textId="138BB1CF" w:rsidR="00360FB5" w:rsidRPr="002C53D8" w:rsidRDefault="000F72C4" w:rsidP="00553004">
            <w:pPr>
              <w:jc w:val="center"/>
              <w:rPr>
                <w:rFonts w:eastAsia="Calibri"/>
                <w:szCs w:val="22"/>
              </w:rPr>
            </w:pPr>
            <w:r w:rsidRPr="002C53D8">
              <w:rPr>
                <w:rFonts w:eastAsia="Calibri"/>
                <w:szCs w:val="22"/>
              </w:rPr>
              <w:t>4400-6450-2108</w:t>
            </w:r>
          </w:p>
        </w:tc>
      </w:tr>
      <w:tr w:rsidR="002C53D8" w:rsidRPr="002C53D8" w14:paraId="77CFFA4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EA3394A" w14:textId="77777777" w:rsidR="00360FB5" w:rsidRPr="002C53D8"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D9C50C" w14:textId="77777777" w:rsidR="00360FB5" w:rsidRPr="002C53D8" w:rsidRDefault="00360FB5" w:rsidP="00553004">
            <w:pPr>
              <w:rPr>
                <w:rFonts w:eastAsia="Calibri"/>
                <w:szCs w:val="22"/>
              </w:rPr>
            </w:pPr>
            <w:r w:rsidRPr="002C53D8">
              <w:rPr>
                <w:rFonts w:eastAsia="Calibri"/>
                <w:szCs w:val="22"/>
              </w:rPr>
              <w:t>tr-155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6905E5" w14:textId="77777777" w:rsidR="00360FB5" w:rsidRPr="002C53D8" w:rsidRDefault="00360FB5" w:rsidP="00553004">
            <w:pPr>
              <w:rPr>
                <w:rFonts w:eastAsia="Calibri"/>
                <w:szCs w:val="22"/>
              </w:rPr>
            </w:pPr>
            <w:r w:rsidRPr="002C53D8">
              <w:rPr>
                <w:rFonts w:eastAsia="Calibri"/>
                <w:szCs w:val="22"/>
              </w:rPr>
              <w:t>Privažiuojamasis kelias prie gyvenamųjų namų Žiedonių k. nuo kelio Troškūnai–Viešintos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14064C" w14:textId="77777777" w:rsidR="00360FB5" w:rsidRPr="002C53D8" w:rsidRDefault="00360FB5" w:rsidP="00553004">
            <w:pPr>
              <w:jc w:val="right"/>
              <w:rPr>
                <w:rFonts w:eastAsia="Calibri"/>
                <w:szCs w:val="22"/>
              </w:rPr>
            </w:pPr>
            <w:r w:rsidRPr="002C53D8">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25EDD"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E022E"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65389" w14:textId="77777777" w:rsidR="00360FB5" w:rsidRPr="002C53D8" w:rsidRDefault="00360FB5" w:rsidP="00553004">
            <w:pPr>
              <w:jc w:val="right"/>
              <w:rPr>
                <w:rFonts w:eastAsia="Calibri"/>
                <w:szCs w:val="22"/>
              </w:rPr>
            </w:pPr>
            <w:r w:rsidRPr="002C53D8">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F8AC7" w14:textId="77777777" w:rsidR="00360FB5" w:rsidRPr="002C53D8" w:rsidRDefault="00360FB5" w:rsidP="00553004">
            <w:pPr>
              <w:jc w:val="center"/>
              <w:rPr>
                <w:rFonts w:eastAsia="Calibri"/>
                <w:szCs w:val="22"/>
              </w:rPr>
            </w:pPr>
            <w:r w:rsidRPr="002C53D8">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1BF699" w14:textId="77777777" w:rsidR="00360FB5" w:rsidRPr="002C53D8" w:rsidRDefault="00360FB5" w:rsidP="00553004">
            <w:pPr>
              <w:jc w:val="center"/>
              <w:rPr>
                <w:rFonts w:eastAsia="Calibri"/>
                <w:szCs w:val="22"/>
              </w:rPr>
            </w:pPr>
            <w:r w:rsidRPr="002C53D8">
              <w:rPr>
                <w:rFonts w:eastAsia="Calibri"/>
                <w:szCs w:val="22"/>
              </w:rPr>
              <w:t>-</w:t>
            </w:r>
          </w:p>
        </w:tc>
      </w:tr>
      <w:tr w:rsidR="002C53D8" w:rsidRPr="002C53D8" w14:paraId="085547F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C0BC67" w14:textId="77777777" w:rsidR="00360FB5" w:rsidRPr="002C53D8"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0869CC" w14:textId="77777777" w:rsidR="00360FB5" w:rsidRPr="002C53D8" w:rsidRDefault="00360FB5" w:rsidP="00553004">
            <w:pPr>
              <w:rPr>
                <w:rFonts w:eastAsia="Calibri"/>
                <w:szCs w:val="22"/>
              </w:rPr>
            </w:pPr>
            <w:r w:rsidRPr="002C53D8">
              <w:rPr>
                <w:rFonts w:eastAsia="Calibri"/>
                <w:szCs w:val="22"/>
              </w:rPr>
              <w:t>tr-16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CFA1A9" w14:textId="77777777" w:rsidR="00360FB5" w:rsidRPr="002C53D8" w:rsidRDefault="00360FB5" w:rsidP="00553004">
            <w:pPr>
              <w:rPr>
                <w:rFonts w:eastAsia="Calibri"/>
                <w:szCs w:val="22"/>
              </w:rPr>
            </w:pPr>
            <w:r w:rsidRPr="002C53D8">
              <w:rPr>
                <w:rFonts w:eastAsia="Calibri"/>
                <w:szCs w:val="22"/>
              </w:rPr>
              <w:t>Juostininkai–Skauradai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799AA6" w14:textId="77777777" w:rsidR="00360FB5" w:rsidRPr="002C53D8" w:rsidRDefault="00360FB5" w:rsidP="00553004">
            <w:pPr>
              <w:jc w:val="right"/>
              <w:rPr>
                <w:rFonts w:eastAsia="Calibri"/>
                <w:szCs w:val="22"/>
              </w:rPr>
            </w:pPr>
            <w:r w:rsidRPr="002C53D8">
              <w:rPr>
                <w:rFonts w:eastAsia="Calibri"/>
                <w:szCs w:val="22"/>
              </w:rPr>
              <w:t>5935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EAC5F"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778B9" w14:textId="77777777" w:rsidR="00360FB5" w:rsidRPr="002C53D8" w:rsidRDefault="00360FB5" w:rsidP="00553004">
            <w:pPr>
              <w:jc w:val="right"/>
              <w:rPr>
                <w:rFonts w:eastAsia="Calibri"/>
                <w:szCs w:val="22"/>
              </w:rPr>
            </w:pPr>
            <w:r w:rsidRPr="002C53D8">
              <w:rPr>
                <w:rFonts w:eastAsia="Calibri"/>
                <w:szCs w:val="22"/>
              </w:rPr>
              <w:t>5935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FF4499"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770EF" w14:textId="77777777" w:rsidR="00360FB5" w:rsidRPr="002C53D8" w:rsidRDefault="00360FB5" w:rsidP="00553004">
            <w:pPr>
              <w:jc w:val="center"/>
              <w:rPr>
                <w:rFonts w:eastAsia="Calibri"/>
                <w:szCs w:val="22"/>
              </w:rPr>
            </w:pPr>
            <w:r w:rsidRPr="002C53D8">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B44202" w14:textId="77777777" w:rsidR="00360FB5" w:rsidRPr="002C53D8" w:rsidRDefault="00360FB5" w:rsidP="00553004">
            <w:pPr>
              <w:jc w:val="center"/>
              <w:rPr>
                <w:rFonts w:eastAsia="Calibri"/>
                <w:szCs w:val="22"/>
              </w:rPr>
            </w:pPr>
            <w:r w:rsidRPr="002C53D8">
              <w:rPr>
                <w:rFonts w:eastAsia="Calibri"/>
                <w:szCs w:val="22"/>
              </w:rPr>
              <w:t>-</w:t>
            </w:r>
          </w:p>
        </w:tc>
      </w:tr>
      <w:tr w:rsidR="002C53D8" w:rsidRPr="002C53D8" w14:paraId="3D00B72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B72866" w14:textId="77777777" w:rsidR="00360FB5" w:rsidRPr="002C53D8"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959E14" w14:textId="77777777" w:rsidR="00360FB5" w:rsidRPr="002C53D8" w:rsidRDefault="00360FB5" w:rsidP="00553004">
            <w:pPr>
              <w:rPr>
                <w:rFonts w:eastAsia="Calibri"/>
                <w:szCs w:val="22"/>
              </w:rPr>
            </w:pPr>
            <w:r w:rsidRPr="002C53D8">
              <w:rPr>
                <w:rFonts w:eastAsia="Calibri"/>
                <w:szCs w:val="22"/>
              </w:rPr>
              <w:t>tr-17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DE5AFA" w14:textId="77777777" w:rsidR="00360FB5" w:rsidRPr="002C53D8" w:rsidRDefault="00360FB5" w:rsidP="00553004">
            <w:pPr>
              <w:rPr>
                <w:rFonts w:eastAsia="Calibri"/>
                <w:szCs w:val="22"/>
              </w:rPr>
            </w:pPr>
            <w:r w:rsidRPr="002C53D8">
              <w:rPr>
                <w:rFonts w:eastAsia="Calibri"/>
                <w:szCs w:val="22"/>
              </w:rPr>
              <w:t>Skauradai–Kirmėliai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551072" w14:textId="77777777" w:rsidR="00360FB5" w:rsidRPr="002C53D8" w:rsidRDefault="00360FB5" w:rsidP="00553004">
            <w:pPr>
              <w:jc w:val="right"/>
              <w:rPr>
                <w:rFonts w:eastAsia="Calibri"/>
                <w:szCs w:val="22"/>
              </w:rPr>
            </w:pPr>
            <w:r w:rsidRPr="002C53D8">
              <w:rPr>
                <w:rFonts w:eastAsia="Calibri"/>
                <w:szCs w:val="22"/>
              </w:rPr>
              <w:t>4194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4C745"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D8473" w14:textId="77777777" w:rsidR="00360FB5" w:rsidRPr="002C53D8" w:rsidRDefault="00360FB5" w:rsidP="00553004">
            <w:pPr>
              <w:jc w:val="right"/>
              <w:rPr>
                <w:rFonts w:eastAsia="Calibri"/>
                <w:szCs w:val="22"/>
              </w:rPr>
            </w:pPr>
            <w:r w:rsidRPr="002C53D8">
              <w:rPr>
                <w:rFonts w:eastAsia="Calibri"/>
                <w:szCs w:val="22"/>
              </w:rPr>
              <w:t>4194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EF637"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84591" w14:textId="77777777" w:rsidR="00360FB5" w:rsidRPr="002C53D8" w:rsidRDefault="00360FB5" w:rsidP="00553004">
            <w:pPr>
              <w:jc w:val="center"/>
              <w:rPr>
                <w:rFonts w:eastAsia="Calibri"/>
                <w:szCs w:val="22"/>
              </w:rPr>
            </w:pPr>
            <w:r w:rsidRPr="002C53D8">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619E3E" w14:textId="77777777" w:rsidR="00360FB5" w:rsidRPr="002C53D8" w:rsidRDefault="00360FB5" w:rsidP="00553004">
            <w:pPr>
              <w:jc w:val="center"/>
              <w:rPr>
                <w:rFonts w:eastAsia="Calibri"/>
                <w:szCs w:val="22"/>
              </w:rPr>
            </w:pPr>
            <w:r w:rsidRPr="002C53D8">
              <w:rPr>
                <w:rFonts w:eastAsia="Calibri"/>
                <w:szCs w:val="22"/>
              </w:rPr>
              <w:t>-</w:t>
            </w:r>
          </w:p>
        </w:tc>
      </w:tr>
      <w:tr w:rsidR="002C53D8" w:rsidRPr="002C53D8" w14:paraId="4E048DF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F7FD632" w14:textId="77777777" w:rsidR="00360FB5" w:rsidRPr="002C53D8"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491361" w14:textId="77777777" w:rsidR="00360FB5" w:rsidRPr="002C53D8" w:rsidRDefault="00360FB5" w:rsidP="00553004">
            <w:pPr>
              <w:rPr>
                <w:rFonts w:eastAsia="Calibri"/>
                <w:szCs w:val="22"/>
              </w:rPr>
            </w:pPr>
            <w:r w:rsidRPr="002C53D8">
              <w:rPr>
                <w:rFonts w:eastAsia="Calibri"/>
                <w:szCs w:val="22"/>
              </w:rPr>
              <w:t>tr-17-1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795A8F" w14:textId="77777777" w:rsidR="00360FB5" w:rsidRPr="002C53D8" w:rsidRDefault="00360FB5" w:rsidP="00553004">
            <w:pPr>
              <w:rPr>
                <w:rFonts w:eastAsia="Calibri"/>
                <w:szCs w:val="22"/>
              </w:rPr>
            </w:pPr>
            <w:r w:rsidRPr="002C53D8">
              <w:rPr>
                <w:rFonts w:eastAsia="Calibri"/>
                <w:szCs w:val="22"/>
              </w:rPr>
              <w:t>Pravažiuojamasis kelias nuo Raguvos g., Kirmėlių k. iki Fermų k., Panevėžio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94167C" w14:textId="77777777" w:rsidR="00360FB5" w:rsidRPr="002C53D8" w:rsidRDefault="00360FB5" w:rsidP="00553004">
            <w:pPr>
              <w:jc w:val="right"/>
              <w:rPr>
                <w:rFonts w:eastAsia="Calibri"/>
                <w:szCs w:val="22"/>
              </w:rPr>
            </w:pPr>
            <w:r w:rsidRPr="002C53D8">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F7AAD"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1FA57"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DBDFC" w14:textId="77777777" w:rsidR="00360FB5" w:rsidRPr="002C53D8" w:rsidRDefault="00360FB5" w:rsidP="00553004">
            <w:pPr>
              <w:jc w:val="right"/>
              <w:rPr>
                <w:rFonts w:eastAsia="Calibri"/>
                <w:szCs w:val="22"/>
              </w:rPr>
            </w:pPr>
            <w:r w:rsidRPr="002C53D8">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E5957" w14:textId="77777777" w:rsidR="00360FB5" w:rsidRPr="002C53D8" w:rsidRDefault="00360FB5" w:rsidP="00553004">
            <w:pPr>
              <w:jc w:val="center"/>
              <w:rPr>
                <w:rFonts w:eastAsia="Calibri"/>
                <w:szCs w:val="22"/>
              </w:rPr>
            </w:pPr>
            <w:r w:rsidRPr="002C53D8">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5654EB" w14:textId="77777777" w:rsidR="00360FB5" w:rsidRPr="002C53D8" w:rsidRDefault="00360FB5" w:rsidP="00553004">
            <w:pPr>
              <w:jc w:val="center"/>
              <w:rPr>
                <w:rFonts w:eastAsia="Calibri"/>
                <w:szCs w:val="22"/>
              </w:rPr>
            </w:pPr>
            <w:r w:rsidRPr="002C53D8">
              <w:rPr>
                <w:rFonts w:eastAsia="Calibri"/>
                <w:szCs w:val="22"/>
              </w:rPr>
              <w:t>-</w:t>
            </w:r>
          </w:p>
        </w:tc>
      </w:tr>
      <w:tr w:rsidR="002C53D8" w:rsidRPr="002C53D8" w14:paraId="1465BDB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FC636D6" w14:textId="77777777" w:rsidR="00360FB5" w:rsidRPr="002C53D8"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3272E2" w14:textId="77777777" w:rsidR="00360FB5" w:rsidRPr="002C53D8" w:rsidRDefault="00360FB5" w:rsidP="00553004">
            <w:pPr>
              <w:rPr>
                <w:rFonts w:eastAsia="Calibri"/>
                <w:szCs w:val="22"/>
              </w:rPr>
            </w:pPr>
            <w:r w:rsidRPr="002C53D8">
              <w:rPr>
                <w:rFonts w:eastAsia="Calibri"/>
                <w:szCs w:val="22"/>
              </w:rPr>
              <w:t>tr-18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46DF1FD" w14:textId="77777777" w:rsidR="00360FB5" w:rsidRPr="002C53D8" w:rsidRDefault="00360FB5" w:rsidP="00553004">
            <w:pPr>
              <w:rPr>
                <w:rFonts w:eastAsia="Calibri"/>
                <w:szCs w:val="22"/>
              </w:rPr>
            </w:pPr>
            <w:r w:rsidRPr="002C53D8">
              <w:rPr>
                <w:rFonts w:eastAsia="Calibri"/>
                <w:szCs w:val="22"/>
              </w:rPr>
              <w:t>Pravažiuojamasis kelias nuo kelio Nr. tr-46 iki kelio Nr. tr-80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E93EFD" w14:textId="77777777" w:rsidR="00360FB5" w:rsidRPr="002C53D8" w:rsidRDefault="00360FB5" w:rsidP="00553004">
            <w:pPr>
              <w:jc w:val="right"/>
              <w:rPr>
                <w:rFonts w:eastAsia="Calibri"/>
                <w:szCs w:val="22"/>
              </w:rPr>
            </w:pPr>
            <w:r w:rsidRPr="002C53D8">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26613"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2AB9C"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E6F29" w14:textId="77777777" w:rsidR="00360FB5" w:rsidRPr="002C53D8" w:rsidRDefault="00360FB5" w:rsidP="00553004">
            <w:pPr>
              <w:jc w:val="right"/>
              <w:rPr>
                <w:rFonts w:eastAsia="Calibri"/>
                <w:szCs w:val="22"/>
              </w:rPr>
            </w:pPr>
            <w:r w:rsidRPr="002C53D8">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B82E2" w14:textId="77777777" w:rsidR="00360FB5" w:rsidRPr="002C53D8" w:rsidRDefault="00360FB5" w:rsidP="00553004">
            <w:pPr>
              <w:jc w:val="center"/>
              <w:rPr>
                <w:rFonts w:eastAsia="Calibri"/>
                <w:szCs w:val="22"/>
              </w:rPr>
            </w:pPr>
            <w:r w:rsidRPr="002C53D8">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C91635" w14:textId="77777777" w:rsidR="00360FB5" w:rsidRPr="002C53D8" w:rsidRDefault="00360FB5" w:rsidP="00553004">
            <w:pPr>
              <w:jc w:val="center"/>
              <w:rPr>
                <w:rFonts w:eastAsia="Calibri"/>
                <w:szCs w:val="22"/>
              </w:rPr>
            </w:pPr>
            <w:r w:rsidRPr="002C53D8">
              <w:rPr>
                <w:rFonts w:eastAsia="Calibri"/>
                <w:szCs w:val="22"/>
              </w:rPr>
              <w:t>-</w:t>
            </w:r>
          </w:p>
        </w:tc>
      </w:tr>
      <w:tr w:rsidR="002C53D8" w:rsidRPr="002C53D8" w14:paraId="2007B4E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E2B830D" w14:textId="77777777" w:rsidR="00360FB5" w:rsidRPr="002C53D8"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4F4957" w14:textId="77777777" w:rsidR="00360FB5" w:rsidRPr="002C53D8" w:rsidRDefault="00360FB5" w:rsidP="00553004">
            <w:pPr>
              <w:rPr>
                <w:rFonts w:eastAsia="Calibri"/>
                <w:szCs w:val="22"/>
              </w:rPr>
            </w:pPr>
            <w:r w:rsidRPr="002C53D8">
              <w:rPr>
                <w:rFonts w:eastAsia="Calibri"/>
                <w:szCs w:val="22"/>
              </w:rPr>
              <w:t>tr-19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BD4A40" w14:textId="77777777" w:rsidR="00360FB5" w:rsidRPr="002C53D8" w:rsidRDefault="00360FB5" w:rsidP="00553004">
            <w:pPr>
              <w:rPr>
                <w:rFonts w:eastAsia="Calibri"/>
                <w:szCs w:val="22"/>
              </w:rPr>
            </w:pPr>
            <w:r w:rsidRPr="002C53D8">
              <w:rPr>
                <w:rFonts w:eastAsia="Calibri"/>
                <w:szCs w:val="22"/>
              </w:rPr>
              <w:t>Privažiuojamasis kelias prie gyvenamųjų namų Rukiškio k.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AD64334" w14:textId="77777777" w:rsidR="00360FB5" w:rsidRPr="002C53D8" w:rsidRDefault="00360FB5" w:rsidP="00553004">
            <w:pPr>
              <w:jc w:val="right"/>
              <w:rPr>
                <w:rFonts w:eastAsia="Calibri"/>
                <w:szCs w:val="22"/>
              </w:rPr>
            </w:pPr>
            <w:r w:rsidRPr="002C53D8">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DD0672"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4D141C" w14:textId="77777777" w:rsidR="00360FB5" w:rsidRPr="002C53D8" w:rsidRDefault="00360FB5" w:rsidP="00553004">
            <w:pPr>
              <w:jc w:val="right"/>
              <w:rPr>
                <w:rFonts w:eastAsia="Calibri"/>
                <w:szCs w:val="22"/>
              </w:rPr>
            </w:pPr>
            <w:r w:rsidRPr="002C53D8">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96810"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A0B3F" w14:textId="77777777" w:rsidR="00360FB5" w:rsidRPr="002C53D8" w:rsidRDefault="00360FB5" w:rsidP="00553004">
            <w:pPr>
              <w:jc w:val="center"/>
              <w:rPr>
                <w:rFonts w:eastAsia="Calibri"/>
                <w:szCs w:val="22"/>
              </w:rPr>
            </w:pPr>
            <w:r w:rsidRPr="002C53D8">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BE5D23" w14:textId="77777777" w:rsidR="00360FB5" w:rsidRPr="002C53D8" w:rsidRDefault="00360FB5" w:rsidP="00553004">
            <w:pPr>
              <w:jc w:val="center"/>
              <w:rPr>
                <w:rFonts w:eastAsia="Calibri"/>
                <w:szCs w:val="22"/>
              </w:rPr>
            </w:pPr>
            <w:r w:rsidRPr="002C53D8">
              <w:rPr>
                <w:rFonts w:eastAsia="Calibri"/>
                <w:szCs w:val="22"/>
              </w:rPr>
              <w:t>-</w:t>
            </w:r>
          </w:p>
        </w:tc>
      </w:tr>
      <w:tr w:rsidR="002C53D8" w:rsidRPr="002C53D8" w14:paraId="0A2481C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B3A356" w14:textId="77777777" w:rsidR="00360FB5" w:rsidRPr="002C53D8"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8DF488" w14:textId="77777777" w:rsidR="00360FB5" w:rsidRPr="002C53D8" w:rsidRDefault="00360FB5" w:rsidP="00553004">
            <w:pPr>
              <w:rPr>
                <w:rFonts w:eastAsia="Calibri"/>
                <w:szCs w:val="22"/>
              </w:rPr>
            </w:pPr>
            <w:r w:rsidRPr="002C53D8">
              <w:rPr>
                <w:rFonts w:eastAsia="Calibri"/>
                <w:szCs w:val="22"/>
              </w:rPr>
              <w:t>tr-2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EADA87" w14:textId="77777777" w:rsidR="00360FB5" w:rsidRPr="002C53D8" w:rsidRDefault="00360FB5" w:rsidP="00553004">
            <w:pPr>
              <w:rPr>
                <w:rFonts w:eastAsia="Calibri"/>
                <w:szCs w:val="22"/>
              </w:rPr>
            </w:pPr>
            <w:r w:rsidRPr="002C53D8">
              <w:rPr>
                <w:rFonts w:eastAsia="Calibri"/>
                <w:szCs w:val="22"/>
              </w:rPr>
              <w:t>Žukauskai–Žudžgalys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CE2DB5" w14:textId="6436FC55" w:rsidR="00360FB5" w:rsidRPr="002C53D8" w:rsidRDefault="009A6DCD" w:rsidP="00553004">
            <w:pPr>
              <w:jc w:val="right"/>
              <w:rPr>
                <w:rFonts w:eastAsia="Calibri"/>
                <w:szCs w:val="22"/>
              </w:rPr>
            </w:pPr>
            <w:r w:rsidRPr="002C53D8">
              <w:rPr>
                <w:rFonts w:eastAsia="Calibri"/>
                <w:szCs w:val="22"/>
              </w:rPr>
              <w:t xml:space="preserve"> 3113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C493B"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21E84" w14:textId="0CEFF2AA" w:rsidR="00360FB5" w:rsidRPr="002C53D8" w:rsidRDefault="009A6DCD" w:rsidP="00553004">
            <w:pPr>
              <w:jc w:val="right"/>
              <w:rPr>
                <w:rFonts w:eastAsia="Calibri"/>
                <w:szCs w:val="22"/>
              </w:rPr>
            </w:pPr>
            <w:r w:rsidRPr="002C53D8">
              <w:rPr>
                <w:rFonts w:eastAsia="Calibri"/>
                <w:szCs w:val="22"/>
              </w:rPr>
              <w:t>3113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9B619"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BB893" w14:textId="0E9E941A" w:rsidR="00360FB5" w:rsidRPr="002C53D8" w:rsidRDefault="009A6DCD" w:rsidP="00553004">
            <w:pPr>
              <w:jc w:val="center"/>
              <w:rPr>
                <w:rFonts w:eastAsia="Calibri"/>
                <w:szCs w:val="22"/>
              </w:rPr>
            </w:pPr>
            <w:r w:rsidRPr="002C53D8">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648A8F" w14:textId="2E292320" w:rsidR="00360FB5" w:rsidRPr="002C53D8" w:rsidRDefault="009A6DCD" w:rsidP="00553004">
            <w:pPr>
              <w:jc w:val="center"/>
              <w:rPr>
                <w:rFonts w:eastAsia="Calibri"/>
                <w:szCs w:val="22"/>
              </w:rPr>
            </w:pPr>
            <w:r w:rsidRPr="002C53D8">
              <w:rPr>
                <w:rFonts w:eastAsia="Calibri"/>
                <w:szCs w:val="22"/>
              </w:rPr>
              <w:t>4400-6467-6380</w:t>
            </w:r>
          </w:p>
        </w:tc>
      </w:tr>
      <w:tr w:rsidR="002C53D8" w:rsidRPr="002C53D8" w14:paraId="6FF87B2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59312BF" w14:textId="77777777" w:rsidR="00360FB5" w:rsidRPr="002C53D8"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42FB5B" w14:textId="77777777" w:rsidR="00360FB5" w:rsidRPr="002C53D8" w:rsidRDefault="00360FB5" w:rsidP="00553004">
            <w:pPr>
              <w:rPr>
                <w:rFonts w:eastAsia="Calibri"/>
                <w:szCs w:val="22"/>
              </w:rPr>
            </w:pPr>
            <w:r w:rsidRPr="002C53D8">
              <w:rPr>
                <w:rFonts w:eastAsia="Calibri"/>
                <w:szCs w:val="22"/>
              </w:rPr>
              <w:t>tr-2-1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B1C753" w14:textId="77777777" w:rsidR="00360FB5" w:rsidRPr="002C53D8" w:rsidRDefault="00360FB5" w:rsidP="00553004">
            <w:pPr>
              <w:rPr>
                <w:rFonts w:eastAsia="Calibri"/>
                <w:szCs w:val="22"/>
              </w:rPr>
            </w:pPr>
            <w:r w:rsidRPr="002C53D8">
              <w:rPr>
                <w:rFonts w:eastAsia="Calibri"/>
                <w:szCs w:val="22"/>
              </w:rPr>
              <w:t>Privažiuojamasis kelias prie gyvenamųjų namų Žukauskų k. nuo kelio Nr. tr-2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3878E4" w14:textId="74A4537A" w:rsidR="00360FB5" w:rsidRPr="002C53D8" w:rsidRDefault="00AD4EBE" w:rsidP="00553004">
            <w:pPr>
              <w:jc w:val="right"/>
              <w:rPr>
                <w:rFonts w:eastAsia="Calibri"/>
                <w:szCs w:val="22"/>
              </w:rPr>
            </w:pPr>
            <w:r w:rsidRPr="002C53D8">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82B672"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DF14E" w14:textId="46132727" w:rsidR="00360FB5" w:rsidRPr="002C53D8" w:rsidRDefault="00AD4EBE" w:rsidP="00553004">
            <w:pPr>
              <w:jc w:val="right"/>
              <w:rPr>
                <w:rFonts w:eastAsia="Calibri"/>
                <w:szCs w:val="22"/>
              </w:rPr>
            </w:pPr>
            <w:r w:rsidRPr="002C53D8">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F1885"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CA8B2" w14:textId="6CE79FF2" w:rsidR="00360FB5" w:rsidRPr="002C53D8" w:rsidRDefault="00AD4EBE" w:rsidP="00553004">
            <w:pPr>
              <w:jc w:val="center"/>
              <w:rPr>
                <w:rFonts w:eastAsia="Calibri"/>
                <w:szCs w:val="22"/>
              </w:rPr>
            </w:pPr>
            <w:r w:rsidRPr="002C53D8">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006A3E" w14:textId="53AEAF64" w:rsidR="00360FB5" w:rsidRPr="002C53D8" w:rsidRDefault="00AD4EBE" w:rsidP="00553004">
            <w:pPr>
              <w:jc w:val="center"/>
              <w:rPr>
                <w:rFonts w:eastAsia="Calibri"/>
                <w:szCs w:val="22"/>
              </w:rPr>
            </w:pPr>
            <w:r w:rsidRPr="002C53D8">
              <w:rPr>
                <w:rFonts w:eastAsia="Calibri"/>
                <w:szCs w:val="22"/>
              </w:rPr>
              <w:t>4400-6467-6535</w:t>
            </w:r>
          </w:p>
        </w:tc>
      </w:tr>
      <w:tr w:rsidR="002C53D8" w:rsidRPr="002C53D8" w14:paraId="4F65F71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987A14" w14:textId="77777777" w:rsidR="00360FB5" w:rsidRPr="002C53D8"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902A0E" w14:textId="77777777" w:rsidR="00360FB5" w:rsidRPr="002C53D8" w:rsidRDefault="00360FB5" w:rsidP="00553004">
            <w:pPr>
              <w:rPr>
                <w:rFonts w:eastAsia="Calibri"/>
                <w:szCs w:val="22"/>
              </w:rPr>
            </w:pPr>
            <w:r w:rsidRPr="002C53D8">
              <w:rPr>
                <w:rFonts w:eastAsia="Calibri"/>
                <w:szCs w:val="22"/>
              </w:rPr>
              <w:t>tr-20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AA3E4A" w14:textId="77777777" w:rsidR="00360FB5" w:rsidRPr="002C53D8" w:rsidRDefault="00360FB5" w:rsidP="00553004">
            <w:pPr>
              <w:rPr>
                <w:rFonts w:eastAsia="Calibri"/>
                <w:szCs w:val="22"/>
              </w:rPr>
            </w:pPr>
            <w:r w:rsidRPr="002C53D8">
              <w:rPr>
                <w:rFonts w:eastAsia="Calibri"/>
                <w:szCs w:val="22"/>
              </w:rPr>
              <w:t>Pravažiuojamasis kelias nuo Dariaus ir Girėno g., Vaidlonių k. iki kelio Troškūnai–Traupis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524899B" w14:textId="77777777" w:rsidR="00360FB5" w:rsidRPr="002C53D8" w:rsidRDefault="00360FB5" w:rsidP="00553004">
            <w:pPr>
              <w:jc w:val="right"/>
              <w:rPr>
                <w:rFonts w:eastAsia="Calibri"/>
                <w:szCs w:val="22"/>
              </w:rPr>
            </w:pPr>
            <w:r w:rsidRPr="002C53D8">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FC84A"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39593" w14:textId="77777777" w:rsidR="00360FB5" w:rsidRPr="002C53D8" w:rsidRDefault="00360FB5" w:rsidP="00553004">
            <w:pPr>
              <w:jc w:val="right"/>
              <w:rPr>
                <w:rFonts w:eastAsia="Calibri"/>
                <w:szCs w:val="22"/>
              </w:rPr>
            </w:pPr>
            <w:r w:rsidRPr="002C53D8">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E084F" w14:textId="77777777" w:rsidR="00360FB5" w:rsidRPr="002C53D8" w:rsidRDefault="00360FB5" w:rsidP="00553004">
            <w:pPr>
              <w:jc w:val="right"/>
              <w:rPr>
                <w:rFonts w:eastAsia="Calibri"/>
                <w:szCs w:val="22"/>
              </w:rPr>
            </w:pPr>
            <w:r w:rsidRPr="002C53D8">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1ABB8" w14:textId="77777777" w:rsidR="00360FB5" w:rsidRPr="002C53D8" w:rsidRDefault="00360FB5" w:rsidP="00553004">
            <w:pPr>
              <w:jc w:val="center"/>
              <w:rPr>
                <w:rFonts w:eastAsia="Calibri"/>
                <w:szCs w:val="22"/>
              </w:rPr>
            </w:pPr>
            <w:r w:rsidRPr="002C53D8">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B596C6" w14:textId="77777777" w:rsidR="00360FB5" w:rsidRPr="002C53D8" w:rsidRDefault="00360FB5" w:rsidP="00553004">
            <w:pPr>
              <w:jc w:val="center"/>
              <w:rPr>
                <w:rFonts w:eastAsia="Calibri"/>
                <w:szCs w:val="22"/>
              </w:rPr>
            </w:pPr>
            <w:r w:rsidRPr="002C53D8">
              <w:rPr>
                <w:rFonts w:eastAsia="Calibri"/>
                <w:szCs w:val="22"/>
              </w:rPr>
              <w:t>-</w:t>
            </w:r>
          </w:p>
        </w:tc>
      </w:tr>
      <w:tr w:rsidR="00360FB5" w:rsidRPr="004B1509" w14:paraId="7A79B74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5C5A419"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350C07" w14:textId="77777777" w:rsidR="00360FB5" w:rsidRPr="004B1509" w:rsidRDefault="00360FB5" w:rsidP="00553004">
            <w:pPr>
              <w:rPr>
                <w:rFonts w:eastAsia="Calibri"/>
                <w:szCs w:val="22"/>
              </w:rPr>
            </w:pPr>
            <w:r w:rsidRPr="004B1509">
              <w:rPr>
                <w:rFonts w:eastAsia="Calibri"/>
                <w:szCs w:val="22"/>
              </w:rPr>
              <w:t>tr-21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01B442E" w14:textId="77777777" w:rsidR="00360FB5" w:rsidRPr="004B1509" w:rsidRDefault="00360FB5" w:rsidP="00553004">
            <w:pPr>
              <w:rPr>
                <w:rFonts w:eastAsia="Calibri"/>
                <w:szCs w:val="22"/>
              </w:rPr>
            </w:pPr>
            <w:r w:rsidRPr="004B1509">
              <w:rPr>
                <w:rFonts w:eastAsia="Calibri"/>
                <w:szCs w:val="22"/>
              </w:rPr>
              <w:t>Pravažiuojamasis kelias nuo Pušyno g. iki K. Inčiūros g. Vaidlonių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13782B" w14:textId="77777777" w:rsidR="00360FB5" w:rsidRPr="004B1509" w:rsidRDefault="00360FB5" w:rsidP="00553004">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5F33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F9C7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1FF6F" w14:textId="77777777" w:rsidR="00360FB5" w:rsidRPr="004B1509" w:rsidRDefault="00360FB5" w:rsidP="00553004">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11160"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94833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201A72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782B41"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203327" w14:textId="77777777" w:rsidR="00360FB5" w:rsidRPr="004B1509" w:rsidRDefault="00360FB5" w:rsidP="00553004">
            <w:pPr>
              <w:rPr>
                <w:rFonts w:eastAsia="Calibri"/>
                <w:szCs w:val="22"/>
              </w:rPr>
            </w:pPr>
            <w:r w:rsidRPr="004B1509">
              <w:rPr>
                <w:rFonts w:eastAsia="Calibri"/>
                <w:szCs w:val="22"/>
              </w:rPr>
              <w:t>tr-22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575780" w14:textId="00E4A40F" w:rsidR="00360FB5" w:rsidRPr="004B1509" w:rsidRDefault="00360FB5" w:rsidP="00553004">
            <w:pPr>
              <w:rPr>
                <w:rFonts w:eastAsia="Calibri"/>
                <w:szCs w:val="22"/>
              </w:rPr>
            </w:pPr>
            <w:r w:rsidRPr="004B1509">
              <w:rPr>
                <w:rFonts w:eastAsia="Calibri"/>
                <w:szCs w:val="22"/>
              </w:rPr>
              <w:t xml:space="preserve">Privažiuojamasis kelias prie gyvenamųjų namų nuo Ežerėlio g., Vaidlonių k., 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C4BEC3" w14:textId="77777777" w:rsidR="00360FB5" w:rsidRPr="004B1509" w:rsidRDefault="00360FB5" w:rsidP="00553004">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7230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74B0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67868" w14:textId="77777777" w:rsidR="00360FB5" w:rsidRPr="004B1509" w:rsidRDefault="00360FB5" w:rsidP="00553004">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5E2FB"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518FA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45C02E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477668E"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A61D12" w14:textId="77777777" w:rsidR="00360FB5" w:rsidRPr="004B1509" w:rsidRDefault="00360FB5" w:rsidP="00553004">
            <w:pPr>
              <w:rPr>
                <w:rFonts w:eastAsia="Calibri"/>
                <w:szCs w:val="22"/>
              </w:rPr>
            </w:pPr>
            <w:r w:rsidRPr="004B1509">
              <w:rPr>
                <w:rFonts w:eastAsia="Calibri"/>
                <w:szCs w:val="22"/>
              </w:rPr>
              <w:t>tr-23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B610F5" w14:textId="03B5C8B0" w:rsidR="00360FB5" w:rsidRPr="004B1509" w:rsidRDefault="00360FB5" w:rsidP="00553004">
            <w:pPr>
              <w:rPr>
                <w:rFonts w:eastAsia="Calibri"/>
                <w:szCs w:val="22"/>
              </w:rPr>
            </w:pPr>
            <w:r w:rsidRPr="004B1509">
              <w:rPr>
                <w:rFonts w:eastAsia="Calibri"/>
                <w:szCs w:val="22"/>
              </w:rPr>
              <w:t xml:space="preserve">Privažiuojamasis kelias prie gyvenamųjų namų nuo Ežerėlio g., Vaidlonių k., II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B5638B" w14:textId="77777777" w:rsidR="00360FB5" w:rsidRPr="004B1509" w:rsidRDefault="00360FB5" w:rsidP="00553004">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88B7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BF28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4271F" w14:textId="77777777" w:rsidR="00360FB5" w:rsidRPr="004B1509" w:rsidRDefault="00360FB5" w:rsidP="00553004">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D9053"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96A59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945DBD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E8185C"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FB3CFD" w14:textId="77777777" w:rsidR="00360FB5" w:rsidRPr="004B1509" w:rsidRDefault="00360FB5" w:rsidP="00553004">
            <w:pPr>
              <w:rPr>
                <w:rFonts w:eastAsia="Calibri"/>
                <w:szCs w:val="22"/>
              </w:rPr>
            </w:pPr>
            <w:r w:rsidRPr="004B1509">
              <w:rPr>
                <w:rFonts w:eastAsia="Calibri"/>
                <w:szCs w:val="22"/>
              </w:rPr>
              <w:t>tr-24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5F9F42" w14:textId="77777777" w:rsidR="00360FB5" w:rsidRPr="004B1509" w:rsidRDefault="00360FB5" w:rsidP="00553004">
            <w:pPr>
              <w:rPr>
                <w:rFonts w:eastAsia="Calibri"/>
                <w:szCs w:val="22"/>
              </w:rPr>
            </w:pPr>
            <w:r w:rsidRPr="004B1509">
              <w:rPr>
                <w:rFonts w:eastAsia="Calibri"/>
                <w:szCs w:val="22"/>
              </w:rPr>
              <w:t>Privažiuojamasis kelias prie fermų Gurskų k.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6D8FCD" w14:textId="77777777" w:rsidR="00360FB5" w:rsidRPr="004B1509" w:rsidRDefault="00360FB5" w:rsidP="00553004">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289B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AB81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5B04F" w14:textId="77777777" w:rsidR="00360FB5" w:rsidRPr="004B1509" w:rsidRDefault="00360FB5" w:rsidP="00553004">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D9B1FE"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8E61A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C5A077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0F0D68"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82543A" w14:textId="77777777" w:rsidR="00360FB5" w:rsidRPr="004B1509" w:rsidRDefault="00360FB5" w:rsidP="00553004">
            <w:pPr>
              <w:rPr>
                <w:rFonts w:eastAsia="Calibri"/>
                <w:szCs w:val="22"/>
              </w:rPr>
            </w:pPr>
            <w:r w:rsidRPr="004B1509">
              <w:rPr>
                <w:rFonts w:eastAsia="Calibri"/>
                <w:szCs w:val="22"/>
              </w:rPr>
              <w:t>tr-25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E6223E" w14:textId="77777777" w:rsidR="00360FB5" w:rsidRPr="004B1509" w:rsidRDefault="00360FB5" w:rsidP="00553004">
            <w:pPr>
              <w:rPr>
                <w:rFonts w:eastAsia="Calibri"/>
                <w:szCs w:val="22"/>
              </w:rPr>
            </w:pPr>
            <w:r w:rsidRPr="004B1509">
              <w:rPr>
                <w:rFonts w:eastAsia="Calibri"/>
                <w:szCs w:val="22"/>
              </w:rPr>
              <w:t>Privažiuojamasis kelias prie Mašinkų miško nuo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BC7107" w14:textId="77777777" w:rsidR="00360FB5" w:rsidRPr="004B1509" w:rsidRDefault="00360FB5" w:rsidP="00553004">
            <w:pPr>
              <w:jc w:val="right"/>
              <w:rPr>
                <w:rFonts w:eastAsia="Calibri"/>
                <w:szCs w:val="22"/>
              </w:rPr>
            </w:pPr>
            <w:r w:rsidRPr="004B1509">
              <w:rPr>
                <w:rFonts w:eastAsia="Calibri"/>
                <w:szCs w:val="22"/>
              </w:rPr>
              <w:t>4123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48DE7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8BCC5A" w14:textId="77777777" w:rsidR="00360FB5" w:rsidRPr="004B1509" w:rsidRDefault="00360FB5" w:rsidP="00553004">
            <w:pPr>
              <w:jc w:val="right"/>
              <w:rPr>
                <w:rFonts w:eastAsia="Calibri"/>
                <w:szCs w:val="22"/>
              </w:rPr>
            </w:pPr>
            <w:r w:rsidRPr="004B1509">
              <w:rPr>
                <w:rFonts w:eastAsia="Calibri"/>
                <w:szCs w:val="22"/>
              </w:rPr>
              <w:t>4123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2B975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92418"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CA779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A0434A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4DE0C05"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7FEBEA" w14:textId="77777777" w:rsidR="00360FB5" w:rsidRPr="004B1509" w:rsidRDefault="00360FB5" w:rsidP="00553004">
            <w:pPr>
              <w:rPr>
                <w:rFonts w:eastAsia="Calibri"/>
                <w:szCs w:val="22"/>
              </w:rPr>
            </w:pPr>
            <w:r w:rsidRPr="004B1509">
              <w:rPr>
                <w:rFonts w:eastAsia="Calibri"/>
                <w:szCs w:val="22"/>
              </w:rPr>
              <w:t>tr-25-1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8A5083" w14:textId="77777777" w:rsidR="00360FB5" w:rsidRPr="004B1509" w:rsidRDefault="00360FB5" w:rsidP="00553004">
            <w:pPr>
              <w:rPr>
                <w:rFonts w:eastAsia="Calibri"/>
                <w:szCs w:val="22"/>
              </w:rPr>
            </w:pPr>
            <w:r w:rsidRPr="004B1509">
              <w:rPr>
                <w:rFonts w:eastAsia="Calibri"/>
                <w:szCs w:val="22"/>
              </w:rPr>
              <w:t>Privažiuojamasis kelias prie dirbamų laukų Smėlynės k. nuo kelio Nr. tr-25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3FAFFF" w14:textId="77777777" w:rsidR="00360FB5" w:rsidRPr="004B1509" w:rsidRDefault="00360FB5" w:rsidP="00553004">
            <w:pPr>
              <w:jc w:val="right"/>
              <w:rPr>
                <w:rFonts w:eastAsia="Calibri"/>
                <w:szCs w:val="22"/>
              </w:rPr>
            </w:pPr>
            <w:r w:rsidRPr="004B1509">
              <w:rPr>
                <w:rFonts w:eastAsia="Calibri"/>
                <w:szCs w:val="22"/>
              </w:rPr>
              <w:t>836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F8D9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F7F6C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231BE" w14:textId="77777777" w:rsidR="00360FB5" w:rsidRPr="004B1509" w:rsidRDefault="00360FB5" w:rsidP="00553004">
            <w:pPr>
              <w:jc w:val="right"/>
              <w:rPr>
                <w:rFonts w:eastAsia="Calibri"/>
                <w:szCs w:val="22"/>
              </w:rPr>
            </w:pPr>
            <w:r w:rsidRPr="004B1509">
              <w:rPr>
                <w:rFonts w:eastAsia="Calibri"/>
                <w:szCs w:val="22"/>
              </w:rPr>
              <w:t>836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B0185"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76075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F55BDD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E65A0CC"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D684AE" w14:textId="77777777" w:rsidR="00360FB5" w:rsidRPr="004B1509" w:rsidRDefault="00360FB5" w:rsidP="00553004">
            <w:pPr>
              <w:rPr>
                <w:rFonts w:eastAsia="Calibri"/>
                <w:szCs w:val="22"/>
              </w:rPr>
            </w:pPr>
            <w:r w:rsidRPr="004B1509">
              <w:rPr>
                <w:rFonts w:eastAsia="Calibri"/>
                <w:szCs w:val="22"/>
              </w:rPr>
              <w:t>tr-26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ACE77E" w14:textId="77777777" w:rsidR="00360FB5" w:rsidRPr="004B1509" w:rsidRDefault="00360FB5" w:rsidP="00553004">
            <w:pPr>
              <w:rPr>
                <w:rFonts w:eastAsia="Calibri"/>
                <w:szCs w:val="22"/>
              </w:rPr>
            </w:pPr>
            <w:r w:rsidRPr="004B1509">
              <w:rPr>
                <w:rFonts w:eastAsia="Calibri"/>
                <w:szCs w:val="22"/>
              </w:rPr>
              <w:t>Privažiuojamasis kelias prie Dievulio miško nuo kelio Nr. tr-25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39B646" w14:textId="77777777" w:rsidR="00360FB5" w:rsidRPr="004B1509" w:rsidRDefault="00360FB5" w:rsidP="00553004">
            <w:pPr>
              <w:jc w:val="right"/>
              <w:rPr>
                <w:rFonts w:eastAsia="Calibri"/>
                <w:szCs w:val="22"/>
              </w:rPr>
            </w:pPr>
            <w:r w:rsidRPr="004B1509">
              <w:rPr>
                <w:rFonts w:eastAsia="Calibri"/>
                <w:szCs w:val="22"/>
              </w:rPr>
              <w:t>912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126BA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9BA4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2C9F0B" w14:textId="77777777" w:rsidR="00360FB5" w:rsidRPr="004B1509" w:rsidRDefault="00360FB5" w:rsidP="00553004">
            <w:pPr>
              <w:jc w:val="right"/>
              <w:rPr>
                <w:rFonts w:eastAsia="Calibri"/>
                <w:szCs w:val="22"/>
              </w:rPr>
            </w:pPr>
            <w:r w:rsidRPr="004B1509">
              <w:rPr>
                <w:rFonts w:eastAsia="Calibri"/>
                <w:szCs w:val="22"/>
              </w:rPr>
              <w:t>912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E53FF"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491FC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8514F9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617836"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4DA0E9" w14:textId="77777777" w:rsidR="00360FB5" w:rsidRPr="004B1509" w:rsidRDefault="00360FB5" w:rsidP="00553004">
            <w:pPr>
              <w:rPr>
                <w:rFonts w:eastAsia="Calibri"/>
                <w:szCs w:val="22"/>
              </w:rPr>
            </w:pPr>
            <w:r w:rsidRPr="004B1509">
              <w:rPr>
                <w:rFonts w:eastAsia="Calibri"/>
                <w:szCs w:val="22"/>
              </w:rPr>
              <w:t>tr-27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A22D6B3" w14:textId="77777777" w:rsidR="00360FB5" w:rsidRPr="004B1509" w:rsidRDefault="00360FB5" w:rsidP="00553004">
            <w:pPr>
              <w:rPr>
                <w:rFonts w:eastAsia="Calibri"/>
                <w:szCs w:val="22"/>
              </w:rPr>
            </w:pPr>
            <w:r w:rsidRPr="004B1509">
              <w:rPr>
                <w:rFonts w:eastAsia="Calibri"/>
                <w:szCs w:val="22"/>
              </w:rPr>
              <w:t>Privažiuojamasis kelias prie gyvenamųjų namų nuo Pajuostinio g.  Pajuostinio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935283" w14:textId="77777777" w:rsidR="00360FB5" w:rsidRPr="004B1509" w:rsidRDefault="00360FB5" w:rsidP="00553004">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1625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B6ECB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3F009" w14:textId="77777777" w:rsidR="00360FB5" w:rsidRPr="004B1509" w:rsidRDefault="00360FB5" w:rsidP="00553004">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C7518"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64DBC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200A25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683BCF"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CB651E" w14:textId="77777777" w:rsidR="00360FB5" w:rsidRPr="004B1509" w:rsidRDefault="00360FB5" w:rsidP="00553004">
            <w:pPr>
              <w:rPr>
                <w:rFonts w:eastAsia="Calibri"/>
                <w:szCs w:val="22"/>
              </w:rPr>
            </w:pPr>
            <w:r w:rsidRPr="004B1509">
              <w:rPr>
                <w:rFonts w:eastAsia="Calibri"/>
                <w:szCs w:val="22"/>
              </w:rPr>
              <w:t>tr-27-1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F2FF79" w14:textId="77777777" w:rsidR="00360FB5" w:rsidRPr="004B1509" w:rsidRDefault="00360FB5" w:rsidP="00553004">
            <w:pPr>
              <w:rPr>
                <w:rFonts w:eastAsia="Calibri"/>
                <w:szCs w:val="22"/>
              </w:rPr>
            </w:pPr>
            <w:r w:rsidRPr="004B1509">
              <w:rPr>
                <w:rFonts w:eastAsia="Calibri"/>
                <w:szCs w:val="22"/>
              </w:rPr>
              <w:t>Privažiuojamasis kelias prie Pajuostinio g., Pajuostinio k.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3F9B0D" w14:textId="77777777" w:rsidR="00360FB5" w:rsidRPr="004B1509" w:rsidRDefault="00360FB5" w:rsidP="00553004">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2C104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82884" w14:textId="77777777" w:rsidR="00360FB5" w:rsidRPr="004B1509" w:rsidRDefault="00360FB5" w:rsidP="00553004">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70B7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3EF6CC"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8EB69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F57B22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D5FCBDF"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1D3108" w14:textId="77777777" w:rsidR="00360FB5" w:rsidRPr="004B1509" w:rsidRDefault="00360FB5" w:rsidP="00553004">
            <w:pPr>
              <w:rPr>
                <w:rFonts w:eastAsia="Calibri"/>
                <w:szCs w:val="22"/>
              </w:rPr>
            </w:pPr>
            <w:r w:rsidRPr="004B1509">
              <w:rPr>
                <w:rFonts w:eastAsia="Calibri"/>
                <w:szCs w:val="22"/>
              </w:rPr>
              <w:t>tr-28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EEE608" w14:textId="77777777" w:rsidR="00360FB5" w:rsidRPr="004B1509" w:rsidRDefault="00360FB5" w:rsidP="00553004">
            <w:pPr>
              <w:rPr>
                <w:rFonts w:eastAsia="Calibri"/>
                <w:szCs w:val="22"/>
              </w:rPr>
            </w:pPr>
            <w:r w:rsidRPr="004B1509">
              <w:rPr>
                <w:rFonts w:eastAsia="Calibri"/>
                <w:szCs w:val="22"/>
              </w:rPr>
              <w:t>Privažiuojamasis kelias prie Kaupiniškių k.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FBB0D9" w14:textId="77777777" w:rsidR="00360FB5" w:rsidRPr="004B1509" w:rsidRDefault="00360FB5" w:rsidP="00553004">
            <w:pPr>
              <w:jc w:val="right"/>
              <w:rPr>
                <w:rFonts w:eastAsia="Calibri"/>
                <w:szCs w:val="22"/>
              </w:rPr>
            </w:pPr>
            <w:r w:rsidRPr="004B1509">
              <w:rPr>
                <w:rFonts w:eastAsia="Calibri"/>
                <w:szCs w:val="22"/>
              </w:rPr>
              <w:t>1330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BC5D0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4AD553" w14:textId="77777777" w:rsidR="00360FB5" w:rsidRPr="004B1509" w:rsidRDefault="00360FB5" w:rsidP="00553004">
            <w:pPr>
              <w:jc w:val="right"/>
              <w:rPr>
                <w:rFonts w:eastAsia="Calibri"/>
                <w:szCs w:val="22"/>
              </w:rPr>
            </w:pPr>
            <w:r w:rsidRPr="004B1509">
              <w:rPr>
                <w:rFonts w:eastAsia="Calibri"/>
                <w:szCs w:val="22"/>
              </w:rPr>
              <w:t>1330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6B8E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514BF7"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DC23D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1D6A23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25AE4E7"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0C3E45" w14:textId="77777777" w:rsidR="00360FB5" w:rsidRPr="004B1509" w:rsidRDefault="00360FB5" w:rsidP="00553004">
            <w:pPr>
              <w:rPr>
                <w:rFonts w:eastAsia="Calibri"/>
                <w:szCs w:val="22"/>
              </w:rPr>
            </w:pPr>
            <w:r w:rsidRPr="004B1509">
              <w:rPr>
                <w:rFonts w:eastAsia="Calibri"/>
                <w:szCs w:val="22"/>
              </w:rPr>
              <w:t>tr-28-1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BDBA6E" w14:textId="77777777" w:rsidR="00360FB5" w:rsidRPr="004B1509" w:rsidRDefault="00360FB5" w:rsidP="00553004">
            <w:pPr>
              <w:rPr>
                <w:rFonts w:eastAsia="Calibri"/>
                <w:szCs w:val="22"/>
              </w:rPr>
            </w:pPr>
            <w:r w:rsidRPr="004B1509">
              <w:rPr>
                <w:rFonts w:eastAsia="Calibri"/>
                <w:szCs w:val="22"/>
              </w:rPr>
              <w:t>Privažiuojamasis kelias prie gyvenamųjų namų Kaupiniškių k. nuo kelio Nr. tr-28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A5CDE1" w14:textId="77777777" w:rsidR="00360FB5" w:rsidRPr="004B1509" w:rsidRDefault="00360FB5" w:rsidP="00553004">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D7E1E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01C7A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58486" w14:textId="77777777" w:rsidR="00360FB5" w:rsidRPr="004B1509" w:rsidRDefault="00360FB5" w:rsidP="00553004">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C9D243"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942184" w14:textId="77777777" w:rsidR="00360FB5" w:rsidRPr="004B1509" w:rsidRDefault="00360FB5" w:rsidP="00553004">
            <w:pPr>
              <w:jc w:val="center"/>
              <w:rPr>
                <w:rFonts w:eastAsia="Calibri"/>
                <w:szCs w:val="22"/>
              </w:rPr>
            </w:pPr>
            <w:r w:rsidRPr="004B1509">
              <w:rPr>
                <w:rFonts w:eastAsia="Calibri"/>
                <w:szCs w:val="22"/>
              </w:rPr>
              <w:t>-</w:t>
            </w:r>
          </w:p>
        </w:tc>
      </w:tr>
      <w:tr w:rsidR="002C6B40" w:rsidRPr="002C6B40" w14:paraId="73B3EF2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21ADD78" w14:textId="77777777" w:rsidR="00360FB5" w:rsidRPr="002554F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AF203B" w14:textId="77777777" w:rsidR="00360FB5" w:rsidRPr="002554F1" w:rsidRDefault="00360FB5" w:rsidP="00553004">
            <w:pPr>
              <w:rPr>
                <w:rFonts w:eastAsia="Calibri"/>
                <w:szCs w:val="22"/>
              </w:rPr>
            </w:pPr>
            <w:r w:rsidRPr="002554F1">
              <w:rPr>
                <w:rFonts w:eastAsia="Calibri"/>
                <w:szCs w:val="22"/>
              </w:rPr>
              <w:t>tr-29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87456E5" w14:textId="77777777" w:rsidR="00360FB5" w:rsidRPr="002554F1" w:rsidRDefault="00360FB5" w:rsidP="00553004">
            <w:pPr>
              <w:rPr>
                <w:rFonts w:eastAsia="Calibri"/>
                <w:szCs w:val="22"/>
              </w:rPr>
            </w:pPr>
            <w:r w:rsidRPr="002554F1">
              <w:rPr>
                <w:rFonts w:eastAsia="Calibri"/>
                <w:szCs w:val="22"/>
              </w:rPr>
              <w:t>Karčiai–Latavėnai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365267" w14:textId="7B03CB33" w:rsidR="00360FB5" w:rsidRPr="002554F1" w:rsidRDefault="0021462E" w:rsidP="00553004">
            <w:pPr>
              <w:jc w:val="right"/>
              <w:rPr>
                <w:rFonts w:eastAsia="Calibri"/>
                <w:szCs w:val="22"/>
              </w:rPr>
            </w:pPr>
            <w:r w:rsidRPr="002554F1">
              <w:rPr>
                <w:rFonts w:eastAsia="Calibri"/>
                <w:szCs w:val="22"/>
              </w:rPr>
              <w:t>2480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0410A3" w14:textId="77777777" w:rsidR="00360FB5" w:rsidRPr="002554F1" w:rsidRDefault="00360FB5" w:rsidP="00553004">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FF012C" w14:textId="5B976407" w:rsidR="00360FB5" w:rsidRPr="002554F1" w:rsidRDefault="0021462E" w:rsidP="00553004">
            <w:pPr>
              <w:jc w:val="right"/>
              <w:rPr>
                <w:rFonts w:eastAsia="Calibri"/>
                <w:szCs w:val="22"/>
              </w:rPr>
            </w:pPr>
            <w:r w:rsidRPr="002554F1">
              <w:rPr>
                <w:rFonts w:eastAsia="Calibri"/>
                <w:szCs w:val="22"/>
              </w:rPr>
              <w:t>2480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CEB86" w14:textId="77777777" w:rsidR="00360FB5" w:rsidRPr="002554F1" w:rsidRDefault="00360FB5" w:rsidP="00553004">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4434F2" w14:textId="77777777" w:rsidR="00360FB5" w:rsidRPr="002554F1" w:rsidRDefault="00360FB5" w:rsidP="00553004">
            <w:pPr>
              <w:jc w:val="center"/>
              <w:rPr>
                <w:rFonts w:eastAsia="Calibri"/>
                <w:szCs w:val="22"/>
              </w:rPr>
            </w:pPr>
            <w:r w:rsidRPr="002554F1">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AFE369" w14:textId="405A5F44" w:rsidR="00360FB5" w:rsidRPr="002554F1" w:rsidRDefault="002C6B40" w:rsidP="00553004">
            <w:pPr>
              <w:jc w:val="center"/>
              <w:rPr>
                <w:rFonts w:eastAsia="Calibri"/>
                <w:szCs w:val="22"/>
              </w:rPr>
            </w:pPr>
            <w:r w:rsidRPr="002554F1">
              <w:rPr>
                <w:rFonts w:eastAsia="Calibri"/>
                <w:szCs w:val="22"/>
              </w:rPr>
              <w:t>4400-6403-6499</w:t>
            </w:r>
            <w:r w:rsidR="0021462E" w:rsidRPr="002554F1">
              <w:rPr>
                <w:rStyle w:val="Puslapioinaosnuoroda"/>
                <w:rFonts w:eastAsia="Calibri"/>
                <w:szCs w:val="22"/>
              </w:rPr>
              <w:footnoteReference w:id="21"/>
            </w:r>
          </w:p>
        </w:tc>
      </w:tr>
      <w:tr w:rsidR="009A0640" w:rsidRPr="009A0640" w14:paraId="132E2BD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8EAE4B0" w14:textId="77777777" w:rsidR="00360FB5" w:rsidRPr="002554F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542A40" w14:textId="77777777" w:rsidR="00360FB5" w:rsidRPr="002554F1" w:rsidRDefault="00360FB5" w:rsidP="00553004">
            <w:pPr>
              <w:rPr>
                <w:rFonts w:eastAsia="Calibri"/>
                <w:szCs w:val="22"/>
              </w:rPr>
            </w:pPr>
            <w:r w:rsidRPr="002554F1">
              <w:rPr>
                <w:rFonts w:eastAsia="Calibri"/>
                <w:szCs w:val="22"/>
              </w:rPr>
              <w:t>tr-3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E5ABD3" w14:textId="77777777" w:rsidR="00360FB5" w:rsidRPr="002554F1" w:rsidRDefault="00360FB5" w:rsidP="00553004">
            <w:pPr>
              <w:rPr>
                <w:rFonts w:eastAsia="Calibri"/>
                <w:szCs w:val="22"/>
              </w:rPr>
            </w:pPr>
            <w:r w:rsidRPr="002554F1">
              <w:rPr>
                <w:rFonts w:eastAsia="Calibri"/>
                <w:szCs w:val="22"/>
              </w:rPr>
              <w:t>Mickapetris–Kiaulėnai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FD7792" w14:textId="59E54E29" w:rsidR="00360FB5" w:rsidRPr="002554F1" w:rsidRDefault="009A0640" w:rsidP="00553004">
            <w:pPr>
              <w:jc w:val="right"/>
              <w:rPr>
                <w:rFonts w:eastAsia="Calibri"/>
                <w:szCs w:val="22"/>
              </w:rPr>
            </w:pPr>
            <w:r w:rsidRPr="002554F1">
              <w:rPr>
                <w:rFonts w:eastAsia="Calibri"/>
                <w:szCs w:val="22"/>
              </w:rPr>
              <w:t>4401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10589" w14:textId="77777777" w:rsidR="00360FB5" w:rsidRPr="002554F1" w:rsidRDefault="00360FB5" w:rsidP="00553004">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E4F61" w14:textId="4CF47122" w:rsidR="00360FB5" w:rsidRPr="002554F1" w:rsidRDefault="009A0640" w:rsidP="00553004">
            <w:pPr>
              <w:jc w:val="right"/>
              <w:rPr>
                <w:rFonts w:eastAsia="Calibri"/>
                <w:szCs w:val="22"/>
              </w:rPr>
            </w:pPr>
            <w:r w:rsidRPr="002554F1">
              <w:rPr>
                <w:rFonts w:eastAsia="Calibri"/>
                <w:szCs w:val="22"/>
              </w:rPr>
              <w:t>4401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82AC3" w14:textId="77777777" w:rsidR="00360FB5" w:rsidRPr="002554F1" w:rsidRDefault="00360FB5" w:rsidP="00553004">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D2B52" w14:textId="4616E409" w:rsidR="00360FB5" w:rsidRPr="002554F1" w:rsidRDefault="009A0640" w:rsidP="00553004">
            <w:pPr>
              <w:jc w:val="center"/>
              <w:rPr>
                <w:rFonts w:eastAsia="Calibri"/>
                <w:szCs w:val="22"/>
              </w:rPr>
            </w:pPr>
            <w:r w:rsidRPr="002554F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23B046" w14:textId="3B1DB5E6" w:rsidR="00360FB5" w:rsidRPr="002554F1" w:rsidRDefault="009A0640" w:rsidP="00553004">
            <w:pPr>
              <w:jc w:val="center"/>
              <w:rPr>
                <w:rFonts w:eastAsia="Calibri"/>
                <w:szCs w:val="22"/>
              </w:rPr>
            </w:pPr>
            <w:r w:rsidRPr="002554F1">
              <w:rPr>
                <w:rFonts w:eastAsia="Calibri"/>
                <w:szCs w:val="22"/>
              </w:rPr>
              <w:t>4400-6467-6546</w:t>
            </w:r>
          </w:p>
        </w:tc>
      </w:tr>
      <w:tr w:rsidR="00ED5318" w:rsidRPr="00ED5318" w14:paraId="178630E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54E312" w14:textId="77777777" w:rsidR="00360FB5" w:rsidRPr="002554F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980F11" w14:textId="77777777" w:rsidR="00360FB5" w:rsidRPr="002554F1" w:rsidRDefault="00360FB5" w:rsidP="00553004">
            <w:pPr>
              <w:rPr>
                <w:rFonts w:eastAsia="Calibri"/>
                <w:szCs w:val="22"/>
              </w:rPr>
            </w:pPr>
            <w:r w:rsidRPr="002554F1">
              <w:rPr>
                <w:rFonts w:eastAsia="Calibri"/>
                <w:szCs w:val="22"/>
              </w:rPr>
              <w:t>tr-3-1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86DDD0" w14:textId="77777777" w:rsidR="00360FB5" w:rsidRPr="002554F1" w:rsidRDefault="00360FB5" w:rsidP="00553004">
            <w:pPr>
              <w:rPr>
                <w:rFonts w:eastAsia="Calibri"/>
                <w:szCs w:val="22"/>
              </w:rPr>
            </w:pPr>
            <w:r w:rsidRPr="002554F1">
              <w:rPr>
                <w:rFonts w:eastAsia="Calibri"/>
                <w:szCs w:val="22"/>
              </w:rPr>
              <w:t>Privažiuojamasis kelias prie Mickapetrio k. fermų nuo kelio Surdegis–Žviliūnai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F837EC" w14:textId="4ABCA50B" w:rsidR="00360FB5" w:rsidRPr="002554F1" w:rsidRDefault="00ED5318" w:rsidP="00553004">
            <w:pPr>
              <w:jc w:val="right"/>
              <w:rPr>
                <w:rFonts w:eastAsia="Calibri"/>
                <w:szCs w:val="22"/>
              </w:rPr>
            </w:pPr>
            <w:r w:rsidRPr="002554F1">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863DE2" w14:textId="77777777" w:rsidR="00360FB5" w:rsidRPr="002554F1" w:rsidRDefault="00360FB5" w:rsidP="00553004">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10FB3" w14:textId="2AF7BCE1" w:rsidR="00360FB5" w:rsidRPr="002554F1" w:rsidRDefault="00ED5318" w:rsidP="00553004">
            <w:pPr>
              <w:jc w:val="right"/>
              <w:rPr>
                <w:rFonts w:eastAsia="Calibri"/>
                <w:szCs w:val="22"/>
              </w:rPr>
            </w:pPr>
            <w:r w:rsidRPr="002554F1">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3FE9A" w14:textId="4214801F" w:rsidR="00360FB5" w:rsidRPr="002554F1" w:rsidRDefault="00ED5318" w:rsidP="00553004">
            <w:pPr>
              <w:jc w:val="right"/>
              <w:rPr>
                <w:rFonts w:eastAsia="Calibri"/>
                <w:szCs w:val="22"/>
              </w:rPr>
            </w:pPr>
            <w:r w:rsidRPr="002554F1">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0B12BF" w14:textId="77777777" w:rsidR="00360FB5" w:rsidRPr="002554F1" w:rsidRDefault="00360FB5" w:rsidP="00553004">
            <w:pPr>
              <w:jc w:val="center"/>
              <w:rPr>
                <w:rFonts w:eastAsia="Calibri"/>
                <w:szCs w:val="22"/>
              </w:rPr>
            </w:pPr>
            <w:r w:rsidRPr="002554F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DAD0B9" w14:textId="377A308C" w:rsidR="00360FB5" w:rsidRPr="002554F1" w:rsidRDefault="00ED5318" w:rsidP="00553004">
            <w:pPr>
              <w:jc w:val="center"/>
              <w:rPr>
                <w:rFonts w:eastAsia="Calibri"/>
                <w:szCs w:val="22"/>
              </w:rPr>
            </w:pPr>
            <w:r w:rsidRPr="002554F1">
              <w:rPr>
                <w:rFonts w:eastAsia="Calibri"/>
                <w:szCs w:val="22"/>
              </w:rPr>
              <w:t>4400-6467-6394</w:t>
            </w:r>
          </w:p>
        </w:tc>
      </w:tr>
      <w:tr w:rsidR="003F26FB" w:rsidRPr="003F26FB" w14:paraId="0DC076B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20F341D" w14:textId="77777777" w:rsidR="00360FB5" w:rsidRPr="002554F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4EEB5D" w14:textId="77777777" w:rsidR="00360FB5" w:rsidRPr="002554F1" w:rsidRDefault="00360FB5" w:rsidP="00553004">
            <w:pPr>
              <w:rPr>
                <w:rFonts w:eastAsia="Calibri"/>
                <w:szCs w:val="22"/>
              </w:rPr>
            </w:pPr>
            <w:r w:rsidRPr="002554F1">
              <w:rPr>
                <w:rFonts w:eastAsia="Calibri"/>
                <w:szCs w:val="22"/>
              </w:rPr>
              <w:t>tr-30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A83CC8" w14:textId="77777777" w:rsidR="00360FB5" w:rsidRPr="002554F1" w:rsidRDefault="00360FB5" w:rsidP="00553004">
            <w:pPr>
              <w:rPr>
                <w:rFonts w:eastAsia="Calibri"/>
                <w:szCs w:val="22"/>
              </w:rPr>
            </w:pPr>
            <w:r w:rsidRPr="002554F1">
              <w:rPr>
                <w:rFonts w:eastAsia="Calibri"/>
                <w:szCs w:val="22"/>
              </w:rPr>
              <w:t>Latavėnai–Vidugiriai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309103" w14:textId="2783F909" w:rsidR="00360FB5" w:rsidRPr="002554F1" w:rsidRDefault="003F26FB" w:rsidP="00553004">
            <w:pPr>
              <w:jc w:val="right"/>
              <w:rPr>
                <w:rFonts w:eastAsia="Calibri"/>
                <w:szCs w:val="22"/>
              </w:rPr>
            </w:pPr>
            <w:r w:rsidRPr="002554F1">
              <w:rPr>
                <w:rFonts w:eastAsia="Calibri"/>
                <w:szCs w:val="22"/>
              </w:rPr>
              <w:t xml:space="preserve"> 5109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7D716" w14:textId="77777777" w:rsidR="00360FB5" w:rsidRPr="002554F1" w:rsidRDefault="00360FB5" w:rsidP="00553004">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34D44" w14:textId="0CF58499" w:rsidR="00360FB5" w:rsidRPr="002554F1" w:rsidRDefault="003F26FB" w:rsidP="00553004">
            <w:pPr>
              <w:jc w:val="right"/>
              <w:rPr>
                <w:rFonts w:eastAsia="Calibri"/>
                <w:szCs w:val="22"/>
              </w:rPr>
            </w:pPr>
            <w:r w:rsidRPr="002554F1">
              <w:rPr>
                <w:rFonts w:eastAsia="Calibri"/>
                <w:szCs w:val="22"/>
              </w:rPr>
              <w:t xml:space="preserve"> 5109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82794" w14:textId="77777777" w:rsidR="00360FB5" w:rsidRPr="002554F1" w:rsidRDefault="00360FB5" w:rsidP="00553004">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135EF7" w14:textId="47F16E27" w:rsidR="00360FB5" w:rsidRPr="002554F1" w:rsidRDefault="003F26FB" w:rsidP="00553004">
            <w:pPr>
              <w:jc w:val="center"/>
              <w:rPr>
                <w:rFonts w:eastAsia="Calibri"/>
                <w:szCs w:val="22"/>
              </w:rPr>
            </w:pPr>
            <w:r w:rsidRPr="002554F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2EE97E" w14:textId="241A2C5F" w:rsidR="00360FB5" w:rsidRPr="002554F1" w:rsidRDefault="003F26FB" w:rsidP="00553004">
            <w:pPr>
              <w:jc w:val="center"/>
              <w:rPr>
                <w:rFonts w:eastAsia="Calibri"/>
                <w:szCs w:val="22"/>
              </w:rPr>
            </w:pPr>
            <w:r w:rsidRPr="002554F1">
              <w:rPr>
                <w:rFonts w:eastAsia="Calibri"/>
                <w:szCs w:val="22"/>
              </w:rPr>
              <w:t>4400-6450-2254</w:t>
            </w:r>
          </w:p>
        </w:tc>
      </w:tr>
      <w:tr w:rsidR="003F26FB" w:rsidRPr="003F26FB" w14:paraId="67445A6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B97328F" w14:textId="77777777" w:rsidR="00360FB5" w:rsidRPr="002554F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7B56E3" w14:textId="77777777" w:rsidR="00360FB5" w:rsidRPr="002554F1" w:rsidRDefault="00360FB5" w:rsidP="00553004">
            <w:pPr>
              <w:rPr>
                <w:rFonts w:eastAsia="Calibri"/>
                <w:szCs w:val="22"/>
              </w:rPr>
            </w:pPr>
            <w:r w:rsidRPr="002554F1">
              <w:rPr>
                <w:rFonts w:eastAsia="Calibri"/>
                <w:szCs w:val="22"/>
              </w:rPr>
              <w:t>tr-31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C1327C" w14:textId="77777777" w:rsidR="00360FB5" w:rsidRPr="002554F1" w:rsidRDefault="00360FB5" w:rsidP="00553004">
            <w:pPr>
              <w:rPr>
                <w:rFonts w:eastAsia="Calibri"/>
                <w:szCs w:val="22"/>
              </w:rPr>
            </w:pPr>
            <w:r w:rsidRPr="002554F1">
              <w:rPr>
                <w:rFonts w:eastAsia="Calibri"/>
                <w:szCs w:val="22"/>
              </w:rPr>
              <w:t>Vidugiriai–Naujasodis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BA87B9" w14:textId="41EC8925" w:rsidR="00360FB5" w:rsidRPr="002554F1" w:rsidRDefault="003F26FB" w:rsidP="00553004">
            <w:pPr>
              <w:jc w:val="right"/>
              <w:rPr>
                <w:rFonts w:eastAsia="Calibri"/>
                <w:szCs w:val="22"/>
              </w:rPr>
            </w:pPr>
            <w:r w:rsidRPr="002554F1">
              <w:rPr>
                <w:rFonts w:eastAsia="Calibri"/>
                <w:szCs w:val="22"/>
              </w:rPr>
              <w:t xml:space="preserve"> 2625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5CBC0" w14:textId="77777777" w:rsidR="00360FB5" w:rsidRPr="002554F1" w:rsidRDefault="00360FB5" w:rsidP="00553004">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67537" w14:textId="2A5626AF" w:rsidR="00360FB5" w:rsidRPr="002554F1" w:rsidRDefault="003F26FB" w:rsidP="00553004">
            <w:pPr>
              <w:jc w:val="right"/>
              <w:rPr>
                <w:rFonts w:eastAsia="Calibri"/>
                <w:szCs w:val="22"/>
              </w:rPr>
            </w:pPr>
            <w:r w:rsidRPr="002554F1">
              <w:rPr>
                <w:rFonts w:eastAsia="Calibri"/>
                <w:szCs w:val="22"/>
              </w:rPr>
              <w:t xml:space="preserve"> 2625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1BB178" w14:textId="77777777" w:rsidR="00360FB5" w:rsidRPr="002554F1" w:rsidRDefault="00360FB5" w:rsidP="00553004">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4376B" w14:textId="592D6303" w:rsidR="00360FB5" w:rsidRPr="002554F1" w:rsidRDefault="003F26FB" w:rsidP="00553004">
            <w:pPr>
              <w:jc w:val="center"/>
              <w:rPr>
                <w:rFonts w:eastAsia="Calibri"/>
                <w:szCs w:val="22"/>
              </w:rPr>
            </w:pPr>
            <w:r w:rsidRPr="002554F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7EA9CA" w14:textId="45977E70" w:rsidR="00360FB5" w:rsidRPr="002554F1" w:rsidRDefault="003F26FB" w:rsidP="00553004">
            <w:pPr>
              <w:jc w:val="center"/>
              <w:rPr>
                <w:rFonts w:eastAsia="Calibri"/>
                <w:szCs w:val="22"/>
              </w:rPr>
            </w:pPr>
            <w:r w:rsidRPr="002554F1">
              <w:rPr>
                <w:rFonts w:eastAsia="Calibri"/>
                <w:szCs w:val="22"/>
              </w:rPr>
              <w:t>4400-6450-2087</w:t>
            </w:r>
          </w:p>
        </w:tc>
      </w:tr>
      <w:tr w:rsidR="00360FB5" w:rsidRPr="004B1509" w14:paraId="3CDD201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4D640A" w14:textId="77777777" w:rsidR="00360FB5" w:rsidRPr="002554F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03B1D1" w14:textId="77777777" w:rsidR="00360FB5" w:rsidRPr="002554F1" w:rsidRDefault="00360FB5" w:rsidP="00553004">
            <w:pPr>
              <w:rPr>
                <w:rFonts w:eastAsia="Calibri"/>
                <w:szCs w:val="22"/>
              </w:rPr>
            </w:pPr>
            <w:r w:rsidRPr="002554F1">
              <w:rPr>
                <w:rFonts w:eastAsia="Calibri"/>
                <w:szCs w:val="22"/>
              </w:rPr>
              <w:t>tr-32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C98520" w14:textId="77777777" w:rsidR="00360FB5" w:rsidRPr="002554F1" w:rsidRDefault="00360FB5" w:rsidP="00553004">
            <w:pPr>
              <w:rPr>
                <w:rFonts w:eastAsia="Calibri"/>
                <w:szCs w:val="22"/>
              </w:rPr>
            </w:pPr>
            <w:r w:rsidRPr="002554F1">
              <w:rPr>
                <w:rFonts w:eastAsia="Calibri"/>
                <w:szCs w:val="22"/>
              </w:rPr>
              <w:t>Privažiuojamasis kelias prie gyvenamųjų namų Vidugirių k. nuo kelio Nr. tr-31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051388" w14:textId="77777777" w:rsidR="00360FB5" w:rsidRPr="002554F1" w:rsidRDefault="00360FB5" w:rsidP="00553004">
            <w:pPr>
              <w:jc w:val="right"/>
              <w:rPr>
                <w:rFonts w:eastAsia="Calibri"/>
                <w:szCs w:val="22"/>
              </w:rPr>
            </w:pPr>
            <w:r w:rsidRPr="002554F1">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B52CD" w14:textId="77777777" w:rsidR="00360FB5" w:rsidRPr="002554F1" w:rsidRDefault="00360FB5" w:rsidP="00553004">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448D4" w14:textId="77777777" w:rsidR="00360FB5" w:rsidRPr="002554F1" w:rsidRDefault="00360FB5" w:rsidP="00553004">
            <w:pPr>
              <w:jc w:val="right"/>
              <w:rPr>
                <w:rFonts w:eastAsia="Calibri"/>
                <w:szCs w:val="22"/>
              </w:rPr>
            </w:pPr>
            <w:r w:rsidRPr="002554F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ADC5C" w14:textId="77777777" w:rsidR="00360FB5" w:rsidRPr="002554F1" w:rsidRDefault="00360FB5" w:rsidP="00553004">
            <w:pPr>
              <w:jc w:val="right"/>
              <w:rPr>
                <w:rFonts w:eastAsia="Calibri"/>
                <w:szCs w:val="22"/>
              </w:rPr>
            </w:pPr>
            <w:r w:rsidRPr="002554F1">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448C1D" w14:textId="77777777" w:rsidR="00360FB5" w:rsidRPr="002554F1" w:rsidRDefault="00360FB5" w:rsidP="00553004">
            <w:pPr>
              <w:jc w:val="center"/>
              <w:rPr>
                <w:rFonts w:eastAsia="Calibri"/>
                <w:szCs w:val="22"/>
              </w:rPr>
            </w:pPr>
            <w:r w:rsidRPr="002554F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C01472" w14:textId="77777777" w:rsidR="00360FB5" w:rsidRPr="002554F1" w:rsidRDefault="00360FB5" w:rsidP="00553004">
            <w:pPr>
              <w:jc w:val="center"/>
              <w:rPr>
                <w:rFonts w:eastAsia="Calibri"/>
                <w:szCs w:val="22"/>
              </w:rPr>
            </w:pPr>
            <w:r w:rsidRPr="002554F1">
              <w:rPr>
                <w:rFonts w:eastAsia="Calibri"/>
                <w:szCs w:val="22"/>
              </w:rPr>
              <w:t>-</w:t>
            </w:r>
          </w:p>
        </w:tc>
      </w:tr>
      <w:tr w:rsidR="00360FB5" w:rsidRPr="004B1509" w14:paraId="7D4301E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A243765"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6DE3E7" w14:textId="77777777" w:rsidR="00360FB5" w:rsidRPr="004B1509" w:rsidRDefault="00360FB5" w:rsidP="00553004">
            <w:pPr>
              <w:rPr>
                <w:rFonts w:eastAsia="Calibri"/>
                <w:szCs w:val="22"/>
              </w:rPr>
            </w:pPr>
            <w:r w:rsidRPr="004B1509">
              <w:rPr>
                <w:rFonts w:eastAsia="Calibri"/>
                <w:szCs w:val="22"/>
              </w:rPr>
              <w:t>tr-33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CCCFF6" w14:textId="1DA1EABD" w:rsidR="00360FB5" w:rsidRPr="004B1509" w:rsidRDefault="00360FB5" w:rsidP="00553004">
            <w:pPr>
              <w:rPr>
                <w:rFonts w:eastAsia="Calibri"/>
                <w:szCs w:val="22"/>
              </w:rPr>
            </w:pPr>
            <w:r w:rsidRPr="004B1509">
              <w:rPr>
                <w:rFonts w:eastAsia="Calibri"/>
                <w:szCs w:val="22"/>
              </w:rPr>
              <w:t xml:space="preserve">Privažiuojamasis kelias prie gyvenamųjų namų nuo Ežerėlio g. Vaidlonių k., 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52EF4D" w14:textId="77777777" w:rsidR="00360FB5" w:rsidRPr="004B1509" w:rsidRDefault="00360FB5" w:rsidP="00553004">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B33C2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6B20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9846D" w14:textId="77777777" w:rsidR="00360FB5" w:rsidRPr="004B1509" w:rsidRDefault="00360FB5" w:rsidP="00553004">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A0C10"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4D79B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5C9D50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EADAD9A"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E9B1F5" w14:textId="77777777" w:rsidR="00360FB5" w:rsidRPr="004B1509" w:rsidRDefault="00360FB5" w:rsidP="00553004">
            <w:pPr>
              <w:rPr>
                <w:rFonts w:eastAsia="Calibri"/>
                <w:szCs w:val="22"/>
              </w:rPr>
            </w:pPr>
            <w:r w:rsidRPr="004B1509">
              <w:rPr>
                <w:rFonts w:eastAsia="Calibri"/>
                <w:szCs w:val="22"/>
              </w:rPr>
              <w:t>tr-34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5CC2A6" w14:textId="77B3CADC" w:rsidR="00360FB5" w:rsidRPr="004B1509" w:rsidRDefault="00360FB5" w:rsidP="00553004">
            <w:pPr>
              <w:rPr>
                <w:rFonts w:eastAsia="Calibri"/>
                <w:szCs w:val="22"/>
              </w:rPr>
            </w:pPr>
            <w:r w:rsidRPr="004B1509">
              <w:rPr>
                <w:rFonts w:eastAsia="Calibri"/>
                <w:szCs w:val="22"/>
              </w:rPr>
              <w:t xml:space="preserve">Privažiuojamasis kelias prie gyvenamųjų namų nuo Ežerėlio g., Vaidlonių k., II </w:t>
            </w:r>
            <w:r>
              <w:rPr>
                <w:rFonts w:eastAsia="Calibri"/>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A40816" w14:textId="77777777" w:rsidR="00360FB5" w:rsidRPr="004B1509" w:rsidRDefault="00360FB5" w:rsidP="00553004">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70D2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20973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5F118" w14:textId="77777777" w:rsidR="00360FB5" w:rsidRPr="004B1509" w:rsidRDefault="00360FB5" w:rsidP="00553004">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F16EF"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EFBA4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D3D6B4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AFEB0A8"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CBF692" w14:textId="77777777" w:rsidR="00360FB5" w:rsidRPr="004B1509" w:rsidRDefault="00360FB5" w:rsidP="00553004">
            <w:pPr>
              <w:rPr>
                <w:rFonts w:eastAsia="Calibri"/>
                <w:szCs w:val="22"/>
              </w:rPr>
            </w:pPr>
            <w:r w:rsidRPr="004B1509">
              <w:rPr>
                <w:rFonts w:eastAsia="Calibri"/>
                <w:szCs w:val="22"/>
              </w:rPr>
              <w:t>tr-35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BF1B33" w14:textId="77777777" w:rsidR="00360FB5" w:rsidRPr="004B1509" w:rsidRDefault="00360FB5" w:rsidP="00553004">
            <w:pPr>
              <w:rPr>
                <w:rFonts w:eastAsia="Calibri"/>
                <w:szCs w:val="22"/>
              </w:rPr>
            </w:pPr>
            <w:r w:rsidRPr="004B1509">
              <w:rPr>
                <w:rFonts w:eastAsia="Calibri"/>
                <w:szCs w:val="22"/>
              </w:rPr>
              <w:t>Juostininkai–Limeikiai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835D67" w14:textId="77777777" w:rsidR="00360FB5" w:rsidRPr="004B1509" w:rsidRDefault="00360FB5" w:rsidP="00553004">
            <w:pPr>
              <w:jc w:val="right"/>
              <w:rPr>
                <w:rFonts w:eastAsia="Calibri"/>
                <w:szCs w:val="22"/>
              </w:rPr>
            </w:pPr>
            <w:r w:rsidRPr="004B1509">
              <w:rPr>
                <w:rFonts w:eastAsia="Calibri"/>
                <w:szCs w:val="22"/>
              </w:rPr>
              <w:t>894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3052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09364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439D4" w14:textId="77777777" w:rsidR="00360FB5" w:rsidRPr="004B1509" w:rsidRDefault="00360FB5" w:rsidP="00553004">
            <w:pPr>
              <w:jc w:val="right"/>
              <w:rPr>
                <w:rFonts w:eastAsia="Calibri"/>
                <w:szCs w:val="22"/>
              </w:rPr>
            </w:pPr>
            <w:r w:rsidRPr="004B1509">
              <w:rPr>
                <w:rFonts w:eastAsia="Calibri"/>
                <w:szCs w:val="22"/>
              </w:rPr>
              <w:t>894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B538F"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214AB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A6F990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848C1AF"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3B0FF8" w14:textId="77777777" w:rsidR="00360FB5" w:rsidRPr="004B1509" w:rsidRDefault="00360FB5" w:rsidP="00553004">
            <w:pPr>
              <w:rPr>
                <w:rFonts w:eastAsia="Calibri"/>
                <w:szCs w:val="22"/>
              </w:rPr>
            </w:pPr>
            <w:r w:rsidRPr="004B1509">
              <w:rPr>
                <w:rFonts w:eastAsia="Calibri"/>
                <w:szCs w:val="22"/>
              </w:rPr>
              <w:t>tr-36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E07C2D" w14:textId="77777777" w:rsidR="00360FB5" w:rsidRPr="004B1509" w:rsidRDefault="00360FB5" w:rsidP="00553004">
            <w:pPr>
              <w:rPr>
                <w:rFonts w:eastAsia="Calibri"/>
                <w:szCs w:val="22"/>
              </w:rPr>
            </w:pPr>
            <w:r w:rsidRPr="004B1509">
              <w:rPr>
                <w:rFonts w:eastAsia="Calibri"/>
                <w:szCs w:val="22"/>
              </w:rPr>
              <w:t>Rukiškis–Vidugiriai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08B772" w14:textId="77777777" w:rsidR="00360FB5" w:rsidRPr="004B1509" w:rsidRDefault="00360FB5" w:rsidP="00553004">
            <w:pPr>
              <w:jc w:val="right"/>
              <w:rPr>
                <w:rFonts w:eastAsia="Calibri"/>
                <w:szCs w:val="22"/>
              </w:rPr>
            </w:pPr>
            <w:r w:rsidRPr="004B1509">
              <w:rPr>
                <w:rFonts w:eastAsia="Calibri"/>
                <w:szCs w:val="22"/>
              </w:rPr>
              <w:t>955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7255D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55347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A74CD" w14:textId="77777777" w:rsidR="00360FB5" w:rsidRPr="004B1509" w:rsidRDefault="00360FB5" w:rsidP="00553004">
            <w:pPr>
              <w:jc w:val="right"/>
              <w:rPr>
                <w:rFonts w:eastAsia="Calibri"/>
                <w:szCs w:val="22"/>
              </w:rPr>
            </w:pPr>
            <w:r w:rsidRPr="004B1509">
              <w:rPr>
                <w:rFonts w:eastAsia="Calibri"/>
                <w:szCs w:val="22"/>
              </w:rPr>
              <w:t>955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F9F76"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C5342D" w14:textId="77777777" w:rsidR="00360FB5" w:rsidRPr="004B1509" w:rsidRDefault="00360FB5" w:rsidP="00553004">
            <w:pPr>
              <w:jc w:val="center"/>
              <w:rPr>
                <w:rFonts w:eastAsia="Calibri"/>
                <w:szCs w:val="22"/>
              </w:rPr>
            </w:pPr>
            <w:r w:rsidRPr="004B1509">
              <w:rPr>
                <w:rFonts w:eastAsia="Calibri"/>
                <w:szCs w:val="22"/>
              </w:rPr>
              <w:t>-</w:t>
            </w:r>
          </w:p>
        </w:tc>
      </w:tr>
      <w:tr w:rsidR="001E555B" w:rsidRPr="001E555B" w14:paraId="4CC710E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4EBD52" w14:textId="77777777" w:rsidR="00360FB5" w:rsidRPr="001E555B"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C1BE77" w14:textId="77777777" w:rsidR="00360FB5" w:rsidRPr="001E555B" w:rsidRDefault="00360FB5" w:rsidP="00553004">
            <w:pPr>
              <w:rPr>
                <w:rFonts w:eastAsia="Calibri"/>
                <w:szCs w:val="22"/>
              </w:rPr>
            </w:pPr>
            <w:r w:rsidRPr="001E555B">
              <w:rPr>
                <w:rFonts w:eastAsia="Calibri"/>
                <w:szCs w:val="22"/>
              </w:rPr>
              <w:t>tr-37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B4C69A" w14:textId="77777777" w:rsidR="00360FB5" w:rsidRPr="001E555B" w:rsidRDefault="00360FB5" w:rsidP="00553004">
            <w:pPr>
              <w:rPr>
                <w:rFonts w:eastAsia="Calibri"/>
                <w:szCs w:val="22"/>
              </w:rPr>
            </w:pPr>
            <w:r w:rsidRPr="001E555B">
              <w:rPr>
                <w:rFonts w:eastAsia="Calibri"/>
                <w:szCs w:val="22"/>
              </w:rPr>
              <w:t>Privažiuojamasis kelias prie dirbamų laukų Ramanavos k. nuo kelio Raguvėlė–Subačius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633E6F3" w14:textId="43FF45E1" w:rsidR="00360FB5" w:rsidRPr="001E555B" w:rsidRDefault="0001022D" w:rsidP="00553004">
            <w:pPr>
              <w:jc w:val="right"/>
              <w:rPr>
                <w:rFonts w:eastAsia="Calibri"/>
                <w:szCs w:val="22"/>
              </w:rPr>
            </w:pPr>
            <w:r w:rsidRPr="001E555B">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FCC6D"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22466"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FB3CBD" w14:textId="3328B16A" w:rsidR="00360FB5" w:rsidRPr="001E555B" w:rsidRDefault="0001022D" w:rsidP="00553004">
            <w:pPr>
              <w:jc w:val="right"/>
              <w:rPr>
                <w:rFonts w:eastAsia="Calibri"/>
                <w:szCs w:val="22"/>
              </w:rPr>
            </w:pPr>
            <w:r w:rsidRPr="001E555B">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60529" w14:textId="77777777" w:rsidR="00360FB5" w:rsidRPr="001E555B" w:rsidRDefault="00360FB5" w:rsidP="00553004">
            <w:pPr>
              <w:jc w:val="center"/>
              <w:rPr>
                <w:rFonts w:eastAsia="Calibri"/>
                <w:szCs w:val="22"/>
              </w:rPr>
            </w:pPr>
            <w:r w:rsidRPr="001E555B">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10E251" w14:textId="111F2F7D" w:rsidR="00360FB5" w:rsidRPr="001E555B" w:rsidRDefault="0001022D" w:rsidP="00553004">
            <w:pPr>
              <w:jc w:val="center"/>
              <w:rPr>
                <w:rFonts w:eastAsia="Calibri"/>
                <w:szCs w:val="22"/>
              </w:rPr>
            </w:pPr>
            <w:r w:rsidRPr="001E555B">
              <w:rPr>
                <w:rFonts w:eastAsia="Calibri"/>
                <w:szCs w:val="22"/>
              </w:rPr>
              <w:t>4400-6467-6424</w:t>
            </w:r>
          </w:p>
        </w:tc>
      </w:tr>
      <w:tr w:rsidR="001E555B" w:rsidRPr="001E555B" w14:paraId="3DB4D44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E0085F" w14:textId="77777777" w:rsidR="00360FB5" w:rsidRPr="001E555B"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ADDC8F" w14:textId="77777777" w:rsidR="00360FB5" w:rsidRPr="001E555B" w:rsidRDefault="00360FB5" w:rsidP="00553004">
            <w:pPr>
              <w:rPr>
                <w:rFonts w:eastAsia="Calibri"/>
                <w:szCs w:val="22"/>
              </w:rPr>
            </w:pPr>
            <w:r w:rsidRPr="001E555B">
              <w:rPr>
                <w:rFonts w:eastAsia="Calibri"/>
                <w:szCs w:val="22"/>
              </w:rPr>
              <w:t>tr-38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F32EB2" w14:textId="77777777" w:rsidR="00360FB5" w:rsidRPr="001E555B" w:rsidRDefault="00360FB5" w:rsidP="00553004">
            <w:pPr>
              <w:rPr>
                <w:rFonts w:eastAsia="Calibri"/>
                <w:szCs w:val="22"/>
              </w:rPr>
            </w:pPr>
            <w:r w:rsidRPr="001E555B">
              <w:rPr>
                <w:rFonts w:eastAsia="Calibri"/>
                <w:szCs w:val="22"/>
              </w:rPr>
              <w:t>Privažiuojamasis kelias prie gyvenamųjų namų Ramanavos k. nuo kelio Nr. tr-44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5326DA" w14:textId="3B2AFFD5" w:rsidR="00360FB5" w:rsidRPr="001E555B" w:rsidRDefault="0001022D" w:rsidP="00553004">
            <w:pPr>
              <w:jc w:val="right"/>
              <w:rPr>
                <w:rFonts w:eastAsia="Calibri"/>
                <w:szCs w:val="22"/>
              </w:rPr>
            </w:pPr>
            <w:r w:rsidRPr="001E555B">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0637E9"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BC0C2"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EA785" w14:textId="7BA55D6D" w:rsidR="00360FB5" w:rsidRPr="001E555B" w:rsidRDefault="0001022D" w:rsidP="00553004">
            <w:pPr>
              <w:jc w:val="right"/>
              <w:rPr>
                <w:rFonts w:eastAsia="Calibri"/>
                <w:szCs w:val="22"/>
              </w:rPr>
            </w:pPr>
            <w:r w:rsidRPr="001E555B">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AD795F" w14:textId="11FE10A4" w:rsidR="00360FB5" w:rsidRPr="001E555B" w:rsidRDefault="0001022D" w:rsidP="00553004">
            <w:pPr>
              <w:jc w:val="center"/>
              <w:rPr>
                <w:rFonts w:eastAsia="Calibri"/>
                <w:szCs w:val="22"/>
              </w:rPr>
            </w:pPr>
            <w:r w:rsidRPr="001E555B">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162C79" w14:textId="7D3FE951" w:rsidR="00360FB5" w:rsidRPr="001E555B" w:rsidRDefault="0001022D" w:rsidP="00553004">
            <w:pPr>
              <w:jc w:val="center"/>
              <w:rPr>
                <w:rFonts w:eastAsia="Calibri"/>
                <w:szCs w:val="22"/>
              </w:rPr>
            </w:pPr>
            <w:r w:rsidRPr="001E555B">
              <w:rPr>
                <w:rFonts w:eastAsia="Calibri"/>
                <w:szCs w:val="22"/>
              </w:rPr>
              <w:t>4400-6467-6468</w:t>
            </w:r>
          </w:p>
        </w:tc>
      </w:tr>
      <w:tr w:rsidR="001E555B" w:rsidRPr="001E555B" w14:paraId="5320C49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D409C15" w14:textId="77777777" w:rsidR="00360FB5" w:rsidRPr="001E555B"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B0A7E0" w14:textId="77777777" w:rsidR="00360FB5" w:rsidRPr="001E555B" w:rsidRDefault="00360FB5" w:rsidP="00553004">
            <w:pPr>
              <w:rPr>
                <w:rFonts w:eastAsia="Calibri"/>
                <w:szCs w:val="22"/>
              </w:rPr>
            </w:pPr>
            <w:r w:rsidRPr="001E555B">
              <w:rPr>
                <w:rFonts w:eastAsia="Calibri"/>
                <w:szCs w:val="22"/>
              </w:rPr>
              <w:t>tr-39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24F27A" w14:textId="77777777" w:rsidR="00360FB5" w:rsidRPr="001E555B" w:rsidRDefault="00360FB5" w:rsidP="00553004">
            <w:pPr>
              <w:rPr>
                <w:rFonts w:eastAsia="Calibri"/>
                <w:szCs w:val="22"/>
              </w:rPr>
            </w:pPr>
            <w:r w:rsidRPr="001E555B">
              <w:rPr>
                <w:rFonts w:eastAsia="Calibri"/>
                <w:szCs w:val="22"/>
              </w:rPr>
              <w:t>Raguvėlė–Subačius–Gaidžiupiai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76EB58" w14:textId="5AD128BC" w:rsidR="00360FB5" w:rsidRPr="001E555B" w:rsidRDefault="003D6268" w:rsidP="00553004">
            <w:pPr>
              <w:jc w:val="right"/>
              <w:rPr>
                <w:rFonts w:eastAsia="Calibri"/>
                <w:szCs w:val="22"/>
              </w:rPr>
            </w:pPr>
            <w:r w:rsidRPr="001E555B">
              <w:rPr>
                <w:rFonts w:eastAsia="Calibri"/>
                <w:szCs w:val="22"/>
              </w:rPr>
              <w:t> 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2F4B37"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531F5" w14:textId="2514A73D" w:rsidR="00360FB5" w:rsidRPr="001E555B" w:rsidRDefault="003D6268" w:rsidP="00553004">
            <w:pPr>
              <w:jc w:val="right"/>
              <w:rPr>
                <w:rFonts w:eastAsia="Calibri"/>
                <w:szCs w:val="22"/>
              </w:rPr>
            </w:pPr>
            <w:r w:rsidRPr="001E555B">
              <w:rPr>
                <w:rFonts w:eastAsia="Calibri"/>
                <w:szCs w:val="22"/>
              </w:rPr>
              <w:t> 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A4797"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93F8D" w14:textId="77777777" w:rsidR="00360FB5" w:rsidRPr="001E555B" w:rsidRDefault="00360FB5" w:rsidP="00553004">
            <w:pPr>
              <w:jc w:val="center"/>
              <w:rPr>
                <w:rFonts w:eastAsia="Calibri"/>
                <w:szCs w:val="22"/>
              </w:rPr>
            </w:pPr>
            <w:r w:rsidRPr="001E555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67D9F1" w14:textId="2F5C70A4" w:rsidR="00360FB5" w:rsidRPr="001E555B" w:rsidRDefault="003D6268" w:rsidP="00553004">
            <w:pPr>
              <w:jc w:val="center"/>
              <w:rPr>
                <w:rFonts w:eastAsia="Calibri"/>
                <w:szCs w:val="22"/>
              </w:rPr>
            </w:pPr>
            <w:r w:rsidRPr="001E555B">
              <w:rPr>
                <w:rFonts w:eastAsia="Calibri"/>
                <w:szCs w:val="22"/>
              </w:rPr>
              <w:t>4400-6467-6413</w:t>
            </w:r>
          </w:p>
        </w:tc>
      </w:tr>
      <w:tr w:rsidR="001E555B" w:rsidRPr="001E555B" w14:paraId="019DFA3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B22F774" w14:textId="77777777" w:rsidR="00360FB5" w:rsidRPr="001E555B"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7BD6C2" w14:textId="77777777" w:rsidR="00360FB5" w:rsidRPr="001E555B" w:rsidRDefault="00360FB5" w:rsidP="00553004">
            <w:pPr>
              <w:rPr>
                <w:rFonts w:eastAsia="Calibri"/>
                <w:szCs w:val="22"/>
              </w:rPr>
            </w:pPr>
            <w:r w:rsidRPr="001E555B">
              <w:rPr>
                <w:rFonts w:eastAsia="Calibri"/>
                <w:szCs w:val="22"/>
              </w:rPr>
              <w:t>tr-4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EAC477" w14:textId="77777777" w:rsidR="00360FB5" w:rsidRPr="001E555B" w:rsidRDefault="00360FB5" w:rsidP="00553004">
            <w:pPr>
              <w:rPr>
                <w:rFonts w:eastAsia="Calibri"/>
                <w:szCs w:val="22"/>
              </w:rPr>
            </w:pPr>
            <w:r w:rsidRPr="001E555B">
              <w:rPr>
                <w:rFonts w:eastAsia="Calibri"/>
                <w:szCs w:val="22"/>
              </w:rPr>
              <w:t>Karčiai–Latavėnai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7FE9F7" w14:textId="77777777" w:rsidR="00360FB5" w:rsidRPr="001E555B" w:rsidRDefault="00360FB5" w:rsidP="00553004">
            <w:pPr>
              <w:jc w:val="right"/>
              <w:rPr>
                <w:rFonts w:eastAsia="Calibri"/>
                <w:szCs w:val="22"/>
              </w:rPr>
            </w:pPr>
            <w:r w:rsidRPr="001E555B">
              <w:rPr>
                <w:rFonts w:eastAsia="Calibri"/>
                <w:szCs w:val="22"/>
              </w:rPr>
              <w:t>4026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F6F50"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E2DF2" w14:textId="77777777" w:rsidR="00360FB5" w:rsidRPr="001E555B" w:rsidRDefault="00360FB5" w:rsidP="00553004">
            <w:pPr>
              <w:jc w:val="right"/>
              <w:rPr>
                <w:rFonts w:eastAsia="Calibri"/>
                <w:szCs w:val="22"/>
              </w:rPr>
            </w:pPr>
            <w:r w:rsidRPr="001E555B">
              <w:rPr>
                <w:rFonts w:eastAsia="Calibri"/>
                <w:szCs w:val="22"/>
              </w:rPr>
              <w:t>4026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58D9C"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65458" w14:textId="77777777" w:rsidR="00360FB5" w:rsidRPr="001E555B" w:rsidRDefault="00360FB5" w:rsidP="00553004">
            <w:pPr>
              <w:jc w:val="center"/>
              <w:rPr>
                <w:rFonts w:eastAsia="Calibri"/>
                <w:szCs w:val="22"/>
              </w:rPr>
            </w:pPr>
            <w:r w:rsidRPr="001E555B">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7E7011" w14:textId="77777777" w:rsidR="00360FB5" w:rsidRPr="001E555B" w:rsidRDefault="00360FB5" w:rsidP="00553004">
            <w:pPr>
              <w:jc w:val="center"/>
              <w:rPr>
                <w:rFonts w:eastAsia="Calibri"/>
                <w:szCs w:val="22"/>
              </w:rPr>
            </w:pPr>
            <w:r w:rsidRPr="001E555B">
              <w:rPr>
                <w:rFonts w:eastAsia="Calibri"/>
                <w:szCs w:val="22"/>
              </w:rPr>
              <w:t>-</w:t>
            </w:r>
          </w:p>
        </w:tc>
      </w:tr>
      <w:tr w:rsidR="001E555B" w:rsidRPr="001E555B" w14:paraId="3577FFE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94F91B" w14:textId="77777777" w:rsidR="00360FB5" w:rsidRPr="001E555B"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255495" w14:textId="77777777" w:rsidR="00360FB5" w:rsidRPr="001E555B" w:rsidRDefault="00360FB5" w:rsidP="00553004">
            <w:pPr>
              <w:rPr>
                <w:rFonts w:eastAsia="Calibri"/>
                <w:szCs w:val="22"/>
              </w:rPr>
            </w:pPr>
            <w:r w:rsidRPr="001E555B">
              <w:rPr>
                <w:rFonts w:eastAsia="Calibri"/>
                <w:szCs w:val="22"/>
              </w:rPr>
              <w:t>tr-4-1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2A99F3" w14:textId="77777777" w:rsidR="00360FB5" w:rsidRPr="001E555B" w:rsidRDefault="00360FB5" w:rsidP="00553004">
            <w:pPr>
              <w:rPr>
                <w:rFonts w:eastAsia="Calibri"/>
                <w:szCs w:val="22"/>
              </w:rPr>
            </w:pPr>
            <w:r w:rsidRPr="001E555B">
              <w:rPr>
                <w:rFonts w:eastAsia="Calibri"/>
                <w:szCs w:val="22"/>
              </w:rPr>
              <w:t>Karčiai-Dauguliai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610238" w14:textId="77777777" w:rsidR="00360FB5" w:rsidRPr="001E555B" w:rsidRDefault="00360FB5" w:rsidP="00553004">
            <w:pPr>
              <w:jc w:val="right"/>
              <w:rPr>
                <w:rFonts w:eastAsia="Calibri"/>
                <w:szCs w:val="22"/>
              </w:rPr>
            </w:pPr>
            <w:r w:rsidRPr="001E555B">
              <w:rPr>
                <w:rFonts w:eastAsia="Calibri"/>
                <w:szCs w:val="22"/>
              </w:rPr>
              <w:t>608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9EE5C1"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E0D48F"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475BAD" w14:textId="77777777" w:rsidR="00360FB5" w:rsidRPr="001E555B" w:rsidRDefault="00360FB5" w:rsidP="00553004">
            <w:pPr>
              <w:jc w:val="right"/>
              <w:rPr>
                <w:rFonts w:eastAsia="Calibri"/>
                <w:szCs w:val="22"/>
              </w:rPr>
            </w:pPr>
            <w:r w:rsidRPr="001E555B">
              <w:rPr>
                <w:rFonts w:eastAsia="Calibri"/>
                <w:szCs w:val="22"/>
              </w:rPr>
              <w:t>608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4BAA3" w14:textId="77777777" w:rsidR="00360FB5" w:rsidRPr="001E555B" w:rsidRDefault="00360FB5" w:rsidP="00553004">
            <w:pPr>
              <w:jc w:val="center"/>
              <w:rPr>
                <w:rFonts w:eastAsia="Calibri"/>
                <w:szCs w:val="22"/>
              </w:rPr>
            </w:pPr>
            <w:r w:rsidRPr="001E555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C8E14D" w14:textId="77777777" w:rsidR="00360FB5" w:rsidRPr="001E555B" w:rsidRDefault="00360FB5" w:rsidP="00553004">
            <w:pPr>
              <w:jc w:val="center"/>
              <w:rPr>
                <w:rFonts w:eastAsia="Calibri"/>
                <w:szCs w:val="22"/>
              </w:rPr>
            </w:pPr>
            <w:r w:rsidRPr="001E555B">
              <w:rPr>
                <w:rFonts w:eastAsia="Calibri"/>
                <w:szCs w:val="22"/>
              </w:rPr>
              <w:t>-</w:t>
            </w:r>
          </w:p>
        </w:tc>
      </w:tr>
      <w:tr w:rsidR="001E555B" w:rsidRPr="001E555B" w14:paraId="4A2F65D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A1B602" w14:textId="77777777" w:rsidR="00360FB5" w:rsidRPr="001E555B"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D055A6" w14:textId="77777777" w:rsidR="00360FB5" w:rsidRPr="001E555B" w:rsidRDefault="00360FB5" w:rsidP="00553004">
            <w:pPr>
              <w:rPr>
                <w:rFonts w:eastAsia="Calibri"/>
                <w:szCs w:val="22"/>
              </w:rPr>
            </w:pPr>
            <w:r w:rsidRPr="001E555B">
              <w:rPr>
                <w:rFonts w:eastAsia="Calibri"/>
                <w:szCs w:val="22"/>
              </w:rPr>
              <w:t>tr-40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72A2DC" w14:textId="77777777" w:rsidR="00360FB5" w:rsidRPr="001E555B" w:rsidRDefault="00360FB5" w:rsidP="00553004">
            <w:pPr>
              <w:rPr>
                <w:rFonts w:eastAsia="Calibri"/>
                <w:szCs w:val="22"/>
              </w:rPr>
            </w:pPr>
            <w:r w:rsidRPr="001E555B">
              <w:rPr>
                <w:rFonts w:eastAsia="Calibri"/>
                <w:szCs w:val="22"/>
              </w:rPr>
              <w:t>Privažiuojamasis kelias prie miško Mileikiškių k. nuo Tiesiosios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DEBEF2" w14:textId="77777777" w:rsidR="00360FB5" w:rsidRPr="001E555B" w:rsidRDefault="00360FB5" w:rsidP="00553004">
            <w:pPr>
              <w:jc w:val="right"/>
              <w:rPr>
                <w:rFonts w:eastAsia="Calibri"/>
                <w:szCs w:val="22"/>
              </w:rPr>
            </w:pPr>
            <w:r w:rsidRPr="001E555B">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00869"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5F43FE"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02252" w14:textId="77777777" w:rsidR="00360FB5" w:rsidRPr="001E555B" w:rsidRDefault="00360FB5" w:rsidP="00553004">
            <w:pPr>
              <w:jc w:val="right"/>
              <w:rPr>
                <w:rFonts w:eastAsia="Calibri"/>
                <w:szCs w:val="22"/>
              </w:rPr>
            </w:pPr>
            <w:r w:rsidRPr="001E555B">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15C5C" w14:textId="77777777" w:rsidR="00360FB5" w:rsidRPr="001E555B" w:rsidRDefault="00360FB5" w:rsidP="00553004">
            <w:pPr>
              <w:jc w:val="center"/>
              <w:rPr>
                <w:rFonts w:eastAsia="Calibri"/>
                <w:szCs w:val="22"/>
              </w:rPr>
            </w:pPr>
            <w:r w:rsidRPr="001E555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711494" w14:textId="77777777" w:rsidR="00360FB5" w:rsidRPr="001E555B" w:rsidRDefault="00360FB5" w:rsidP="00553004">
            <w:pPr>
              <w:jc w:val="center"/>
              <w:rPr>
                <w:rFonts w:eastAsia="Calibri"/>
                <w:szCs w:val="22"/>
              </w:rPr>
            </w:pPr>
            <w:r w:rsidRPr="001E555B">
              <w:rPr>
                <w:rFonts w:eastAsia="Calibri"/>
                <w:szCs w:val="22"/>
              </w:rPr>
              <w:t>-</w:t>
            </w:r>
          </w:p>
        </w:tc>
      </w:tr>
      <w:tr w:rsidR="001E555B" w:rsidRPr="001E555B" w14:paraId="601E67D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7625DB8" w14:textId="77777777" w:rsidR="00360FB5" w:rsidRPr="001E555B"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B21E4E" w14:textId="77777777" w:rsidR="00360FB5" w:rsidRPr="001E555B" w:rsidRDefault="00360FB5" w:rsidP="00553004">
            <w:pPr>
              <w:rPr>
                <w:rFonts w:eastAsia="Calibri"/>
                <w:szCs w:val="22"/>
              </w:rPr>
            </w:pPr>
            <w:r w:rsidRPr="001E555B">
              <w:rPr>
                <w:rFonts w:eastAsia="Calibri"/>
                <w:szCs w:val="22"/>
              </w:rPr>
              <w:t>tr-41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417498" w14:textId="77777777" w:rsidR="00360FB5" w:rsidRPr="001E555B" w:rsidRDefault="00360FB5" w:rsidP="00553004">
            <w:pPr>
              <w:rPr>
                <w:rFonts w:eastAsia="Calibri"/>
                <w:szCs w:val="22"/>
              </w:rPr>
            </w:pPr>
            <w:r w:rsidRPr="001E555B">
              <w:rPr>
                <w:rFonts w:eastAsia="Calibri"/>
                <w:szCs w:val="22"/>
              </w:rPr>
              <w:t>Privažiuojamasis kelias prie Kiaulėnų miško nuo Miško g., Mitošiūnų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22D864" w14:textId="24609B11" w:rsidR="00360FB5" w:rsidRPr="001E555B" w:rsidRDefault="003D6268" w:rsidP="00553004">
            <w:pPr>
              <w:jc w:val="right"/>
              <w:rPr>
                <w:rFonts w:eastAsia="Calibri"/>
                <w:szCs w:val="22"/>
              </w:rPr>
            </w:pPr>
            <w:r w:rsidRPr="001E555B">
              <w:rPr>
                <w:rFonts w:eastAsia="Calibri"/>
                <w:szCs w:val="22"/>
              </w:rPr>
              <w:t xml:space="preserve"> 1415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440C2"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C51071" w14:textId="547277FE" w:rsidR="00360FB5" w:rsidRPr="001E555B" w:rsidRDefault="003D6268" w:rsidP="00553004">
            <w:pPr>
              <w:jc w:val="right"/>
              <w:rPr>
                <w:rFonts w:eastAsia="Calibri"/>
                <w:szCs w:val="22"/>
              </w:rPr>
            </w:pPr>
            <w:r w:rsidRPr="001E555B">
              <w:rPr>
                <w:rFonts w:eastAsia="Calibri"/>
                <w:szCs w:val="22"/>
              </w:rPr>
              <w:t>1415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4A135" w14:textId="6E3A673A" w:rsidR="00360FB5" w:rsidRPr="001E555B" w:rsidRDefault="001E555B" w:rsidP="00553004">
            <w:pPr>
              <w:jc w:val="right"/>
              <w:rPr>
                <w:rFonts w:eastAsia="Calibri"/>
                <w:strike/>
                <w:szCs w:val="22"/>
              </w:rPr>
            </w:pPr>
            <w:r w:rsidRPr="001E555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9519C" w14:textId="77777777" w:rsidR="00360FB5" w:rsidRPr="001E555B" w:rsidRDefault="00360FB5" w:rsidP="00553004">
            <w:pPr>
              <w:jc w:val="center"/>
              <w:rPr>
                <w:rFonts w:eastAsia="Calibri"/>
                <w:szCs w:val="22"/>
              </w:rPr>
            </w:pPr>
            <w:r w:rsidRPr="001E555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3CA1F7" w14:textId="26C8BD72" w:rsidR="00360FB5" w:rsidRPr="001E555B" w:rsidRDefault="003D6268" w:rsidP="00553004">
            <w:pPr>
              <w:jc w:val="center"/>
              <w:rPr>
                <w:rFonts w:eastAsia="Calibri"/>
                <w:szCs w:val="22"/>
              </w:rPr>
            </w:pPr>
            <w:r w:rsidRPr="001E555B">
              <w:rPr>
                <w:rFonts w:eastAsia="Calibri"/>
                <w:szCs w:val="22"/>
              </w:rPr>
              <w:t>4400-6467-6324</w:t>
            </w:r>
          </w:p>
        </w:tc>
      </w:tr>
      <w:tr w:rsidR="001E555B" w:rsidRPr="001E555B" w14:paraId="583F90C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9822DD3" w14:textId="77777777" w:rsidR="00360FB5" w:rsidRPr="001E555B"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24AA27" w14:textId="77777777" w:rsidR="00360FB5" w:rsidRPr="001E555B" w:rsidRDefault="00360FB5" w:rsidP="00553004">
            <w:pPr>
              <w:rPr>
                <w:rFonts w:eastAsia="Calibri"/>
                <w:szCs w:val="22"/>
              </w:rPr>
            </w:pPr>
            <w:r w:rsidRPr="001E555B">
              <w:rPr>
                <w:rFonts w:eastAsia="Calibri"/>
                <w:szCs w:val="22"/>
              </w:rPr>
              <w:t>tr-42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A08458" w14:textId="77777777" w:rsidR="00360FB5" w:rsidRPr="001E555B" w:rsidRDefault="00360FB5" w:rsidP="00553004">
            <w:pPr>
              <w:rPr>
                <w:rFonts w:eastAsia="Calibri"/>
                <w:szCs w:val="22"/>
              </w:rPr>
            </w:pPr>
            <w:r w:rsidRPr="001E555B">
              <w:rPr>
                <w:rFonts w:eastAsia="Calibri"/>
                <w:szCs w:val="22"/>
              </w:rPr>
              <w:t>Privažiuojamasis kelias prie Jovarų k. nuo kelio Surdegis–Žviliūnai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01E635" w14:textId="77777777" w:rsidR="00360FB5" w:rsidRPr="001E555B" w:rsidRDefault="00360FB5" w:rsidP="00553004">
            <w:pPr>
              <w:jc w:val="right"/>
              <w:rPr>
                <w:rFonts w:eastAsia="Calibri"/>
                <w:szCs w:val="22"/>
              </w:rPr>
            </w:pPr>
            <w:r w:rsidRPr="001E555B">
              <w:rPr>
                <w:rFonts w:eastAsia="Calibri"/>
                <w:szCs w:val="22"/>
              </w:rPr>
              <w:t>1286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E9489C"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35BD8"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738C6" w14:textId="77777777" w:rsidR="00360FB5" w:rsidRPr="001E555B" w:rsidRDefault="00360FB5" w:rsidP="00553004">
            <w:pPr>
              <w:jc w:val="right"/>
              <w:rPr>
                <w:rFonts w:eastAsia="Calibri"/>
                <w:szCs w:val="22"/>
              </w:rPr>
            </w:pPr>
            <w:r w:rsidRPr="001E555B">
              <w:rPr>
                <w:rFonts w:eastAsia="Calibri"/>
                <w:szCs w:val="22"/>
              </w:rPr>
              <w:t>1286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9CC77" w14:textId="77777777" w:rsidR="00360FB5" w:rsidRPr="001E555B" w:rsidRDefault="00360FB5" w:rsidP="00553004">
            <w:pPr>
              <w:jc w:val="center"/>
              <w:rPr>
                <w:rFonts w:eastAsia="Calibri"/>
                <w:szCs w:val="22"/>
              </w:rPr>
            </w:pPr>
            <w:r w:rsidRPr="001E555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759E1D" w14:textId="77777777" w:rsidR="00360FB5" w:rsidRPr="001E555B" w:rsidRDefault="00360FB5" w:rsidP="00553004">
            <w:pPr>
              <w:jc w:val="center"/>
              <w:rPr>
                <w:rFonts w:eastAsia="Calibri"/>
                <w:szCs w:val="22"/>
              </w:rPr>
            </w:pPr>
            <w:r w:rsidRPr="001E555B">
              <w:rPr>
                <w:rFonts w:eastAsia="Calibri"/>
                <w:szCs w:val="22"/>
              </w:rPr>
              <w:t>-</w:t>
            </w:r>
          </w:p>
        </w:tc>
      </w:tr>
      <w:tr w:rsidR="001E555B" w:rsidRPr="001E555B" w14:paraId="44DD444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9A32513" w14:textId="77777777" w:rsidR="00360FB5" w:rsidRPr="001E555B"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D21582" w14:textId="77777777" w:rsidR="00360FB5" w:rsidRPr="001E555B" w:rsidRDefault="00360FB5" w:rsidP="00553004">
            <w:pPr>
              <w:rPr>
                <w:rFonts w:eastAsia="Calibri"/>
                <w:szCs w:val="22"/>
              </w:rPr>
            </w:pPr>
            <w:r w:rsidRPr="001E555B">
              <w:rPr>
                <w:rFonts w:eastAsia="Calibri"/>
                <w:szCs w:val="22"/>
              </w:rPr>
              <w:t>tr-42-1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08FDA44" w14:textId="77777777" w:rsidR="00360FB5" w:rsidRPr="001E555B" w:rsidRDefault="00360FB5" w:rsidP="00553004">
            <w:pPr>
              <w:rPr>
                <w:rFonts w:eastAsia="Calibri"/>
                <w:szCs w:val="22"/>
              </w:rPr>
            </w:pPr>
            <w:r w:rsidRPr="001E555B">
              <w:rPr>
                <w:rFonts w:eastAsia="Calibri"/>
                <w:szCs w:val="22"/>
              </w:rPr>
              <w:t>Pravažiuojamasis kelias nuo Surdegio geležinkelio stoties iki kelio Nr. tr-42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B54BD4" w14:textId="77777777" w:rsidR="00360FB5" w:rsidRPr="001E555B" w:rsidRDefault="00360FB5" w:rsidP="00553004">
            <w:pPr>
              <w:jc w:val="right"/>
              <w:rPr>
                <w:rFonts w:eastAsia="Calibri"/>
                <w:szCs w:val="22"/>
              </w:rPr>
            </w:pPr>
            <w:r w:rsidRPr="001E555B">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AD7DD"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7F693"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AB5592" w14:textId="77777777" w:rsidR="00360FB5" w:rsidRPr="001E555B" w:rsidRDefault="00360FB5" w:rsidP="00553004">
            <w:pPr>
              <w:jc w:val="right"/>
              <w:rPr>
                <w:rFonts w:eastAsia="Calibri"/>
                <w:szCs w:val="22"/>
              </w:rPr>
            </w:pPr>
            <w:r w:rsidRPr="001E555B">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E98A7" w14:textId="77777777" w:rsidR="00360FB5" w:rsidRPr="001E555B" w:rsidRDefault="00360FB5" w:rsidP="00553004">
            <w:pPr>
              <w:jc w:val="center"/>
              <w:rPr>
                <w:rFonts w:eastAsia="Calibri"/>
                <w:szCs w:val="22"/>
              </w:rPr>
            </w:pPr>
            <w:r w:rsidRPr="001E555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333DF9" w14:textId="77777777" w:rsidR="00360FB5" w:rsidRPr="001E555B" w:rsidRDefault="00360FB5" w:rsidP="00553004">
            <w:pPr>
              <w:jc w:val="center"/>
              <w:rPr>
                <w:rFonts w:eastAsia="Calibri"/>
                <w:szCs w:val="22"/>
              </w:rPr>
            </w:pPr>
            <w:r w:rsidRPr="001E555B">
              <w:rPr>
                <w:rFonts w:eastAsia="Calibri"/>
                <w:szCs w:val="22"/>
              </w:rPr>
              <w:t>-</w:t>
            </w:r>
          </w:p>
        </w:tc>
      </w:tr>
      <w:tr w:rsidR="001E555B" w:rsidRPr="001E555B" w14:paraId="2C26689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7927625" w14:textId="77777777" w:rsidR="00360FB5" w:rsidRPr="001E555B"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CB556A" w14:textId="77777777" w:rsidR="00360FB5" w:rsidRPr="001E555B" w:rsidRDefault="00360FB5" w:rsidP="00553004">
            <w:pPr>
              <w:rPr>
                <w:rFonts w:eastAsia="Calibri"/>
                <w:szCs w:val="22"/>
              </w:rPr>
            </w:pPr>
            <w:r w:rsidRPr="001E555B">
              <w:rPr>
                <w:rFonts w:eastAsia="Calibri"/>
                <w:szCs w:val="22"/>
              </w:rPr>
              <w:t>tr-43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98939B" w14:textId="77777777" w:rsidR="00360FB5" w:rsidRPr="001E555B" w:rsidRDefault="00360FB5" w:rsidP="00553004">
            <w:pPr>
              <w:rPr>
                <w:rFonts w:eastAsia="Calibri"/>
                <w:szCs w:val="22"/>
              </w:rPr>
            </w:pPr>
            <w:r w:rsidRPr="001E555B">
              <w:rPr>
                <w:rFonts w:eastAsia="Calibri"/>
                <w:szCs w:val="22"/>
              </w:rPr>
              <w:t>Pravažiuojamasis kelias nuo kelio Surdegis–Žviliūnai iki kelio Nr. tr-3</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6381D0" w14:textId="77777777" w:rsidR="00360FB5" w:rsidRPr="001E555B" w:rsidRDefault="00360FB5" w:rsidP="00553004">
            <w:pPr>
              <w:jc w:val="right"/>
              <w:rPr>
                <w:rFonts w:eastAsia="Calibri"/>
                <w:szCs w:val="22"/>
              </w:rPr>
            </w:pPr>
            <w:r w:rsidRPr="001E555B">
              <w:rPr>
                <w:rFonts w:eastAsia="Calibri"/>
                <w:szCs w:val="22"/>
              </w:rPr>
              <w:t>2264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7806F7"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01BFA" w14:textId="77777777" w:rsidR="00360FB5" w:rsidRPr="001E555B" w:rsidRDefault="00360FB5" w:rsidP="00553004">
            <w:pPr>
              <w:jc w:val="right"/>
              <w:rPr>
                <w:rFonts w:eastAsia="Calibri"/>
                <w:szCs w:val="22"/>
              </w:rPr>
            </w:pPr>
            <w:r w:rsidRPr="001E555B">
              <w:rPr>
                <w:rFonts w:eastAsia="Calibri"/>
                <w:szCs w:val="22"/>
              </w:rPr>
              <w:t>2264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E358B"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8C24D" w14:textId="77777777" w:rsidR="00360FB5" w:rsidRPr="001E555B" w:rsidRDefault="00360FB5" w:rsidP="00553004">
            <w:pPr>
              <w:jc w:val="center"/>
              <w:rPr>
                <w:rFonts w:eastAsia="Calibri"/>
                <w:szCs w:val="22"/>
              </w:rPr>
            </w:pPr>
            <w:r w:rsidRPr="001E555B">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D2F5A5" w14:textId="77777777" w:rsidR="00360FB5" w:rsidRPr="001E555B" w:rsidRDefault="00360FB5" w:rsidP="00553004">
            <w:pPr>
              <w:jc w:val="center"/>
              <w:rPr>
                <w:rFonts w:eastAsia="Calibri"/>
                <w:szCs w:val="22"/>
              </w:rPr>
            </w:pPr>
            <w:r w:rsidRPr="001E555B">
              <w:rPr>
                <w:rFonts w:eastAsia="Calibri"/>
                <w:szCs w:val="22"/>
              </w:rPr>
              <w:t>-</w:t>
            </w:r>
          </w:p>
        </w:tc>
      </w:tr>
      <w:tr w:rsidR="001E555B" w:rsidRPr="001E555B" w14:paraId="0E19073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8869AA1" w14:textId="77777777" w:rsidR="00360FB5" w:rsidRPr="001E555B"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E6FA6A" w14:textId="77777777" w:rsidR="00360FB5" w:rsidRPr="001E555B" w:rsidRDefault="00360FB5" w:rsidP="00553004">
            <w:pPr>
              <w:rPr>
                <w:rFonts w:eastAsia="Calibri"/>
                <w:szCs w:val="22"/>
              </w:rPr>
            </w:pPr>
            <w:r w:rsidRPr="001E555B">
              <w:rPr>
                <w:rFonts w:eastAsia="Calibri"/>
                <w:szCs w:val="22"/>
              </w:rPr>
              <w:t>tr-44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218BE0" w14:textId="77777777" w:rsidR="00360FB5" w:rsidRPr="001E555B" w:rsidRDefault="00360FB5" w:rsidP="00553004">
            <w:pPr>
              <w:rPr>
                <w:rFonts w:eastAsia="Calibri"/>
                <w:szCs w:val="22"/>
              </w:rPr>
            </w:pPr>
            <w:r w:rsidRPr="001E555B">
              <w:rPr>
                <w:rFonts w:eastAsia="Calibri"/>
                <w:szCs w:val="22"/>
              </w:rPr>
              <w:t>Privažiuojamasis kelias prie Ramanavos k. nuo kelio Raguvėlė–Subačius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FFE246" w14:textId="3A554E36" w:rsidR="00360FB5" w:rsidRPr="001E555B" w:rsidRDefault="003D6268" w:rsidP="00553004">
            <w:pPr>
              <w:jc w:val="right"/>
              <w:rPr>
                <w:rFonts w:eastAsia="Calibri"/>
                <w:szCs w:val="22"/>
              </w:rPr>
            </w:pPr>
            <w:r w:rsidRPr="001E555B">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85F5D"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F34A5" w14:textId="715220B7" w:rsidR="00360FB5" w:rsidRPr="001E555B" w:rsidRDefault="003D6268" w:rsidP="00553004">
            <w:pPr>
              <w:jc w:val="right"/>
              <w:rPr>
                <w:rFonts w:eastAsia="Calibri"/>
                <w:szCs w:val="22"/>
              </w:rPr>
            </w:pPr>
            <w:r w:rsidRPr="001E555B">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3912E" w14:textId="5197209E" w:rsidR="00360FB5" w:rsidRPr="001E555B" w:rsidRDefault="001E555B" w:rsidP="00553004">
            <w:pPr>
              <w:jc w:val="right"/>
              <w:rPr>
                <w:rFonts w:eastAsia="Calibri"/>
                <w:strike/>
                <w:szCs w:val="22"/>
              </w:rPr>
            </w:pPr>
            <w:r w:rsidRPr="001E555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5797D" w14:textId="0660CD12" w:rsidR="00360FB5" w:rsidRPr="001E555B" w:rsidRDefault="003D6268" w:rsidP="00553004">
            <w:pPr>
              <w:jc w:val="center"/>
              <w:rPr>
                <w:rFonts w:eastAsia="Calibri"/>
                <w:szCs w:val="22"/>
              </w:rPr>
            </w:pPr>
            <w:r w:rsidRPr="001E555B">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5279D8" w14:textId="3394D3C1" w:rsidR="00360FB5" w:rsidRPr="001E555B" w:rsidRDefault="003D6268" w:rsidP="00553004">
            <w:pPr>
              <w:jc w:val="center"/>
              <w:rPr>
                <w:rFonts w:eastAsia="Calibri"/>
                <w:szCs w:val="22"/>
              </w:rPr>
            </w:pPr>
            <w:r w:rsidRPr="001E555B">
              <w:rPr>
                <w:rFonts w:eastAsia="Calibri"/>
                <w:szCs w:val="22"/>
              </w:rPr>
              <w:t>4400-6467-6446</w:t>
            </w:r>
          </w:p>
        </w:tc>
      </w:tr>
      <w:tr w:rsidR="001E555B" w:rsidRPr="001E555B" w14:paraId="2B060E5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137C311" w14:textId="77777777" w:rsidR="00360FB5" w:rsidRPr="001E555B"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436974" w14:textId="77777777" w:rsidR="00360FB5" w:rsidRPr="001E555B" w:rsidRDefault="00360FB5" w:rsidP="00553004">
            <w:pPr>
              <w:rPr>
                <w:rFonts w:eastAsia="Calibri"/>
                <w:szCs w:val="22"/>
              </w:rPr>
            </w:pPr>
            <w:r w:rsidRPr="001E555B">
              <w:rPr>
                <w:rFonts w:eastAsia="Calibri"/>
                <w:szCs w:val="22"/>
              </w:rPr>
              <w:t>tr-45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C31276F" w14:textId="77777777" w:rsidR="00360FB5" w:rsidRPr="001E555B" w:rsidRDefault="00360FB5" w:rsidP="00553004">
            <w:pPr>
              <w:rPr>
                <w:rFonts w:eastAsia="Calibri"/>
                <w:szCs w:val="22"/>
              </w:rPr>
            </w:pPr>
            <w:r w:rsidRPr="001E555B">
              <w:rPr>
                <w:rFonts w:eastAsia="Calibri"/>
                <w:szCs w:val="22"/>
              </w:rPr>
              <w:t>Karčiakai–Papiliai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4C2B22F" w14:textId="77777777" w:rsidR="00360FB5" w:rsidRPr="001E555B" w:rsidRDefault="00360FB5" w:rsidP="00553004">
            <w:pPr>
              <w:jc w:val="right"/>
              <w:rPr>
                <w:rFonts w:eastAsia="Calibri"/>
                <w:szCs w:val="22"/>
              </w:rPr>
            </w:pPr>
            <w:r w:rsidRPr="001E555B">
              <w:rPr>
                <w:rFonts w:eastAsia="Calibri"/>
                <w:szCs w:val="22"/>
              </w:rPr>
              <w:t>2000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A6BED"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4B1513" w14:textId="77777777" w:rsidR="00360FB5" w:rsidRPr="001E555B" w:rsidRDefault="00360FB5" w:rsidP="00553004">
            <w:pPr>
              <w:jc w:val="right"/>
              <w:rPr>
                <w:rFonts w:eastAsia="Calibri"/>
                <w:szCs w:val="22"/>
              </w:rPr>
            </w:pPr>
            <w:r w:rsidRPr="001E555B">
              <w:rPr>
                <w:rFonts w:eastAsia="Calibri"/>
                <w:szCs w:val="22"/>
              </w:rPr>
              <w:t>2000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459A9"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0877B" w14:textId="77777777" w:rsidR="00360FB5" w:rsidRPr="001E555B" w:rsidRDefault="00360FB5" w:rsidP="00553004">
            <w:pPr>
              <w:jc w:val="center"/>
              <w:rPr>
                <w:rFonts w:eastAsia="Calibri"/>
                <w:szCs w:val="22"/>
              </w:rPr>
            </w:pPr>
            <w:r w:rsidRPr="001E555B">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7A406A" w14:textId="77777777" w:rsidR="00360FB5" w:rsidRPr="001E555B" w:rsidRDefault="00360FB5" w:rsidP="00553004">
            <w:pPr>
              <w:jc w:val="center"/>
              <w:rPr>
                <w:rFonts w:eastAsia="Calibri"/>
                <w:szCs w:val="22"/>
              </w:rPr>
            </w:pPr>
            <w:r w:rsidRPr="001E555B">
              <w:rPr>
                <w:rFonts w:eastAsia="Calibri"/>
                <w:szCs w:val="22"/>
              </w:rPr>
              <w:t>4400-5413-6990</w:t>
            </w:r>
          </w:p>
        </w:tc>
      </w:tr>
      <w:tr w:rsidR="001E555B" w:rsidRPr="001E555B" w14:paraId="71DD668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26094F8" w14:textId="77777777" w:rsidR="00360FB5" w:rsidRPr="001E555B"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3FA982" w14:textId="77777777" w:rsidR="00360FB5" w:rsidRPr="001E555B" w:rsidRDefault="00360FB5" w:rsidP="00553004">
            <w:pPr>
              <w:rPr>
                <w:rFonts w:eastAsia="Calibri"/>
                <w:szCs w:val="22"/>
              </w:rPr>
            </w:pPr>
            <w:r w:rsidRPr="001E555B">
              <w:rPr>
                <w:rFonts w:eastAsia="Calibri"/>
                <w:szCs w:val="22"/>
              </w:rPr>
              <w:t>tr-46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56E201" w14:textId="77777777" w:rsidR="00360FB5" w:rsidRPr="001E555B" w:rsidRDefault="00360FB5" w:rsidP="00553004">
            <w:pPr>
              <w:rPr>
                <w:rFonts w:eastAsia="Calibri"/>
                <w:szCs w:val="22"/>
              </w:rPr>
            </w:pPr>
            <w:r w:rsidRPr="001E555B">
              <w:rPr>
                <w:rFonts w:eastAsia="Calibri"/>
                <w:szCs w:val="22"/>
              </w:rPr>
              <w:t>Privažiuojamasis kelias prie gyvenamųjų namų nuo  Nausodės g.,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290AEA" w14:textId="77777777" w:rsidR="00360FB5" w:rsidRPr="001E555B" w:rsidRDefault="00360FB5" w:rsidP="00553004">
            <w:pPr>
              <w:jc w:val="right"/>
              <w:rPr>
                <w:rFonts w:eastAsia="Calibri"/>
                <w:szCs w:val="22"/>
              </w:rPr>
            </w:pPr>
            <w:r w:rsidRPr="001E555B">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94A8F3"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222229"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534FF" w14:textId="77777777" w:rsidR="00360FB5" w:rsidRPr="001E555B" w:rsidRDefault="00360FB5" w:rsidP="00553004">
            <w:pPr>
              <w:jc w:val="right"/>
              <w:rPr>
                <w:rFonts w:eastAsia="Calibri"/>
                <w:szCs w:val="22"/>
              </w:rPr>
            </w:pPr>
            <w:r w:rsidRPr="001E555B">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4ED3A8" w14:textId="77777777" w:rsidR="00360FB5" w:rsidRPr="001E555B" w:rsidRDefault="00360FB5" w:rsidP="00553004">
            <w:pPr>
              <w:jc w:val="center"/>
              <w:rPr>
                <w:rFonts w:eastAsia="Calibri"/>
                <w:szCs w:val="22"/>
              </w:rPr>
            </w:pPr>
            <w:r w:rsidRPr="001E555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1AB6A3" w14:textId="77777777" w:rsidR="00360FB5" w:rsidRPr="001E555B" w:rsidRDefault="00360FB5" w:rsidP="00553004">
            <w:pPr>
              <w:jc w:val="center"/>
              <w:rPr>
                <w:rFonts w:eastAsia="Calibri"/>
                <w:szCs w:val="22"/>
              </w:rPr>
            </w:pPr>
            <w:r w:rsidRPr="001E555B">
              <w:rPr>
                <w:rFonts w:eastAsia="Calibri"/>
                <w:szCs w:val="22"/>
              </w:rPr>
              <w:t>-</w:t>
            </w:r>
          </w:p>
        </w:tc>
      </w:tr>
      <w:tr w:rsidR="001E555B" w:rsidRPr="001E555B" w14:paraId="7094479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B4192C" w14:textId="77777777" w:rsidR="00360FB5" w:rsidRPr="001E555B"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3680D3" w14:textId="77777777" w:rsidR="00360FB5" w:rsidRPr="001E555B" w:rsidRDefault="00360FB5" w:rsidP="00553004">
            <w:pPr>
              <w:rPr>
                <w:rFonts w:eastAsia="Calibri"/>
                <w:szCs w:val="22"/>
              </w:rPr>
            </w:pPr>
            <w:r w:rsidRPr="001E555B">
              <w:rPr>
                <w:rFonts w:eastAsia="Calibri"/>
                <w:szCs w:val="22"/>
              </w:rPr>
              <w:t>tr-47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AF928AC" w14:textId="77777777" w:rsidR="00360FB5" w:rsidRPr="001E555B" w:rsidRDefault="00360FB5" w:rsidP="00553004">
            <w:pPr>
              <w:rPr>
                <w:rFonts w:eastAsia="Calibri"/>
                <w:szCs w:val="22"/>
              </w:rPr>
            </w:pPr>
            <w:r w:rsidRPr="001E555B">
              <w:rPr>
                <w:rFonts w:eastAsia="Calibri"/>
                <w:szCs w:val="22"/>
              </w:rPr>
              <w:t>Pravažiuojamasis kelias nuo Nausodės g., Kirmėlių k. iki kelio Nr. tr-5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9A1871" w14:textId="77777777" w:rsidR="00360FB5" w:rsidRPr="001E555B" w:rsidRDefault="00360FB5" w:rsidP="00553004">
            <w:pPr>
              <w:jc w:val="right"/>
              <w:rPr>
                <w:rFonts w:eastAsia="Calibri"/>
                <w:szCs w:val="22"/>
              </w:rPr>
            </w:pPr>
            <w:r w:rsidRPr="001E555B">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8653E"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0CC38"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7723C" w14:textId="77777777" w:rsidR="00360FB5" w:rsidRPr="001E555B" w:rsidRDefault="00360FB5" w:rsidP="00553004">
            <w:pPr>
              <w:jc w:val="right"/>
              <w:rPr>
                <w:rFonts w:eastAsia="Calibri"/>
                <w:szCs w:val="22"/>
              </w:rPr>
            </w:pPr>
            <w:r w:rsidRPr="001E555B">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6453C" w14:textId="77777777" w:rsidR="00360FB5" w:rsidRPr="001E555B" w:rsidRDefault="00360FB5" w:rsidP="00553004">
            <w:pPr>
              <w:jc w:val="center"/>
              <w:rPr>
                <w:rFonts w:eastAsia="Calibri"/>
                <w:szCs w:val="22"/>
              </w:rPr>
            </w:pPr>
            <w:r w:rsidRPr="001E555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6AD5AD" w14:textId="77777777" w:rsidR="00360FB5" w:rsidRPr="001E555B" w:rsidRDefault="00360FB5" w:rsidP="00553004">
            <w:pPr>
              <w:jc w:val="center"/>
              <w:rPr>
                <w:rFonts w:eastAsia="Calibri"/>
                <w:szCs w:val="22"/>
              </w:rPr>
            </w:pPr>
            <w:r w:rsidRPr="001E555B">
              <w:rPr>
                <w:rFonts w:eastAsia="Calibri"/>
                <w:szCs w:val="22"/>
              </w:rPr>
              <w:t>-</w:t>
            </w:r>
          </w:p>
        </w:tc>
      </w:tr>
      <w:tr w:rsidR="001E555B" w:rsidRPr="001E555B" w14:paraId="108036A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38BE598" w14:textId="77777777" w:rsidR="00360FB5" w:rsidRPr="001E555B"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F3BB6E" w14:textId="77777777" w:rsidR="00360FB5" w:rsidRPr="001E555B" w:rsidRDefault="00360FB5" w:rsidP="00553004">
            <w:pPr>
              <w:rPr>
                <w:rFonts w:eastAsia="Calibri"/>
                <w:szCs w:val="22"/>
              </w:rPr>
            </w:pPr>
            <w:r w:rsidRPr="001E555B">
              <w:rPr>
                <w:rFonts w:eastAsia="Calibri"/>
                <w:szCs w:val="22"/>
              </w:rPr>
              <w:t>tr-48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6A422E" w14:textId="77777777" w:rsidR="00360FB5" w:rsidRPr="001E555B" w:rsidRDefault="00360FB5" w:rsidP="00553004">
            <w:pPr>
              <w:rPr>
                <w:rFonts w:eastAsia="Calibri"/>
                <w:szCs w:val="22"/>
              </w:rPr>
            </w:pPr>
            <w:r w:rsidRPr="001E555B">
              <w:rPr>
                <w:rFonts w:eastAsia="Calibri"/>
                <w:szCs w:val="22"/>
              </w:rPr>
              <w:t>Vašuokėnai–Briedinė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C79A2AB" w14:textId="4AA7CD7B" w:rsidR="00360FB5" w:rsidRPr="001E555B" w:rsidRDefault="003F26FB" w:rsidP="00553004">
            <w:pPr>
              <w:jc w:val="right"/>
              <w:rPr>
                <w:rFonts w:eastAsia="Calibri"/>
                <w:szCs w:val="22"/>
              </w:rPr>
            </w:pPr>
            <w:r w:rsidRPr="001E555B">
              <w:rPr>
                <w:rFonts w:eastAsia="Calibri"/>
                <w:szCs w:val="22"/>
              </w:rPr>
              <w:t xml:space="preserve"> 1562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270A9" w14:textId="77777777" w:rsidR="00360FB5" w:rsidRPr="001E555B" w:rsidRDefault="00360FB5" w:rsidP="00553004">
            <w:pPr>
              <w:jc w:val="right"/>
              <w:rPr>
                <w:rFonts w:eastAsia="Calibri"/>
                <w:szCs w:val="22"/>
              </w:rPr>
            </w:pPr>
            <w:r w:rsidRPr="001E555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88C4A9" w14:textId="3D31470E" w:rsidR="00360FB5" w:rsidRPr="001E555B" w:rsidRDefault="003F26FB" w:rsidP="00553004">
            <w:pPr>
              <w:jc w:val="right"/>
              <w:rPr>
                <w:rFonts w:eastAsia="Calibri"/>
                <w:szCs w:val="22"/>
              </w:rPr>
            </w:pPr>
            <w:r w:rsidRPr="001E555B">
              <w:rPr>
                <w:rFonts w:eastAsia="Calibri"/>
                <w:szCs w:val="22"/>
              </w:rPr>
              <w:t>1562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ED42E4" w14:textId="2DCB33AD" w:rsidR="00360FB5" w:rsidRPr="001E555B" w:rsidRDefault="001E555B" w:rsidP="00553004">
            <w:pPr>
              <w:jc w:val="right"/>
              <w:rPr>
                <w:rFonts w:eastAsia="Calibri"/>
                <w:strike/>
                <w:szCs w:val="22"/>
              </w:rPr>
            </w:pPr>
            <w:r w:rsidRPr="001E555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2BE0D9" w14:textId="0EE7D09A" w:rsidR="00360FB5" w:rsidRPr="001E555B" w:rsidRDefault="003F26FB" w:rsidP="00553004">
            <w:pPr>
              <w:jc w:val="center"/>
              <w:rPr>
                <w:rFonts w:eastAsia="Calibri"/>
                <w:szCs w:val="22"/>
              </w:rPr>
            </w:pPr>
            <w:r w:rsidRPr="001E555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5DAB44" w14:textId="6FBBE67F" w:rsidR="00360FB5" w:rsidRPr="001E555B" w:rsidRDefault="003F26FB" w:rsidP="00553004">
            <w:pPr>
              <w:jc w:val="center"/>
              <w:rPr>
                <w:rFonts w:eastAsia="Calibri"/>
                <w:szCs w:val="22"/>
              </w:rPr>
            </w:pPr>
            <w:r w:rsidRPr="001E555B">
              <w:rPr>
                <w:rFonts w:eastAsia="Calibri"/>
                <w:szCs w:val="22"/>
              </w:rPr>
              <w:t>4400-6450-1579</w:t>
            </w:r>
          </w:p>
        </w:tc>
      </w:tr>
      <w:tr w:rsidR="00360FB5" w:rsidRPr="004B1509" w14:paraId="184D567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BD3887"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2E4BB0" w14:textId="77777777" w:rsidR="00360FB5" w:rsidRPr="004B1509" w:rsidRDefault="00360FB5" w:rsidP="00553004">
            <w:pPr>
              <w:rPr>
                <w:rFonts w:eastAsia="Calibri"/>
                <w:szCs w:val="22"/>
              </w:rPr>
            </w:pPr>
            <w:r w:rsidRPr="004B1509">
              <w:rPr>
                <w:rFonts w:eastAsia="Calibri"/>
                <w:szCs w:val="22"/>
              </w:rPr>
              <w:t>tr-49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1A8510" w14:textId="77777777" w:rsidR="00360FB5" w:rsidRPr="004B1509" w:rsidRDefault="00360FB5" w:rsidP="00553004">
            <w:pPr>
              <w:rPr>
                <w:rFonts w:eastAsia="Calibri"/>
                <w:szCs w:val="22"/>
              </w:rPr>
            </w:pPr>
            <w:r w:rsidRPr="004B1509">
              <w:rPr>
                <w:rFonts w:eastAsia="Calibri"/>
                <w:szCs w:val="22"/>
              </w:rPr>
              <w:t>Vašuokėnai–Vaidlonys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6FA6D4" w14:textId="77777777" w:rsidR="00360FB5" w:rsidRPr="004B1509" w:rsidRDefault="00360FB5" w:rsidP="00553004">
            <w:pPr>
              <w:jc w:val="right"/>
              <w:rPr>
                <w:rFonts w:eastAsia="Calibri"/>
                <w:szCs w:val="22"/>
              </w:rPr>
            </w:pPr>
            <w:r w:rsidRPr="004B1509">
              <w:rPr>
                <w:rFonts w:eastAsia="Calibri"/>
                <w:szCs w:val="22"/>
              </w:rPr>
              <w:t>4141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60020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BDAA3" w14:textId="77777777" w:rsidR="00360FB5" w:rsidRPr="004B1509" w:rsidRDefault="00360FB5" w:rsidP="00553004">
            <w:pPr>
              <w:jc w:val="right"/>
              <w:rPr>
                <w:rFonts w:eastAsia="Calibri"/>
                <w:szCs w:val="22"/>
              </w:rPr>
            </w:pPr>
            <w:r w:rsidRPr="004B1509">
              <w:rPr>
                <w:rFonts w:eastAsia="Calibri"/>
                <w:szCs w:val="22"/>
              </w:rPr>
              <w:t>4141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F42F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87D21"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E549C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A0DA2F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9FB5CB6"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209C83" w14:textId="77777777" w:rsidR="00360FB5" w:rsidRPr="004B1509" w:rsidRDefault="00360FB5" w:rsidP="00553004">
            <w:pPr>
              <w:rPr>
                <w:rFonts w:eastAsia="Calibri"/>
                <w:szCs w:val="22"/>
              </w:rPr>
            </w:pPr>
            <w:r w:rsidRPr="004B1509">
              <w:rPr>
                <w:rFonts w:eastAsia="Calibri"/>
                <w:szCs w:val="22"/>
              </w:rPr>
              <w:t>tr-5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D214B18" w14:textId="77777777" w:rsidR="00360FB5" w:rsidRPr="004B1509" w:rsidRDefault="00360FB5" w:rsidP="00553004">
            <w:pPr>
              <w:rPr>
                <w:rFonts w:eastAsia="Calibri"/>
                <w:szCs w:val="22"/>
              </w:rPr>
            </w:pPr>
            <w:r w:rsidRPr="004B1509">
              <w:rPr>
                <w:rFonts w:eastAsia="Calibri"/>
                <w:szCs w:val="22"/>
              </w:rPr>
              <w:t>Privažiuojamasis kelias prie gyvenamųjų namų nuo Raguvos g.,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14ABB26" w14:textId="77777777" w:rsidR="00360FB5" w:rsidRPr="004B1509" w:rsidRDefault="00360FB5" w:rsidP="00553004">
            <w:pPr>
              <w:jc w:val="right"/>
              <w:rPr>
                <w:rFonts w:eastAsia="Calibri"/>
                <w:szCs w:val="22"/>
              </w:rPr>
            </w:pPr>
            <w:r w:rsidRPr="004B1509">
              <w:rPr>
                <w:rFonts w:eastAsia="Calibri"/>
                <w:szCs w:val="22"/>
              </w:rPr>
              <w:t>641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A7C1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767B2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F8559" w14:textId="77777777" w:rsidR="00360FB5" w:rsidRPr="004B1509" w:rsidRDefault="00360FB5" w:rsidP="00553004">
            <w:pPr>
              <w:jc w:val="right"/>
              <w:rPr>
                <w:rFonts w:eastAsia="Calibri"/>
                <w:szCs w:val="22"/>
              </w:rPr>
            </w:pPr>
            <w:r w:rsidRPr="004B1509">
              <w:rPr>
                <w:rFonts w:eastAsia="Calibri"/>
                <w:szCs w:val="22"/>
              </w:rPr>
              <w:t>641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B7CAD"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3ACE6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AFA9F8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832555F"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01DD59" w14:textId="77777777" w:rsidR="00360FB5" w:rsidRPr="004B1509" w:rsidRDefault="00360FB5" w:rsidP="00553004">
            <w:pPr>
              <w:rPr>
                <w:rFonts w:eastAsia="Calibri"/>
                <w:szCs w:val="22"/>
              </w:rPr>
            </w:pPr>
            <w:r w:rsidRPr="004B1509">
              <w:rPr>
                <w:rFonts w:eastAsia="Calibri"/>
                <w:szCs w:val="22"/>
              </w:rPr>
              <w:t>tr-50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895963F" w14:textId="77777777" w:rsidR="00360FB5" w:rsidRPr="004B1509" w:rsidRDefault="00360FB5" w:rsidP="00553004">
            <w:pPr>
              <w:rPr>
                <w:rFonts w:eastAsia="Calibri"/>
                <w:szCs w:val="22"/>
              </w:rPr>
            </w:pPr>
            <w:r w:rsidRPr="004B1509">
              <w:rPr>
                <w:rFonts w:eastAsia="Calibri"/>
                <w:szCs w:val="22"/>
              </w:rPr>
              <w:t>Pr</w:t>
            </w:r>
            <w:r w:rsidRPr="004B1509">
              <w:rPr>
                <w:rFonts w:eastAsia="Calibri"/>
                <w:bCs/>
                <w:szCs w:val="22"/>
              </w:rPr>
              <w:t>i</w:t>
            </w:r>
            <w:r w:rsidRPr="004B1509">
              <w:rPr>
                <w:rFonts w:eastAsia="Calibri"/>
                <w:szCs w:val="22"/>
              </w:rPr>
              <w:t>važiuojamasis kelias nuo Draugystės g., Troškūnų m. iki Žempučių g., Žiedonių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B1AC7A" w14:textId="77777777" w:rsidR="00360FB5" w:rsidRPr="004B1509" w:rsidRDefault="00360FB5" w:rsidP="00553004">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2A9F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08835" w14:textId="77777777" w:rsidR="00360FB5" w:rsidRPr="004B1509" w:rsidRDefault="00360FB5" w:rsidP="00553004">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63AA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54454"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7B29AE" w14:textId="77777777" w:rsidR="00360FB5" w:rsidRPr="004B1509" w:rsidRDefault="00360FB5" w:rsidP="00553004">
            <w:pPr>
              <w:jc w:val="center"/>
              <w:rPr>
                <w:rFonts w:eastAsia="Calibri"/>
                <w:szCs w:val="22"/>
              </w:rPr>
            </w:pPr>
            <w:r w:rsidRPr="004B1509">
              <w:rPr>
                <w:rFonts w:eastAsia="Calibri"/>
                <w:szCs w:val="22"/>
              </w:rPr>
              <w:t>4400-5413-4773</w:t>
            </w:r>
          </w:p>
        </w:tc>
      </w:tr>
      <w:tr w:rsidR="00360FB5" w:rsidRPr="004B1509" w14:paraId="53BF830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C7A590"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2747C6" w14:textId="77777777" w:rsidR="00360FB5" w:rsidRPr="004B1509" w:rsidRDefault="00360FB5" w:rsidP="00553004">
            <w:pPr>
              <w:rPr>
                <w:rFonts w:eastAsia="Calibri"/>
                <w:szCs w:val="22"/>
              </w:rPr>
            </w:pPr>
            <w:r w:rsidRPr="004B1509">
              <w:rPr>
                <w:rFonts w:eastAsia="Calibri"/>
                <w:szCs w:val="22"/>
              </w:rPr>
              <w:t>tr-50-1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F95530" w14:textId="3CE303BC" w:rsidR="00360FB5" w:rsidRPr="004B1509" w:rsidRDefault="00360FB5" w:rsidP="00553004">
            <w:pPr>
              <w:rPr>
                <w:rFonts w:eastAsia="Calibri"/>
                <w:bCs/>
                <w:szCs w:val="22"/>
              </w:rPr>
            </w:pPr>
            <w:r w:rsidRPr="004B1509">
              <w:rPr>
                <w:rFonts w:eastAsia="Calibri"/>
                <w:szCs w:val="22"/>
              </w:rPr>
              <w:t>Pr</w:t>
            </w:r>
            <w:r w:rsidRPr="004B1509">
              <w:rPr>
                <w:rFonts w:eastAsia="Calibri"/>
                <w:bCs/>
                <w:szCs w:val="22"/>
              </w:rPr>
              <w:t>i</w:t>
            </w:r>
            <w:r w:rsidRPr="004B1509">
              <w:rPr>
                <w:rFonts w:eastAsia="Calibri"/>
                <w:szCs w:val="22"/>
              </w:rPr>
              <w:t xml:space="preserve">važiuojamasis kelias nuo Mokyklos g., Žiedonių k. iki Žempučių g., </w:t>
            </w:r>
            <w:r w:rsidRPr="004B1509">
              <w:rPr>
                <w:rFonts w:eastAsia="Calibri"/>
                <w:bCs/>
                <w:szCs w:val="22"/>
              </w:rPr>
              <w:t xml:space="preserve">II </w:t>
            </w:r>
            <w:r>
              <w:rPr>
                <w:rFonts w:eastAsia="Calibri"/>
                <w:bCs/>
                <w:szCs w:val="22"/>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E45FF9C" w14:textId="77777777" w:rsidR="00360FB5" w:rsidRPr="004B1509" w:rsidRDefault="00360FB5" w:rsidP="00553004">
            <w:pPr>
              <w:jc w:val="right"/>
              <w:rPr>
                <w:rFonts w:eastAsia="Calibri"/>
                <w:szCs w:val="22"/>
              </w:rPr>
            </w:pPr>
            <w:r w:rsidRPr="004B1509">
              <w:rPr>
                <w:rFonts w:eastAsia="Calibri"/>
                <w:szCs w:val="22"/>
              </w:rPr>
              <w:t>181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6BD01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B336A" w14:textId="77777777" w:rsidR="00360FB5" w:rsidRPr="004B1509" w:rsidRDefault="00360FB5" w:rsidP="00553004">
            <w:pPr>
              <w:jc w:val="right"/>
              <w:rPr>
                <w:rFonts w:eastAsia="Calibri"/>
                <w:szCs w:val="22"/>
              </w:rPr>
            </w:pPr>
            <w:r w:rsidRPr="004B1509">
              <w:rPr>
                <w:rFonts w:eastAsia="Calibri"/>
                <w:szCs w:val="22"/>
              </w:rPr>
              <w:t>181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0255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6B2BB"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33AEA3" w14:textId="77777777" w:rsidR="00360FB5" w:rsidRPr="004B1509" w:rsidRDefault="00360FB5" w:rsidP="00553004">
            <w:pPr>
              <w:jc w:val="center"/>
              <w:rPr>
                <w:rFonts w:eastAsia="Calibri"/>
                <w:szCs w:val="22"/>
              </w:rPr>
            </w:pPr>
            <w:r w:rsidRPr="004B1509">
              <w:rPr>
                <w:rFonts w:eastAsia="Calibri"/>
                <w:szCs w:val="22"/>
              </w:rPr>
              <w:t>4400-5413-6968</w:t>
            </w:r>
          </w:p>
        </w:tc>
      </w:tr>
      <w:tr w:rsidR="00360FB5" w:rsidRPr="004B1509" w14:paraId="1EEEF0E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5134969"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F42A1E" w14:textId="77777777" w:rsidR="00360FB5" w:rsidRPr="004B1509" w:rsidRDefault="00360FB5" w:rsidP="00553004">
            <w:pPr>
              <w:rPr>
                <w:rFonts w:eastAsia="Calibri"/>
                <w:szCs w:val="22"/>
              </w:rPr>
            </w:pPr>
            <w:r w:rsidRPr="004B1509">
              <w:rPr>
                <w:rFonts w:eastAsia="Calibri"/>
                <w:szCs w:val="22"/>
              </w:rPr>
              <w:t>tr-51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00AD2B" w14:textId="77777777" w:rsidR="00360FB5" w:rsidRPr="004B1509" w:rsidRDefault="00360FB5" w:rsidP="00553004">
            <w:pPr>
              <w:rPr>
                <w:rFonts w:eastAsia="Calibri"/>
                <w:szCs w:val="22"/>
              </w:rPr>
            </w:pPr>
            <w:r w:rsidRPr="004B1509">
              <w:rPr>
                <w:rFonts w:eastAsia="Calibri"/>
                <w:szCs w:val="22"/>
              </w:rPr>
              <w:t>Skaistkalnis–Pelyšai II, Kupiškio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003698" w14:textId="77777777" w:rsidR="00360FB5" w:rsidRPr="004B1509" w:rsidRDefault="00360FB5" w:rsidP="00553004">
            <w:pPr>
              <w:jc w:val="right"/>
              <w:rPr>
                <w:rFonts w:eastAsia="Calibri"/>
                <w:szCs w:val="22"/>
              </w:rPr>
            </w:pPr>
            <w:r w:rsidRPr="004B1509">
              <w:rPr>
                <w:rFonts w:eastAsia="Calibri"/>
                <w:szCs w:val="22"/>
              </w:rPr>
              <w:t>1464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B353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76650F" w14:textId="77777777" w:rsidR="00360FB5" w:rsidRPr="004B1509" w:rsidRDefault="00360FB5" w:rsidP="00553004">
            <w:pPr>
              <w:jc w:val="right"/>
              <w:rPr>
                <w:rFonts w:eastAsia="Calibri"/>
                <w:szCs w:val="22"/>
              </w:rPr>
            </w:pPr>
            <w:r w:rsidRPr="004B1509">
              <w:rPr>
                <w:rFonts w:eastAsia="Calibri"/>
                <w:szCs w:val="22"/>
              </w:rPr>
              <w:t>1464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FF2F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9247B"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295D5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AB1D3B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F9DACE2"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FE2C72" w14:textId="77777777" w:rsidR="00360FB5" w:rsidRPr="004B1509" w:rsidRDefault="00360FB5" w:rsidP="00553004">
            <w:pPr>
              <w:rPr>
                <w:rFonts w:eastAsia="Calibri"/>
                <w:szCs w:val="22"/>
              </w:rPr>
            </w:pPr>
            <w:r w:rsidRPr="004B1509">
              <w:rPr>
                <w:rFonts w:eastAsia="Calibri"/>
                <w:szCs w:val="22"/>
              </w:rPr>
              <w:t>tr-52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FC0328" w14:textId="77777777" w:rsidR="00360FB5" w:rsidRPr="004B1509" w:rsidRDefault="00360FB5" w:rsidP="00553004">
            <w:pPr>
              <w:rPr>
                <w:rFonts w:eastAsia="Calibri"/>
                <w:szCs w:val="22"/>
              </w:rPr>
            </w:pPr>
            <w:r w:rsidRPr="004B1509">
              <w:rPr>
                <w:rFonts w:eastAsia="Calibri"/>
                <w:szCs w:val="22"/>
              </w:rPr>
              <w:t>Pravažiuojamasis kelias nuo Uosių g., Nakonių k. iki Liepų g., Umėnų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11E52F" w14:textId="77777777" w:rsidR="00360FB5" w:rsidRPr="004B1509" w:rsidRDefault="00360FB5" w:rsidP="00553004">
            <w:pPr>
              <w:jc w:val="right"/>
              <w:rPr>
                <w:rFonts w:eastAsia="Calibri"/>
                <w:szCs w:val="22"/>
              </w:rPr>
            </w:pPr>
            <w:r w:rsidRPr="004B1509">
              <w:rPr>
                <w:rFonts w:eastAsia="Calibri"/>
                <w:szCs w:val="22"/>
              </w:rPr>
              <w:t>1147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1F2C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B6055" w14:textId="77777777" w:rsidR="00360FB5" w:rsidRPr="004B1509" w:rsidRDefault="00360FB5" w:rsidP="00553004">
            <w:pPr>
              <w:jc w:val="right"/>
              <w:rPr>
                <w:rFonts w:eastAsia="Calibri"/>
                <w:szCs w:val="22"/>
              </w:rPr>
            </w:pPr>
            <w:r w:rsidRPr="004B1509">
              <w:rPr>
                <w:rFonts w:eastAsia="Calibri"/>
                <w:szCs w:val="22"/>
              </w:rPr>
              <w:t>1147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B84F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869F2"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45329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299DFD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3141B07"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5DA592" w14:textId="77777777" w:rsidR="00360FB5" w:rsidRPr="004B1509" w:rsidRDefault="00360FB5" w:rsidP="00553004">
            <w:pPr>
              <w:rPr>
                <w:rFonts w:eastAsia="Calibri"/>
                <w:szCs w:val="22"/>
              </w:rPr>
            </w:pPr>
            <w:r w:rsidRPr="004B1509">
              <w:rPr>
                <w:rFonts w:eastAsia="Calibri"/>
                <w:szCs w:val="22"/>
              </w:rPr>
              <w:t>tr-53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A5BD90" w14:textId="77777777" w:rsidR="00360FB5" w:rsidRPr="004B1509" w:rsidRDefault="00360FB5" w:rsidP="00553004">
            <w:pPr>
              <w:rPr>
                <w:rFonts w:eastAsia="Calibri"/>
                <w:szCs w:val="22"/>
              </w:rPr>
            </w:pPr>
            <w:r w:rsidRPr="004B1509">
              <w:rPr>
                <w:rFonts w:eastAsia="Calibri"/>
                <w:szCs w:val="22"/>
              </w:rPr>
              <w:t>Pravažiuojamasis kelias nuo Dariaus ir Girėno g., Vaidlonių k. iki kelio Troškūnai–Vašuokėnai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6609F8" w14:textId="77777777" w:rsidR="00360FB5" w:rsidRPr="004B1509" w:rsidRDefault="00360FB5" w:rsidP="00553004">
            <w:pPr>
              <w:jc w:val="right"/>
              <w:rPr>
                <w:rFonts w:eastAsia="Calibri"/>
                <w:szCs w:val="22"/>
              </w:rPr>
            </w:pPr>
            <w:r w:rsidRPr="004B1509">
              <w:rPr>
                <w:rFonts w:eastAsia="Calibri"/>
                <w:szCs w:val="22"/>
              </w:rPr>
              <w:t>1198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991B9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4B8B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003AD" w14:textId="77777777" w:rsidR="00360FB5" w:rsidRPr="004B1509" w:rsidRDefault="00360FB5" w:rsidP="00553004">
            <w:pPr>
              <w:jc w:val="right"/>
              <w:rPr>
                <w:rFonts w:eastAsia="Calibri"/>
                <w:szCs w:val="22"/>
              </w:rPr>
            </w:pPr>
            <w:r w:rsidRPr="004B1509">
              <w:rPr>
                <w:rFonts w:eastAsia="Calibri"/>
                <w:szCs w:val="22"/>
              </w:rPr>
              <w:t>1198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9D599"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140894" w14:textId="77777777" w:rsidR="00360FB5" w:rsidRPr="004B1509" w:rsidRDefault="00360FB5" w:rsidP="00553004">
            <w:pPr>
              <w:jc w:val="center"/>
              <w:rPr>
                <w:rFonts w:eastAsia="Calibri"/>
                <w:szCs w:val="22"/>
              </w:rPr>
            </w:pPr>
            <w:r w:rsidRPr="004B1509">
              <w:rPr>
                <w:rFonts w:eastAsia="Calibri"/>
                <w:szCs w:val="22"/>
              </w:rPr>
              <w:t>-</w:t>
            </w:r>
          </w:p>
        </w:tc>
      </w:tr>
      <w:tr w:rsidR="00BC639A" w:rsidRPr="00BC639A" w14:paraId="0B492F6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42E3A25" w14:textId="77777777" w:rsidR="00360FB5" w:rsidRPr="00BC639A"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793F88" w14:textId="77777777" w:rsidR="00360FB5" w:rsidRPr="00BC639A" w:rsidRDefault="00360FB5" w:rsidP="00553004">
            <w:pPr>
              <w:rPr>
                <w:rFonts w:eastAsia="Calibri"/>
                <w:szCs w:val="22"/>
              </w:rPr>
            </w:pPr>
            <w:r w:rsidRPr="00BC639A">
              <w:rPr>
                <w:rFonts w:eastAsia="Calibri"/>
                <w:szCs w:val="22"/>
              </w:rPr>
              <w:t>tr-53-1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87370C" w14:textId="31749A5E" w:rsidR="00360FB5" w:rsidRPr="00BC639A" w:rsidRDefault="00360FB5" w:rsidP="00553004">
            <w:pPr>
              <w:rPr>
                <w:rFonts w:eastAsia="Calibri"/>
                <w:szCs w:val="22"/>
              </w:rPr>
            </w:pPr>
            <w:r w:rsidRPr="00BC639A">
              <w:rPr>
                <w:rFonts w:eastAsia="Calibri"/>
                <w:szCs w:val="22"/>
              </w:rPr>
              <w:t xml:space="preserve">Privažiuojamasis kelias prie gyvenamųjų namų nuo Ąžuolų g., Vašuokėnų k.,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579DE7" w14:textId="651D1800" w:rsidR="00360FB5" w:rsidRPr="00BC639A" w:rsidRDefault="003F26FB" w:rsidP="00553004">
            <w:pPr>
              <w:jc w:val="right"/>
              <w:rPr>
                <w:rFonts w:eastAsia="Calibri"/>
                <w:szCs w:val="22"/>
              </w:rPr>
            </w:pPr>
            <w:r w:rsidRPr="00BC639A">
              <w:rPr>
                <w:rFonts w:eastAsia="Calibri"/>
                <w:szCs w:val="22"/>
              </w:rPr>
              <w:t> 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178E4"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791BB" w14:textId="282E919E" w:rsidR="00360FB5" w:rsidRPr="00BC639A" w:rsidRDefault="003F26FB" w:rsidP="00553004">
            <w:pPr>
              <w:jc w:val="right"/>
              <w:rPr>
                <w:rFonts w:eastAsia="Calibri"/>
                <w:szCs w:val="22"/>
              </w:rPr>
            </w:pPr>
            <w:r w:rsidRPr="00BC639A">
              <w:rPr>
                <w:rFonts w:eastAsia="Calibri"/>
                <w:szCs w:val="22"/>
              </w:rPr>
              <w:t>2050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BE70AD"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F56A1A" w14:textId="1D95172B" w:rsidR="00360FB5" w:rsidRPr="00BC639A" w:rsidRDefault="003F26FB" w:rsidP="00553004">
            <w:pPr>
              <w:jc w:val="center"/>
              <w:rPr>
                <w:rFonts w:eastAsia="Calibri"/>
                <w:szCs w:val="22"/>
              </w:rPr>
            </w:pPr>
            <w:r w:rsidRPr="00BC639A">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2F42557" w14:textId="1F721166" w:rsidR="00360FB5" w:rsidRPr="00BC639A" w:rsidRDefault="003F26FB" w:rsidP="00553004">
            <w:pPr>
              <w:jc w:val="center"/>
              <w:rPr>
                <w:rFonts w:eastAsia="Calibri"/>
                <w:szCs w:val="22"/>
              </w:rPr>
            </w:pPr>
            <w:r w:rsidRPr="00BC639A">
              <w:rPr>
                <w:rFonts w:eastAsia="Calibri"/>
                <w:szCs w:val="22"/>
              </w:rPr>
              <w:t>4400-6450-2154</w:t>
            </w:r>
          </w:p>
        </w:tc>
      </w:tr>
      <w:tr w:rsidR="00BC639A" w:rsidRPr="00BC639A" w14:paraId="5DE5653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1AD6AFA" w14:textId="77777777" w:rsidR="00360FB5" w:rsidRPr="00BC639A"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EDAE65" w14:textId="77777777" w:rsidR="00360FB5" w:rsidRPr="00BC639A" w:rsidRDefault="00360FB5" w:rsidP="00553004">
            <w:pPr>
              <w:rPr>
                <w:rFonts w:eastAsia="Calibri"/>
                <w:szCs w:val="22"/>
              </w:rPr>
            </w:pPr>
            <w:r w:rsidRPr="00BC639A">
              <w:rPr>
                <w:rFonts w:eastAsia="Calibri"/>
                <w:szCs w:val="22"/>
              </w:rPr>
              <w:t>tr-53-2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482DA8" w14:textId="40282173" w:rsidR="00360FB5" w:rsidRPr="00BC639A" w:rsidRDefault="00360FB5" w:rsidP="00553004">
            <w:pPr>
              <w:rPr>
                <w:rFonts w:eastAsia="Calibri"/>
                <w:szCs w:val="22"/>
              </w:rPr>
            </w:pPr>
            <w:r w:rsidRPr="00BC639A">
              <w:rPr>
                <w:rFonts w:eastAsia="Calibri"/>
                <w:szCs w:val="22"/>
              </w:rPr>
              <w:t xml:space="preserve">Privažiuojamasis kelias prie gyvenamųjų namų nuo Ąžuolų g., Vašuokėnų k.,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0C857D" w14:textId="366A17FE" w:rsidR="00360FB5" w:rsidRPr="00BC639A" w:rsidRDefault="003F26FB" w:rsidP="00553004">
            <w:pPr>
              <w:jc w:val="right"/>
              <w:rPr>
                <w:rFonts w:eastAsia="Calibri"/>
                <w:szCs w:val="22"/>
              </w:rPr>
            </w:pPr>
            <w:r w:rsidRPr="00BC639A">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69BED6" w14:textId="5DC8C557" w:rsidR="00360FB5" w:rsidRPr="00BC639A" w:rsidRDefault="003F26FB" w:rsidP="00553004">
            <w:pPr>
              <w:jc w:val="right"/>
              <w:rPr>
                <w:rFonts w:eastAsia="Calibri"/>
                <w:szCs w:val="22"/>
              </w:rPr>
            </w:pPr>
            <w:r w:rsidRPr="00BC639A">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CAFAF3" w14:textId="430D27DC" w:rsidR="00360FB5" w:rsidRPr="00BC639A" w:rsidRDefault="003F26FB" w:rsidP="00553004">
            <w:pPr>
              <w:jc w:val="right"/>
              <w:rPr>
                <w:rFonts w:eastAsia="Calibri"/>
                <w:szCs w:val="22"/>
              </w:rPr>
            </w:pPr>
            <w:r w:rsidRPr="00BC639A">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0A02A2" w14:textId="45F86B2D" w:rsidR="00360FB5" w:rsidRPr="00BC639A" w:rsidRDefault="00BC639A" w:rsidP="00553004">
            <w:pPr>
              <w:jc w:val="right"/>
              <w:rPr>
                <w:rFonts w:eastAsia="Calibri"/>
                <w:strike/>
                <w:szCs w:val="22"/>
              </w:rPr>
            </w:pPr>
            <w:r w:rsidRPr="00BC639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3F033" w14:textId="65845A31" w:rsidR="00360FB5" w:rsidRPr="00BC639A" w:rsidRDefault="003F26FB" w:rsidP="00553004">
            <w:pPr>
              <w:jc w:val="center"/>
              <w:rPr>
                <w:rFonts w:eastAsia="Calibri"/>
                <w:szCs w:val="22"/>
              </w:rPr>
            </w:pPr>
            <w:r w:rsidRPr="00BC639A">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F28501" w14:textId="4865B24F" w:rsidR="00360FB5" w:rsidRPr="00BC639A" w:rsidRDefault="003F26FB" w:rsidP="00553004">
            <w:pPr>
              <w:jc w:val="center"/>
              <w:rPr>
                <w:rFonts w:eastAsia="Calibri"/>
                <w:szCs w:val="22"/>
              </w:rPr>
            </w:pPr>
            <w:r w:rsidRPr="00BC639A">
              <w:rPr>
                <w:rFonts w:eastAsia="Calibri"/>
                <w:szCs w:val="22"/>
              </w:rPr>
              <w:t>4400-6450-2132</w:t>
            </w:r>
          </w:p>
        </w:tc>
      </w:tr>
      <w:tr w:rsidR="00BC639A" w:rsidRPr="00BC639A" w14:paraId="4C488A1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688708" w14:textId="77777777" w:rsidR="00360FB5" w:rsidRPr="00BC639A"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112381" w14:textId="77777777" w:rsidR="00360FB5" w:rsidRPr="00BC639A" w:rsidRDefault="00360FB5" w:rsidP="00553004">
            <w:pPr>
              <w:rPr>
                <w:rFonts w:eastAsia="Calibri"/>
                <w:szCs w:val="22"/>
              </w:rPr>
            </w:pPr>
            <w:r w:rsidRPr="00BC639A">
              <w:rPr>
                <w:rFonts w:eastAsia="Calibri"/>
                <w:szCs w:val="22"/>
              </w:rPr>
              <w:t>tr-53-3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8C17C2" w14:textId="0AAD4D79" w:rsidR="00360FB5" w:rsidRPr="00BC639A" w:rsidRDefault="00360FB5" w:rsidP="00553004">
            <w:pPr>
              <w:rPr>
                <w:rFonts w:eastAsia="Calibri"/>
                <w:szCs w:val="22"/>
              </w:rPr>
            </w:pPr>
            <w:r w:rsidRPr="00BC639A">
              <w:rPr>
                <w:rFonts w:eastAsia="Calibri"/>
                <w:szCs w:val="22"/>
              </w:rPr>
              <w:t xml:space="preserve">Privažiuojamasis kelias prie gyvenamųjų namų nuo Ąžuolų g., Vašuokėnų k., III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67825C0" w14:textId="2184F433" w:rsidR="00360FB5" w:rsidRPr="00BC639A" w:rsidRDefault="003F26FB" w:rsidP="00553004">
            <w:pPr>
              <w:jc w:val="right"/>
              <w:rPr>
                <w:rFonts w:eastAsia="Calibri"/>
                <w:szCs w:val="22"/>
              </w:rPr>
            </w:pPr>
            <w:r w:rsidRPr="00BC639A">
              <w:rPr>
                <w:rFonts w:eastAsia="Calibri"/>
                <w:szCs w:val="22"/>
              </w:rPr>
              <w:t xml:space="preserve"> 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CFA0A" w14:textId="779A6790" w:rsidR="00360FB5" w:rsidRPr="00BC639A" w:rsidRDefault="003F26FB" w:rsidP="00553004">
            <w:pPr>
              <w:jc w:val="right"/>
              <w:rPr>
                <w:rFonts w:eastAsia="Calibri"/>
                <w:szCs w:val="22"/>
              </w:rPr>
            </w:pPr>
            <w:r w:rsidRPr="00BC639A">
              <w:rPr>
                <w:rFonts w:eastAsia="Calibri"/>
                <w:szCs w:val="22"/>
              </w:rPr>
              <w:t>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210975" w14:textId="04991FAC" w:rsidR="00360FB5" w:rsidRPr="00BC639A" w:rsidRDefault="003F26FB" w:rsidP="00553004">
            <w:pPr>
              <w:jc w:val="right"/>
              <w:rPr>
                <w:rFonts w:eastAsia="Calibri"/>
                <w:szCs w:val="22"/>
              </w:rPr>
            </w:pPr>
            <w:r w:rsidRPr="00BC639A">
              <w:rPr>
                <w:rFonts w:eastAsia="Calibri"/>
                <w:szCs w:val="22"/>
              </w:rPr>
              <w:t> 386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48D59"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F3984" w14:textId="0160C67B" w:rsidR="00360FB5" w:rsidRPr="00BC639A" w:rsidRDefault="003F26FB" w:rsidP="00553004">
            <w:pPr>
              <w:jc w:val="center"/>
              <w:rPr>
                <w:rFonts w:eastAsia="Calibri"/>
                <w:szCs w:val="22"/>
              </w:rPr>
            </w:pPr>
            <w:r w:rsidRPr="00BC639A">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2E60E8" w14:textId="3080A3C4" w:rsidR="00360FB5" w:rsidRPr="00BC639A" w:rsidRDefault="003F26FB" w:rsidP="00553004">
            <w:pPr>
              <w:jc w:val="center"/>
              <w:rPr>
                <w:rFonts w:eastAsia="Calibri"/>
                <w:szCs w:val="22"/>
              </w:rPr>
            </w:pPr>
            <w:r w:rsidRPr="00BC639A">
              <w:rPr>
                <w:rFonts w:eastAsia="Calibri"/>
                <w:szCs w:val="22"/>
              </w:rPr>
              <w:t>4400-6450-1535</w:t>
            </w:r>
          </w:p>
        </w:tc>
      </w:tr>
      <w:tr w:rsidR="00BC639A" w:rsidRPr="00BC639A" w14:paraId="509D2DC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5E7283F" w14:textId="77777777" w:rsidR="00360FB5" w:rsidRPr="00BC639A"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FFA4B8" w14:textId="77777777" w:rsidR="00360FB5" w:rsidRPr="00BC639A" w:rsidRDefault="00360FB5" w:rsidP="00553004">
            <w:pPr>
              <w:rPr>
                <w:rFonts w:eastAsia="Calibri"/>
                <w:szCs w:val="22"/>
              </w:rPr>
            </w:pPr>
            <w:r w:rsidRPr="00BC639A">
              <w:rPr>
                <w:rFonts w:eastAsia="Calibri"/>
                <w:szCs w:val="22"/>
              </w:rPr>
              <w:t>tr-54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5F0AA5" w14:textId="77777777" w:rsidR="00360FB5" w:rsidRPr="00BC639A" w:rsidRDefault="00360FB5" w:rsidP="00553004">
            <w:pPr>
              <w:rPr>
                <w:rFonts w:eastAsia="Calibri"/>
                <w:szCs w:val="22"/>
              </w:rPr>
            </w:pPr>
            <w:r w:rsidRPr="00BC639A">
              <w:rPr>
                <w:rFonts w:eastAsia="Calibri"/>
                <w:szCs w:val="22"/>
              </w:rPr>
              <w:t>Privažiuojamasis kelias prie Žviliūnų k. nuo kelio Raguvėlė–Subačius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285A0B" w14:textId="78AB0A9D" w:rsidR="00360FB5" w:rsidRPr="00BC639A" w:rsidRDefault="00977F30" w:rsidP="00553004">
            <w:pPr>
              <w:jc w:val="right"/>
              <w:rPr>
                <w:rFonts w:eastAsia="Calibri"/>
                <w:szCs w:val="22"/>
              </w:rPr>
            </w:pPr>
            <w:r w:rsidRPr="00BC639A">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134CD0"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7681EF" w14:textId="3748F45F" w:rsidR="00360FB5" w:rsidRPr="00BC639A" w:rsidRDefault="00977F30" w:rsidP="00553004">
            <w:pPr>
              <w:jc w:val="right"/>
              <w:rPr>
                <w:rFonts w:eastAsia="Calibri"/>
                <w:szCs w:val="22"/>
              </w:rPr>
            </w:pPr>
            <w:r w:rsidRPr="00BC639A">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37468" w14:textId="6634886B" w:rsidR="00360FB5" w:rsidRPr="00BC639A" w:rsidRDefault="00BC639A" w:rsidP="00553004">
            <w:pPr>
              <w:jc w:val="right"/>
              <w:rPr>
                <w:rFonts w:eastAsia="Calibri"/>
                <w:strike/>
                <w:szCs w:val="22"/>
              </w:rPr>
            </w:pPr>
            <w:r w:rsidRPr="00BC639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597AA" w14:textId="5A4EF1B2" w:rsidR="00360FB5" w:rsidRPr="00BC639A" w:rsidRDefault="00977F30" w:rsidP="00553004">
            <w:pPr>
              <w:jc w:val="center"/>
              <w:rPr>
                <w:rFonts w:eastAsia="Calibri"/>
                <w:szCs w:val="22"/>
              </w:rPr>
            </w:pPr>
            <w:r w:rsidRPr="00BC639A">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484573" w14:textId="6D2975AC" w:rsidR="00360FB5" w:rsidRPr="00BC639A" w:rsidRDefault="00977F30" w:rsidP="00553004">
            <w:pPr>
              <w:jc w:val="center"/>
              <w:rPr>
                <w:rFonts w:eastAsia="Calibri"/>
                <w:szCs w:val="22"/>
              </w:rPr>
            </w:pPr>
            <w:r w:rsidRPr="00BC639A">
              <w:rPr>
                <w:rFonts w:eastAsia="Calibri"/>
                <w:szCs w:val="22"/>
              </w:rPr>
              <w:t>4400-</w:t>
            </w:r>
            <w:r w:rsidR="003B0699" w:rsidRPr="00BC639A">
              <w:rPr>
                <w:rFonts w:eastAsia="Calibri"/>
                <w:szCs w:val="22"/>
              </w:rPr>
              <w:t>6467-6479</w:t>
            </w:r>
          </w:p>
        </w:tc>
      </w:tr>
      <w:tr w:rsidR="00BC639A" w:rsidRPr="00BC639A" w14:paraId="2F1DCC8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F340A8" w14:textId="77777777" w:rsidR="00360FB5" w:rsidRPr="00BC639A"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043A6E" w14:textId="77777777" w:rsidR="00360FB5" w:rsidRPr="00BC639A" w:rsidRDefault="00360FB5" w:rsidP="00553004">
            <w:pPr>
              <w:rPr>
                <w:rFonts w:eastAsia="Calibri"/>
                <w:szCs w:val="22"/>
              </w:rPr>
            </w:pPr>
            <w:r w:rsidRPr="00BC639A">
              <w:rPr>
                <w:rFonts w:eastAsia="Calibri"/>
                <w:szCs w:val="22"/>
              </w:rPr>
              <w:t>tr-55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8428027" w14:textId="77777777" w:rsidR="00360FB5" w:rsidRPr="00BC639A" w:rsidRDefault="00360FB5" w:rsidP="00553004">
            <w:pPr>
              <w:rPr>
                <w:rFonts w:eastAsia="Calibri"/>
                <w:szCs w:val="22"/>
              </w:rPr>
            </w:pPr>
            <w:r w:rsidRPr="00BC639A">
              <w:rPr>
                <w:rFonts w:eastAsia="Calibri"/>
                <w:szCs w:val="22"/>
              </w:rPr>
              <w:t>Raguvėlė–Limeikiai, Panevėžio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3B2B1E" w14:textId="77777777" w:rsidR="00360FB5" w:rsidRPr="00BC639A" w:rsidRDefault="00360FB5" w:rsidP="00553004">
            <w:pPr>
              <w:jc w:val="right"/>
              <w:rPr>
                <w:rFonts w:eastAsia="Calibri"/>
                <w:szCs w:val="22"/>
              </w:rPr>
            </w:pPr>
            <w:r w:rsidRPr="00BC639A">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F1D44B"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A3C80" w14:textId="77777777" w:rsidR="00360FB5" w:rsidRPr="00BC639A" w:rsidRDefault="00360FB5" w:rsidP="00553004">
            <w:pPr>
              <w:jc w:val="right"/>
              <w:rPr>
                <w:rFonts w:eastAsia="Calibri"/>
                <w:szCs w:val="22"/>
              </w:rPr>
            </w:pPr>
            <w:r w:rsidRPr="00BC639A">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9FF30F"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3C6A40" w14:textId="77777777" w:rsidR="00360FB5" w:rsidRPr="00BC639A" w:rsidRDefault="00360FB5" w:rsidP="00553004">
            <w:pPr>
              <w:jc w:val="center"/>
              <w:rPr>
                <w:rFonts w:eastAsia="Calibri"/>
                <w:szCs w:val="22"/>
              </w:rPr>
            </w:pPr>
            <w:r w:rsidRPr="00BC639A">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C5175C" w14:textId="77777777" w:rsidR="00360FB5" w:rsidRPr="00BC639A" w:rsidRDefault="00360FB5" w:rsidP="00553004">
            <w:pPr>
              <w:jc w:val="center"/>
              <w:rPr>
                <w:rFonts w:eastAsia="Calibri"/>
                <w:szCs w:val="22"/>
              </w:rPr>
            </w:pPr>
            <w:r w:rsidRPr="00BC639A">
              <w:rPr>
                <w:rFonts w:eastAsia="Calibri"/>
                <w:szCs w:val="22"/>
              </w:rPr>
              <w:t>-</w:t>
            </w:r>
          </w:p>
        </w:tc>
      </w:tr>
      <w:tr w:rsidR="00BC639A" w:rsidRPr="00BC639A" w14:paraId="57E3513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3B77E3" w14:textId="77777777" w:rsidR="00360FB5" w:rsidRPr="00BC639A"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72FF13" w14:textId="77777777" w:rsidR="00360FB5" w:rsidRPr="00BC639A" w:rsidRDefault="00360FB5" w:rsidP="00553004">
            <w:pPr>
              <w:rPr>
                <w:rFonts w:eastAsia="Calibri"/>
                <w:szCs w:val="22"/>
              </w:rPr>
            </w:pPr>
            <w:r w:rsidRPr="00BC639A">
              <w:rPr>
                <w:rFonts w:eastAsia="Calibri"/>
                <w:szCs w:val="22"/>
              </w:rPr>
              <w:t>tr-56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B08445" w14:textId="77777777" w:rsidR="00360FB5" w:rsidRPr="00BC639A" w:rsidRDefault="00360FB5" w:rsidP="00553004">
            <w:pPr>
              <w:rPr>
                <w:rFonts w:eastAsia="Calibri"/>
                <w:szCs w:val="22"/>
              </w:rPr>
            </w:pPr>
            <w:r w:rsidRPr="00BC639A">
              <w:rPr>
                <w:rFonts w:eastAsia="Calibri"/>
                <w:szCs w:val="22"/>
              </w:rPr>
              <w:t xml:space="preserve">Privažiuojamasis kelias prie Vidugirių k. nuo kelio Anykščiai–Panevėžys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CF3B63" w14:textId="77777777" w:rsidR="00360FB5" w:rsidRPr="00BC639A" w:rsidRDefault="00360FB5" w:rsidP="00553004">
            <w:pPr>
              <w:jc w:val="right"/>
              <w:rPr>
                <w:rFonts w:eastAsia="Calibri"/>
                <w:szCs w:val="22"/>
              </w:rPr>
            </w:pPr>
            <w:r w:rsidRPr="00BC639A">
              <w:rPr>
                <w:rFonts w:eastAsia="Calibri"/>
                <w:szCs w:val="22"/>
              </w:rPr>
              <w:t>1412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60329"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3E63A"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430F7" w14:textId="77777777" w:rsidR="00360FB5" w:rsidRPr="00BC639A" w:rsidRDefault="00360FB5" w:rsidP="00553004">
            <w:pPr>
              <w:jc w:val="right"/>
              <w:rPr>
                <w:rFonts w:eastAsia="Calibri"/>
                <w:szCs w:val="22"/>
              </w:rPr>
            </w:pPr>
            <w:r w:rsidRPr="00BC639A">
              <w:rPr>
                <w:rFonts w:eastAsia="Calibri"/>
                <w:szCs w:val="22"/>
              </w:rPr>
              <w:t>1412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C72ACE" w14:textId="77777777" w:rsidR="00360FB5" w:rsidRPr="00BC639A" w:rsidRDefault="00360FB5" w:rsidP="00553004">
            <w:pPr>
              <w:jc w:val="center"/>
              <w:rPr>
                <w:rFonts w:eastAsia="Calibri"/>
                <w:szCs w:val="22"/>
              </w:rPr>
            </w:pPr>
            <w:r w:rsidRPr="00BC639A">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C1E7B9" w14:textId="77777777" w:rsidR="00360FB5" w:rsidRPr="00BC639A" w:rsidRDefault="00360FB5" w:rsidP="00553004">
            <w:pPr>
              <w:jc w:val="center"/>
              <w:rPr>
                <w:rFonts w:eastAsia="Calibri"/>
                <w:szCs w:val="22"/>
              </w:rPr>
            </w:pPr>
            <w:r w:rsidRPr="00BC639A">
              <w:rPr>
                <w:rFonts w:eastAsia="Calibri"/>
                <w:szCs w:val="22"/>
              </w:rPr>
              <w:t>-</w:t>
            </w:r>
          </w:p>
        </w:tc>
      </w:tr>
      <w:tr w:rsidR="00BC639A" w:rsidRPr="00BC639A" w14:paraId="28EEF86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B0715E" w14:textId="77777777" w:rsidR="00360FB5" w:rsidRPr="00BC639A"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FA05AD" w14:textId="77777777" w:rsidR="00360FB5" w:rsidRPr="00BC639A" w:rsidRDefault="00360FB5" w:rsidP="00553004">
            <w:pPr>
              <w:rPr>
                <w:rFonts w:eastAsia="Calibri"/>
                <w:szCs w:val="22"/>
              </w:rPr>
            </w:pPr>
            <w:r w:rsidRPr="00BC639A">
              <w:rPr>
                <w:rFonts w:eastAsia="Calibri"/>
                <w:szCs w:val="22"/>
              </w:rPr>
              <w:t>tr-57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B8B895" w14:textId="77777777" w:rsidR="00360FB5" w:rsidRPr="00BC639A" w:rsidRDefault="00360FB5" w:rsidP="00553004">
            <w:pPr>
              <w:rPr>
                <w:rFonts w:eastAsia="Calibri"/>
                <w:szCs w:val="22"/>
              </w:rPr>
            </w:pPr>
            <w:r w:rsidRPr="00BC639A">
              <w:rPr>
                <w:rFonts w:eastAsia="Calibri"/>
                <w:szCs w:val="22"/>
              </w:rPr>
              <w:t>Juostininkai–Petkūnai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8DF3FC" w14:textId="77777777" w:rsidR="00360FB5" w:rsidRPr="00BC639A" w:rsidRDefault="00360FB5" w:rsidP="00553004">
            <w:pPr>
              <w:jc w:val="right"/>
              <w:rPr>
                <w:rFonts w:eastAsia="Calibri"/>
                <w:szCs w:val="22"/>
              </w:rPr>
            </w:pPr>
            <w:r w:rsidRPr="00BC639A">
              <w:rPr>
                <w:rFonts w:eastAsia="Calibri"/>
                <w:szCs w:val="22"/>
              </w:rPr>
              <w:t>5014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5EBCD"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40ED4"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9E8C7" w14:textId="77777777" w:rsidR="00360FB5" w:rsidRPr="00BC639A" w:rsidRDefault="00360FB5" w:rsidP="00553004">
            <w:pPr>
              <w:jc w:val="right"/>
              <w:rPr>
                <w:rFonts w:eastAsia="Calibri"/>
                <w:szCs w:val="22"/>
              </w:rPr>
            </w:pPr>
            <w:r w:rsidRPr="00BC639A">
              <w:rPr>
                <w:rFonts w:eastAsia="Calibri"/>
                <w:szCs w:val="22"/>
              </w:rPr>
              <w:t>5014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E40D9C" w14:textId="77777777" w:rsidR="00360FB5" w:rsidRPr="00BC639A" w:rsidRDefault="00360FB5" w:rsidP="00553004">
            <w:pPr>
              <w:jc w:val="center"/>
              <w:rPr>
                <w:rFonts w:eastAsia="Calibri"/>
                <w:szCs w:val="22"/>
              </w:rPr>
            </w:pPr>
            <w:r w:rsidRPr="00BC639A">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EAE20E" w14:textId="77777777" w:rsidR="00360FB5" w:rsidRPr="00BC639A" w:rsidRDefault="00360FB5" w:rsidP="00553004">
            <w:pPr>
              <w:jc w:val="center"/>
              <w:rPr>
                <w:rFonts w:eastAsia="Calibri"/>
                <w:szCs w:val="22"/>
              </w:rPr>
            </w:pPr>
            <w:r w:rsidRPr="00BC639A">
              <w:rPr>
                <w:rFonts w:eastAsia="Calibri"/>
                <w:szCs w:val="22"/>
              </w:rPr>
              <w:t>-</w:t>
            </w:r>
          </w:p>
        </w:tc>
      </w:tr>
      <w:tr w:rsidR="00BC639A" w:rsidRPr="00BC639A" w14:paraId="0467CFA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2BC1534" w14:textId="77777777" w:rsidR="00360FB5" w:rsidRPr="00BC639A"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8655EA" w14:textId="77777777" w:rsidR="00360FB5" w:rsidRPr="00BC639A" w:rsidRDefault="00360FB5" w:rsidP="00553004">
            <w:pPr>
              <w:rPr>
                <w:rFonts w:eastAsia="Calibri"/>
                <w:szCs w:val="22"/>
              </w:rPr>
            </w:pPr>
            <w:r w:rsidRPr="00BC639A">
              <w:rPr>
                <w:rFonts w:eastAsia="Calibri"/>
                <w:szCs w:val="22"/>
              </w:rPr>
              <w:t>tr-58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9ACCC0" w14:textId="77777777" w:rsidR="00360FB5" w:rsidRPr="00BC639A" w:rsidRDefault="00360FB5" w:rsidP="00553004">
            <w:pPr>
              <w:rPr>
                <w:rFonts w:eastAsia="Calibri"/>
                <w:szCs w:val="22"/>
              </w:rPr>
            </w:pPr>
            <w:r w:rsidRPr="00BC639A">
              <w:rPr>
                <w:rFonts w:eastAsia="Calibri"/>
                <w:szCs w:val="22"/>
              </w:rPr>
              <w:t>Pravažiuojamasis kelias iki Kirmėlių miško nuo Nausodės g.,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AD93F3" w14:textId="77777777" w:rsidR="00360FB5" w:rsidRPr="00BC639A" w:rsidRDefault="00360FB5" w:rsidP="00553004">
            <w:pPr>
              <w:jc w:val="right"/>
              <w:rPr>
                <w:rFonts w:eastAsia="Calibri"/>
                <w:szCs w:val="22"/>
              </w:rPr>
            </w:pPr>
            <w:r w:rsidRPr="00BC639A">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11C5F1"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38159"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E60229" w14:textId="77777777" w:rsidR="00360FB5" w:rsidRPr="00BC639A" w:rsidRDefault="00360FB5" w:rsidP="00553004">
            <w:pPr>
              <w:jc w:val="right"/>
              <w:rPr>
                <w:rFonts w:eastAsia="Calibri"/>
                <w:szCs w:val="22"/>
              </w:rPr>
            </w:pPr>
            <w:r w:rsidRPr="00BC639A">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D95AB" w14:textId="77777777" w:rsidR="00360FB5" w:rsidRPr="00BC639A" w:rsidRDefault="00360FB5" w:rsidP="00553004">
            <w:pPr>
              <w:jc w:val="center"/>
              <w:rPr>
                <w:rFonts w:eastAsia="Calibri"/>
                <w:szCs w:val="22"/>
              </w:rPr>
            </w:pPr>
            <w:r w:rsidRPr="00BC639A">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93927E" w14:textId="77777777" w:rsidR="00360FB5" w:rsidRPr="00BC639A" w:rsidRDefault="00360FB5" w:rsidP="00553004">
            <w:pPr>
              <w:jc w:val="center"/>
              <w:rPr>
                <w:rFonts w:eastAsia="Calibri"/>
                <w:szCs w:val="22"/>
              </w:rPr>
            </w:pPr>
            <w:r w:rsidRPr="00BC639A">
              <w:rPr>
                <w:rFonts w:eastAsia="Calibri"/>
                <w:szCs w:val="22"/>
              </w:rPr>
              <w:t>-</w:t>
            </w:r>
          </w:p>
        </w:tc>
      </w:tr>
      <w:tr w:rsidR="00BC639A" w:rsidRPr="00BC639A" w14:paraId="094638F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961861" w14:textId="77777777" w:rsidR="00360FB5" w:rsidRPr="00BC639A"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320B7F" w14:textId="77777777" w:rsidR="00360FB5" w:rsidRPr="00BC639A" w:rsidRDefault="00360FB5" w:rsidP="00553004">
            <w:pPr>
              <w:rPr>
                <w:rFonts w:eastAsia="Calibri"/>
                <w:szCs w:val="22"/>
              </w:rPr>
            </w:pPr>
            <w:r w:rsidRPr="00BC639A">
              <w:rPr>
                <w:rFonts w:eastAsia="Calibri"/>
                <w:szCs w:val="22"/>
              </w:rPr>
              <w:t>tr-59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EFBAD6" w14:textId="77777777" w:rsidR="00360FB5" w:rsidRPr="00BC639A" w:rsidRDefault="00360FB5" w:rsidP="00553004">
            <w:pPr>
              <w:rPr>
                <w:rFonts w:eastAsia="Calibri"/>
                <w:szCs w:val="22"/>
              </w:rPr>
            </w:pPr>
            <w:r w:rsidRPr="00BC639A">
              <w:rPr>
                <w:rFonts w:eastAsia="Calibri"/>
                <w:szCs w:val="22"/>
              </w:rPr>
              <w:t>Privažiuojamasis kelias prie Surdegio geležinkelio stoties nuo Geležinkelio g., Surdegio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DF8A52" w14:textId="77777777" w:rsidR="00360FB5" w:rsidRPr="00BC639A" w:rsidRDefault="00360FB5" w:rsidP="00553004">
            <w:pPr>
              <w:jc w:val="right"/>
              <w:rPr>
                <w:rFonts w:eastAsia="Calibri"/>
                <w:szCs w:val="22"/>
              </w:rPr>
            </w:pPr>
            <w:r w:rsidRPr="00BC639A">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CA38E4"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55926"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9C3DE" w14:textId="77777777" w:rsidR="00360FB5" w:rsidRPr="00BC639A" w:rsidRDefault="00360FB5" w:rsidP="00553004">
            <w:pPr>
              <w:jc w:val="right"/>
              <w:rPr>
                <w:rFonts w:eastAsia="Calibri"/>
                <w:szCs w:val="22"/>
              </w:rPr>
            </w:pPr>
            <w:r w:rsidRPr="00BC639A">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C1D46" w14:textId="77777777" w:rsidR="00360FB5" w:rsidRPr="00BC639A" w:rsidRDefault="00360FB5" w:rsidP="00553004">
            <w:pPr>
              <w:jc w:val="center"/>
              <w:rPr>
                <w:rFonts w:eastAsia="Calibri"/>
                <w:szCs w:val="22"/>
              </w:rPr>
            </w:pPr>
            <w:r w:rsidRPr="00BC639A">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4BE968" w14:textId="77777777" w:rsidR="00360FB5" w:rsidRPr="00BC639A" w:rsidRDefault="00360FB5" w:rsidP="00553004">
            <w:pPr>
              <w:jc w:val="center"/>
              <w:rPr>
                <w:rFonts w:eastAsia="Calibri"/>
                <w:szCs w:val="22"/>
              </w:rPr>
            </w:pPr>
            <w:r w:rsidRPr="00BC639A">
              <w:rPr>
                <w:rFonts w:eastAsia="Calibri"/>
                <w:szCs w:val="22"/>
              </w:rPr>
              <w:t>-</w:t>
            </w:r>
          </w:p>
        </w:tc>
      </w:tr>
      <w:tr w:rsidR="00BC639A" w:rsidRPr="00BC639A" w14:paraId="623CED8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6040AB5" w14:textId="77777777" w:rsidR="00360FB5" w:rsidRPr="00BC639A"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1BBDAF" w14:textId="77777777" w:rsidR="00360FB5" w:rsidRPr="00BC639A" w:rsidRDefault="00360FB5" w:rsidP="00553004">
            <w:pPr>
              <w:rPr>
                <w:rFonts w:eastAsia="Calibri"/>
                <w:szCs w:val="22"/>
              </w:rPr>
            </w:pPr>
            <w:r w:rsidRPr="00BC639A">
              <w:rPr>
                <w:rFonts w:eastAsia="Calibri"/>
                <w:szCs w:val="22"/>
              </w:rPr>
              <w:t>tr-6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48CD0B" w14:textId="77777777" w:rsidR="00360FB5" w:rsidRPr="00BC639A" w:rsidRDefault="00360FB5" w:rsidP="00553004">
            <w:pPr>
              <w:rPr>
                <w:rFonts w:eastAsia="Calibri"/>
                <w:szCs w:val="22"/>
              </w:rPr>
            </w:pPr>
            <w:r w:rsidRPr="00BC639A">
              <w:rPr>
                <w:rFonts w:eastAsia="Calibri"/>
                <w:szCs w:val="22"/>
              </w:rPr>
              <w:t>Pravažiuojamasis kelias iki dirbamų laukų Mitošiūnų k. nuo kelio Surdegis–Žviliūnai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EF2378" w14:textId="219B117B" w:rsidR="00360FB5" w:rsidRPr="00BC639A" w:rsidRDefault="0001022D" w:rsidP="00553004">
            <w:pPr>
              <w:jc w:val="right"/>
              <w:rPr>
                <w:rFonts w:eastAsia="Calibri"/>
                <w:szCs w:val="22"/>
              </w:rPr>
            </w:pPr>
            <w:r w:rsidRPr="00BC639A">
              <w:rPr>
                <w:rFonts w:eastAsia="Calibri"/>
                <w:szCs w:val="22"/>
              </w:rPr>
              <w:t xml:space="preserve"> 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091D3"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746B0" w14:textId="54FA7107" w:rsidR="00360FB5" w:rsidRPr="00BC639A" w:rsidRDefault="0001022D" w:rsidP="00553004">
            <w:pPr>
              <w:jc w:val="right"/>
              <w:rPr>
                <w:rFonts w:eastAsia="Calibri"/>
                <w:szCs w:val="22"/>
              </w:rPr>
            </w:pPr>
            <w:r w:rsidRPr="00BC639A">
              <w:rPr>
                <w:rFonts w:eastAsia="Calibri"/>
                <w:szCs w:val="22"/>
              </w:rPr>
              <w:t xml:space="preserve"> 682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F8B4E" w14:textId="06FD0C0B" w:rsidR="00360FB5" w:rsidRPr="00BC639A" w:rsidRDefault="0001022D" w:rsidP="00553004">
            <w:pPr>
              <w:jc w:val="right"/>
              <w:rPr>
                <w:rFonts w:eastAsia="Calibri"/>
                <w:szCs w:val="22"/>
              </w:rPr>
            </w:pPr>
            <w:r w:rsidRPr="00BC639A">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D0001B" w14:textId="77777777" w:rsidR="00360FB5" w:rsidRPr="00BC639A" w:rsidRDefault="00360FB5" w:rsidP="00553004">
            <w:pPr>
              <w:jc w:val="center"/>
              <w:rPr>
                <w:rFonts w:eastAsia="Calibri"/>
                <w:szCs w:val="22"/>
              </w:rPr>
            </w:pPr>
            <w:r w:rsidRPr="00BC639A">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A104AB" w14:textId="7B96B77B" w:rsidR="00360FB5" w:rsidRPr="00BC639A" w:rsidRDefault="0001022D" w:rsidP="00553004">
            <w:pPr>
              <w:jc w:val="center"/>
              <w:rPr>
                <w:rFonts w:eastAsia="Calibri"/>
                <w:szCs w:val="22"/>
              </w:rPr>
            </w:pPr>
            <w:r w:rsidRPr="00BC639A">
              <w:rPr>
                <w:rFonts w:eastAsia="Calibri"/>
                <w:szCs w:val="22"/>
              </w:rPr>
              <w:t>4400-6467-6524</w:t>
            </w:r>
          </w:p>
        </w:tc>
      </w:tr>
      <w:tr w:rsidR="00BC639A" w:rsidRPr="00BC639A" w14:paraId="05646AF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67088D0" w14:textId="77777777" w:rsidR="00360FB5" w:rsidRPr="00BC639A"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3D85AE" w14:textId="77777777" w:rsidR="00360FB5" w:rsidRPr="00BC639A" w:rsidRDefault="00360FB5" w:rsidP="00553004">
            <w:pPr>
              <w:rPr>
                <w:rFonts w:eastAsia="Calibri"/>
                <w:szCs w:val="22"/>
              </w:rPr>
            </w:pPr>
            <w:r w:rsidRPr="00BC639A">
              <w:rPr>
                <w:rFonts w:eastAsia="Calibri"/>
                <w:szCs w:val="22"/>
              </w:rPr>
              <w:t>tr-6-1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3E3030" w14:textId="1E761D8B" w:rsidR="00360FB5" w:rsidRPr="00BC639A" w:rsidRDefault="00360FB5" w:rsidP="00553004">
            <w:pPr>
              <w:rPr>
                <w:rFonts w:eastAsia="Calibri"/>
                <w:szCs w:val="22"/>
              </w:rPr>
            </w:pPr>
            <w:r w:rsidRPr="00BC639A">
              <w:rPr>
                <w:rFonts w:eastAsia="Calibri"/>
                <w:szCs w:val="22"/>
              </w:rPr>
              <w:t>Pravažiuojamasis kelias nuo Mitošiūnų g., Mitošiūnų k. iki  kelio Nr. tr-6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CB8251" w14:textId="26CEEF1D" w:rsidR="00360FB5" w:rsidRPr="00BC639A" w:rsidRDefault="0001022D" w:rsidP="00553004">
            <w:pPr>
              <w:jc w:val="right"/>
              <w:rPr>
                <w:rFonts w:eastAsia="Calibri"/>
                <w:szCs w:val="22"/>
              </w:rPr>
            </w:pPr>
            <w:r w:rsidRPr="00BC639A">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35863"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2844B" w14:textId="6BB7EFA5" w:rsidR="00360FB5" w:rsidRPr="00BC639A" w:rsidRDefault="0001022D" w:rsidP="00553004">
            <w:pPr>
              <w:jc w:val="right"/>
              <w:rPr>
                <w:rFonts w:eastAsia="Calibri"/>
                <w:szCs w:val="22"/>
              </w:rPr>
            </w:pPr>
            <w:r w:rsidRPr="00BC639A">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49D8CF"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0F5372" w14:textId="0A716B0E" w:rsidR="00360FB5" w:rsidRPr="00BC639A" w:rsidRDefault="0001022D" w:rsidP="00553004">
            <w:pPr>
              <w:jc w:val="center"/>
              <w:rPr>
                <w:rFonts w:eastAsia="Calibri"/>
                <w:szCs w:val="22"/>
              </w:rPr>
            </w:pPr>
            <w:r w:rsidRPr="00BC639A">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00F282" w14:textId="737837C1" w:rsidR="00360FB5" w:rsidRPr="00BC639A" w:rsidRDefault="0001022D" w:rsidP="00553004">
            <w:pPr>
              <w:jc w:val="center"/>
              <w:rPr>
                <w:rFonts w:eastAsia="Calibri"/>
                <w:szCs w:val="22"/>
              </w:rPr>
            </w:pPr>
            <w:r w:rsidRPr="00BC639A">
              <w:rPr>
                <w:rFonts w:eastAsia="Calibri"/>
                <w:szCs w:val="22"/>
              </w:rPr>
              <w:t>4400-6467-6513</w:t>
            </w:r>
          </w:p>
        </w:tc>
      </w:tr>
      <w:tr w:rsidR="00BC639A" w:rsidRPr="00BC639A" w14:paraId="2C99507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68CC10" w14:textId="77777777" w:rsidR="00360FB5" w:rsidRPr="00BC639A"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697A72" w14:textId="77777777" w:rsidR="00360FB5" w:rsidRPr="00BC639A" w:rsidRDefault="00360FB5" w:rsidP="00553004">
            <w:pPr>
              <w:rPr>
                <w:rFonts w:eastAsia="Calibri"/>
                <w:szCs w:val="22"/>
              </w:rPr>
            </w:pPr>
            <w:r w:rsidRPr="00BC639A">
              <w:rPr>
                <w:rFonts w:eastAsia="Calibri"/>
                <w:szCs w:val="22"/>
              </w:rPr>
              <w:t>tr-60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48B5256" w14:textId="77777777" w:rsidR="00360FB5" w:rsidRPr="00BC639A" w:rsidRDefault="00360FB5" w:rsidP="00553004">
            <w:pPr>
              <w:rPr>
                <w:rFonts w:eastAsia="Calibri"/>
                <w:szCs w:val="22"/>
              </w:rPr>
            </w:pPr>
            <w:r w:rsidRPr="00BC639A">
              <w:rPr>
                <w:rFonts w:eastAsia="Calibri"/>
                <w:szCs w:val="22"/>
              </w:rPr>
              <w:t>Vašuokėnai–Viešintos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E28ECC" w14:textId="3C24B0F5" w:rsidR="00360FB5" w:rsidRPr="00BC639A" w:rsidRDefault="00324D4D" w:rsidP="00553004">
            <w:pPr>
              <w:jc w:val="right"/>
              <w:rPr>
                <w:rFonts w:eastAsia="Calibri"/>
                <w:szCs w:val="22"/>
              </w:rPr>
            </w:pPr>
            <w:r w:rsidRPr="00BC639A">
              <w:rPr>
                <w:rFonts w:eastAsia="Calibri"/>
                <w:szCs w:val="22"/>
              </w:rPr>
              <w:t xml:space="preserve"> 1668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D14FB"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AB82E" w14:textId="66A57BAC" w:rsidR="00360FB5" w:rsidRPr="00BC639A" w:rsidRDefault="00324D4D" w:rsidP="00553004">
            <w:pPr>
              <w:jc w:val="right"/>
              <w:rPr>
                <w:rFonts w:eastAsia="Calibri"/>
                <w:szCs w:val="22"/>
              </w:rPr>
            </w:pPr>
            <w:r w:rsidRPr="00BC639A">
              <w:rPr>
                <w:rFonts w:eastAsia="Calibri"/>
                <w:szCs w:val="22"/>
              </w:rPr>
              <w:t xml:space="preserve"> 1668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286BC3"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B1ABE" w14:textId="75865910" w:rsidR="00360FB5" w:rsidRPr="00BC639A" w:rsidRDefault="00324D4D" w:rsidP="00553004">
            <w:pPr>
              <w:jc w:val="center"/>
              <w:rPr>
                <w:rFonts w:eastAsia="Calibri"/>
                <w:szCs w:val="22"/>
              </w:rPr>
            </w:pPr>
            <w:r w:rsidRPr="00BC639A">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FDAB16" w14:textId="7521CD01" w:rsidR="00360FB5" w:rsidRPr="00BC639A" w:rsidRDefault="00324D4D" w:rsidP="00553004">
            <w:pPr>
              <w:jc w:val="center"/>
              <w:rPr>
                <w:rFonts w:eastAsia="Calibri"/>
                <w:szCs w:val="22"/>
              </w:rPr>
            </w:pPr>
            <w:r w:rsidRPr="00BC639A">
              <w:rPr>
                <w:rFonts w:eastAsia="Calibri"/>
                <w:szCs w:val="22"/>
              </w:rPr>
              <w:t>4400-6450-1568</w:t>
            </w:r>
          </w:p>
        </w:tc>
      </w:tr>
      <w:tr w:rsidR="00BC639A" w:rsidRPr="00BC639A" w14:paraId="0165992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0AFFD02" w14:textId="77777777" w:rsidR="00360FB5" w:rsidRPr="00BC639A"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89F62A" w14:textId="77777777" w:rsidR="00360FB5" w:rsidRPr="00BC639A" w:rsidRDefault="00360FB5" w:rsidP="00553004">
            <w:pPr>
              <w:rPr>
                <w:rFonts w:eastAsia="Calibri"/>
                <w:szCs w:val="22"/>
              </w:rPr>
            </w:pPr>
            <w:r w:rsidRPr="00BC639A">
              <w:rPr>
                <w:rFonts w:eastAsia="Calibri"/>
                <w:szCs w:val="22"/>
              </w:rPr>
              <w:t>tr-61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9B58B31" w14:textId="77777777" w:rsidR="00360FB5" w:rsidRPr="00BC639A" w:rsidRDefault="00360FB5" w:rsidP="00553004">
            <w:pPr>
              <w:rPr>
                <w:rFonts w:eastAsia="Calibri"/>
                <w:szCs w:val="22"/>
              </w:rPr>
            </w:pPr>
            <w:r w:rsidRPr="00BC639A">
              <w:rPr>
                <w:rFonts w:eastAsia="Calibri"/>
                <w:szCs w:val="22"/>
              </w:rPr>
              <w:t>Gerkiškis–Gailiutiškis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A999CA" w14:textId="3E13A403" w:rsidR="00360FB5" w:rsidRPr="00BC639A" w:rsidRDefault="00324D4D" w:rsidP="00553004">
            <w:pPr>
              <w:jc w:val="right"/>
              <w:rPr>
                <w:rFonts w:eastAsia="Calibri"/>
                <w:szCs w:val="22"/>
              </w:rPr>
            </w:pPr>
            <w:r w:rsidRPr="00BC639A">
              <w:rPr>
                <w:rFonts w:eastAsia="Calibri"/>
                <w:szCs w:val="22"/>
              </w:rPr>
              <w:t xml:space="preserve"> 272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D9CB1" w14:textId="77777777" w:rsidR="00360FB5" w:rsidRPr="00BC639A" w:rsidRDefault="00360FB5" w:rsidP="00553004">
            <w:pPr>
              <w:jc w:val="right"/>
              <w:rPr>
                <w:rFonts w:eastAsia="Calibri"/>
                <w:szCs w:val="22"/>
              </w:rPr>
            </w:pPr>
            <w:r w:rsidRPr="00BC639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128FE" w14:textId="528D8353" w:rsidR="00360FB5" w:rsidRPr="00BC639A" w:rsidRDefault="00324D4D" w:rsidP="00553004">
            <w:pPr>
              <w:jc w:val="right"/>
              <w:rPr>
                <w:rFonts w:eastAsia="Calibri"/>
                <w:szCs w:val="22"/>
              </w:rPr>
            </w:pPr>
            <w:r w:rsidRPr="00BC639A">
              <w:rPr>
                <w:rFonts w:eastAsia="Calibri"/>
                <w:szCs w:val="22"/>
              </w:rPr>
              <w:t>272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E40F6" w14:textId="0862605E" w:rsidR="00360FB5" w:rsidRPr="00BC639A" w:rsidRDefault="00BC639A" w:rsidP="00553004">
            <w:pPr>
              <w:jc w:val="right"/>
              <w:rPr>
                <w:rFonts w:eastAsia="Calibri"/>
                <w:strike/>
                <w:szCs w:val="22"/>
              </w:rPr>
            </w:pPr>
            <w:r w:rsidRPr="00BC639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EE90B" w14:textId="01EF5A96" w:rsidR="00360FB5" w:rsidRPr="00BC639A" w:rsidRDefault="00324D4D" w:rsidP="00553004">
            <w:pPr>
              <w:jc w:val="center"/>
              <w:rPr>
                <w:rFonts w:eastAsia="Calibri"/>
                <w:szCs w:val="22"/>
              </w:rPr>
            </w:pPr>
            <w:r w:rsidRPr="00BC639A">
              <w:rPr>
                <w:rFonts w:eastAsia="Calibri"/>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CF365F" w14:textId="790063F7" w:rsidR="00360FB5" w:rsidRPr="00BC639A" w:rsidRDefault="00324D4D" w:rsidP="00553004">
            <w:pPr>
              <w:jc w:val="center"/>
              <w:rPr>
                <w:rFonts w:eastAsia="Calibri"/>
                <w:szCs w:val="22"/>
              </w:rPr>
            </w:pPr>
            <w:r w:rsidRPr="00BC639A">
              <w:rPr>
                <w:rFonts w:eastAsia="Calibri"/>
                <w:szCs w:val="22"/>
              </w:rPr>
              <w:t>4400-6450-2232</w:t>
            </w:r>
          </w:p>
        </w:tc>
      </w:tr>
      <w:tr w:rsidR="005A28D1" w:rsidRPr="005A28D1" w14:paraId="4334EA1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1B14150" w14:textId="77777777" w:rsidR="00360FB5" w:rsidRPr="005A28D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23733A" w14:textId="77777777" w:rsidR="00360FB5" w:rsidRPr="005A28D1" w:rsidRDefault="00360FB5" w:rsidP="00553004">
            <w:pPr>
              <w:rPr>
                <w:rFonts w:eastAsia="Calibri"/>
                <w:szCs w:val="22"/>
              </w:rPr>
            </w:pPr>
            <w:r w:rsidRPr="005A28D1">
              <w:rPr>
                <w:rFonts w:eastAsia="Calibri"/>
                <w:szCs w:val="22"/>
              </w:rPr>
              <w:t>tr-62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3086342" w14:textId="77777777" w:rsidR="00360FB5" w:rsidRPr="005A28D1" w:rsidRDefault="00360FB5" w:rsidP="00553004">
            <w:pPr>
              <w:rPr>
                <w:rFonts w:eastAsia="Calibri"/>
                <w:szCs w:val="22"/>
              </w:rPr>
            </w:pPr>
            <w:r w:rsidRPr="005A28D1">
              <w:rPr>
                <w:rFonts w:eastAsia="Calibri"/>
                <w:szCs w:val="22"/>
              </w:rPr>
              <w:t>Pravažiuojamasis kelias nuo Žirgyno g., Latavėnų k. iki kelio Nr. tr-4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D49B7D" w14:textId="1C842371" w:rsidR="00360FB5" w:rsidRPr="005A28D1" w:rsidRDefault="00324D4D" w:rsidP="00553004">
            <w:pPr>
              <w:jc w:val="right"/>
              <w:rPr>
                <w:rFonts w:eastAsia="Calibri"/>
                <w:szCs w:val="22"/>
              </w:rPr>
            </w:pPr>
            <w:r w:rsidRPr="005A28D1">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DF350"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C1A02" w14:textId="14507973" w:rsidR="00360FB5" w:rsidRPr="005A28D1" w:rsidRDefault="00324D4D" w:rsidP="00553004">
            <w:pPr>
              <w:jc w:val="right"/>
              <w:rPr>
                <w:rFonts w:eastAsia="Calibri"/>
                <w:szCs w:val="22"/>
              </w:rPr>
            </w:pPr>
            <w:r w:rsidRPr="005A28D1">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8E7F51"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70FEE" w14:textId="6E4FEA9F" w:rsidR="00360FB5" w:rsidRPr="005A28D1" w:rsidRDefault="00324D4D" w:rsidP="00553004">
            <w:pPr>
              <w:jc w:val="center"/>
              <w:rPr>
                <w:rFonts w:eastAsia="Calibri"/>
                <w:szCs w:val="22"/>
              </w:rPr>
            </w:pPr>
            <w:r w:rsidRPr="005A28D1">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EAFE92" w14:textId="23B65624" w:rsidR="00360FB5" w:rsidRPr="005A28D1" w:rsidRDefault="00324D4D" w:rsidP="00553004">
            <w:pPr>
              <w:jc w:val="center"/>
              <w:rPr>
                <w:rFonts w:eastAsia="Calibri"/>
                <w:szCs w:val="22"/>
              </w:rPr>
            </w:pPr>
            <w:r w:rsidRPr="005A28D1">
              <w:rPr>
                <w:rFonts w:eastAsia="Calibri"/>
                <w:szCs w:val="22"/>
              </w:rPr>
              <w:t>4400-6450-1413</w:t>
            </w:r>
          </w:p>
        </w:tc>
      </w:tr>
      <w:tr w:rsidR="005A28D1" w:rsidRPr="005A28D1" w14:paraId="0CD4884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005B0B9" w14:textId="77777777" w:rsidR="00360FB5" w:rsidRPr="005A28D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599BC5" w14:textId="77777777" w:rsidR="00360FB5" w:rsidRPr="005A28D1" w:rsidRDefault="00360FB5" w:rsidP="00553004">
            <w:pPr>
              <w:rPr>
                <w:rFonts w:eastAsia="Calibri"/>
                <w:szCs w:val="22"/>
              </w:rPr>
            </w:pPr>
            <w:r w:rsidRPr="005A28D1">
              <w:rPr>
                <w:rFonts w:eastAsia="Calibri"/>
                <w:szCs w:val="22"/>
              </w:rPr>
              <w:t>tr-63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9B9CA5A" w14:textId="77777777" w:rsidR="00360FB5" w:rsidRPr="005A28D1" w:rsidRDefault="00360FB5" w:rsidP="00553004">
            <w:pPr>
              <w:rPr>
                <w:rFonts w:eastAsia="Calibri"/>
                <w:szCs w:val="22"/>
              </w:rPr>
            </w:pPr>
            <w:r w:rsidRPr="005A28D1">
              <w:rPr>
                <w:rFonts w:eastAsia="Calibri"/>
                <w:szCs w:val="22"/>
              </w:rPr>
              <w:t>Karčiai–Gečionys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94CD38" w14:textId="77777777" w:rsidR="00360FB5" w:rsidRPr="005A28D1" w:rsidRDefault="00360FB5" w:rsidP="00553004">
            <w:pPr>
              <w:jc w:val="right"/>
              <w:rPr>
                <w:rFonts w:eastAsia="Calibri"/>
                <w:szCs w:val="22"/>
              </w:rPr>
            </w:pPr>
            <w:r w:rsidRPr="005A28D1">
              <w:rPr>
                <w:rFonts w:eastAsia="Calibri"/>
                <w:szCs w:val="22"/>
              </w:rPr>
              <w:t>657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18DBF"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F7BF43" w14:textId="77777777" w:rsidR="00360FB5" w:rsidRPr="005A28D1" w:rsidRDefault="00360FB5" w:rsidP="00553004">
            <w:pPr>
              <w:jc w:val="right"/>
              <w:rPr>
                <w:rFonts w:eastAsia="Calibri"/>
                <w:szCs w:val="22"/>
              </w:rPr>
            </w:pPr>
            <w:r w:rsidRPr="005A28D1">
              <w:rPr>
                <w:rFonts w:eastAsia="Calibri"/>
                <w:szCs w:val="22"/>
              </w:rPr>
              <w:t>657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1563E"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64764" w14:textId="77777777" w:rsidR="00360FB5" w:rsidRPr="005A28D1" w:rsidRDefault="00360FB5" w:rsidP="00553004">
            <w:pPr>
              <w:jc w:val="center"/>
              <w:rPr>
                <w:rFonts w:eastAsia="Calibri"/>
                <w:szCs w:val="22"/>
              </w:rPr>
            </w:pPr>
            <w:r w:rsidRPr="005A28D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ED8A04" w14:textId="77777777" w:rsidR="00360FB5" w:rsidRPr="005A28D1" w:rsidRDefault="00360FB5" w:rsidP="00553004">
            <w:pPr>
              <w:jc w:val="center"/>
              <w:rPr>
                <w:rFonts w:eastAsia="Calibri"/>
                <w:szCs w:val="22"/>
              </w:rPr>
            </w:pPr>
            <w:r w:rsidRPr="005A28D1">
              <w:rPr>
                <w:rFonts w:eastAsia="Calibri"/>
                <w:szCs w:val="22"/>
              </w:rPr>
              <w:t>-</w:t>
            </w:r>
          </w:p>
        </w:tc>
      </w:tr>
      <w:tr w:rsidR="005A28D1" w:rsidRPr="005A28D1" w14:paraId="553352C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7C066C" w14:textId="77777777" w:rsidR="00360FB5" w:rsidRPr="005A28D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0F2AC9" w14:textId="77777777" w:rsidR="00360FB5" w:rsidRPr="005A28D1" w:rsidRDefault="00360FB5" w:rsidP="00553004">
            <w:pPr>
              <w:rPr>
                <w:rFonts w:eastAsia="Calibri"/>
                <w:szCs w:val="22"/>
              </w:rPr>
            </w:pPr>
            <w:r w:rsidRPr="005A28D1">
              <w:rPr>
                <w:rFonts w:eastAsia="Calibri"/>
                <w:szCs w:val="22"/>
              </w:rPr>
              <w:t>tr-64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E93AC8" w14:textId="77777777" w:rsidR="00360FB5" w:rsidRPr="005A28D1" w:rsidRDefault="00360FB5" w:rsidP="00553004">
            <w:pPr>
              <w:rPr>
                <w:rFonts w:eastAsia="Calibri"/>
                <w:szCs w:val="22"/>
              </w:rPr>
            </w:pPr>
            <w:r w:rsidRPr="005A28D1">
              <w:rPr>
                <w:rFonts w:eastAsia="Calibri"/>
                <w:szCs w:val="22"/>
              </w:rPr>
              <w:t>Privažiuojamasis kelias prie gyvenamųjų namų Mažionių  k. nuo tr-29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80FBB8" w14:textId="77777777" w:rsidR="00360FB5" w:rsidRPr="005A28D1" w:rsidRDefault="00360FB5" w:rsidP="00553004">
            <w:pPr>
              <w:jc w:val="right"/>
              <w:rPr>
                <w:rFonts w:eastAsia="Calibri"/>
                <w:szCs w:val="22"/>
              </w:rPr>
            </w:pPr>
            <w:r w:rsidRPr="005A28D1">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45C5CB"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C1D1A4"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452B4" w14:textId="77777777" w:rsidR="00360FB5" w:rsidRPr="005A28D1" w:rsidRDefault="00360FB5" w:rsidP="00553004">
            <w:pPr>
              <w:jc w:val="right"/>
              <w:rPr>
                <w:rFonts w:eastAsia="Calibri"/>
                <w:szCs w:val="22"/>
              </w:rPr>
            </w:pPr>
            <w:r w:rsidRPr="005A28D1">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579DD" w14:textId="77777777" w:rsidR="00360FB5" w:rsidRPr="005A28D1" w:rsidRDefault="00360FB5" w:rsidP="00553004">
            <w:pPr>
              <w:jc w:val="center"/>
              <w:rPr>
                <w:rFonts w:eastAsia="Calibri"/>
                <w:szCs w:val="22"/>
              </w:rPr>
            </w:pPr>
            <w:r w:rsidRPr="005A28D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90EF25" w14:textId="77777777" w:rsidR="00360FB5" w:rsidRPr="005A28D1" w:rsidRDefault="00360FB5" w:rsidP="00553004">
            <w:pPr>
              <w:jc w:val="center"/>
              <w:rPr>
                <w:rFonts w:eastAsia="Calibri"/>
                <w:szCs w:val="22"/>
              </w:rPr>
            </w:pPr>
            <w:r w:rsidRPr="005A28D1">
              <w:rPr>
                <w:rFonts w:eastAsia="Calibri"/>
                <w:szCs w:val="22"/>
              </w:rPr>
              <w:t>-</w:t>
            </w:r>
          </w:p>
        </w:tc>
      </w:tr>
      <w:tr w:rsidR="005A28D1" w:rsidRPr="005A28D1" w14:paraId="6311961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FC860C" w14:textId="77777777" w:rsidR="00360FB5" w:rsidRPr="005A28D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AF52B3" w14:textId="77777777" w:rsidR="00360FB5" w:rsidRPr="005A28D1" w:rsidRDefault="00360FB5" w:rsidP="00553004">
            <w:pPr>
              <w:rPr>
                <w:rFonts w:eastAsia="Calibri"/>
                <w:szCs w:val="22"/>
              </w:rPr>
            </w:pPr>
            <w:r w:rsidRPr="005A28D1">
              <w:rPr>
                <w:rFonts w:eastAsia="Calibri"/>
                <w:szCs w:val="22"/>
              </w:rPr>
              <w:t>tr-65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047CC9" w14:textId="77777777" w:rsidR="00360FB5" w:rsidRPr="005A28D1" w:rsidRDefault="00360FB5" w:rsidP="00553004">
            <w:pPr>
              <w:rPr>
                <w:rFonts w:eastAsia="Calibri"/>
                <w:szCs w:val="22"/>
              </w:rPr>
            </w:pPr>
            <w:r w:rsidRPr="005A28D1">
              <w:rPr>
                <w:rFonts w:eastAsia="Calibri"/>
                <w:szCs w:val="22"/>
              </w:rPr>
              <w:t>Privažiuojamasis kelias prie Palatavio piliakalnio nuo kelio Nr. tr-76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340A40" w14:textId="77777777" w:rsidR="00360FB5" w:rsidRPr="005A28D1" w:rsidRDefault="00360FB5" w:rsidP="00553004">
            <w:pPr>
              <w:jc w:val="right"/>
              <w:rPr>
                <w:rFonts w:eastAsia="Calibri"/>
                <w:szCs w:val="22"/>
              </w:rPr>
            </w:pPr>
            <w:r w:rsidRPr="005A28D1">
              <w:rPr>
                <w:rFonts w:eastAsia="Calibri"/>
                <w:szCs w:val="22"/>
              </w:rPr>
              <w:t>724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A3449"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3491BC"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7C280" w14:textId="77777777" w:rsidR="00360FB5" w:rsidRPr="005A28D1" w:rsidRDefault="00360FB5" w:rsidP="00553004">
            <w:pPr>
              <w:jc w:val="right"/>
              <w:rPr>
                <w:rFonts w:eastAsia="Calibri"/>
                <w:szCs w:val="22"/>
              </w:rPr>
            </w:pPr>
            <w:r w:rsidRPr="005A28D1">
              <w:rPr>
                <w:rFonts w:eastAsia="Calibri"/>
                <w:szCs w:val="22"/>
              </w:rPr>
              <w:t>724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D6857" w14:textId="77777777" w:rsidR="00360FB5" w:rsidRPr="005A28D1" w:rsidRDefault="00360FB5" w:rsidP="00553004">
            <w:pPr>
              <w:jc w:val="center"/>
              <w:rPr>
                <w:rFonts w:eastAsia="Calibri"/>
                <w:szCs w:val="22"/>
              </w:rPr>
            </w:pPr>
            <w:r w:rsidRPr="005A28D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18A228" w14:textId="77777777" w:rsidR="00360FB5" w:rsidRPr="005A28D1" w:rsidRDefault="00360FB5" w:rsidP="00553004">
            <w:pPr>
              <w:jc w:val="center"/>
              <w:rPr>
                <w:rFonts w:eastAsia="Calibri"/>
                <w:szCs w:val="22"/>
              </w:rPr>
            </w:pPr>
            <w:r w:rsidRPr="005A28D1">
              <w:rPr>
                <w:rFonts w:eastAsia="Calibri"/>
                <w:szCs w:val="22"/>
              </w:rPr>
              <w:t>-</w:t>
            </w:r>
          </w:p>
        </w:tc>
      </w:tr>
      <w:tr w:rsidR="005A28D1" w:rsidRPr="005A28D1" w14:paraId="1967216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B908F1" w14:textId="77777777" w:rsidR="00360FB5" w:rsidRPr="005A28D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98E2B0" w14:textId="77777777" w:rsidR="00360FB5" w:rsidRPr="005A28D1" w:rsidRDefault="00360FB5" w:rsidP="00553004">
            <w:pPr>
              <w:rPr>
                <w:rFonts w:eastAsia="Calibri"/>
                <w:szCs w:val="22"/>
              </w:rPr>
            </w:pPr>
            <w:r w:rsidRPr="005A28D1">
              <w:rPr>
                <w:rFonts w:eastAsia="Calibri"/>
                <w:szCs w:val="22"/>
              </w:rPr>
              <w:t>tr-66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3D4B4F" w14:textId="77777777" w:rsidR="00360FB5" w:rsidRPr="005A28D1" w:rsidRDefault="00360FB5" w:rsidP="00553004">
            <w:pPr>
              <w:rPr>
                <w:rFonts w:eastAsia="Calibri"/>
                <w:szCs w:val="22"/>
              </w:rPr>
            </w:pPr>
            <w:r w:rsidRPr="005A28D1">
              <w:rPr>
                <w:rFonts w:eastAsia="Calibri"/>
                <w:szCs w:val="22"/>
              </w:rPr>
              <w:t>Privažiuojamasis kelias prie Mažionių k.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7EF993" w14:textId="77777777" w:rsidR="00360FB5" w:rsidRPr="005A28D1" w:rsidRDefault="00360FB5" w:rsidP="00553004">
            <w:pPr>
              <w:jc w:val="right"/>
              <w:rPr>
                <w:rFonts w:eastAsia="Calibri"/>
                <w:szCs w:val="22"/>
              </w:rPr>
            </w:pPr>
            <w:r w:rsidRPr="005A28D1">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9817A"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8EF93"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BB478" w14:textId="77777777" w:rsidR="00360FB5" w:rsidRPr="005A28D1" w:rsidRDefault="00360FB5" w:rsidP="00553004">
            <w:pPr>
              <w:jc w:val="right"/>
              <w:rPr>
                <w:rFonts w:eastAsia="Calibri"/>
                <w:szCs w:val="22"/>
              </w:rPr>
            </w:pPr>
            <w:r w:rsidRPr="005A28D1">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C71FCE" w14:textId="77777777" w:rsidR="00360FB5" w:rsidRPr="005A28D1" w:rsidRDefault="00360FB5" w:rsidP="00553004">
            <w:pPr>
              <w:jc w:val="center"/>
              <w:rPr>
                <w:rFonts w:eastAsia="Calibri"/>
                <w:szCs w:val="22"/>
              </w:rPr>
            </w:pPr>
            <w:r w:rsidRPr="005A28D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1C1539" w14:textId="77777777" w:rsidR="00360FB5" w:rsidRPr="005A28D1" w:rsidRDefault="00360FB5" w:rsidP="00553004">
            <w:pPr>
              <w:jc w:val="center"/>
              <w:rPr>
                <w:rFonts w:eastAsia="Calibri"/>
                <w:szCs w:val="22"/>
              </w:rPr>
            </w:pPr>
            <w:r w:rsidRPr="005A28D1">
              <w:rPr>
                <w:rFonts w:eastAsia="Calibri"/>
                <w:szCs w:val="22"/>
              </w:rPr>
              <w:t>-</w:t>
            </w:r>
          </w:p>
        </w:tc>
      </w:tr>
      <w:tr w:rsidR="005A28D1" w:rsidRPr="005A28D1" w14:paraId="67E8AB6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79ED6D" w14:textId="77777777" w:rsidR="00360FB5" w:rsidRPr="005A28D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96231F" w14:textId="77777777" w:rsidR="00360FB5" w:rsidRPr="005A28D1" w:rsidRDefault="00360FB5" w:rsidP="00553004">
            <w:pPr>
              <w:rPr>
                <w:rFonts w:eastAsia="Calibri"/>
                <w:szCs w:val="22"/>
              </w:rPr>
            </w:pPr>
            <w:r w:rsidRPr="005A28D1">
              <w:rPr>
                <w:rFonts w:eastAsia="Calibri"/>
                <w:szCs w:val="22"/>
              </w:rPr>
              <w:t>tr-67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CE42C4" w14:textId="77777777" w:rsidR="00360FB5" w:rsidRPr="005A28D1" w:rsidRDefault="00360FB5" w:rsidP="00553004">
            <w:pPr>
              <w:rPr>
                <w:rFonts w:eastAsia="Calibri"/>
                <w:szCs w:val="22"/>
              </w:rPr>
            </w:pPr>
            <w:r w:rsidRPr="005A28D1">
              <w:rPr>
                <w:rFonts w:eastAsia="Calibri"/>
                <w:szCs w:val="22"/>
              </w:rPr>
              <w:t>Pravažiuojamasis kelias iki Kalnuočių miško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E41F44" w14:textId="77777777" w:rsidR="00360FB5" w:rsidRPr="005A28D1" w:rsidRDefault="00360FB5" w:rsidP="00553004">
            <w:pPr>
              <w:jc w:val="right"/>
              <w:rPr>
                <w:rFonts w:eastAsia="Calibri"/>
                <w:szCs w:val="22"/>
              </w:rPr>
            </w:pPr>
            <w:r w:rsidRPr="005A28D1">
              <w:rPr>
                <w:rFonts w:eastAsia="Calibri"/>
                <w:szCs w:val="22"/>
              </w:rPr>
              <w:t>1200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9020D0"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78C61"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E11D48" w14:textId="77777777" w:rsidR="00360FB5" w:rsidRPr="005A28D1" w:rsidRDefault="00360FB5" w:rsidP="00553004">
            <w:pPr>
              <w:jc w:val="right"/>
              <w:rPr>
                <w:rFonts w:eastAsia="Calibri"/>
                <w:szCs w:val="22"/>
              </w:rPr>
            </w:pPr>
            <w:r w:rsidRPr="005A28D1">
              <w:rPr>
                <w:rFonts w:eastAsia="Calibri"/>
                <w:szCs w:val="22"/>
              </w:rPr>
              <w:t>1200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2D4E44" w14:textId="77777777" w:rsidR="00360FB5" w:rsidRPr="005A28D1" w:rsidRDefault="00360FB5" w:rsidP="00553004">
            <w:pPr>
              <w:jc w:val="center"/>
              <w:rPr>
                <w:rFonts w:eastAsia="Calibri"/>
                <w:szCs w:val="22"/>
              </w:rPr>
            </w:pPr>
            <w:r w:rsidRPr="005A28D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204AF6" w14:textId="77777777" w:rsidR="00360FB5" w:rsidRPr="005A28D1" w:rsidRDefault="00360FB5" w:rsidP="00553004">
            <w:pPr>
              <w:jc w:val="center"/>
              <w:rPr>
                <w:rFonts w:eastAsia="Calibri"/>
                <w:szCs w:val="22"/>
              </w:rPr>
            </w:pPr>
            <w:r w:rsidRPr="005A28D1">
              <w:rPr>
                <w:rFonts w:eastAsia="Calibri"/>
                <w:szCs w:val="22"/>
              </w:rPr>
              <w:t>-</w:t>
            </w:r>
          </w:p>
        </w:tc>
      </w:tr>
      <w:tr w:rsidR="005A28D1" w:rsidRPr="005A28D1" w14:paraId="1C64861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404D8A6" w14:textId="77777777" w:rsidR="00360FB5" w:rsidRPr="005A28D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F83BA9" w14:textId="77777777" w:rsidR="00360FB5" w:rsidRPr="005A28D1" w:rsidRDefault="00360FB5" w:rsidP="00553004">
            <w:pPr>
              <w:rPr>
                <w:rFonts w:eastAsia="Calibri"/>
                <w:szCs w:val="22"/>
              </w:rPr>
            </w:pPr>
            <w:r w:rsidRPr="005A28D1">
              <w:rPr>
                <w:rFonts w:eastAsia="Calibri"/>
                <w:szCs w:val="22"/>
              </w:rPr>
              <w:t>tr-68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61596B0" w14:textId="77777777" w:rsidR="00360FB5" w:rsidRPr="005A28D1" w:rsidRDefault="00360FB5" w:rsidP="00553004">
            <w:pPr>
              <w:rPr>
                <w:rFonts w:eastAsia="Calibri"/>
                <w:szCs w:val="22"/>
              </w:rPr>
            </w:pPr>
            <w:r w:rsidRPr="005A28D1">
              <w:rPr>
                <w:rFonts w:eastAsia="Calibri"/>
                <w:szCs w:val="22"/>
              </w:rPr>
              <w:t>Privažiuojamasis kelias prie Dvaro g., Smėlynės k. nuo kelio Nr.  tr-68-1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42C50B" w14:textId="0AE8B84C" w:rsidR="00360FB5" w:rsidRPr="005A28D1" w:rsidRDefault="00E75448" w:rsidP="00553004">
            <w:pPr>
              <w:jc w:val="right"/>
              <w:rPr>
                <w:rFonts w:eastAsia="Calibri"/>
                <w:szCs w:val="22"/>
              </w:rPr>
            </w:pPr>
            <w:r w:rsidRPr="005A28D1">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DE813"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CF9C5" w14:textId="55C7FBCE" w:rsidR="00360FB5" w:rsidRPr="005A28D1" w:rsidRDefault="00E75448" w:rsidP="00553004">
            <w:pPr>
              <w:jc w:val="right"/>
              <w:rPr>
                <w:rFonts w:eastAsia="Calibri"/>
                <w:szCs w:val="22"/>
              </w:rPr>
            </w:pPr>
            <w:r w:rsidRPr="005A28D1">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6BE60" w14:textId="5B60886E" w:rsidR="00360FB5" w:rsidRPr="005A28D1" w:rsidRDefault="005A28D1" w:rsidP="00553004">
            <w:pPr>
              <w:jc w:val="right"/>
              <w:rPr>
                <w:rFonts w:eastAsia="Calibri"/>
                <w:strike/>
                <w:szCs w:val="22"/>
              </w:rPr>
            </w:pPr>
            <w:r w:rsidRPr="005A28D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525179" w14:textId="77777777" w:rsidR="00360FB5" w:rsidRPr="005A28D1" w:rsidRDefault="00360FB5" w:rsidP="00553004">
            <w:pPr>
              <w:jc w:val="center"/>
              <w:rPr>
                <w:rFonts w:eastAsia="Calibri"/>
                <w:szCs w:val="22"/>
              </w:rPr>
            </w:pPr>
            <w:r w:rsidRPr="005A28D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0C7EAE" w14:textId="16FA5D0B" w:rsidR="00360FB5" w:rsidRPr="005A28D1" w:rsidRDefault="00E75448" w:rsidP="00553004">
            <w:pPr>
              <w:jc w:val="center"/>
              <w:rPr>
                <w:rFonts w:eastAsia="Calibri"/>
                <w:szCs w:val="22"/>
              </w:rPr>
            </w:pPr>
            <w:r w:rsidRPr="005A28D1">
              <w:rPr>
                <w:rFonts w:eastAsia="Calibri"/>
                <w:szCs w:val="22"/>
              </w:rPr>
              <w:t>4400-6403-6522</w:t>
            </w:r>
          </w:p>
        </w:tc>
      </w:tr>
      <w:tr w:rsidR="005A28D1" w:rsidRPr="005A28D1" w14:paraId="5248566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7918FD" w14:textId="77777777" w:rsidR="00360FB5" w:rsidRPr="005A28D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C08CAE" w14:textId="77777777" w:rsidR="00360FB5" w:rsidRPr="005A28D1" w:rsidRDefault="00360FB5" w:rsidP="00553004">
            <w:pPr>
              <w:rPr>
                <w:rFonts w:eastAsia="Calibri"/>
                <w:szCs w:val="22"/>
              </w:rPr>
            </w:pPr>
            <w:r w:rsidRPr="005A28D1">
              <w:rPr>
                <w:rFonts w:eastAsia="Calibri"/>
                <w:szCs w:val="22"/>
              </w:rPr>
              <w:t>tr-68-1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E1E933" w14:textId="77777777" w:rsidR="00360FB5" w:rsidRPr="005A28D1" w:rsidRDefault="00360FB5" w:rsidP="00553004">
            <w:pPr>
              <w:rPr>
                <w:rFonts w:eastAsia="Calibri"/>
                <w:szCs w:val="22"/>
              </w:rPr>
            </w:pPr>
            <w:r w:rsidRPr="005A28D1">
              <w:rPr>
                <w:rFonts w:eastAsia="Calibri"/>
                <w:szCs w:val="22"/>
              </w:rPr>
              <w:t>Privažiuojamasis kelias prie Dvaro g., Smėlynės k. nuo kelio Nr. tr-68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BBF1E9" w14:textId="77777777" w:rsidR="00360FB5" w:rsidRPr="005A28D1" w:rsidRDefault="00360FB5" w:rsidP="00553004">
            <w:pPr>
              <w:jc w:val="right"/>
              <w:rPr>
                <w:rFonts w:eastAsia="Calibri"/>
                <w:szCs w:val="22"/>
              </w:rPr>
            </w:pPr>
            <w:r w:rsidRPr="005A28D1">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3C742C"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1B7D8"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6969C" w14:textId="77777777" w:rsidR="00360FB5" w:rsidRPr="005A28D1" w:rsidRDefault="00360FB5" w:rsidP="00553004">
            <w:pPr>
              <w:jc w:val="right"/>
              <w:rPr>
                <w:rFonts w:eastAsia="Calibri"/>
                <w:szCs w:val="22"/>
              </w:rPr>
            </w:pPr>
            <w:r w:rsidRPr="005A28D1">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CC0E6" w14:textId="77777777" w:rsidR="00360FB5" w:rsidRPr="005A28D1" w:rsidRDefault="00360FB5" w:rsidP="00553004">
            <w:pPr>
              <w:jc w:val="center"/>
              <w:rPr>
                <w:rFonts w:eastAsia="Calibri"/>
                <w:szCs w:val="22"/>
              </w:rPr>
            </w:pPr>
            <w:r w:rsidRPr="005A28D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C13CDB" w14:textId="77777777" w:rsidR="00360FB5" w:rsidRPr="005A28D1" w:rsidRDefault="00360FB5" w:rsidP="00553004">
            <w:pPr>
              <w:jc w:val="center"/>
              <w:rPr>
                <w:rFonts w:eastAsia="Calibri"/>
                <w:szCs w:val="22"/>
              </w:rPr>
            </w:pPr>
            <w:r w:rsidRPr="005A28D1">
              <w:rPr>
                <w:rFonts w:eastAsia="Calibri"/>
                <w:szCs w:val="22"/>
              </w:rPr>
              <w:t>-</w:t>
            </w:r>
          </w:p>
        </w:tc>
      </w:tr>
      <w:tr w:rsidR="005A28D1" w:rsidRPr="005A28D1" w14:paraId="5403FAD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C288EA1" w14:textId="77777777" w:rsidR="00360FB5" w:rsidRPr="005A28D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F49A11" w14:textId="77777777" w:rsidR="00360FB5" w:rsidRPr="005A28D1" w:rsidRDefault="00360FB5" w:rsidP="00553004">
            <w:pPr>
              <w:rPr>
                <w:rFonts w:eastAsia="Calibri"/>
                <w:szCs w:val="22"/>
              </w:rPr>
            </w:pPr>
            <w:r w:rsidRPr="005A28D1">
              <w:rPr>
                <w:rFonts w:eastAsia="Calibri"/>
                <w:szCs w:val="22"/>
              </w:rPr>
              <w:t>tr-69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C76761" w14:textId="77777777" w:rsidR="00360FB5" w:rsidRPr="005A28D1" w:rsidRDefault="00360FB5" w:rsidP="00553004">
            <w:pPr>
              <w:rPr>
                <w:rFonts w:eastAsia="Calibri"/>
                <w:szCs w:val="22"/>
              </w:rPr>
            </w:pPr>
            <w:r w:rsidRPr="005A28D1">
              <w:rPr>
                <w:rFonts w:eastAsia="Calibri"/>
                <w:szCs w:val="22"/>
              </w:rPr>
              <w:t>Pravažiuojamasis kelias nuo Kreivosios g., Smėlynės k. iki Dvaro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D5A89D" w14:textId="77777777" w:rsidR="00360FB5" w:rsidRPr="005A28D1" w:rsidRDefault="00360FB5" w:rsidP="00553004">
            <w:pPr>
              <w:jc w:val="right"/>
              <w:rPr>
                <w:rFonts w:eastAsia="Calibri"/>
                <w:szCs w:val="22"/>
              </w:rPr>
            </w:pPr>
            <w:r w:rsidRPr="005A28D1">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26799"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D4D3E"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93C9B" w14:textId="77777777" w:rsidR="00360FB5" w:rsidRPr="005A28D1" w:rsidRDefault="00360FB5" w:rsidP="00553004">
            <w:pPr>
              <w:jc w:val="right"/>
              <w:rPr>
                <w:rFonts w:eastAsia="Calibri"/>
                <w:szCs w:val="22"/>
              </w:rPr>
            </w:pPr>
            <w:r w:rsidRPr="005A28D1">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6F487" w14:textId="77777777" w:rsidR="00360FB5" w:rsidRPr="005A28D1" w:rsidRDefault="00360FB5" w:rsidP="00553004">
            <w:pPr>
              <w:jc w:val="center"/>
              <w:rPr>
                <w:rFonts w:eastAsia="Calibri"/>
                <w:szCs w:val="22"/>
              </w:rPr>
            </w:pPr>
            <w:r w:rsidRPr="005A28D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7FC060" w14:textId="77777777" w:rsidR="00360FB5" w:rsidRPr="005A28D1" w:rsidRDefault="00360FB5" w:rsidP="00553004">
            <w:pPr>
              <w:jc w:val="center"/>
              <w:rPr>
                <w:rFonts w:eastAsia="Calibri"/>
                <w:szCs w:val="22"/>
              </w:rPr>
            </w:pPr>
            <w:r w:rsidRPr="005A28D1">
              <w:rPr>
                <w:rFonts w:eastAsia="Calibri"/>
                <w:szCs w:val="22"/>
              </w:rPr>
              <w:t>-</w:t>
            </w:r>
          </w:p>
        </w:tc>
      </w:tr>
      <w:tr w:rsidR="005A28D1" w:rsidRPr="005A28D1" w14:paraId="24CBF5B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7BAED63" w14:textId="77777777" w:rsidR="00360FB5" w:rsidRPr="005A28D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31BC4B" w14:textId="77777777" w:rsidR="00360FB5" w:rsidRPr="005A28D1" w:rsidRDefault="00360FB5" w:rsidP="00553004">
            <w:pPr>
              <w:rPr>
                <w:rFonts w:eastAsia="Calibri"/>
                <w:szCs w:val="22"/>
              </w:rPr>
            </w:pPr>
            <w:r w:rsidRPr="005A28D1">
              <w:rPr>
                <w:rFonts w:eastAsia="Calibri"/>
                <w:szCs w:val="22"/>
              </w:rPr>
              <w:t>tr-7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114E1B" w14:textId="77777777" w:rsidR="00360FB5" w:rsidRPr="005A28D1" w:rsidRDefault="00360FB5" w:rsidP="00553004">
            <w:pPr>
              <w:rPr>
                <w:rFonts w:eastAsia="Calibri"/>
                <w:szCs w:val="22"/>
              </w:rPr>
            </w:pPr>
            <w:r w:rsidRPr="005A28D1">
              <w:rPr>
                <w:rFonts w:eastAsia="Calibri"/>
                <w:szCs w:val="22"/>
              </w:rPr>
              <w:t>Surdegis–Vašuokėnai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EE38E0" w14:textId="77777777" w:rsidR="00360FB5" w:rsidRPr="005A28D1" w:rsidRDefault="00360FB5" w:rsidP="00553004">
            <w:pPr>
              <w:jc w:val="right"/>
              <w:rPr>
                <w:rFonts w:eastAsia="Calibri"/>
                <w:szCs w:val="22"/>
              </w:rPr>
            </w:pPr>
            <w:r w:rsidRPr="005A28D1">
              <w:rPr>
                <w:rFonts w:eastAsia="Calibri"/>
                <w:szCs w:val="22"/>
              </w:rPr>
              <w:t>5341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8C5C3"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7A242" w14:textId="77777777" w:rsidR="00360FB5" w:rsidRPr="005A28D1" w:rsidRDefault="00360FB5" w:rsidP="00553004">
            <w:pPr>
              <w:jc w:val="right"/>
              <w:rPr>
                <w:rFonts w:eastAsia="Calibri"/>
                <w:szCs w:val="22"/>
              </w:rPr>
            </w:pPr>
            <w:r w:rsidRPr="005A28D1">
              <w:rPr>
                <w:rFonts w:eastAsia="Calibri"/>
                <w:szCs w:val="22"/>
              </w:rPr>
              <w:t>5341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87E57"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3AA92" w14:textId="77777777" w:rsidR="00360FB5" w:rsidRPr="005A28D1" w:rsidRDefault="00360FB5" w:rsidP="00553004">
            <w:pPr>
              <w:jc w:val="center"/>
              <w:rPr>
                <w:rFonts w:eastAsia="Calibri"/>
                <w:szCs w:val="22"/>
              </w:rPr>
            </w:pPr>
            <w:r w:rsidRPr="005A28D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C36A26" w14:textId="77777777" w:rsidR="00360FB5" w:rsidRPr="005A28D1" w:rsidRDefault="00360FB5" w:rsidP="00553004">
            <w:pPr>
              <w:jc w:val="center"/>
              <w:rPr>
                <w:rFonts w:eastAsia="Calibri"/>
                <w:szCs w:val="22"/>
              </w:rPr>
            </w:pPr>
            <w:r w:rsidRPr="005A28D1">
              <w:rPr>
                <w:rFonts w:eastAsia="Calibri"/>
                <w:szCs w:val="22"/>
              </w:rPr>
              <w:t>-</w:t>
            </w:r>
          </w:p>
        </w:tc>
      </w:tr>
      <w:tr w:rsidR="005A28D1" w:rsidRPr="005A28D1" w14:paraId="51E0889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F9F4DDE" w14:textId="77777777" w:rsidR="00360FB5" w:rsidRPr="005A28D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7B214D" w14:textId="77777777" w:rsidR="00360FB5" w:rsidRPr="005A28D1" w:rsidRDefault="00360FB5" w:rsidP="00553004">
            <w:pPr>
              <w:rPr>
                <w:rFonts w:eastAsia="Calibri"/>
                <w:szCs w:val="22"/>
              </w:rPr>
            </w:pPr>
            <w:r w:rsidRPr="005A28D1">
              <w:rPr>
                <w:rFonts w:eastAsia="Calibri"/>
                <w:szCs w:val="22"/>
              </w:rPr>
              <w:t>tr-70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B97724" w14:textId="77777777" w:rsidR="00360FB5" w:rsidRPr="005A28D1" w:rsidRDefault="00360FB5" w:rsidP="00553004">
            <w:pPr>
              <w:rPr>
                <w:rFonts w:eastAsia="Calibri"/>
                <w:szCs w:val="22"/>
              </w:rPr>
            </w:pPr>
            <w:r w:rsidRPr="005A28D1">
              <w:rPr>
                <w:rFonts w:eastAsia="Calibri"/>
                <w:szCs w:val="22"/>
              </w:rPr>
              <w:t>Žiedonys–Smėlynė</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1C76B3" w14:textId="77777777" w:rsidR="00360FB5" w:rsidRPr="005A28D1" w:rsidRDefault="00360FB5" w:rsidP="00553004">
            <w:pPr>
              <w:jc w:val="right"/>
              <w:rPr>
                <w:rFonts w:eastAsia="Calibri"/>
                <w:szCs w:val="22"/>
              </w:rPr>
            </w:pPr>
            <w:r w:rsidRPr="005A28D1">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2639B"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B3FC17" w14:textId="77777777" w:rsidR="00360FB5" w:rsidRPr="005A28D1" w:rsidRDefault="00360FB5" w:rsidP="00553004">
            <w:pPr>
              <w:jc w:val="right"/>
              <w:rPr>
                <w:rFonts w:eastAsia="Calibri"/>
                <w:szCs w:val="22"/>
              </w:rPr>
            </w:pPr>
            <w:r w:rsidRPr="005A28D1">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AC7F0"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503E7" w14:textId="77777777" w:rsidR="00360FB5" w:rsidRPr="005A28D1" w:rsidRDefault="00360FB5" w:rsidP="00553004">
            <w:pPr>
              <w:jc w:val="center"/>
              <w:rPr>
                <w:rFonts w:eastAsia="Calibri"/>
                <w:szCs w:val="22"/>
              </w:rPr>
            </w:pPr>
            <w:r w:rsidRPr="005A28D1">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E373DC" w14:textId="77777777" w:rsidR="00360FB5" w:rsidRPr="005A28D1" w:rsidRDefault="00360FB5" w:rsidP="00553004">
            <w:pPr>
              <w:jc w:val="center"/>
              <w:rPr>
                <w:rFonts w:eastAsia="Calibri"/>
                <w:szCs w:val="22"/>
              </w:rPr>
            </w:pPr>
            <w:r w:rsidRPr="005A28D1">
              <w:rPr>
                <w:rFonts w:eastAsia="Calibri"/>
                <w:szCs w:val="22"/>
              </w:rPr>
              <w:t>-</w:t>
            </w:r>
          </w:p>
        </w:tc>
      </w:tr>
      <w:tr w:rsidR="005A28D1" w:rsidRPr="005A28D1" w14:paraId="2174196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DE45E73" w14:textId="77777777" w:rsidR="00360FB5" w:rsidRPr="005A28D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081C99" w14:textId="77777777" w:rsidR="00360FB5" w:rsidRPr="005A28D1" w:rsidRDefault="00360FB5" w:rsidP="00553004">
            <w:pPr>
              <w:rPr>
                <w:rFonts w:eastAsia="Calibri"/>
                <w:szCs w:val="22"/>
              </w:rPr>
            </w:pPr>
            <w:r w:rsidRPr="005A28D1">
              <w:rPr>
                <w:rFonts w:eastAsia="Calibri"/>
                <w:szCs w:val="22"/>
              </w:rPr>
              <w:t>tr-71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3DE39D" w14:textId="77777777" w:rsidR="00360FB5" w:rsidRPr="005A28D1" w:rsidRDefault="00360FB5" w:rsidP="00553004">
            <w:pPr>
              <w:rPr>
                <w:rFonts w:eastAsia="Calibri"/>
                <w:szCs w:val="22"/>
              </w:rPr>
            </w:pPr>
            <w:r w:rsidRPr="005A28D1">
              <w:rPr>
                <w:rFonts w:eastAsia="Calibri"/>
                <w:szCs w:val="22"/>
              </w:rPr>
              <w:t>Privažiuojamasis kelias prie gyvenamųjų namų Žviliūnų k. nuo kelio Surdegis–Žviliūnai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51C333" w14:textId="2DFBF9FA" w:rsidR="00360FB5" w:rsidRPr="005A28D1" w:rsidRDefault="00E938FA" w:rsidP="00553004">
            <w:pPr>
              <w:jc w:val="right"/>
              <w:rPr>
                <w:rFonts w:eastAsia="Calibri"/>
                <w:szCs w:val="22"/>
              </w:rPr>
            </w:pPr>
            <w:r w:rsidRPr="005A28D1">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BA21BD" w14:textId="77777777" w:rsidR="00360FB5" w:rsidRPr="005A28D1" w:rsidRDefault="00360FB5" w:rsidP="00553004">
            <w:pPr>
              <w:jc w:val="right"/>
              <w:rPr>
                <w:rFonts w:eastAsia="Calibri"/>
                <w:szCs w:val="22"/>
              </w:rPr>
            </w:pPr>
            <w:r w:rsidRPr="005A28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D41EE" w14:textId="12AE7E5B" w:rsidR="00360FB5" w:rsidRPr="005A28D1" w:rsidRDefault="00E938FA" w:rsidP="00553004">
            <w:pPr>
              <w:jc w:val="right"/>
              <w:rPr>
                <w:rFonts w:eastAsia="Calibri"/>
                <w:szCs w:val="22"/>
              </w:rPr>
            </w:pPr>
            <w:r w:rsidRPr="005A28D1">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70966" w14:textId="215EC718" w:rsidR="00360FB5" w:rsidRPr="005A28D1" w:rsidRDefault="005A28D1" w:rsidP="00553004">
            <w:pPr>
              <w:jc w:val="right"/>
              <w:rPr>
                <w:rFonts w:eastAsia="Calibri"/>
                <w:strike/>
                <w:szCs w:val="22"/>
              </w:rPr>
            </w:pPr>
            <w:r w:rsidRPr="005A28D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061E7" w14:textId="0B130FD3" w:rsidR="00360FB5" w:rsidRPr="005A28D1" w:rsidRDefault="00E938FA" w:rsidP="00553004">
            <w:pPr>
              <w:jc w:val="center"/>
              <w:rPr>
                <w:rFonts w:eastAsia="Calibri"/>
                <w:szCs w:val="22"/>
              </w:rPr>
            </w:pPr>
            <w:r w:rsidRPr="005A28D1">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789837" w14:textId="74C9C819" w:rsidR="00360FB5" w:rsidRPr="005A28D1" w:rsidRDefault="00E938FA" w:rsidP="00553004">
            <w:pPr>
              <w:jc w:val="center"/>
              <w:rPr>
                <w:rFonts w:eastAsia="Calibri"/>
                <w:szCs w:val="22"/>
              </w:rPr>
            </w:pPr>
            <w:r w:rsidRPr="005A28D1">
              <w:rPr>
                <w:rFonts w:eastAsia="Calibri"/>
                <w:szCs w:val="22"/>
              </w:rPr>
              <w:t>4400-6467-6335</w:t>
            </w:r>
          </w:p>
        </w:tc>
      </w:tr>
      <w:tr w:rsidR="00360FB5" w:rsidRPr="004B1509" w14:paraId="1F3DA08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001AD9"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12F622" w14:textId="77777777" w:rsidR="00360FB5" w:rsidRPr="004B1509" w:rsidRDefault="00360FB5" w:rsidP="00553004">
            <w:pPr>
              <w:rPr>
                <w:rFonts w:eastAsia="Calibri"/>
                <w:szCs w:val="22"/>
              </w:rPr>
            </w:pPr>
            <w:r w:rsidRPr="004B1509">
              <w:rPr>
                <w:rFonts w:eastAsia="Calibri"/>
                <w:szCs w:val="22"/>
              </w:rPr>
              <w:t>tr-72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796792" w14:textId="77777777" w:rsidR="00360FB5" w:rsidRPr="004B1509" w:rsidRDefault="00360FB5" w:rsidP="00553004">
            <w:pPr>
              <w:rPr>
                <w:rFonts w:eastAsia="Calibri"/>
                <w:szCs w:val="22"/>
              </w:rPr>
            </w:pPr>
            <w:r w:rsidRPr="004B1509">
              <w:rPr>
                <w:rFonts w:eastAsia="Calibri"/>
                <w:szCs w:val="22"/>
              </w:rPr>
              <w:t>Privažiuojamasis kelias prie geležinkelio pervažos nuo Dvaro g., Smėlynės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871121" w14:textId="77777777" w:rsidR="00360FB5" w:rsidRPr="004B1509" w:rsidRDefault="00360FB5" w:rsidP="00553004">
            <w:pPr>
              <w:jc w:val="right"/>
              <w:rPr>
                <w:rFonts w:eastAsia="Calibri"/>
                <w:szCs w:val="22"/>
              </w:rPr>
            </w:pPr>
            <w:r w:rsidRPr="004B1509">
              <w:rPr>
                <w:rFonts w:eastAsia="Calibri"/>
                <w:szCs w:val="22"/>
              </w:rPr>
              <w:t>195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8BE3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6D3D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8F8D4" w14:textId="77777777" w:rsidR="00360FB5" w:rsidRPr="004B1509" w:rsidRDefault="00360FB5" w:rsidP="00553004">
            <w:pPr>
              <w:jc w:val="right"/>
              <w:rPr>
                <w:rFonts w:eastAsia="Calibri"/>
                <w:szCs w:val="22"/>
              </w:rPr>
            </w:pPr>
            <w:r w:rsidRPr="004B1509">
              <w:rPr>
                <w:rFonts w:eastAsia="Calibri"/>
                <w:szCs w:val="22"/>
              </w:rPr>
              <w:t>195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EB92D"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92DD3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B4B211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A437C09"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FA32D2" w14:textId="77777777" w:rsidR="00360FB5" w:rsidRPr="004B1509" w:rsidRDefault="00360FB5" w:rsidP="00553004">
            <w:pPr>
              <w:rPr>
                <w:rFonts w:eastAsia="Calibri"/>
                <w:szCs w:val="22"/>
              </w:rPr>
            </w:pPr>
            <w:r w:rsidRPr="004B1509">
              <w:rPr>
                <w:rFonts w:eastAsia="Calibri"/>
                <w:szCs w:val="22"/>
              </w:rPr>
              <w:t>tr-73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7C7C0D" w14:textId="77777777" w:rsidR="00360FB5" w:rsidRPr="004B1509" w:rsidRDefault="00360FB5" w:rsidP="00553004">
            <w:pPr>
              <w:rPr>
                <w:rFonts w:eastAsia="Calibri"/>
                <w:szCs w:val="22"/>
              </w:rPr>
            </w:pPr>
            <w:r w:rsidRPr="004B1509">
              <w:rPr>
                <w:rFonts w:eastAsia="Calibri"/>
                <w:szCs w:val="22"/>
              </w:rPr>
              <w:t>Privažiuojamasis kelias prie Dubriškio k. nuo kelio Troškūnai–Viešintos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AFEFCB" w14:textId="77777777" w:rsidR="00360FB5" w:rsidRPr="004B1509" w:rsidRDefault="00360FB5" w:rsidP="00553004">
            <w:pPr>
              <w:jc w:val="right"/>
              <w:rPr>
                <w:rFonts w:eastAsia="Calibri"/>
                <w:szCs w:val="22"/>
              </w:rPr>
            </w:pPr>
            <w:r w:rsidRPr="004B1509">
              <w:rPr>
                <w:rFonts w:eastAsia="Calibri"/>
                <w:szCs w:val="22"/>
              </w:rPr>
              <w:t>1416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EF5F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7EFFE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C7F2A" w14:textId="77777777" w:rsidR="00360FB5" w:rsidRPr="004B1509" w:rsidRDefault="00360FB5" w:rsidP="00553004">
            <w:pPr>
              <w:jc w:val="right"/>
              <w:rPr>
                <w:rFonts w:eastAsia="Calibri"/>
                <w:szCs w:val="22"/>
              </w:rPr>
            </w:pPr>
            <w:r w:rsidRPr="004B1509">
              <w:rPr>
                <w:rFonts w:eastAsia="Calibri"/>
                <w:szCs w:val="22"/>
              </w:rPr>
              <w:t>1416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728DA"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870EA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95D073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C41878A"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F96950" w14:textId="77777777" w:rsidR="00360FB5" w:rsidRPr="004B1509" w:rsidRDefault="00360FB5" w:rsidP="00553004">
            <w:pPr>
              <w:rPr>
                <w:rFonts w:eastAsia="Calibri"/>
                <w:szCs w:val="22"/>
              </w:rPr>
            </w:pPr>
            <w:r w:rsidRPr="004B1509">
              <w:rPr>
                <w:rFonts w:eastAsia="Calibri"/>
                <w:szCs w:val="22"/>
              </w:rPr>
              <w:t>tr-75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49F409" w14:textId="77777777" w:rsidR="00360FB5" w:rsidRPr="004B1509" w:rsidRDefault="00360FB5" w:rsidP="00553004">
            <w:pPr>
              <w:rPr>
                <w:rFonts w:eastAsia="Calibri"/>
                <w:szCs w:val="22"/>
              </w:rPr>
            </w:pPr>
            <w:r w:rsidRPr="004B1509">
              <w:rPr>
                <w:rFonts w:eastAsia="Calibri"/>
                <w:szCs w:val="22"/>
              </w:rPr>
              <w:t>Privažiuojamasis kelias prie Purvynų vs.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723CC2B" w14:textId="77777777" w:rsidR="00360FB5" w:rsidRPr="004B1509" w:rsidRDefault="00360FB5" w:rsidP="00553004">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C71B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3B9D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C918C" w14:textId="77777777" w:rsidR="00360FB5" w:rsidRPr="004B1509" w:rsidRDefault="00360FB5" w:rsidP="00553004">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85CD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3E415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410A3A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0EA7856"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174D4A" w14:textId="77777777" w:rsidR="00360FB5" w:rsidRPr="004B1509" w:rsidRDefault="00360FB5" w:rsidP="00553004">
            <w:pPr>
              <w:rPr>
                <w:rFonts w:eastAsia="Calibri"/>
                <w:szCs w:val="22"/>
              </w:rPr>
            </w:pPr>
            <w:r w:rsidRPr="004B1509">
              <w:rPr>
                <w:rFonts w:eastAsia="Calibri"/>
                <w:szCs w:val="22"/>
              </w:rPr>
              <w:t>tr-76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FCE5C0" w14:textId="77777777" w:rsidR="00360FB5" w:rsidRPr="004B1509" w:rsidRDefault="00360FB5" w:rsidP="00553004">
            <w:pPr>
              <w:rPr>
                <w:rFonts w:eastAsia="Calibri"/>
                <w:szCs w:val="22"/>
              </w:rPr>
            </w:pPr>
            <w:r w:rsidRPr="004B1509">
              <w:rPr>
                <w:rFonts w:eastAsia="Calibri"/>
                <w:szCs w:val="22"/>
              </w:rPr>
              <w:t>Privažiuojamasis kelias prie Daugulių vs.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06D6BD" w14:textId="77777777" w:rsidR="00360FB5" w:rsidRPr="004B1509" w:rsidRDefault="00360FB5" w:rsidP="00553004">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68B7E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4B977" w14:textId="77777777" w:rsidR="00360FB5" w:rsidRPr="004B1509" w:rsidRDefault="00360FB5" w:rsidP="00553004">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BF72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6573C"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3D632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6E1CD6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63467E"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93F6D0" w14:textId="77777777" w:rsidR="00360FB5" w:rsidRPr="004B1509" w:rsidRDefault="00360FB5" w:rsidP="00553004">
            <w:pPr>
              <w:rPr>
                <w:rFonts w:eastAsia="Calibri"/>
                <w:szCs w:val="22"/>
              </w:rPr>
            </w:pPr>
            <w:r w:rsidRPr="004B1509">
              <w:rPr>
                <w:rFonts w:eastAsia="Calibri"/>
                <w:szCs w:val="22"/>
              </w:rPr>
              <w:t>tr-77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B705564" w14:textId="77777777" w:rsidR="00360FB5" w:rsidRPr="004B1509" w:rsidRDefault="00360FB5" w:rsidP="00553004">
            <w:pPr>
              <w:rPr>
                <w:rFonts w:eastAsia="Calibri"/>
                <w:szCs w:val="22"/>
              </w:rPr>
            </w:pPr>
            <w:r w:rsidRPr="004B1509">
              <w:rPr>
                <w:rFonts w:eastAsia="Calibri"/>
                <w:szCs w:val="22"/>
              </w:rPr>
              <w:t>Nevėžka–Dabužiai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88B047" w14:textId="77777777" w:rsidR="00360FB5" w:rsidRPr="004B1509" w:rsidRDefault="00360FB5" w:rsidP="00553004">
            <w:pPr>
              <w:jc w:val="right"/>
              <w:rPr>
                <w:rFonts w:eastAsia="Calibri"/>
                <w:szCs w:val="22"/>
              </w:rPr>
            </w:pPr>
            <w:r w:rsidRPr="004B1509">
              <w:rPr>
                <w:rFonts w:eastAsia="Calibri"/>
                <w:szCs w:val="22"/>
              </w:rPr>
              <w:t>4016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F4A3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E0EB2" w14:textId="77777777" w:rsidR="00360FB5" w:rsidRPr="004B1509" w:rsidRDefault="00360FB5" w:rsidP="00553004">
            <w:pPr>
              <w:jc w:val="right"/>
              <w:rPr>
                <w:rFonts w:eastAsia="Calibri"/>
                <w:szCs w:val="22"/>
              </w:rPr>
            </w:pPr>
            <w:r w:rsidRPr="004B1509">
              <w:rPr>
                <w:rFonts w:eastAsia="Calibri"/>
                <w:szCs w:val="22"/>
              </w:rPr>
              <w:t>4016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F694C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B6BFDA"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EB106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609EB4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F9113C0"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AF7D00" w14:textId="77777777" w:rsidR="00360FB5" w:rsidRPr="004B1509" w:rsidRDefault="00360FB5" w:rsidP="00553004">
            <w:pPr>
              <w:rPr>
                <w:rFonts w:eastAsia="Calibri"/>
                <w:szCs w:val="22"/>
              </w:rPr>
            </w:pPr>
            <w:r w:rsidRPr="004B1509">
              <w:rPr>
                <w:rFonts w:eastAsia="Calibri"/>
                <w:szCs w:val="22"/>
              </w:rPr>
              <w:t>tr-78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5B3114" w14:textId="77777777" w:rsidR="00360FB5" w:rsidRPr="004B1509" w:rsidRDefault="00360FB5" w:rsidP="00553004">
            <w:pPr>
              <w:rPr>
                <w:rFonts w:eastAsia="Calibri"/>
                <w:szCs w:val="22"/>
              </w:rPr>
            </w:pPr>
            <w:r w:rsidRPr="004B1509">
              <w:rPr>
                <w:rFonts w:eastAsia="Calibri"/>
                <w:szCs w:val="22"/>
              </w:rPr>
              <w:t>Privažiuojamasis kelias prie miško nuo Nevėžkos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76C26D" w14:textId="77777777" w:rsidR="00360FB5" w:rsidRPr="004B1509" w:rsidRDefault="00360FB5" w:rsidP="00553004">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DBA9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BC41BE" w14:textId="77777777" w:rsidR="00360FB5" w:rsidRPr="004B1509" w:rsidRDefault="00360FB5" w:rsidP="00553004">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2FEC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64C939"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885AA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5AFD8C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9377A2"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6132DC" w14:textId="77777777" w:rsidR="00360FB5" w:rsidRPr="004B1509" w:rsidRDefault="00360FB5" w:rsidP="00553004">
            <w:pPr>
              <w:rPr>
                <w:rFonts w:eastAsia="Calibri"/>
                <w:szCs w:val="22"/>
              </w:rPr>
            </w:pPr>
            <w:r w:rsidRPr="004B1509">
              <w:rPr>
                <w:rFonts w:eastAsia="Calibri"/>
                <w:szCs w:val="22"/>
              </w:rPr>
              <w:t>tr-79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CE8CD74" w14:textId="77777777" w:rsidR="00360FB5" w:rsidRPr="004B1509" w:rsidRDefault="00360FB5" w:rsidP="00553004">
            <w:pPr>
              <w:rPr>
                <w:rFonts w:eastAsia="Calibri"/>
                <w:szCs w:val="22"/>
              </w:rPr>
            </w:pPr>
            <w:r w:rsidRPr="004B1509">
              <w:rPr>
                <w:rFonts w:eastAsia="Calibri"/>
                <w:szCs w:val="22"/>
              </w:rPr>
              <w:t>Privažiuojamasis kelias prie gyvenamųjų namų Kirmėlių  k. nuo kelio Nr. tr-80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1EC970" w14:textId="77777777" w:rsidR="00360FB5" w:rsidRPr="004B1509" w:rsidRDefault="00360FB5" w:rsidP="00553004">
            <w:pPr>
              <w:jc w:val="right"/>
              <w:rPr>
                <w:rFonts w:eastAsia="Calibri"/>
                <w:szCs w:val="22"/>
              </w:rPr>
            </w:pPr>
            <w:r w:rsidRPr="004B1509">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228F8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9E11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6D63DB" w14:textId="77777777" w:rsidR="00360FB5" w:rsidRPr="004B1509" w:rsidRDefault="00360FB5" w:rsidP="00553004">
            <w:pPr>
              <w:jc w:val="right"/>
              <w:rPr>
                <w:rFonts w:eastAsia="Calibri"/>
                <w:szCs w:val="22"/>
              </w:rPr>
            </w:pPr>
            <w:r w:rsidRPr="004B1509">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CB86C"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5C0EC8" w14:textId="77777777" w:rsidR="00360FB5" w:rsidRPr="004B1509" w:rsidRDefault="00360FB5" w:rsidP="00553004">
            <w:pPr>
              <w:jc w:val="center"/>
              <w:rPr>
                <w:rFonts w:eastAsia="Calibri"/>
                <w:szCs w:val="22"/>
              </w:rPr>
            </w:pPr>
            <w:r w:rsidRPr="004B1509">
              <w:rPr>
                <w:rFonts w:eastAsia="Calibri"/>
                <w:szCs w:val="22"/>
              </w:rPr>
              <w:t>-</w:t>
            </w:r>
          </w:p>
        </w:tc>
      </w:tr>
      <w:tr w:rsidR="003E2CF6" w:rsidRPr="003E2CF6" w14:paraId="1DECB0F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61B7CF7" w14:textId="77777777" w:rsidR="00360FB5" w:rsidRPr="003E2CF6"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95FE8C" w14:textId="77777777" w:rsidR="00360FB5" w:rsidRPr="003E2CF6" w:rsidRDefault="00360FB5" w:rsidP="00553004">
            <w:pPr>
              <w:rPr>
                <w:rFonts w:eastAsia="Calibri"/>
                <w:szCs w:val="22"/>
              </w:rPr>
            </w:pPr>
            <w:r w:rsidRPr="003E2CF6">
              <w:rPr>
                <w:rFonts w:eastAsia="Calibri"/>
                <w:szCs w:val="22"/>
              </w:rPr>
              <w:t>tr-8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533380" w14:textId="77777777" w:rsidR="00360FB5" w:rsidRPr="003E2CF6" w:rsidRDefault="00360FB5" w:rsidP="00553004">
            <w:pPr>
              <w:rPr>
                <w:rFonts w:eastAsia="Calibri"/>
                <w:szCs w:val="22"/>
              </w:rPr>
            </w:pPr>
            <w:r w:rsidRPr="003E2CF6">
              <w:rPr>
                <w:rFonts w:eastAsia="Calibri"/>
                <w:szCs w:val="22"/>
              </w:rPr>
              <w:t>Vašuokėnai–Karčekai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2EB8C0B" w14:textId="1AE7E6CA" w:rsidR="00360FB5" w:rsidRPr="003E2CF6" w:rsidRDefault="002257E0" w:rsidP="00553004">
            <w:pPr>
              <w:jc w:val="right"/>
              <w:rPr>
                <w:rFonts w:eastAsia="Calibri"/>
                <w:szCs w:val="22"/>
              </w:rPr>
            </w:pPr>
            <w:r w:rsidRPr="003E2CF6">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853F8"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A1FFE" w14:textId="4D8D8D14" w:rsidR="00360FB5" w:rsidRPr="003E2CF6" w:rsidRDefault="002257E0" w:rsidP="00553004">
            <w:pPr>
              <w:jc w:val="right"/>
              <w:rPr>
                <w:rFonts w:eastAsia="Calibri"/>
                <w:szCs w:val="22"/>
              </w:rPr>
            </w:pPr>
            <w:r w:rsidRPr="003E2CF6">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A3761"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B517E" w14:textId="4A6A0CDC" w:rsidR="00360FB5" w:rsidRPr="003E2CF6" w:rsidRDefault="002257E0" w:rsidP="00553004">
            <w:pPr>
              <w:jc w:val="center"/>
              <w:rPr>
                <w:rFonts w:eastAsia="Calibri"/>
                <w:szCs w:val="22"/>
              </w:rPr>
            </w:pPr>
            <w:r w:rsidRPr="003E2CF6">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420CAA" w14:textId="6F7DF028" w:rsidR="00360FB5" w:rsidRPr="003E2CF6" w:rsidRDefault="002257E0" w:rsidP="00553004">
            <w:pPr>
              <w:jc w:val="center"/>
              <w:rPr>
                <w:rFonts w:eastAsia="Calibri"/>
                <w:szCs w:val="22"/>
              </w:rPr>
            </w:pPr>
            <w:r w:rsidRPr="003E2CF6">
              <w:rPr>
                <w:rFonts w:eastAsia="Calibri"/>
                <w:szCs w:val="22"/>
              </w:rPr>
              <w:t>4400-6450-1446</w:t>
            </w:r>
          </w:p>
        </w:tc>
      </w:tr>
      <w:tr w:rsidR="003E2CF6" w:rsidRPr="003E2CF6" w14:paraId="7940109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C4D0FEE" w14:textId="77777777" w:rsidR="00360FB5" w:rsidRPr="003E2CF6"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68D309" w14:textId="77777777" w:rsidR="00360FB5" w:rsidRPr="003E2CF6" w:rsidRDefault="00360FB5" w:rsidP="00553004">
            <w:pPr>
              <w:rPr>
                <w:rFonts w:eastAsia="Calibri"/>
                <w:szCs w:val="22"/>
              </w:rPr>
            </w:pPr>
            <w:r w:rsidRPr="003E2CF6">
              <w:rPr>
                <w:rFonts w:eastAsia="Calibri"/>
                <w:szCs w:val="22"/>
              </w:rPr>
              <w:t>tr-80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774D53C" w14:textId="77777777" w:rsidR="00360FB5" w:rsidRPr="003E2CF6" w:rsidRDefault="00360FB5" w:rsidP="00553004">
            <w:pPr>
              <w:rPr>
                <w:rFonts w:eastAsia="Calibri"/>
                <w:szCs w:val="22"/>
              </w:rPr>
            </w:pPr>
            <w:r w:rsidRPr="003E2CF6">
              <w:rPr>
                <w:rFonts w:eastAsia="Calibri"/>
                <w:szCs w:val="22"/>
              </w:rPr>
              <w:t>Pravažiuojamasis kelias prie Nausodės g., Kirmėlių k. nuo kelio Nr. tr-79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8255E40" w14:textId="77777777" w:rsidR="00360FB5" w:rsidRPr="003E2CF6" w:rsidRDefault="00360FB5" w:rsidP="00553004">
            <w:pPr>
              <w:jc w:val="right"/>
              <w:rPr>
                <w:rFonts w:eastAsia="Calibri"/>
                <w:szCs w:val="22"/>
              </w:rPr>
            </w:pPr>
            <w:r w:rsidRPr="003E2CF6">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D960B"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1E0D7" w14:textId="77777777" w:rsidR="00360FB5" w:rsidRPr="003E2CF6" w:rsidRDefault="00360FB5" w:rsidP="00553004">
            <w:pPr>
              <w:jc w:val="right"/>
              <w:rPr>
                <w:rFonts w:eastAsia="Calibri"/>
                <w:szCs w:val="22"/>
              </w:rPr>
            </w:pPr>
            <w:r w:rsidRPr="003E2CF6">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B5E76"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13C436" w14:textId="77777777" w:rsidR="00360FB5" w:rsidRPr="003E2CF6" w:rsidRDefault="00360FB5" w:rsidP="00553004">
            <w:pPr>
              <w:jc w:val="center"/>
              <w:rPr>
                <w:rFonts w:eastAsia="Calibri"/>
                <w:szCs w:val="22"/>
              </w:rPr>
            </w:pPr>
            <w:r w:rsidRPr="003E2CF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5B2250" w14:textId="77777777" w:rsidR="00360FB5" w:rsidRPr="003E2CF6" w:rsidRDefault="00360FB5" w:rsidP="00553004">
            <w:pPr>
              <w:jc w:val="center"/>
              <w:rPr>
                <w:rFonts w:eastAsia="Calibri"/>
                <w:szCs w:val="22"/>
              </w:rPr>
            </w:pPr>
            <w:r w:rsidRPr="003E2CF6">
              <w:rPr>
                <w:rFonts w:eastAsia="Calibri"/>
                <w:szCs w:val="22"/>
              </w:rPr>
              <w:t>-</w:t>
            </w:r>
          </w:p>
        </w:tc>
      </w:tr>
      <w:tr w:rsidR="003E2CF6" w:rsidRPr="003E2CF6" w14:paraId="187BC50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9C9F755" w14:textId="77777777" w:rsidR="00360FB5" w:rsidRPr="003E2CF6"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223672" w14:textId="77777777" w:rsidR="00360FB5" w:rsidRPr="003E2CF6" w:rsidRDefault="00360FB5" w:rsidP="00553004">
            <w:pPr>
              <w:rPr>
                <w:rFonts w:eastAsia="Calibri"/>
                <w:szCs w:val="22"/>
              </w:rPr>
            </w:pPr>
            <w:r w:rsidRPr="003E2CF6">
              <w:rPr>
                <w:rFonts w:eastAsia="Calibri"/>
                <w:szCs w:val="22"/>
              </w:rPr>
              <w:t>tr-81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8F8096" w14:textId="77777777" w:rsidR="00360FB5" w:rsidRPr="003E2CF6" w:rsidRDefault="00360FB5" w:rsidP="00553004">
            <w:pPr>
              <w:rPr>
                <w:rFonts w:eastAsia="Calibri"/>
                <w:szCs w:val="22"/>
              </w:rPr>
            </w:pPr>
            <w:r w:rsidRPr="003E2CF6">
              <w:rPr>
                <w:rFonts w:eastAsia="Calibri"/>
                <w:szCs w:val="22"/>
              </w:rPr>
              <w:t>Privažiuojamasis kelias prie Tvenkinio g., Kirmėlių k. nuo kelio Nr. tr-80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44FE23" w14:textId="77777777" w:rsidR="00360FB5" w:rsidRPr="003E2CF6" w:rsidRDefault="00360FB5" w:rsidP="00553004">
            <w:pPr>
              <w:jc w:val="right"/>
              <w:rPr>
                <w:rFonts w:eastAsia="Calibri"/>
                <w:szCs w:val="22"/>
              </w:rPr>
            </w:pPr>
            <w:r w:rsidRPr="003E2CF6">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8A76"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AB38B"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16E42A" w14:textId="77777777" w:rsidR="00360FB5" w:rsidRPr="003E2CF6" w:rsidRDefault="00360FB5" w:rsidP="00553004">
            <w:pPr>
              <w:jc w:val="right"/>
              <w:rPr>
                <w:rFonts w:eastAsia="Calibri"/>
                <w:szCs w:val="22"/>
              </w:rPr>
            </w:pPr>
            <w:r w:rsidRPr="003E2CF6">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3C0516" w14:textId="77777777" w:rsidR="00360FB5" w:rsidRPr="003E2CF6" w:rsidRDefault="00360FB5" w:rsidP="00553004">
            <w:pPr>
              <w:jc w:val="center"/>
              <w:rPr>
                <w:rFonts w:eastAsia="Calibri"/>
                <w:szCs w:val="22"/>
              </w:rPr>
            </w:pPr>
            <w:r w:rsidRPr="003E2CF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9BF110" w14:textId="77777777" w:rsidR="00360FB5" w:rsidRPr="003E2CF6" w:rsidRDefault="00360FB5" w:rsidP="00553004">
            <w:pPr>
              <w:jc w:val="center"/>
              <w:rPr>
                <w:rFonts w:eastAsia="Calibri"/>
                <w:szCs w:val="22"/>
              </w:rPr>
            </w:pPr>
            <w:r w:rsidRPr="003E2CF6">
              <w:rPr>
                <w:rFonts w:eastAsia="Calibri"/>
                <w:szCs w:val="22"/>
              </w:rPr>
              <w:t>-</w:t>
            </w:r>
          </w:p>
        </w:tc>
      </w:tr>
      <w:tr w:rsidR="003E2CF6" w:rsidRPr="003E2CF6" w14:paraId="2688CA2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F41C188" w14:textId="77777777" w:rsidR="00360FB5" w:rsidRPr="003E2CF6"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AA5625" w14:textId="77777777" w:rsidR="00360FB5" w:rsidRPr="003E2CF6" w:rsidRDefault="00360FB5" w:rsidP="00553004">
            <w:pPr>
              <w:rPr>
                <w:rFonts w:eastAsia="Calibri"/>
                <w:szCs w:val="22"/>
              </w:rPr>
            </w:pPr>
            <w:r w:rsidRPr="003E2CF6">
              <w:rPr>
                <w:rFonts w:eastAsia="Calibri"/>
                <w:szCs w:val="22"/>
              </w:rPr>
              <w:t>tr-82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B7BE2E" w14:textId="77777777" w:rsidR="00360FB5" w:rsidRPr="003E2CF6" w:rsidRDefault="00360FB5" w:rsidP="00553004">
            <w:pPr>
              <w:rPr>
                <w:rFonts w:eastAsia="Calibri"/>
                <w:szCs w:val="22"/>
              </w:rPr>
            </w:pPr>
            <w:r w:rsidRPr="003E2CF6">
              <w:rPr>
                <w:rFonts w:eastAsia="Calibri"/>
                <w:szCs w:val="22"/>
              </w:rPr>
              <w:t>Privažiuojamasis kelias prie dirbamų laukų nuo Lauko g., Kirmėlių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907C48C" w14:textId="77777777" w:rsidR="00360FB5" w:rsidRPr="003E2CF6" w:rsidRDefault="00360FB5" w:rsidP="00553004">
            <w:pPr>
              <w:jc w:val="right"/>
              <w:rPr>
                <w:rFonts w:eastAsia="Calibri"/>
                <w:szCs w:val="22"/>
              </w:rPr>
            </w:pPr>
            <w:r w:rsidRPr="003E2CF6">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C26E6"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CF894"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193A5B" w14:textId="77777777" w:rsidR="00360FB5" w:rsidRPr="003E2CF6" w:rsidRDefault="00360FB5" w:rsidP="00553004">
            <w:pPr>
              <w:jc w:val="right"/>
              <w:rPr>
                <w:rFonts w:eastAsia="Calibri"/>
                <w:szCs w:val="22"/>
              </w:rPr>
            </w:pPr>
            <w:r w:rsidRPr="003E2CF6">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080CF" w14:textId="77777777" w:rsidR="00360FB5" w:rsidRPr="003E2CF6" w:rsidRDefault="00360FB5" w:rsidP="00553004">
            <w:pPr>
              <w:jc w:val="center"/>
              <w:rPr>
                <w:rFonts w:eastAsia="Calibri"/>
                <w:szCs w:val="22"/>
              </w:rPr>
            </w:pPr>
            <w:r w:rsidRPr="003E2CF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BA778A" w14:textId="77777777" w:rsidR="00360FB5" w:rsidRPr="003E2CF6" w:rsidRDefault="00360FB5" w:rsidP="00553004">
            <w:pPr>
              <w:jc w:val="center"/>
              <w:rPr>
                <w:rFonts w:eastAsia="Calibri"/>
                <w:szCs w:val="22"/>
              </w:rPr>
            </w:pPr>
            <w:r w:rsidRPr="003E2CF6">
              <w:rPr>
                <w:rFonts w:eastAsia="Calibri"/>
                <w:szCs w:val="22"/>
              </w:rPr>
              <w:t>-</w:t>
            </w:r>
          </w:p>
        </w:tc>
      </w:tr>
      <w:tr w:rsidR="003E2CF6" w:rsidRPr="003E2CF6" w14:paraId="71E6FE8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8C08FB6" w14:textId="77777777" w:rsidR="00360FB5" w:rsidRPr="003E2CF6"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562CE2" w14:textId="77777777" w:rsidR="00360FB5" w:rsidRPr="003E2CF6" w:rsidRDefault="00360FB5" w:rsidP="00553004">
            <w:pPr>
              <w:rPr>
                <w:rFonts w:eastAsia="Calibri"/>
                <w:szCs w:val="22"/>
              </w:rPr>
            </w:pPr>
            <w:r w:rsidRPr="003E2CF6">
              <w:rPr>
                <w:rFonts w:eastAsia="Calibri"/>
                <w:szCs w:val="22"/>
              </w:rPr>
              <w:t>tr-83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B04A5EF" w14:textId="77777777" w:rsidR="00360FB5" w:rsidRPr="003E2CF6" w:rsidRDefault="00360FB5" w:rsidP="00553004">
            <w:pPr>
              <w:rPr>
                <w:rFonts w:eastAsia="Calibri"/>
                <w:szCs w:val="22"/>
              </w:rPr>
            </w:pPr>
            <w:r w:rsidRPr="003E2CF6">
              <w:rPr>
                <w:rFonts w:eastAsia="Calibri"/>
                <w:szCs w:val="22"/>
              </w:rPr>
              <w:t>Privažiuojamasis kelias prie dirbamų laukų nuo Nausodės g., Nausodės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5E6E68" w14:textId="77777777" w:rsidR="00360FB5" w:rsidRPr="003E2CF6" w:rsidRDefault="00360FB5" w:rsidP="00553004">
            <w:pPr>
              <w:jc w:val="right"/>
              <w:rPr>
                <w:rFonts w:eastAsia="Calibri"/>
                <w:szCs w:val="22"/>
              </w:rPr>
            </w:pPr>
            <w:r w:rsidRPr="003E2CF6">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E688A"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D7163"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3DB73" w14:textId="77777777" w:rsidR="00360FB5" w:rsidRPr="003E2CF6" w:rsidRDefault="00360FB5" w:rsidP="00553004">
            <w:pPr>
              <w:jc w:val="right"/>
              <w:rPr>
                <w:rFonts w:eastAsia="Calibri"/>
                <w:szCs w:val="22"/>
              </w:rPr>
            </w:pPr>
            <w:r w:rsidRPr="003E2CF6">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6A79E" w14:textId="77777777" w:rsidR="00360FB5" w:rsidRPr="003E2CF6" w:rsidRDefault="00360FB5" w:rsidP="00553004">
            <w:pPr>
              <w:jc w:val="center"/>
              <w:rPr>
                <w:rFonts w:eastAsia="Calibri"/>
                <w:szCs w:val="22"/>
              </w:rPr>
            </w:pPr>
            <w:r w:rsidRPr="003E2CF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890DE6" w14:textId="77777777" w:rsidR="00360FB5" w:rsidRPr="003E2CF6" w:rsidRDefault="00360FB5" w:rsidP="00553004">
            <w:pPr>
              <w:jc w:val="center"/>
              <w:rPr>
                <w:rFonts w:eastAsia="Calibri"/>
                <w:szCs w:val="22"/>
              </w:rPr>
            </w:pPr>
            <w:r w:rsidRPr="003E2CF6">
              <w:rPr>
                <w:rFonts w:eastAsia="Calibri"/>
                <w:szCs w:val="22"/>
              </w:rPr>
              <w:t>-</w:t>
            </w:r>
          </w:p>
        </w:tc>
      </w:tr>
      <w:tr w:rsidR="003E2CF6" w:rsidRPr="003E2CF6" w14:paraId="1685F84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5C06ACC" w14:textId="77777777" w:rsidR="00360FB5" w:rsidRPr="003E2CF6"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CDEC74" w14:textId="77777777" w:rsidR="00360FB5" w:rsidRPr="003E2CF6" w:rsidRDefault="00360FB5" w:rsidP="00553004">
            <w:pPr>
              <w:rPr>
                <w:rFonts w:eastAsia="Calibri"/>
                <w:szCs w:val="22"/>
              </w:rPr>
            </w:pPr>
            <w:r w:rsidRPr="003E2CF6">
              <w:rPr>
                <w:rFonts w:eastAsia="Calibri"/>
                <w:szCs w:val="22"/>
              </w:rPr>
              <w:t>tr-84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3F4D789" w14:textId="77777777" w:rsidR="00360FB5" w:rsidRPr="003E2CF6" w:rsidRDefault="00360FB5" w:rsidP="00553004">
            <w:pPr>
              <w:rPr>
                <w:rFonts w:eastAsia="Calibri"/>
                <w:szCs w:val="22"/>
              </w:rPr>
            </w:pPr>
            <w:r w:rsidRPr="003E2CF6">
              <w:rPr>
                <w:rFonts w:eastAsia="Calibri"/>
                <w:szCs w:val="22"/>
              </w:rPr>
              <w:t>Privažiuojamasis kelias prie Kaupiniškių k. nuo kelio Anykščiai–Panevėžys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FD81DA" w14:textId="77777777" w:rsidR="00360FB5" w:rsidRPr="003E2CF6" w:rsidRDefault="00360FB5" w:rsidP="00553004">
            <w:pPr>
              <w:jc w:val="right"/>
              <w:rPr>
                <w:rFonts w:eastAsia="Calibri"/>
                <w:szCs w:val="22"/>
              </w:rPr>
            </w:pPr>
            <w:r w:rsidRPr="003E2CF6">
              <w:rPr>
                <w:rFonts w:eastAsia="Calibri"/>
                <w:szCs w:val="22"/>
              </w:rPr>
              <w:t>1091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6B8C4C"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1FC13"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05526" w14:textId="77777777" w:rsidR="00360FB5" w:rsidRPr="003E2CF6" w:rsidRDefault="00360FB5" w:rsidP="00553004">
            <w:pPr>
              <w:jc w:val="right"/>
              <w:rPr>
                <w:rFonts w:eastAsia="Calibri"/>
                <w:szCs w:val="22"/>
              </w:rPr>
            </w:pPr>
            <w:r w:rsidRPr="003E2CF6">
              <w:rPr>
                <w:rFonts w:eastAsia="Calibri"/>
                <w:szCs w:val="22"/>
              </w:rPr>
              <w:t>1091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F611B" w14:textId="77777777" w:rsidR="00360FB5" w:rsidRPr="003E2CF6" w:rsidRDefault="00360FB5" w:rsidP="00553004">
            <w:pPr>
              <w:jc w:val="center"/>
              <w:rPr>
                <w:rFonts w:eastAsia="Calibri"/>
                <w:szCs w:val="22"/>
              </w:rPr>
            </w:pPr>
            <w:r w:rsidRPr="003E2CF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2D1B88" w14:textId="77777777" w:rsidR="00360FB5" w:rsidRPr="003E2CF6" w:rsidRDefault="00360FB5" w:rsidP="00553004">
            <w:pPr>
              <w:jc w:val="center"/>
              <w:rPr>
                <w:rFonts w:eastAsia="Calibri"/>
                <w:szCs w:val="22"/>
              </w:rPr>
            </w:pPr>
            <w:r w:rsidRPr="003E2CF6">
              <w:rPr>
                <w:rFonts w:eastAsia="Calibri"/>
                <w:szCs w:val="22"/>
              </w:rPr>
              <w:t>-</w:t>
            </w:r>
          </w:p>
        </w:tc>
      </w:tr>
      <w:tr w:rsidR="003E2CF6" w:rsidRPr="003E2CF6" w14:paraId="339BDA3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920399" w14:textId="77777777" w:rsidR="00360FB5" w:rsidRPr="003E2CF6"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A0D594" w14:textId="77777777" w:rsidR="00360FB5" w:rsidRPr="003E2CF6" w:rsidRDefault="00360FB5" w:rsidP="00553004">
            <w:pPr>
              <w:rPr>
                <w:rFonts w:eastAsia="Calibri"/>
                <w:szCs w:val="22"/>
              </w:rPr>
            </w:pPr>
            <w:r w:rsidRPr="003E2CF6">
              <w:rPr>
                <w:rFonts w:eastAsia="Calibri"/>
                <w:szCs w:val="22"/>
              </w:rPr>
              <w:t>tr-85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2E762B" w14:textId="77777777" w:rsidR="00360FB5" w:rsidRPr="003E2CF6" w:rsidRDefault="00360FB5" w:rsidP="00553004">
            <w:pPr>
              <w:rPr>
                <w:rFonts w:eastAsia="Calibri"/>
                <w:szCs w:val="22"/>
              </w:rPr>
            </w:pPr>
            <w:r w:rsidRPr="003E2CF6">
              <w:rPr>
                <w:rFonts w:eastAsia="Calibri"/>
                <w:szCs w:val="22"/>
              </w:rPr>
              <w:t>Privažiuojamasis kelias prie gyvenamųjų namų Kaupiniškių k. nuo kelio Nr. tr-84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781C93" w14:textId="77777777" w:rsidR="00360FB5" w:rsidRPr="003E2CF6" w:rsidRDefault="00360FB5" w:rsidP="00553004">
            <w:pPr>
              <w:jc w:val="right"/>
              <w:rPr>
                <w:rFonts w:eastAsia="Calibri"/>
                <w:szCs w:val="22"/>
              </w:rPr>
            </w:pPr>
            <w:r w:rsidRPr="003E2CF6">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CFBC9"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841353"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E65807" w14:textId="77777777" w:rsidR="00360FB5" w:rsidRPr="003E2CF6" w:rsidRDefault="00360FB5" w:rsidP="00553004">
            <w:pPr>
              <w:jc w:val="right"/>
              <w:rPr>
                <w:rFonts w:eastAsia="Calibri"/>
                <w:szCs w:val="22"/>
              </w:rPr>
            </w:pPr>
            <w:r w:rsidRPr="003E2CF6">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BEE92" w14:textId="77777777" w:rsidR="00360FB5" w:rsidRPr="003E2CF6" w:rsidRDefault="00360FB5" w:rsidP="00553004">
            <w:pPr>
              <w:jc w:val="center"/>
              <w:rPr>
                <w:rFonts w:eastAsia="Calibri"/>
                <w:szCs w:val="22"/>
              </w:rPr>
            </w:pPr>
            <w:r w:rsidRPr="003E2CF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8C0B57" w14:textId="77777777" w:rsidR="00360FB5" w:rsidRPr="003E2CF6" w:rsidRDefault="00360FB5" w:rsidP="00553004">
            <w:pPr>
              <w:jc w:val="center"/>
              <w:rPr>
                <w:rFonts w:eastAsia="Calibri"/>
                <w:szCs w:val="22"/>
              </w:rPr>
            </w:pPr>
            <w:r w:rsidRPr="003E2CF6">
              <w:rPr>
                <w:rFonts w:eastAsia="Calibri"/>
                <w:szCs w:val="22"/>
              </w:rPr>
              <w:t>-</w:t>
            </w:r>
          </w:p>
        </w:tc>
      </w:tr>
      <w:tr w:rsidR="003E2CF6" w:rsidRPr="003E2CF6" w14:paraId="527E199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D0ECF4F" w14:textId="77777777" w:rsidR="00360FB5" w:rsidRPr="003E2CF6"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340269" w14:textId="77777777" w:rsidR="00360FB5" w:rsidRPr="003E2CF6" w:rsidRDefault="00360FB5" w:rsidP="00553004">
            <w:pPr>
              <w:rPr>
                <w:rFonts w:eastAsia="Calibri"/>
                <w:szCs w:val="22"/>
              </w:rPr>
            </w:pPr>
            <w:r w:rsidRPr="003E2CF6">
              <w:rPr>
                <w:rFonts w:eastAsia="Calibri"/>
                <w:szCs w:val="22"/>
              </w:rPr>
              <w:t>tr-86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4D4199" w14:textId="77777777" w:rsidR="00360FB5" w:rsidRPr="003E2CF6" w:rsidRDefault="00360FB5" w:rsidP="00553004">
            <w:pPr>
              <w:rPr>
                <w:rFonts w:eastAsia="Calibri"/>
                <w:szCs w:val="22"/>
              </w:rPr>
            </w:pPr>
            <w:r w:rsidRPr="003E2CF6">
              <w:rPr>
                <w:rFonts w:eastAsia="Calibri"/>
                <w:szCs w:val="22"/>
              </w:rPr>
              <w:t>Privažiuojamasis kelias prie Grumbinų k. nuo kelio Nr. tr-4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8DA610C" w14:textId="77777777" w:rsidR="00360FB5" w:rsidRPr="003E2CF6" w:rsidRDefault="00360FB5" w:rsidP="00553004">
            <w:pPr>
              <w:jc w:val="right"/>
              <w:rPr>
                <w:rFonts w:eastAsia="Calibri"/>
                <w:szCs w:val="22"/>
              </w:rPr>
            </w:pPr>
            <w:r w:rsidRPr="003E2CF6">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C9FABA"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48496"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F7895" w14:textId="77777777" w:rsidR="00360FB5" w:rsidRPr="003E2CF6" w:rsidRDefault="00360FB5" w:rsidP="00553004">
            <w:pPr>
              <w:jc w:val="right"/>
              <w:rPr>
                <w:rFonts w:eastAsia="Calibri"/>
                <w:szCs w:val="22"/>
              </w:rPr>
            </w:pPr>
            <w:r w:rsidRPr="003E2CF6">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1E357" w14:textId="77777777" w:rsidR="00360FB5" w:rsidRPr="003E2CF6" w:rsidRDefault="00360FB5" w:rsidP="00553004">
            <w:pPr>
              <w:jc w:val="center"/>
              <w:rPr>
                <w:rFonts w:eastAsia="Calibri"/>
                <w:szCs w:val="22"/>
              </w:rPr>
            </w:pPr>
            <w:r w:rsidRPr="003E2CF6">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BB5A24" w14:textId="77777777" w:rsidR="00360FB5" w:rsidRPr="003E2CF6" w:rsidRDefault="00360FB5" w:rsidP="00553004">
            <w:pPr>
              <w:jc w:val="center"/>
              <w:rPr>
                <w:rFonts w:eastAsia="Calibri"/>
                <w:szCs w:val="22"/>
              </w:rPr>
            </w:pPr>
            <w:r w:rsidRPr="003E2CF6">
              <w:rPr>
                <w:rFonts w:eastAsia="Calibri"/>
                <w:szCs w:val="22"/>
              </w:rPr>
              <w:t>-</w:t>
            </w:r>
          </w:p>
        </w:tc>
      </w:tr>
      <w:tr w:rsidR="003E2CF6" w:rsidRPr="003E2CF6" w14:paraId="34238F8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AA912F8" w14:textId="77777777" w:rsidR="00360FB5" w:rsidRPr="003E2CF6"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498EC2" w14:textId="77777777" w:rsidR="00360FB5" w:rsidRPr="003E2CF6" w:rsidRDefault="00360FB5" w:rsidP="00553004">
            <w:pPr>
              <w:rPr>
                <w:rFonts w:eastAsia="Calibri"/>
                <w:szCs w:val="22"/>
              </w:rPr>
            </w:pPr>
            <w:r w:rsidRPr="003E2CF6">
              <w:rPr>
                <w:rFonts w:eastAsia="Calibri"/>
                <w:szCs w:val="22"/>
              </w:rPr>
              <w:t>tr-87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F67A13" w14:textId="77777777" w:rsidR="00360FB5" w:rsidRPr="003E2CF6" w:rsidRDefault="00360FB5" w:rsidP="00553004">
            <w:pPr>
              <w:rPr>
                <w:rFonts w:eastAsia="Calibri"/>
                <w:szCs w:val="22"/>
              </w:rPr>
            </w:pPr>
            <w:r w:rsidRPr="003E2CF6">
              <w:rPr>
                <w:rFonts w:eastAsia="Calibri"/>
                <w:szCs w:val="22"/>
              </w:rPr>
              <w:t>Privažiuojamasis kelias prie dirbamų laukų Mitošiūnų k. nuo kelio Nr. tr-6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B5FD53" w14:textId="171B1010" w:rsidR="00360FB5" w:rsidRPr="003E2CF6" w:rsidRDefault="002C5BAA" w:rsidP="00553004">
            <w:pPr>
              <w:jc w:val="right"/>
              <w:rPr>
                <w:rFonts w:eastAsia="Calibri"/>
                <w:szCs w:val="22"/>
              </w:rPr>
            </w:pPr>
            <w:r w:rsidRPr="003E2CF6">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C42B80"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598E1" w14:textId="3B7A29CF" w:rsidR="00360FB5" w:rsidRPr="003E2CF6" w:rsidRDefault="002C5BAA" w:rsidP="00553004">
            <w:pPr>
              <w:jc w:val="right"/>
              <w:rPr>
                <w:rFonts w:eastAsia="Calibri"/>
                <w:szCs w:val="22"/>
              </w:rPr>
            </w:pPr>
            <w:r w:rsidRPr="003E2CF6">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tcPr>
          <w:p w14:paraId="4086BF3D" w14:textId="31EB3050" w:rsidR="00360FB5" w:rsidRPr="003E2CF6" w:rsidRDefault="003E2CF6" w:rsidP="00553004">
            <w:pPr>
              <w:jc w:val="right"/>
              <w:rPr>
                <w:rFonts w:eastAsia="Calibri"/>
                <w:strike/>
                <w:szCs w:val="22"/>
              </w:rPr>
            </w:pPr>
            <w:r w:rsidRPr="003E2CF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3564A" w14:textId="0444005F" w:rsidR="00360FB5" w:rsidRPr="003E2CF6" w:rsidRDefault="002C5BAA" w:rsidP="00553004">
            <w:pPr>
              <w:jc w:val="center"/>
              <w:rPr>
                <w:rFonts w:eastAsia="Calibri"/>
                <w:szCs w:val="22"/>
              </w:rPr>
            </w:pPr>
            <w:r w:rsidRPr="003E2CF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F2012A" w14:textId="5DF95FA2" w:rsidR="00360FB5" w:rsidRPr="003E2CF6" w:rsidRDefault="002C5BAA" w:rsidP="00553004">
            <w:pPr>
              <w:jc w:val="center"/>
              <w:rPr>
                <w:rFonts w:eastAsia="Calibri"/>
                <w:szCs w:val="22"/>
              </w:rPr>
            </w:pPr>
            <w:r w:rsidRPr="003E2CF6">
              <w:rPr>
                <w:rFonts w:eastAsia="Calibri"/>
                <w:szCs w:val="22"/>
              </w:rPr>
              <w:t>4400-6467-6482</w:t>
            </w:r>
          </w:p>
        </w:tc>
      </w:tr>
      <w:tr w:rsidR="003E2CF6" w:rsidRPr="003E2CF6" w14:paraId="7A709E4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345539B" w14:textId="77777777" w:rsidR="00360FB5" w:rsidRPr="003E2CF6"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A531EF" w14:textId="77777777" w:rsidR="00360FB5" w:rsidRPr="003E2CF6" w:rsidRDefault="00360FB5" w:rsidP="00553004">
            <w:pPr>
              <w:rPr>
                <w:rFonts w:eastAsia="Calibri"/>
                <w:szCs w:val="22"/>
              </w:rPr>
            </w:pPr>
            <w:r w:rsidRPr="003E2CF6">
              <w:rPr>
                <w:rFonts w:eastAsia="Calibri"/>
                <w:szCs w:val="22"/>
              </w:rPr>
              <w:t>tr-88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D796262" w14:textId="77777777" w:rsidR="00360FB5" w:rsidRPr="003E2CF6" w:rsidRDefault="00360FB5" w:rsidP="00553004">
            <w:pPr>
              <w:rPr>
                <w:rFonts w:eastAsia="Calibri"/>
                <w:szCs w:val="22"/>
              </w:rPr>
            </w:pPr>
            <w:r w:rsidRPr="003E2CF6">
              <w:rPr>
                <w:rFonts w:eastAsia="Calibri"/>
                <w:szCs w:val="22"/>
              </w:rPr>
              <w:t>Privažiuojamasis kelias prie gyvenamųjų namų Mitošiūnų k. nuo kelio Nr. tr-6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C02B29" w14:textId="3FCEE5B9" w:rsidR="00360FB5" w:rsidRPr="003E2CF6" w:rsidRDefault="00C43436" w:rsidP="00553004">
            <w:pPr>
              <w:jc w:val="right"/>
              <w:rPr>
                <w:rFonts w:eastAsia="Calibri"/>
                <w:szCs w:val="22"/>
              </w:rPr>
            </w:pPr>
            <w:r w:rsidRPr="003E2CF6">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448A68"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E6856" w14:textId="0AA9E609" w:rsidR="00360FB5" w:rsidRPr="003E2CF6" w:rsidRDefault="00C43436" w:rsidP="00553004">
            <w:pPr>
              <w:jc w:val="right"/>
              <w:rPr>
                <w:rFonts w:eastAsia="Calibri"/>
                <w:szCs w:val="22"/>
              </w:rPr>
            </w:pPr>
            <w:r w:rsidRPr="003E2CF6">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vAlign w:val="center"/>
          </w:tcPr>
          <w:p w14:paraId="1F7579B2" w14:textId="26A92DF4" w:rsidR="00360FB5" w:rsidRPr="003E2CF6" w:rsidRDefault="003E2CF6" w:rsidP="00553004">
            <w:pPr>
              <w:jc w:val="right"/>
              <w:rPr>
                <w:rFonts w:eastAsia="Calibri"/>
                <w:strike/>
                <w:szCs w:val="22"/>
              </w:rPr>
            </w:pPr>
            <w:r w:rsidRPr="003E2CF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A5BF5" w14:textId="7F4FC04C" w:rsidR="00360FB5" w:rsidRPr="003E2CF6" w:rsidRDefault="00C43436" w:rsidP="00553004">
            <w:pPr>
              <w:jc w:val="center"/>
              <w:rPr>
                <w:rFonts w:eastAsia="Calibri"/>
                <w:szCs w:val="22"/>
              </w:rPr>
            </w:pPr>
            <w:r w:rsidRPr="003E2CF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36ABFC" w14:textId="019A1073" w:rsidR="00360FB5" w:rsidRPr="003E2CF6" w:rsidRDefault="00C43436" w:rsidP="00553004">
            <w:pPr>
              <w:jc w:val="center"/>
              <w:rPr>
                <w:rFonts w:eastAsia="Calibri"/>
                <w:szCs w:val="22"/>
              </w:rPr>
            </w:pPr>
            <w:r w:rsidRPr="003E2CF6">
              <w:rPr>
                <w:rFonts w:eastAsia="Calibri"/>
                <w:szCs w:val="22"/>
              </w:rPr>
              <w:t>4400-6467-6496</w:t>
            </w:r>
          </w:p>
        </w:tc>
      </w:tr>
      <w:tr w:rsidR="003E2CF6" w:rsidRPr="003E2CF6" w14:paraId="2C25142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7467A0" w14:textId="77777777" w:rsidR="00360FB5" w:rsidRPr="003E2CF6"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B84590" w14:textId="77777777" w:rsidR="00360FB5" w:rsidRPr="003E2CF6" w:rsidRDefault="00360FB5" w:rsidP="00553004">
            <w:pPr>
              <w:rPr>
                <w:rFonts w:eastAsia="Calibri"/>
                <w:szCs w:val="22"/>
              </w:rPr>
            </w:pPr>
            <w:r w:rsidRPr="003E2CF6">
              <w:rPr>
                <w:rFonts w:eastAsia="Calibri"/>
                <w:szCs w:val="22"/>
              </w:rPr>
              <w:t>tr-89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515006" w14:textId="77777777" w:rsidR="00360FB5" w:rsidRPr="003E2CF6" w:rsidRDefault="00360FB5" w:rsidP="00553004">
            <w:pPr>
              <w:rPr>
                <w:rFonts w:eastAsia="Calibri"/>
                <w:szCs w:val="22"/>
              </w:rPr>
            </w:pPr>
            <w:r w:rsidRPr="003E2CF6">
              <w:rPr>
                <w:rFonts w:eastAsia="Calibri"/>
                <w:szCs w:val="22"/>
              </w:rPr>
              <w:t>Privažiuojamasis kelias prie gyvenamųjų namų Mickapetrio k. nuo kelio Nr. tr-3, 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77BE30" w14:textId="31911880" w:rsidR="00360FB5" w:rsidRPr="003E2CF6" w:rsidRDefault="004406FE" w:rsidP="00553004">
            <w:pPr>
              <w:jc w:val="right"/>
              <w:rPr>
                <w:rFonts w:eastAsia="Calibri"/>
                <w:szCs w:val="22"/>
              </w:rPr>
            </w:pPr>
            <w:r w:rsidRPr="003E2CF6">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C80044"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F1FD3" w14:textId="04826999" w:rsidR="00360FB5" w:rsidRPr="003E2CF6" w:rsidRDefault="004406FE" w:rsidP="00553004">
            <w:pPr>
              <w:jc w:val="right"/>
              <w:rPr>
                <w:rFonts w:eastAsia="Calibri"/>
                <w:szCs w:val="22"/>
              </w:rPr>
            </w:pPr>
            <w:r w:rsidRPr="003E2CF6">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tcPr>
          <w:p w14:paraId="5D34A383" w14:textId="4354A8A8" w:rsidR="00360FB5" w:rsidRPr="003E2CF6" w:rsidRDefault="003E2CF6" w:rsidP="00553004">
            <w:pPr>
              <w:jc w:val="right"/>
              <w:rPr>
                <w:rFonts w:eastAsia="Calibri"/>
                <w:strike/>
                <w:szCs w:val="22"/>
              </w:rPr>
            </w:pPr>
            <w:r w:rsidRPr="003E2CF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1CBD4" w14:textId="77777777" w:rsidR="00360FB5" w:rsidRPr="003E2CF6" w:rsidRDefault="00360FB5" w:rsidP="00553004">
            <w:pPr>
              <w:jc w:val="center"/>
              <w:rPr>
                <w:rFonts w:eastAsia="Calibri"/>
                <w:szCs w:val="22"/>
              </w:rPr>
            </w:pPr>
            <w:r w:rsidRPr="003E2CF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A56BCA" w14:textId="272C5390" w:rsidR="00360FB5" w:rsidRPr="003E2CF6" w:rsidRDefault="004406FE" w:rsidP="00553004">
            <w:pPr>
              <w:jc w:val="center"/>
              <w:rPr>
                <w:rFonts w:eastAsia="Calibri"/>
                <w:szCs w:val="22"/>
              </w:rPr>
            </w:pPr>
            <w:r w:rsidRPr="003E2CF6">
              <w:rPr>
                <w:rFonts w:eastAsia="Calibri"/>
                <w:szCs w:val="22"/>
              </w:rPr>
              <w:t>4400-6497-6076</w:t>
            </w:r>
          </w:p>
        </w:tc>
      </w:tr>
      <w:tr w:rsidR="003E2CF6" w:rsidRPr="003E2CF6" w14:paraId="23BC8A0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83DC7D" w14:textId="77777777" w:rsidR="00360FB5" w:rsidRPr="003E2CF6"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AE6E97" w14:textId="77777777" w:rsidR="00360FB5" w:rsidRPr="003E2CF6" w:rsidRDefault="00360FB5" w:rsidP="00553004">
            <w:pPr>
              <w:rPr>
                <w:rFonts w:eastAsia="Calibri"/>
                <w:szCs w:val="22"/>
              </w:rPr>
            </w:pPr>
            <w:r w:rsidRPr="003E2CF6">
              <w:rPr>
                <w:rFonts w:eastAsia="Calibri"/>
                <w:szCs w:val="22"/>
              </w:rPr>
              <w:t>tr-9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D58620" w14:textId="77777777" w:rsidR="00360FB5" w:rsidRPr="003E2CF6" w:rsidRDefault="00360FB5" w:rsidP="00553004">
            <w:pPr>
              <w:rPr>
                <w:rFonts w:eastAsia="Calibri"/>
                <w:szCs w:val="22"/>
              </w:rPr>
            </w:pPr>
            <w:r w:rsidRPr="003E2CF6">
              <w:rPr>
                <w:rFonts w:eastAsia="Calibri"/>
                <w:szCs w:val="22"/>
              </w:rPr>
              <w:t>Vašuokėnai–Papiliai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874959" w14:textId="77777777" w:rsidR="00360FB5" w:rsidRPr="003E2CF6" w:rsidRDefault="00360FB5" w:rsidP="00553004">
            <w:pPr>
              <w:jc w:val="right"/>
              <w:rPr>
                <w:rFonts w:eastAsia="Calibri"/>
                <w:szCs w:val="22"/>
              </w:rPr>
            </w:pPr>
            <w:r w:rsidRPr="003E2CF6">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15BF5D"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B1911"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D898E" w14:textId="77777777" w:rsidR="00360FB5" w:rsidRPr="003E2CF6" w:rsidRDefault="00360FB5" w:rsidP="00553004">
            <w:pPr>
              <w:jc w:val="right"/>
              <w:rPr>
                <w:rFonts w:eastAsia="Calibri"/>
                <w:szCs w:val="22"/>
              </w:rPr>
            </w:pPr>
            <w:r w:rsidRPr="003E2CF6">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2C10A" w14:textId="77777777" w:rsidR="00360FB5" w:rsidRPr="003E2CF6" w:rsidRDefault="00360FB5" w:rsidP="00553004">
            <w:pPr>
              <w:jc w:val="center"/>
              <w:rPr>
                <w:rFonts w:eastAsia="Calibri"/>
                <w:szCs w:val="22"/>
              </w:rPr>
            </w:pPr>
            <w:r w:rsidRPr="003E2CF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E455CF" w14:textId="77777777" w:rsidR="00360FB5" w:rsidRPr="003E2CF6" w:rsidRDefault="00360FB5" w:rsidP="00553004">
            <w:pPr>
              <w:jc w:val="center"/>
              <w:rPr>
                <w:rFonts w:eastAsia="Calibri"/>
                <w:szCs w:val="22"/>
              </w:rPr>
            </w:pPr>
            <w:r w:rsidRPr="003E2CF6">
              <w:rPr>
                <w:rFonts w:eastAsia="Calibri"/>
                <w:szCs w:val="22"/>
              </w:rPr>
              <w:t>-</w:t>
            </w:r>
          </w:p>
        </w:tc>
      </w:tr>
      <w:tr w:rsidR="003E2CF6" w:rsidRPr="003E2CF6" w14:paraId="0476655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3078E8D" w14:textId="77777777" w:rsidR="00360FB5" w:rsidRPr="003E2CF6"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F47B8F" w14:textId="77777777" w:rsidR="00360FB5" w:rsidRPr="003E2CF6" w:rsidRDefault="00360FB5" w:rsidP="00553004">
            <w:pPr>
              <w:rPr>
                <w:rFonts w:eastAsia="Calibri"/>
                <w:szCs w:val="22"/>
              </w:rPr>
            </w:pPr>
            <w:r w:rsidRPr="003E2CF6">
              <w:rPr>
                <w:rFonts w:eastAsia="Calibri"/>
                <w:szCs w:val="22"/>
              </w:rPr>
              <w:t>tr-90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534E999" w14:textId="77777777" w:rsidR="00360FB5" w:rsidRPr="003E2CF6" w:rsidRDefault="00360FB5" w:rsidP="00553004">
            <w:pPr>
              <w:rPr>
                <w:rFonts w:eastAsia="Calibri"/>
                <w:szCs w:val="22"/>
              </w:rPr>
            </w:pPr>
            <w:r w:rsidRPr="003E2CF6">
              <w:rPr>
                <w:rFonts w:eastAsia="Calibri"/>
                <w:szCs w:val="22"/>
              </w:rPr>
              <w:t>Privažiuojamasis kelias prie dirbamų laukų Žukauskų k. nuo kelio Surdegis–Žviliūnai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F28BD2" w14:textId="2665A7C4" w:rsidR="00360FB5" w:rsidRPr="003E2CF6" w:rsidRDefault="004406FE" w:rsidP="00553004">
            <w:pPr>
              <w:jc w:val="right"/>
              <w:rPr>
                <w:rFonts w:eastAsia="Calibri"/>
                <w:szCs w:val="22"/>
              </w:rPr>
            </w:pPr>
            <w:r w:rsidRPr="003E2CF6">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AA6DF"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10799A" w14:textId="151A99ED" w:rsidR="00360FB5" w:rsidRPr="003E2CF6" w:rsidRDefault="004406FE" w:rsidP="00553004">
            <w:pPr>
              <w:jc w:val="right"/>
              <w:rPr>
                <w:rFonts w:eastAsia="Calibri"/>
                <w:szCs w:val="22"/>
              </w:rPr>
            </w:pPr>
            <w:r w:rsidRPr="003E2CF6">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5D274" w14:textId="21D705A8" w:rsidR="00360FB5" w:rsidRPr="003E2CF6" w:rsidRDefault="003E2CF6" w:rsidP="00553004">
            <w:pPr>
              <w:jc w:val="right"/>
              <w:rPr>
                <w:rFonts w:eastAsia="Calibri"/>
                <w:strike/>
                <w:szCs w:val="22"/>
              </w:rPr>
            </w:pPr>
            <w:r w:rsidRPr="003E2CF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766E3" w14:textId="77777777" w:rsidR="00360FB5" w:rsidRPr="003E2CF6" w:rsidRDefault="00360FB5" w:rsidP="00553004">
            <w:pPr>
              <w:jc w:val="center"/>
              <w:rPr>
                <w:rFonts w:eastAsia="Calibri"/>
                <w:szCs w:val="22"/>
              </w:rPr>
            </w:pPr>
            <w:r w:rsidRPr="003E2CF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72D587" w14:textId="64D5740D" w:rsidR="00360FB5" w:rsidRPr="003E2CF6" w:rsidRDefault="004406FE" w:rsidP="00553004">
            <w:pPr>
              <w:jc w:val="center"/>
              <w:rPr>
                <w:rFonts w:eastAsia="Calibri"/>
                <w:szCs w:val="22"/>
              </w:rPr>
            </w:pPr>
            <w:r w:rsidRPr="003E2CF6">
              <w:rPr>
                <w:rFonts w:eastAsia="Calibri"/>
                <w:szCs w:val="22"/>
              </w:rPr>
              <w:t>4400-6497-6087</w:t>
            </w:r>
          </w:p>
        </w:tc>
      </w:tr>
      <w:tr w:rsidR="003E2CF6" w:rsidRPr="003E2CF6" w14:paraId="565C648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19ED5B" w14:textId="77777777" w:rsidR="00360FB5" w:rsidRPr="003E2CF6"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38B7B" w14:textId="77777777" w:rsidR="00360FB5" w:rsidRPr="003E2CF6" w:rsidRDefault="00360FB5" w:rsidP="00553004">
            <w:pPr>
              <w:rPr>
                <w:rFonts w:eastAsia="Calibri"/>
                <w:szCs w:val="22"/>
              </w:rPr>
            </w:pPr>
            <w:r w:rsidRPr="003E2CF6">
              <w:rPr>
                <w:rFonts w:eastAsia="Calibri"/>
                <w:szCs w:val="22"/>
              </w:rPr>
              <w:t>tr-91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FADC33" w14:textId="77777777" w:rsidR="00360FB5" w:rsidRPr="003E2CF6" w:rsidRDefault="00360FB5" w:rsidP="00553004">
            <w:pPr>
              <w:rPr>
                <w:rFonts w:eastAsia="Calibri"/>
                <w:szCs w:val="22"/>
              </w:rPr>
            </w:pPr>
            <w:r w:rsidRPr="003E2CF6">
              <w:rPr>
                <w:rFonts w:eastAsia="Calibri"/>
                <w:szCs w:val="22"/>
              </w:rPr>
              <w:t>Privažiuojamasis kelias prie dirbamų laukų Mitošiūnų k. nuo kelio Surdegis–Žviliūnai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DE8DBC" w14:textId="77777777" w:rsidR="00360FB5" w:rsidRPr="003E2CF6" w:rsidRDefault="00360FB5" w:rsidP="00553004">
            <w:pPr>
              <w:jc w:val="right"/>
              <w:rPr>
                <w:rFonts w:eastAsia="Calibri"/>
                <w:szCs w:val="22"/>
              </w:rPr>
            </w:pPr>
            <w:r w:rsidRPr="003E2CF6">
              <w:rPr>
                <w:rFonts w:eastAsia="Calibri"/>
                <w:szCs w:val="22"/>
              </w:rPr>
              <w:t>953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02CC6"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2B312"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CC9F38" w14:textId="77777777" w:rsidR="00360FB5" w:rsidRPr="003E2CF6" w:rsidRDefault="00360FB5" w:rsidP="00553004">
            <w:pPr>
              <w:jc w:val="right"/>
              <w:rPr>
                <w:rFonts w:eastAsia="Calibri"/>
                <w:szCs w:val="22"/>
              </w:rPr>
            </w:pPr>
            <w:r w:rsidRPr="003E2CF6">
              <w:rPr>
                <w:rFonts w:eastAsia="Calibri"/>
                <w:szCs w:val="22"/>
              </w:rPr>
              <w:t>953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4ED7B" w14:textId="77777777" w:rsidR="00360FB5" w:rsidRPr="003E2CF6" w:rsidRDefault="00360FB5" w:rsidP="00553004">
            <w:pPr>
              <w:jc w:val="center"/>
              <w:rPr>
                <w:rFonts w:eastAsia="Calibri"/>
                <w:szCs w:val="22"/>
              </w:rPr>
            </w:pPr>
            <w:r w:rsidRPr="003E2CF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173BC2" w14:textId="77777777" w:rsidR="00360FB5" w:rsidRPr="003E2CF6" w:rsidRDefault="00360FB5" w:rsidP="00553004">
            <w:pPr>
              <w:jc w:val="center"/>
              <w:rPr>
                <w:rFonts w:eastAsia="Calibri"/>
                <w:szCs w:val="22"/>
              </w:rPr>
            </w:pPr>
            <w:r w:rsidRPr="003E2CF6">
              <w:rPr>
                <w:rFonts w:eastAsia="Calibri"/>
                <w:szCs w:val="22"/>
              </w:rPr>
              <w:t>-</w:t>
            </w:r>
          </w:p>
        </w:tc>
      </w:tr>
      <w:tr w:rsidR="003E2CF6" w:rsidRPr="003E2CF6" w14:paraId="67F665E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1899431" w14:textId="77777777" w:rsidR="00360FB5" w:rsidRPr="003E2CF6"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06ED07" w14:textId="77777777" w:rsidR="00360FB5" w:rsidRPr="003E2CF6" w:rsidRDefault="00360FB5" w:rsidP="00553004">
            <w:pPr>
              <w:rPr>
                <w:rFonts w:eastAsia="Calibri"/>
                <w:szCs w:val="22"/>
              </w:rPr>
            </w:pPr>
            <w:r w:rsidRPr="003E2CF6">
              <w:rPr>
                <w:rFonts w:eastAsia="Calibri"/>
                <w:szCs w:val="22"/>
              </w:rPr>
              <w:t>tr-92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2BFD51F" w14:textId="77777777" w:rsidR="00360FB5" w:rsidRPr="003E2CF6" w:rsidRDefault="00360FB5" w:rsidP="00553004">
            <w:pPr>
              <w:rPr>
                <w:rFonts w:eastAsia="Calibri"/>
                <w:szCs w:val="22"/>
              </w:rPr>
            </w:pPr>
            <w:r w:rsidRPr="003E2CF6">
              <w:rPr>
                <w:rFonts w:eastAsia="Calibri"/>
                <w:szCs w:val="22"/>
              </w:rPr>
              <w:t>Privažiuojamasis kelias prie gyvenamųjų namų Mickapetrio k. nuo kelio Nr. tr-3, II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45FED37" w14:textId="046A200D" w:rsidR="00360FB5" w:rsidRPr="003E2CF6" w:rsidRDefault="005F1856" w:rsidP="00553004">
            <w:pPr>
              <w:jc w:val="right"/>
              <w:rPr>
                <w:rFonts w:eastAsia="Calibri"/>
                <w:szCs w:val="22"/>
              </w:rPr>
            </w:pPr>
            <w:r w:rsidRPr="003E2CF6">
              <w:rPr>
                <w:rFonts w:eastAsia="Calibri"/>
                <w:szCs w:val="22"/>
              </w:rPr>
              <w:t>475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1C207D" w14:textId="77777777" w:rsidR="00360FB5" w:rsidRPr="003E2CF6" w:rsidRDefault="00360FB5" w:rsidP="00553004">
            <w:pPr>
              <w:jc w:val="right"/>
              <w:rPr>
                <w:rFonts w:eastAsia="Calibri"/>
                <w:szCs w:val="22"/>
              </w:rPr>
            </w:pPr>
            <w:r w:rsidRPr="003E2CF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71627" w14:textId="69384FB2" w:rsidR="00360FB5" w:rsidRPr="003E2CF6" w:rsidRDefault="005F1856" w:rsidP="00553004">
            <w:pPr>
              <w:jc w:val="right"/>
              <w:rPr>
                <w:rFonts w:eastAsia="Calibri"/>
                <w:szCs w:val="22"/>
              </w:rPr>
            </w:pPr>
            <w:r w:rsidRPr="003E2CF6">
              <w:rPr>
                <w:rFonts w:eastAsia="Calibri"/>
                <w:szCs w:val="22"/>
              </w:rPr>
              <w:t>475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B9BF98" w14:textId="5100C297" w:rsidR="00360FB5" w:rsidRPr="003E2CF6" w:rsidRDefault="003E2CF6" w:rsidP="00553004">
            <w:pPr>
              <w:jc w:val="right"/>
              <w:rPr>
                <w:rFonts w:eastAsia="Calibri"/>
                <w:strike/>
                <w:szCs w:val="22"/>
              </w:rPr>
            </w:pPr>
            <w:r w:rsidRPr="003E2CF6">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7F37F" w14:textId="4A1565B2" w:rsidR="00360FB5" w:rsidRPr="003E2CF6" w:rsidRDefault="005F1856" w:rsidP="00553004">
            <w:pPr>
              <w:jc w:val="center"/>
              <w:rPr>
                <w:rFonts w:eastAsia="Calibri"/>
                <w:szCs w:val="22"/>
              </w:rPr>
            </w:pPr>
            <w:r w:rsidRPr="003E2CF6">
              <w:rPr>
                <w:rFonts w:eastAsia="Calibri"/>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4541B3" w14:textId="75C8631A" w:rsidR="00360FB5" w:rsidRPr="003E2CF6" w:rsidRDefault="005F1856" w:rsidP="00553004">
            <w:pPr>
              <w:jc w:val="center"/>
              <w:rPr>
                <w:rFonts w:eastAsia="Calibri"/>
                <w:szCs w:val="22"/>
              </w:rPr>
            </w:pPr>
            <w:r w:rsidRPr="003E2CF6">
              <w:rPr>
                <w:rFonts w:eastAsia="Calibri"/>
                <w:szCs w:val="22"/>
              </w:rPr>
              <w:t>4400-6467-6368</w:t>
            </w:r>
          </w:p>
        </w:tc>
      </w:tr>
      <w:tr w:rsidR="00360FB5" w:rsidRPr="004B1509" w14:paraId="66A9061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2AFAAF3"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3E2549" w14:textId="77777777" w:rsidR="00360FB5" w:rsidRPr="004B1509" w:rsidRDefault="00360FB5" w:rsidP="00553004">
            <w:pPr>
              <w:rPr>
                <w:rFonts w:eastAsia="Calibri"/>
                <w:szCs w:val="22"/>
              </w:rPr>
            </w:pPr>
            <w:r w:rsidRPr="004B1509">
              <w:rPr>
                <w:rFonts w:eastAsia="Calibri"/>
                <w:szCs w:val="22"/>
              </w:rPr>
              <w:t>tr-93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32948D8" w14:textId="77777777" w:rsidR="00360FB5" w:rsidRPr="004B1509" w:rsidRDefault="00360FB5" w:rsidP="00553004">
            <w:pPr>
              <w:rPr>
                <w:rFonts w:eastAsia="Calibri"/>
                <w:szCs w:val="22"/>
              </w:rPr>
            </w:pPr>
            <w:r w:rsidRPr="004B1509">
              <w:rPr>
                <w:rFonts w:eastAsia="Calibri"/>
                <w:szCs w:val="22"/>
              </w:rPr>
              <w:t xml:space="preserve">Privažiuojamasis kelias prie gyvenamųjų namų nuo Sodų g., Surdegio mstl.,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1DC72D1" w14:textId="77777777" w:rsidR="00360FB5" w:rsidRPr="004B1509" w:rsidRDefault="00360FB5" w:rsidP="00553004">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D886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7A8E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7373B" w14:textId="77777777" w:rsidR="00360FB5" w:rsidRPr="004B1509" w:rsidRDefault="00360FB5" w:rsidP="00553004">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E845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77B00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3AE900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D5C4CE4"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FEB62C" w14:textId="77777777" w:rsidR="00360FB5" w:rsidRPr="004B1509" w:rsidRDefault="00360FB5" w:rsidP="00553004">
            <w:pPr>
              <w:rPr>
                <w:rFonts w:eastAsia="Calibri"/>
                <w:szCs w:val="22"/>
              </w:rPr>
            </w:pPr>
            <w:r w:rsidRPr="004B1509">
              <w:rPr>
                <w:rFonts w:eastAsia="Calibri"/>
                <w:szCs w:val="22"/>
              </w:rPr>
              <w:t>tr-94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9F8CD4" w14:textId="77777777" w:rsidR="00360FB5" w:rsidRPr="004B1509" w:rsidRDefault="00360FB5" w:rsidP="00553004">
            <w:pPr>
              <w:rPr>
                <w:rFonts w:eastAsia="Calibri"/>
                <w:szCs w:val="22"/>
              </w:rPr>
            </w:pPr>
            <w:r w:rsidRPr="004B1509">
              <w:rPr>
                <w:rFonts w:eastAsia="Calibri"/>
                <w:szCs w:val="22"/>
              </w:rPr>
              <w:t xml:space="preserve">Privažiuojamasis kelias prie gyvenamųjų namų nuo Sodų g., Surdegio mstl.,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9EA6880" w14:textId="77777777" w:rsidR="00360FB5" w:rsidRPr="004B1509" w:rsidRDefault="00360FB5" w:rsidP="00553004">
            <w:pPr>
              <w:jc w:val="right"/>
              <w:rPr>
                <w:rFonts w:eastAsia="Calibri"/>
                <w:szCs w:val="22"/>
              </w:rPr>
            </w:pPr>
            <w:r w:rsidRPr="004B1509">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7B4E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45A9D" w14:textId="77777777" w:rsidR="00360FB5" w:rsidRPr="004B1509" w:rsidRDefault="00360FB5" w:rsidP="00553004">
            <w:pPr>
              <w:jc w:val="right"/>
              <w:rPr>
                <w:rFonts w:eastAsia="Calibri"/>
                <w:szCs w:val="22"/>
              </w:rPr>
            </w:pPr>
            <w:r w:rsidRPr="004B1509">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4F83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22A698"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5DB9D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775581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AD76F55"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D706DD" w14:textId="77777777" w:rsidR="00360FB5" w:rsidRPr="004B1509" w:rsidRDefault="00360FB5" w:rsidP="00553004">
            <w:pPr>
              <w:rPr>
                <w:rFonts w:eastAsia="Calibri"/>
                <w:szCs w:val="22"/>
              </w:rPr>
            </w:pPr>
            <w:r w:rsidRPr="004B1509">
              <w:rPr>
                <w:rFonts w:eastAsia="Calibri"/>
                <w:szCs w:val="22"/>
              </w:rPr>
              <w:t>tr-95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2F3736" w14:textId="77777777" w:rsidR="00360FB5" w:rsidRPr="004B1509" w:rsidRDefault="00360FB5" w:rsidP="00553004">
            <w:pPr>
              <w:rPr>
                <w:rFonts w:eastAsia="Calibri"/>
                <w:szCs w:val="22"/>
              </w:rPr>
            </w:pPr>
            <w:r w:rsidRPr="004B1509">
              <w:rPr>
                <w:rFonts w:eastAsia="Calibri"/>
                <w:szCs w:val="22"/>
              </w:rPr>
              <w:t xml:space="preserve">Privažiuojamasis kelias prie gyvenamųjų namų nuo Troškūnų g., Surdegio mstl.,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65CDCF" w14:textId="77777777" w:rsidR="00360FB5" w:rsidRPr="004B1509" w:rsidRDefault="00360FB5" w:rsidP="00553004">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956B1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39688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BFEE7" w14:textId="77777777" w:rsidR="00360FB5" w:rsidRPr="004B1509" w:rsidRDefault="00360FB5" w:rsidP="00553004">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1EA10F"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159EA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FA1CCA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C082BB"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6411C1" w14:textId="77777777" w:rsidR="00360FB5" w:rsidRPr="004B1509" w:rsidRDefault="00360FB5" w:rsidP="00553004">
            <w:pPr>
              <w:rPr>
                <w:rFonts w:eastAsia="Calibri"/>
                <w:szCs w:val="22"/>
              </w:rPr>
            </w:pPr>
            <w:r w:rsidRPr="004B1509">
              <w:rPr>
                <w:rFonts w:eastAsia="Calibri"/>
                <w:szCs w:val="22"/>
              </w:rPr>
              <w:t>tr-96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0A0070" w14:textId="77777777" w:rsidR="00360FB5" w:rsidRPr="004B1509" w:rsidRDefault="00360FB5" w:rsidP="00553004">
            <w:pPr>
              <w:rPr>
                <w:rFonts w:eastAsia="Calibri"/>
                <w:szCs w:val="22"/>
              </w:rPr>
            </w:pPr>
            <w:r w:rsidRPr="004B1509">
              <w:rPr>
                <w:rFonts w:eastAsia="Calibri"/>
                <w:szCs w:val="22"/>
              </w:rPr>
              <w:t xml:space="preserve">Privažiuojamasis kelias prie gyvenamųjų namų nuo Troškūnų g., Surdegio mstl.,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7BFB509" w14:textId="77777777" w:rsidR="00360FB5" w:rsidRPr="004B1509" w:rsidRDefault="00360FB5" w:rsidP="00553004">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0E6E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7BE9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8161B" w14:textId="77777777" w:rsidR="00360FB5" w:rsidRPr="004B1509" w:rsidRDefault="00360FB5" w:rsidP="00553004">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4C7EC"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8698D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AF457A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D3572D1"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82ACD9" w14:textId="77777777" w:rsidR="00360FB5" w:rsidRPr="004B1509" w:rsidRDefault="00360FB5" w:rsidP="00553004">
            <w:pPr>
              <w:rPr>
                <w:rFonts w:eastAsia="Calibri"/>
                <w:szCs w:val="22"/>
              </w:rPr>
            </w:pPr>
            <w:r w:rsidRPr="004B1509">
              <w:rPr>
                <w:rFonts w:eastAsia="Calibri"/>
                <w:szCs w:val="22"/>
              </w:rPr>
              <w:t>tr-97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2DAA1E" w14:textId="77777777" w:rsidR="00360FB5" w:rsidRPr="004B1509" w:rsidRDefault="00360FB5" w:rsidP="00553004">
            <w:pPr>
              <w:rPr>
                <w:rFonts w:eastAsia="Calibri"/>
                <w:szCs w:val="22"/>
              </w:rPr>
            </w:pPr>
            <w:r w:rsidRPr="004B1509">
              <w:rPr>
                <w:rFonts w:eastAsia="Calibri"/>
                <w:szCs w:val="22"/>
              </w:rPr>
              <w:t xml:space="preserve">Privažiuojamasis kelias prie gyvenamųjų namų nuo Troškūnų g., Surdegio mstl., III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E41DF6" w14:textId="77777777" w:rsidR="00360FB5" w:rsidRPr="004B1509" w:rsidRDefault="00360FB5" w:rsidP="00553004">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E30C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1DD9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DE202" w14:textId="77777777" w:rsidR="00360FB5" w:rsidRPr="004B1509" w:rsidRDefault="00360FB5" w:rsidP="00553004">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7471DE"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413754" w14:textId="77777777" w:rsidR="00360FB5" w:rsidRPr="004B1509" w:rsidRDefault="00360FB5" w:rsidP="00553004">
            <w:pPr>
              <w:jc w:val="center"/>
              <w:rPr>
                <w:rFonts w:eastAsia="Calibri"/>
                <w:szCs w:val="22"/>
              </w:rPr>
            </w:pPr>
            <w:r w:rsidRPr="004B1509">
              <w:rPr>
                <w:rFonts w:eastAsia="Calibri"/>
                <w:szCs w:val="22"/>
              </w:rPr>
              <w:t>-</w:t>
            </w:r>
          </w:p>
        </w:tc>
      </w:tr>
      <w:tr w:rsidR="00E14A61" w:rsidRPr="00E14A61" w14:paraId="0CE1E95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9969F8" w14:textId="77777777" w:rsidR="00360FB5" w:rsidRPr="00E14A61" w:rsidRDefault="00360FB5" w:rsidP="00553004">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830E09" w14:textId="754B970E" w:rsidR="00360FB5" w:rsidRPr="00E14A61" w:rsidRDefault="00360FB5" w:rsidP="00553004">
            <w:pPr>
              <w:rPr>
                <w:rFonts w:eastAsia="Calibri"/>
                <w:szCs w:val="22"/>
              </w:rPr>
            </w:pPr>
            <w:r w:rsidRPr="00E14A61">
              <w:rPr>
                <w:rFonts w:eastAsia="Calibri"/>
                <w:szCs w:val="22"/>
              </w:rPr>
              <w:t>tr-99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BE38EC" w14:textId="77777777" w:rsidR="00360FB5" w:rsidRPr="00E14A61" w:rsidRDefault="00360FB5" w:rsidP="00553004">
            <w:pPr>
              <w:rPr>
                <w:rFonts w:eastAsia="Calibri"/>
                <w:szCs w:val="22"/>
              </w:rPr>
            </w:pPr>
            <w:r w:rsidRPr="00E14A61">
              <w:rPr>
                <w:rFonts w:eastAsia="Calibri"/>
                <w:szCs w:val="22"/>
              </w:rPr>
              <w:t>Pravažiuojamasis kelias nuo Pievų g., Umėnų k. iki Ąžuolo g., Gudelių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9AA4C7" w14:textId="132E34E3" w:rsidR="00360FB5" w:rsidRPr="00E14A61" w:rsidRDefault="00FF5FE7" w:rsidP="00553004">
            <w:pPr>
              <w:jc w:val="right"/>
              <w:rPr>
                <w:rFonts w:eastAsia="Calibri"/>
                <w:szCs w:val="22"/>
              </w:rPr>
            </w:pPr>
            <w:r w:rsidRPr="00E14A61">
              <w:rPr>
                <w:rFonts w:eastAsia="Calibri"/>
                <w:szCs w:val="22"/>
              </w:rPr>
              <w:t> 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0477A" w14:textId="77777777" w:rsidR="00360FB5" w:rsidRPr="00E14A61" w:rsidRDefault="00360FB5" w:rsidP="00553004">
            <w:pPr>
              <w:jc w:val="right"/>
              <w:rPr>
                <w:rFonts w:eastAsia="Calibri"/>
                <w:szCs w:val="22"/>
              </w:rPr>
            </w:pPr>
            <w:r w:rsidRPr="00E14A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2DD5A" w14:textId="76D68AE6" w:rsidR="00360FB5" w:rsidRPr="00E14A61" w:rsidRDefault="00FF5FE7" w:rsidP="00553004">
            <w:pPr>
              <w:jc w:val="right"/>
              <w:rPr>
                <w:rFonts w:eastAsia="Calibri"/>
                <w:szCs w:val="22"/>
              </w:rPr>
            </w:pPr>
            <w:r w:rsidRPr="00E14A61">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28ADB" w14:textId="653CF8D8" w:rsidR="00360FB5" w:rsidRPr="00E14A61" w:rsidRDefault="00E14A61" w:rsidP="00553004">
            <w:pPr>
              <w:jc w:val="right"/>
              <w:rPr>
                <w:rFonts w:eastAsia="Calibri"/>
                <w:strike/>
                <w:szCs w:val="22"/>
              </w:rPr>
            </w:pPr>
            <w:r w:rsidRPr="00E14A6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5C024" w14:textId="77777777" w:rsidR="00360FB5" w:rsidRPr="00E14A61" w:rsidRDefault="00360FB5" w:rsidP="00553004">
            <w:pPr>
              <w:jc w:val="center"/>
              <w:rPr>
                <w:rFonts w:eastAsia="Calibri"/>
                <w:szCs w:val="22"/>
              </w:rPr>
            </w:pPr>
            <w:r w:rsidRPr="00E14A6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D8CA9D" w14:textId="148DE09B" w:rsidR="00360FB5" w:rsidRPr="00E14A61" w:rsidRDefault="00FF5FE7" w:rsidP="00553004">
            <w:pPr>
              <w:jc w:val="center"/>
              <w:rPr>
                <w:rFonts w:eastAsia="Calibri"/>
                <w:szCs w:val="22"/>
              </w:rPr>
            </w:pPr>
            <w:r w:rsidRPr="00E14A61">
              <w:rPr>
                <w:rFonts w:eastAsia="Calibri"/>
                <w:szCs w:val="22"/>
              </w:rPr>
              <w:t>4400-6410-7304</w:t>
            </w:r>
          </w:p>
        </w:tc>
      </w:tr>
      <w:tr w:rsidR="00360FB5" w:rsidRPr="004B1509" w14:paraId="36819154" w14:textId="77777777" w:rsidTr="009765B0">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51C07AB4" w14:textId="77777777" w:rsidR="00360FB5" w:rsidRPr="004B1509" w:rsidRDefault="00360FB5" w:rsidP="00553004">
            <w:pPr>
              <w:rPr>
                <w:rFonts w:eastAsia="Calibri"/>
                <w:i/>
                <w:iCs/>
                <w:szCs w:val="22"/>
              </w:rPr>
            </w:pPr>
            <w:r w:rsidRPr="004B1509">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603020A8" w14:textId="77777777" w:rsidR="00360FB5" w:rsidRPr="004B1509"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161C1FF"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0E5C1BDF"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EA5F161"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F2A1F5C" w14:textId="77777777" w:rsidR="00360FB5" w:rsidRPr="004B1509" w:rsidRDefault="00360FB5" w:rsidP="00553004">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4E01CF7B" w14:textId="77777777" w:rsidR="00360FB5" w:rsidRPr="004B1509" w:rsidRDefault="00360FB5" w:rsidP="00553004">
            <w:pPr>
              <w:jc w:val="center"/>
              <w:rPr>
                <w:rFonts w:eastAsia="Calibri"/>
                <w:bCs/>
                <w:szCs w:val="22"/>
              </w:rPr>
            </w:pPr>
          </w:p>
        </w:tc>
      </w:tr>
      <w:tr w:rsidR="00360FB5" w:rsidRPr="004B1509" w14:paraId="50ED539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B10FB8"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B4D544" w14:textId="77777777" w:rsidR="00360FB5" w:rsidRPr="004B1509" w:rsidRDefault="00360FB5" w:rsidP="00553004">
            <w:pPr>
              <w:rPr>
                <w:rFonts w:eastAsia="Calibri"/>
                <w:bCs/>
                <w:szCs w:val="22"/>
              </w:rPr>
            </w:pPr>
            <w:r w:rsidRPr="004B1509">
              <w:rPr>
                <w:rFonts w:eastAsia="Calibri"/>
                <w:bCs/>
                <w:szCs w:val="22"/>
              </w:rPr>
              <w:t>TrSV7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668038" w14:textId="77777777" w:rsidR="00360FB5" w:rsidRPr="004B1509" w:rsidRDefault="00360FB5" w:rsidP="00553004">
            <w:pPr>
              <w:rPr>
                <w:rFonts w:eastAsia="Calibri"/>
                <w:bCs/>
                <w:szCs w:val="22"/>
              </w:rPr>
            </w:pPr>
            <w:r w:rsidRPr="004B1509">
              <w:rPr>
                <w:rFonts w:eastAsia="Calibri"/>
                <w:bCs/>
                <w:szCs w:val="22"/>
              </w:rPr>
              <w:t>Privažiuojamasis kelias prie gyvenamųjų namų Pajuostinio k. nuo kelio Nr. tr-72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51E17A" w14:textId="77777777" w:rsidR="00360FB5" w:rsidRPr="004B1509" w:rsidRDefault="00360FB5" w:rsidP="00553004">
            <w:pPr>
              <w:jc w:val="right"/>
              <w:rPr>
                <w:rFonts w:eastAsia="Calibri"/>
                <w:bCs/>
                <w:szCs w:val="22"/>
              </w:rPr>
            </w:pPr>
            <w:r w:rsidRPr="004B1509">
              <w:rPr>
                <w:rFonts w:eastAsia="Calibri"/>
                <w:bCs/>
                <w:szCs w:val="22"/>
              </w:rPr>
              <w:t>2030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43C5D6"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96548"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F3A05" w14:textId="77777777" w:rsidR="00360FB5" w:rsidRPr="004B1509" w:rsidRDefault="00360FB5" w:rsidP="00553004">
            <w:pPr>
              <w:jc w:val="right"/>
              <w:rPr>
                <w:rFonts w:eastAsia="Calibri"/>
                <w:bCs/>
                <w:szCs w:val="22"/>
              </w:rPr>
            </w:pPr>
            <w:r w:rsidRPr="004B1509">
              <w:rPr>
                <w:rFonts w:eastAsia="Calibri"/>
                <w:bCs/>
                <w:szCs w:val="22"/>
              </w:rPr>
              <w:t>2030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1BADD"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CAA373"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7B29073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AC6F0B"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2CD2C2" w14:textId="77777777" w:rsidR="00360FB5" w:rsidRPr="004B1509" w:rsidRDefault="00360FB5" w:rsidP="00553004">
            <w:pPr>
              <w:rPr>
                <w:rFonts w:eastAsia="Calibri"/>
                <w:bCs/>
                <w:szCs w:val="22"/>
              </w:rPr>
            </w:pPr>
            <w:r w:rsidRPr="004B1509">
              <w:rPr>
                <w:rFonts w:eastAsia="Calibri"/>
                <w:bCs/>
                <w:szCs w:val="22"/>
              </w:rPr>
              <w:t>TrSV184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F9E4D8C" w14:textId="77777777" w:rsidR="00360FB5" w:rsidRPr="004B1509" w:rsidRDefault="00360FB5" w:rsidP="00553004">
            <w:pPr>
              <w:rPr>
                <w:rFonts w:eastAsia="Calibri"/>
                <w:bCs/>
                <w:szCs w:val="22"/>
              </w:rPr>
            </w:pPr>
            <w:r w:rsidRPr="004B1509">
              <w:rPr>
                <w:rFonts w:eastAsia="Calibri"/>
                <w:bCs/>
                <w:szCs w:val="22"/>
              </w:rPr>
              <w:t>Privažiuojamasis kelias prie gyvenamųjų namų Kaupiniškių vs. nuo kelio Nr. tr-85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11AB02" w14:textId="77777777" w:rsidR="00360FB5" w:rsidRPr="004B1509" w:rsidRDefault="00360FB5" w:rsidP="00553004">
            <w:pPr>
              <w:jc w:val="right"/>
              <w:rPr>
                <w:rFonts w:eastAsia="Calibri"/>
                <w:bCs/>
                <w:szCs w:val="22"/>
              </w:rPr>
            </w:pPr>
            <w:r w:rsidRPr="004B1509">
              <w:rPr>
                <w:rFonts w:eastAsia="Calibri"/>
                <w:bCs/>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A3995"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FB20A"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BE0A38" w14:textId="77777777" w:rsidR="00360FB5" w:rsidRPr="004B1509" w:rsidRDefault="00360FB5" w:rsidP="00553004">
            <w:pPr>
              <w:jc w:val="right"/>
              <w:rPr>
                <w:rFonts w:eastAsia="Calibri"/>
                <w:bCs/>
                <w:szCs w:val="22"/>
              </w:rPr>
            </w:pPr>
            <w:r w:rsidRPr="004B1509">
              <w:rPr>
                <w:rFonts w:eastAsia="Calibri"/>
                <w:bCs/>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ABEFE"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9DD60A"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7983E6E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068AB1"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038DAE" w14:textId="77777777" w:rsidR="00360FB5" w:rsidRPr="004B1509" w:rsidRDefault="00360FB5" w:rsidP="00553004">
            <w:pPr>
              <w:rPr>
                <w:rFonts w:eastAsia="Calibri"/>
                <w:bCs/>
                <w:szCs w:val="22"/>
              </w:rPr>
            </w:pPr>
            <w:r w:rsidRPr="004B1509">
              <w:rPr>
                <w:rFonts w:eastAsia="Calibri"/>
                <w:bCs/>
                <w:szCs w:val="22"/>
              </w:rPr>
              <w:t>TrSV219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5F1CE9" w14:textId="77777777" w:rsidR="00360FB5" w:rsidRPr="004B1509" w:rsidRDefault="00360FB5" w:rsidP="00553004">
            <w:pPr>
              <w:rPr>
                <w:rFonts w:eastAsia="Calibri"/>
                <w:bCs/>
                <w:szCs w:val="22"/>
              </w:rPr>
            </w:pPr>
            <w:r w:rsidRPr="004B1509">
              <w:rPr>
                <w:rFonts w:eastAsia="Calibri"/>
                <w:bCs/>
                <w:szCs w:val="22"/>
              </w:rPr>
              <w:t>Pravažiuojamasis kelias nuo kelio Nr. tr-53 iki Pušyno g., Vaidlonių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E4E22D" w14:textId="77777777" w:rsidR="00360FB5" w:rsidRPr="004B1509" w:rsidRDefault="00360FB5" w:rsidP="00553004">
            <w:pPr>
              <w:jc w:val="right"/>
              <w:rPr>
                <w:rFonts w:eastAsia="Calibri"/>
                <w:bCs/>
                <w:szCs w:val="22"/>
              </w:rPr>
            </w:pPr>
            <w:r w:rsidRPr="004B1509">
              <w:rPr>
                <w:rFonts w:eastAsia="Calibri"/>
                <w:bCs/>
                <w:szCs w:val="22"/>
              </w:rPr>
              <w:t>1003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C58F6B"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BE91D"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AF74B" w14:textId="77777777" w:rsidR="00360FB5" w:rsidRPr="004B1509" w:rsidRDefault="00360FB5" w:rsidP="00553004">
            <w:pPr>
              <w:jc w:val="right"/>
              <w:rPr>
                <w:rFonts w:eastAsia="Calibri"/>
                <w:bCs/>
                <w:szCs w:val="22"/>
              </w:rPr>
            </w:pPr>
            <w:r w:rsidRPr="004B1509">
              <w:rPr>
                <w:rFonts w:eastAsia="Calibri"/>
                <w:bCs/>
                <w:szCs w:val="22"/>
              </w:rPr>
              <w:t>1003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7DD873"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E5BCAC"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3DA5A4F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43F0722"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019911" w14:textId="77777777" w:rsidR="00360FB5" w:rsidRPr="004B1509" w:rsidRDefault="00360FB5" w:rsidP="00553004">
            <w:pPr>
              <w:rPr>
                <w:rFonts w:eastAsia="Calibri"/>
                <w:bCs/>
                <w:szCs w:val="22"/>
              </w:rPr>
            </w:pPr>
            <w:r w:rsidRPr="004B1509">
              <w:rPr>
                <w:rFonts w:eastAsia="Calibri"/>
                <w:bCs/>
                <w:szCs w:val="22"/>
              </w:rPr>
              <w:t>TrSV226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559E25E" w14:textId="77777777" w:rsidR="00360FB5" w:rsidRPr="004B1509" w:rsidRDefault="00360FB5" w:rsidP="00553004">
            <w:pPr>
              <w:rPr>
                <w:rFonts w:eastAsia="Calibri"/>
                <w:bCs/>
                <w:szCs w:val="22"/>
              </w:rPr>
            </w:pPr>
            <w:r w:rsidRPr="004B1509">
              <w:rPr>
                <w:rFonts w:eastAsia="Calibri"/>
                <w:bCs/>
                <w:szCs w:val="22"/>
              </w:rPr>
              <w:t>Privažiuojamasis kelias prie gyvenamųjų namų Samanų vs. nuo kelio Nr. tr-30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44DE4AC" w14:textId="77777777" w:rsidR="00360FB5" w:rsidRPr="004B1509" w:rsidRDefault="00360FB5" w:rsidP="00553004">
            <w:pPr>
              <w:jc w:val="right"/>
              <w:rPr>
                <w:rFonts w:eastAsia="Calibri"/>
                <w:bCs/>
                <w:szCs w:val="22"/>
              </w:rPr>
            </w:pPr>
            <w:r w:rsidRPr="004B1509">
              <w:rPr>
                <w:rFonts w:eastAsia="Calibri"/>
                <w:bCs/>
                <w:szCs w:val="22"/>
              </w:rPr>
              <w:t>418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4A80FD"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432FF9"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41090" w14:textId="77777777" w:rsidR="00360FB5" w:rsidRPr="004B1509" w:rsidRDefault="00360FB5" w:rsidP="00553004">
            <w:pPr>
              <w:jc w:val="right"/>
              <w:rPr>
                <w:rFonts w:eastAsia="Calibri"/>
                <w:bCs/>
                <w:szCs w:val="22"/>
              </w:rPr>
            </w:pPr>
            <w:r w:rsidRPr="004B1509">
              <w:rPr>
                <w:rFonts w:eastAsia="Calibri"/>
                <w:bCs/>
                <w:szCs w:val="22"/>
              </w:rPr>
              <w:t>418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C4B7C"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F8D8E5"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5F4DAB2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B6F838"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5D3751" w14:textId="77777777" w:rsidR="00360FB5" w:rsidRPr="004B1509" w:rsidRDefault="00360FB5" w:rsidP="00553004">
            <w:pPr>
              <w:rPr>
                <w:rFonts w:eastAsia="Calibri"/>
                <w:bCs/>
                <w:szCs w:val="22"/>
              </w:rPr>
            </w:pPr>
            <w:r w:rsidRPr="004B1509">
              <w:rPr>
                <w:rFonts w:eastAsia="Calibri"/>
                <w:bCs/>
                <w:szCs w:val="22"/>
              </w:rPr>
              <w:t>TrSV227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1FD008" w14:textId="77777777" w:rsidR="00360FB5" w:rsidRPr="004B1509" w:rsidRDefault="00360FB5" w:rsidP="00553004">
            <w:pPr>
              <w:rPr>
                <w:rFonts w:eastAsia="Calibri"/>
                <w:bCs/>
                <w:szCs w:val="22"/>
              </w:rPr>
            </w:pPr>
            <w:r w:rsidRPr="004B1509">
              <w:rPr>
                <w:rFonts w:eastAsia="Calibri"/>
                <w:bCs/>
                <w:szCs w:val="22"/>
              </w:rPr>
              <w:t>Privažiuojamasis kelias prie gyvenamųjų namų Samanų vs. nuo kelio Nr. TrSV226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7C7FD2" w14:textId="77777777" w:rsidR="00360FB5" w:rsidRPr="004B1509" w:rsidRDefault="00360FB5" w:rsidP="00553004">
            <w:pPr>
              <w:jc w:val="right"/>
              <w:rPr>
                <w:rFonts w:eastAsia="Calibri"/>
                <w:bCs/>
                <w:szCs w:val="22"/>
              </w:rPr>
            </w:pPr>
            <w:r w:rsidRPr="004B1509">
              <w:rPr>
                <w:rFonts w:eastAsia="Calibri"/>
                <w:bCs/>
                <w:szCs w:val="22"/>
              </w:rPr>
              <w:t>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08EFA"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B9F80B"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D950F" w14:textId="77777777" w:rsidR="00360FB5" w:rsidRPr="004B1509" w:rsidRDefault="00360FB5" w:rsidP="00553004">
            <w:pPr>
              <w:jc w:val="right"/>
              <w:rPr>
                <w:rFonts w:eastAsia="Calibri"/>
                <w:bCs/>
                <w:szCs w:val="22"/>
              </w:rPr>
            </w:pPr>
            <w:r w:rsidRPr="004B1509">
              <w:rPr>
                <w:rFonts w:eastAsia="Calibri"/>
                <w:bCs/>
                <w:szCs w:val="22"/>
              </w:rPr>
              <w:t>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C6334"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767404"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633CAF4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1ABA7A6"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4B52C9" w14:textId="77777777" w:rsidR="00360FB5" w:rsidRPr="004B1509" w:rsidRDefault="00360FB5" w:rsidP="00553004">
            <w:pPr>
              <w:rPr>
                <w:rFonts w:eastAsia="Calibri"/>
                <w:bCs/>
                <w:szCs w:val="22"/>
              </w:rPr>
            </w:pPr>
            <w:r w:rsidRPr="004B1509">
              <w:rPr>
                <w:rFonts w:eastAsia="Calibri"/>
                <w:bCs/>
                <w:szCs w:val="22"/>
              </w:rPr>
              <w:t>TrSV272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1B3CDCC" w14:textId="77777777" w:rsidR="00360FB5" w:rsidRPr="004B1509" w:rsidRDefault="00360FB5" w:rsidP="00553004">
            <w:pPr>
              <w:rPr>
                <w:rFonts w:eastAsia="Calibri"/>
                <w:bCs/>
                <w:szCs w:val="22"/>
              </w:rPr>
            </w:pPr>
            <w:r w:rsidRPr="004B1509">
              <w:rPr>
                <w:rFonts w:eastAsia="Calibri"/>
                <w:bCs/>
                <w:szCs w:val="22"/>
              </w:rPr>
              <w:t>Privažiuojamasis kelias prie gyvenamųjų namų Žiedonių k. nuo Žempučių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EAF0CA" w14:textId="77777777" w:rsidR="00360FB5" w:rsidRPr="004B1509" w:rsidRDefault="00360FB5" w:rsidP="00553004">
            <w:pPr>
              <w:jc w:val="right"/>
              <w:rPr>
                <w:rFonts w:eastAsia="Calibri"/>
                <w:bCs/>
                <w:szCs w:val="22"/>
              </w:rPr>
            </w:pPr>
            <w:r w:rsidRPr="004B1509">
              <w:rPr>
                <w:rFonts w:eastAsia="Calibri"/>
                <w:bCs/>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43B97"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EF143"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4A7646" w14:textId="77777777" w:rsidR="00360FB5" w:rsidRPr="004B1509" w:rsidRDefault="00360FB5" w:rsidP="00553004">
            <w:pPr>
              <w:jc w:val="right"/>
              <w:rPr>
                <w:rFonts w:eastAsia="Calibri"/>
                <w:bCs/>
                <w:szCs w:val="22"/>
              </w:rPr>
            </w:pPr>
            <w:r w:rsidRPr="004B1509">
              <w:rPr>
                <w:rFonts w:eastAsia="Calibri"/>
                <w:bCs/>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A83A97"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DC808E"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3F7C714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A1D6C59"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D24A3A" w14:textId="77777777" w:rsidR="00360FB5" w:rsidRPr="004B1509" w:rsidRDefault="00360FB5" w:rsidP="00553004">
            <w:pPr>
              <w:rPr>
                <w:rFonts w:eastAsia="Calibri"/>
                <w:bCs/>
                <w:szCs w:val="22"/>
              </w:rPr>
            </w:pPr>
            <w:r w:rsidRPr="004B1509">
              <w:rPr>
                <w:rFonts w:eastAsia="Calibri"/>
                <w:bCs/>
                <w:szCs w:val="22"/>
              </w:rPr>
              <w:t>TrSV297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F76803E" w14:textId="77777777" w:rsidR="00360FB5" w:rsidRPr="004B1509" w:rsidRDefault="00360FB5" w:rsidP="00553004">
            <w:pPr>
              <w:rPr>
                <w:rFonts w:eastAsia="Calibri"/>
                <w:bCs/>
                <w:szCs w:val="22"/>
              </w:rPr>
            </w:pPr>
            <w:r w:rsidRPr="004B1509">
              <w:rPr>
                <w:rFonts w:eastAsia="Calibri"/>
                <w:bCs/>
                <w:szCs w:val="22"/>
              </w:rPr>
              <w:t>Privažiuojamasis kelias prie gyvenamųjų namų Skamarokų k. nuo kelio Nr. tr-15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2296F3" w14:textId="77777777" w:rsidR="00360FB5" w:rsidRPr="004B1509" w:rsidRDefault="00360FB5" w:rsidP="00553004">
            <w:pPr>
              <w:jc w:val="right"/>
              <w:rPr>
                <w:rFonts w:eastAsia="Calibri"/>
                <w:bCs/>
                <w:szCs w:val="22"/>
              </w:rPr>
            </w:pPr>
            <w:r w:rsidRPr="004B1509">
              <w:rPr>
                <w:rFonts w:eastAsia="Calibri"/>
                <w:bCs/>
                <w:szCs w:val="22"/>
              </w:rPr>
              <w:t>285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5CC9A"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87388A"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0E512" w14:textId="77777777" w:rsidR="00360FB5" w:rsidRPr="004B1509" w:rsidRDefault="00360FB5" w:rsidP="00553004">
            <w:pPr>
              <w:jc w:val="right"/>
              <w:rPr>
                <w:rFonts w:eastAsia="Calibri"/>
                <w:bCs/>
                <w:szCs w:val="22"/>
              </w:rPr>
            </w:pPr>
            <w:r w:rsidRPr="004B1509">
              <w:rPr>
                <w:rFonts w:eastAsia="Calibri"/>
                <w:bCs/>
                <w:szCs w:val="22"/>
              </w:rPr>
              <w:t>285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09C55"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6A5CF1"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4C7B4CF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4118D14"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5DF029" w14:textId="77777777" w:rsidR="00360FB5" w:rsidRPr="004B1509" w:rsidRDefault="00360FB5" w:rsidP="00553004">
            <w:pPr>
              <w:rPr>
                <w:rFonts w:eastAsia="Calibri"/>
                <w:bCs/>
                <w:szCs w:val="22"/>
              </w:rPr>
            </w:pPr>
            <w:r w:rsidRPr="004B1509">
              <w:rPr>
                <w:rFonts w:eastAsia="Calibri"/>
                <w:bCs/>
                <w:szCs w:val="22"/>
              </w:rPr>
              <w:t>TrSV354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D34211" w14:textId="77777777" w:rsidR="00360FB5" w:rsidRPr="004B1509" w:rsidRDefault="00360FB5" w:rsidP="00553004">
            <w:pPr>
              <w:rPr>
                <w:rFonts w:eastAsia="Calibri"/>
                <w:bCs/>
                <w:szCs w:val="22"/>
              </w:rPr>
            </w:pPr>
            <w:r w:rsidRPr="004B1509">
              <w:rPr>
                <w:rFonts w:eastAsia="Calibri"/>
                <w:bCs/>
                <w:szCs w:val="22"/>
              </w:rPr>
              <w:t>Privažiuojamasis kelias prie gyvenamųjų namų Troškūnėlių vs. nuo kelio Nr. tr-116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9A529A" w14:textId="77777777" w:rsidR="00360FB5" w:rsidRPr="004B1509" w:rsidRDefault="00360FB5" w:rsidP="00553004">
            <w:pPr>
              <w:jc w:val="right"/>
              <w:rPr>
                <w:rFonts w:eastAsia="Calibri"/>
                <w:bCs/>
                <w:szCs w:val="22"/>
              </w:rPr>
            </w:pPr>
            <w:r w:rsidRPr="004B1509">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FC246"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ACD996"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242762" w14:textId="77777777" w:rsidR="00360FB5" w:rsidRPr="004B1509" w:rsidRDefault="00360FB5" w:rsidP="00553004">
            <w:pPr>
              <w:jc w:val="right"/>
              <w:rPr>
                <w:rFonts w:eastAsia="Calibri"/>
                <w:bCs/>
                <w:szCs w:val="22"/>
              </w:rPr>
            </w:pPr>
            <w:r w:rsidRPr="004B1509">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7B6EB"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010075"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01AE122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1456080"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93D921" w14:textId="77777777" w:rsidR="00360FB5" w:rsidRPr="004B1509" w:rsidRDefault="00360FB5" w:rsidP="00553004">
            <w:pPr>
              <w:rPr>
                <w:rFonts w:eastAsia="Calibri"/>
                <w:bCs/>
                <w:szCs w:val="22"/>
              </w:rPr>
            </w:pPr>
            <w:r w:rsidRPr="004B1509">
              <w:rPr>
                <w:rFonts w:eastAsia="Calibri"/>
                <w:bCs/>
                <w:szCs w:val="22"/>
              </w:rPr>
              <w:t>TrSV374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FD9D88" w14:textId="77777777" w:rsidR="00360FB5" w:rsidRPr="004B1509" w:rsidRDefault="00360FB5" w:rsidP="00553004">
            <w:pPr>
              <w:rPr>
                <w:rFonts w:eastAsia="Calibri"/>
                <w:bCs/>
                <w:szCs w:val="22"/>
              </w:rPr>
            </w:pPr>
            <w:r w:rsidRPr="004B1509">
              <w:rPr>
                <w:rFonts w:eastAsia="Calibri"/>
                <w:bCs/>
                <w:szCs w:val="22"/>
              </w:rPr>
              <w:t>Privažiuojamasis kelias prie gyvenamųjų namų Žiedonių k. nuo kelio Nr. tr-50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913C62" w14:textId="77777777" w:rsidR="00360FB5" w:rsidRPr="004B1509" w:rsidRDefault="00360FB5" w:rsidP="00553004">
            <w:pPr>
              <w:jc w:val="right"/>
              <w:rPr>
                <w:rFonts w:eastAsia="Calibri"/>
                <w:bCs/>
                <w:szCs w:val="22"/>
              </w:rPr>
            </w:pPr>
            <w:r w:rsidRPr="004B1509">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62423"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536D2"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F4E38A" w14:textId="77777777" w:rsidR="00360FB5" w:rsidRPr="004B1509" w:rsidRDefault="00360FB5" w:rsidP="00553004">
            <w:pPr>
              <w:jc w:val="right"/>
              <w:rPr>
                <w:rFonts w:eastAsia="Calibri"/>
                <w:bCs/>
                <w:szCs w:val="22"/>
              </w:rPr>
            </w:pPr>
            <w:r w:rsidRPr="004B1509">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CA0963"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D6F626"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374BC4D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DFC4AA7" w14:textId="77777777" w:rsidR="00360FB5" w:rsidRPr="004B1509" w:rsidRDefault="00360FB5" w:rsidP="00553004">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C89747" w14:textId="77777777" w:rsidR="00360FB5" w:rsidRPr="004B1509" w:rsidRDefault="00360FB5" w:rsidP="00553004">
            <w:pPr>
              <w:rPr>
                <w:rFonts w:eastAsia="Calibri"/>
                <w:bCs/>
                <w:szCs w:val="22"/>
              </w:rPr>
            </w:pPr>
            <w:r w:rsidRPr="004B1509">
              <w:rPr>
                <w:rFonts w:eastAsia="Calibri"/>
                <w:bCs/>
                <w:szCs w:val="22"/>
              </w:rPr>
              <w:t>TrSV385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604887" w14:textId="77777777" w:rsidR="00360FB5" w:rsidRPr="004B1509" w:rsidRDefault="00360FB5" w:rsidP="00553004">
            <w:pPr>
              <w:rPr>
                <w:rFonts w:eastAsia="Calibri"/>
                <w:bCs/>
                <w:szCs w:val="22"/>
              </w:rPr>
            </w:pPr>
            <w:r w:rsidRPr="004B1509">
              <w:rPr>
                <w:rFonts w:eastAsia="Calibri"/>
                <w:bCs/>
                <w:szCs w:val="22"/>
              </w:rPr>
              <w:t>Privažiuojamasis kelias prie gyvenamųjų namų Jackagalio k. nuo kelio Nr. 1215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CB0C53" w14:textId="77777777" w:rsidR="00360FB5" w:rsidRPr="004B1509" w:rsidRDefault="00360FB5" w:rsidP="00553004">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4CF94"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C2B53"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D6B85C" w14:textId="77777777" w:rsidR="00360FB5" w:rsidRPr="004B1509" w:rsidRDefault="00360FB5" w:rsidP="00553004">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B9DE1"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948F57"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2F4766E0" w14:textId="77777777" w:rsidTr="009765B0">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70CB237A" w14:textId="77777777" w:rsidR="00360FB5" w:rsidRPr="004B1509" w:rsidRDefault="00360FB5" w:rsidP="00553004">
            <w:pPr>
              <w:tabs>
                <w:tab w:val="center" w:pos="4819"/>
                <w:tab w:val="right" w:pos="9638"/>
              </w:tabs>
              <w:rPr>
                <w:rFonts w:eastAsia="Calibri"/>
                <w:i/>
                <w:iCs/>
                <w:szCs w:val="22"/>
              </w:rPr>
            </w:pPr>
            <w:r w:rsidRPr="004B1509">
              <w:rPr>
                <w:rFonts w:eastAsia="Calibri"/>
                <w:i/>
                <w:iCs/>
                <w:szCs w:val="22"/>
              </w:rPr>
              <w:t>11.</w:t>
            </w:r>
          </w:p>
        </w:tc>
        <w:tc>
          <w:tcPr>
            <w:tcW w:w="5688"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3C1CE214" w14:textId="77777777" w:rsidR="00360FB5" w:rsidRPr="004B1509" w:rsidRDefault="00360FB5" w:rsidP="00553004">
            <w:pPr>
              <w:rPr>
                <w:rFonts w:eastAsia="Calibri"/>
                <w:i/>
                <w:iCs/>
                <w:szCs w:val="22"/>
              </w:rPr>
            </w:pPr>
            <w:r w:rsidRPr="004B1509">
              <w:rPr>
                <w:rFonts w:eastAsia="Calibri"/>
                <w:i/>
                <w:iCs/>
                <w:szCs w:val="22"/>
              </w:rPr>
              <w:t>VIEŠINTŲ SENIŪNIJA:</w:t>
            </w:r>
          </w:p>
        </w:tc>
        <w:tc>
          <w:tcPr>
            <w:tcW w:w="1147" w:type="dxa"/>
            <w:tcBorders>
              <w:top w:val="single" w:sz="12" w:space="0" w:color="auto"/>
              <w:left w:val="single" w:sz="4" w:space="0" w:color="auto"/>
              <w:bottom w:val="single" w:sz="4" w:space="0" w:color="auto"/>
              <w:right w:val="single" w:sz="4" w:space="0" w:color="auto"/>
            </w:tcBorders>
            <w:shd w:val="clear" w:color="auto" w:fill="D9D9D9"/>
            <w:vAlign w:val="center"/>
          </w:tcPr>
          <w:p w14:paraId="3B19DC54" w14:textId="30A034F4" w:rsidR="00360FB5" w:rsidRPr="004B1509" w:rsidRDefault="002513B8" w:rsidP="00553004">
            <w:pPr>
              <w:jc w:val="right"/>
              <w:rPr>
                <w:rFonts w:eastAsia="Calibri"/>
                <w:bCs/>
                <w:i/>
                <w:iCs/>
                <w:szCs w:val="22"/>
              </w:rPr>
            </w:pPr>
            <w:r>
              <w:rPr>
                <w:rFonts w:eastAsia="Calibri"/>
                <w:bCs/>
                <w:i/>
                <w:iCs/>
                <w:szCs w:val="22"/>
              </w:rPr>
              <w:t>115 558</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A264BCB" w14:textId="16FB8C5D" w:rsidR="00360FB5" w:rsidRPr="004B1509" w:rsidRDefault="002513B8" w:rsidP="00553004">
            <w:pPr>
              <w:jc w:val="right"/>
              <w:rPr>
                <w:rFonts w:eastAsia="Calibri"/>
                <w:bCs/>
                <w:i/>
                <w:iCs/>
                <w:szCs w:val="22"/>
              </w:rPr>
            </w:pPr>
            <w:r>
              <w:rPr>
                <w:rFonts w:eastAsia="Calibri"/>
                <w:bCs/>
                <w:i/>
                <w:iCs/>
                <w:szCs w:val="22"/>
              </w:rPr>
              <w:t>5 557</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A369D4F" w14:textId="73693439" w:rsidR="00360FB5" w:rsidRPr="004B1509" w:rsidRDefault="002513B8" w:rsidP="00553004">
            <w:pPr>
              <w:jc w:val="right"/>
              <w:rPr>
                <w:rFonts w:eastAsia="Calibri"/>
                <w:bCs/>
                <w:i/>
                <w:iCs/>
                <w:szCs w:val="22"/>
              </w:rPr>
            </w:pPr>
            <w:r>
              <w:rPr>
                <w:rFonts w:eastAsia="Calibri"/>
                <w:bCs/>
                <w:i/>
                <w:iCs/>
                <w:szCs w:val="22"/>
              </w:rPr>
              <w:t>71 036</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C3DD57C" w14:textId="302F371A" w:rsidR="00360FB5" w:rsidRPr="004B1509" w:rsidRDefault="002513B8" w:rsidP="00553004">
            <w:pPr>
              <w:jc w:val="right"/>
              <w:rPr>
                <w:rFonts w:eastAsia="Calibri"/>
                <w:i/>
                <w:iCs/>
                <w:szCs w:val="22"/>
              </w:rPr>
            </w:pPr>
            <w:r>
              <w:rPr>
                <w:rFonts w:eastAsia="Calibri"/>
                <w:i/>
                <w:iCs/>
                <w:szCs w:val="22"/>
              </w:rPr>
              <w:t>38 965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B33E490" w14:textId="77777777" w:rsidR="00360FB5" w:rsidRPr="004B1509" w:rsidRDefault="00360FB5" w:rsidP="00553004">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40D46585" w14:textId="77777777" w:rsidR="00360FB5" w:rsidRPr="004B1509" w:rsidRDefault="00360FB5" w:rsidP="00553004">
            <w:pPr>
              <w:jc w:val="center"/>
              <w:rPr>
                <w:rFonts w:eastAsia="Calibri"/>
                <w:i/>
                <w:iCs/>
                <w:szCs w:val="22"/>
              </w:rPr>
            </w:pPr>
          </w:p>
        </w:tc>
      </w:tr>
      <w:tr w:rsidR="00360FB5" w:rsidRPr="003824E1" w14:paraId="012D5936" w14:textId="77777777" w:rsidTr="009765B0">
        <w:tc>
          <w:tcPr>
            <w:tcW w:w="960" w:type="dxa"/>
            <w:tcBorders>
              <w:top w:val="single" w:sz="4" w:space="0" w:color="auto"/>
              <w:left w:val="single" w:sz="12" w:space="0" w:color="auto"/>
              <w:bottom w:val="single" w:sz="4" w:space="0" w:color="auto"/>
              <w:right w:val="single" w:sz="4" w:space="0" w:color="auto"/>
            </w:tcBorders>
            <w:vAlign w:val="center"/>
            <w:hideMark/>
          </w:tcPr>
          <w:p w14:paraId="614264C2" w14:textId="77777777" w:rsidR="00360FB5" w:rsidRPr="003824E1" w:rsidRDefault="00360FB5" w:rsidP="00553004">
            <w:pPr>
              <w:tabs>
                <w:tab w:val="center" w:pos="4819"/>
                <w:tab w:val="right" w:pos="9638"/>
              </w:tabs>
              <w:rPr>
                <w:rFonts w:eastAsia="Calibri"/>
                <w:i/>
                <w:iCs/>
                <w:szCs w:val="22"/>
              </w:rPr>
            </w:pPr>
            <w:r w:rsidRPr="003824E1">
              <w:rPr>
                <w:rFonts w:eastAsia="Calibri"/>
                <w:i/>
                <w:iCs/>
                <w:szCs w:val="22"/>
              </w:rPr>
              <w:t>11.1.</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4B2047F5" w14:textId="77777777" w:rsidR="00360FB5" w:rsidRPr="003824E1" w:rsidRDefault="00360FB5" w:rsidP="00553004">
            <w:pPr>
              <w:rPr>
                <w:rFonts w:eastAsia="Calibri"/>
                <w:i/>
                <w:iCs/>
                <w:szCs w:val="22"/>
              </w:rPr>
            </w:pPr>
            <w:r w:rsidRPr="003824E1">
              <w:rPr>
                <w:rFonts w:eastAsia="Calibri"/>
                <w:i/>
                <w:iCs/>
                <w:szCs w:val="22"/>
              </w:rPr>
              <w:t>Gatvės:</w:t>
            </w:r>
          </w:p>
        </w:tc>
        <w:tc>
          <w:tcPr>
            <w:tcW w:w="1147" w:type="dxa"/>
            <w:tcBorders>
              <w:top w:val="single" w:sz="4" w:space="0" w:color="auto"/>
              <w:left w:val="single" w:sz="4" w:space="0" w:color="auto"/>
              <w:bottom w:val="single" w:sz="4" w:space="0" w:color="auto"/>
              <w:right w:val="single" w:sz="4" w:space="0" w:color="auto"/>
            </w:tcBorders>
            <w:vAlign w:val="center"/>
          </w:tcPr>
          <w:p w14:paraId="307567E8" w14:textId="6CEB9973" w:rsidR="00360FB5" w:rsidRPr="003824E1" w:rsidRDefault="002513B8" w:rsidP="00553004">
            <w:pPr>
              <w:jc w:val="right"/>
              <w:rPr>
                <w:rFonts w:eastAsia="Calibri"/>
                <w:bCs/>
                <w:i/>
                <w:iCs/>
                <w:szCs w:val="22"/>
              </w:rPr>
            </w:pPr>
            <w:r>
              <w:rPr>
                <w:rFonts w:eastAsia="Calibri"/>
                <w:bCs/>
                <w:i/>
                <w:iCs/>
                <w:szCs w:val="22"/>
              </w:rPr>
              <w:t>11 366</w:t>
            </w:r>
          </w:p>
        </w:tc>
        <w:tc>
          <w:tcPr>
            <w:tcW w:w="1133" w:type="dxa"/>
            <w:tcBorders>
              <w:top w:val="single" w:sz="4" w:space="0" w:color="auto"/>
              <w:left w:val="single" w:sz="4" w:space="0" w:color="auto"/>
              <w:bottom w:val="single" w:sz="4" w:space="0" w:color="auto"/>
              <w:right w:val="single" w:sz="4" w:space="0" w:color="auto"/>
            </w:tcBorders>
            <w:vAlign w:val="center"/>
          </w:tcPr>
          <w:p w14:paraId="23200A52" w14:textId="3DC33783" w:rsidR="00360FB5" w:rsidRPr="003824E1" w:rsidRDefault="002513B8" w:rsidP="00553004">
            <w:pPr>
              <w:jc w:val="right"/>
              <w:rPr>
                <w:rFonts w:eastAsia="Calibri"/>
                <w:bCs/>
                <w:i/>
                <w:iCs/>
                <w:szCs w:val="22"/>
              </w:rPr>
            </w:pPr>
            <w:r>
              <w:rPr>
                <w:rFonts w:eastAsia="Calibri"/>
                <w:bCs/>
                <w:i/>
                <w:iCs/>
                <w:szCs w:val="22"/>
              </w:rPr>
              <w:t>5 254</w:t>
            </w:r>
          </w:p>
        </w:tc>
        <w:tc>
          <w:tcPr>
            <w:tcW w:w="1133" w:type="dxa"/>
            <w:tcBorders>
              <w:top w:val="single" w:sz="4" w:space="0" w:color="auto"/>
              <w:left w:val="single" w:sz="4" w:space="0" w:color="auto"/>
              <w:bottom w:val="single" w:sz="4" w:space="0" w:color="auto"/>
              <w:right w:val="single" w:sz="4" w:space="0" w:color="auto"/>
            </w:tcBorders>
            <w:vAlign w:val="center"/>
          </w:tcPr>
          <w:p w14:paraId="1F38B9DE" w14:textId="1EC159B4" w:rsidR="00360FB5" w:rsidRPr="003824E1" w:rsidRDefault="002513B8" w:rsidP="00553004">
            <w:pPr>
              <w:jc w:val="right"/>
              <w:rPr>
                <w:rFonts w:eastAsia="Calibri"/>
                <w:bCs/>
                <w:i/>
                <w:iCs/>
                <w:szCs w:val="22"/>
              </w:rPr>
            </w:pPr>
            <w:r>
              <w:rPr>
                <w:rFonts w:eastAsia="Calibri"/>
                <w:bCs/>
                <w:i/>
                <w:iCs/>
                <w:szCs w:val="22"/>
              </w:rPr>
              <w:t>6 112</w:t>
            </w:r>
          </w:p>
        </w:tc>
        <w:tc>
          <w:tcPr>
            <w:tcW w:w="1133" w:type="dxa"/>
            <w:tcBorders>
              <w:top w:val="single" w:sz="4" w:space="0" w:color="auto"/>
              <w:left w:val="single" w:sz="4" w:space="0" w:color="auto"/>
              <w:bottom w:val="single" w:sz="4" w:space="0" w:color="auto"/>
              <w:right w:val="single" w:sz="4" w:space="0" w:color="auto"/>
            </w:tcBorders>
            <w:vAlign w:val="center"/>
          </w:tcPr>
          <w:p w14:paraId="5E3F3776" w14:textId="7A9B1040" w:rsidR="00360FB5" w:rsidRPr="003824E1" w:rsidRDefault="002513B8" w:rsidP="00553004">
            <w:pPr>
              <w:jc w:val="right"/>
              <w:rPr>
                <w:rFonts w:eastAsia="Calibri"/>
                <w:i/>
                <w:iCs/>
                <w:szCs w:val="22"/>
              </w:rPr>
            </w:pPr>
            <w:r>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shd w:val="clear" w:color="auto" w:fill="F2F2F2"/>
            <w:vAlign w:val="center"/>
          </w:tcPr>
          <w:p w14:paraId="3A3FA473" w14:textId="77777777" w:rsidR="00360FB5" w:rsidRPr="003824E1" w:rsidRDefault="00360FB5"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2F2F2"/>
            <w:vAlign w:val="center"/>
          </w:tcPr>
          <w:p w14:paraId="3694AFE9" w14:textId="77777777" w:rsidR="00360FB5" w:rsidRPr="003824E1" w:rsidRDefault="00360FB5" w:rsidP="00553004">
            <w:pPr>
              <w:jc w:val="center"/>
              <w:rPr>
                <w:rFonts w:eastAsia="Calibri"/>
                <w:i/>
                <w:iCs/>
                <w:szCs w:val="22"/>
              </w:rPr>
            </w:pPr>
          </w:p>
        </w:tc>
      </w:tr>
      <w:tr w:rsidR="00360FB5" w:rsidRPr="004B1509" w14:paraId="108EE5D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3C41EBF"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DC4CB8" w14:textId="77777777" w:rsidR="00360FB5" w:rsidRPr="004B1509" w:rsidRDefault="00360FB5" w:rsidP="00553004">
            <w:pPr>
              <w:rPr>
                <w:rFonts w:eastAsia="Calibri"/>
                <w:szCs w:val="22"/>
              </w:rPr>
            </w:pPr>
            <w:r w:rsidRPr="004B1509">
              <w:rPr>
                <w:rFonts w:eastAsia="Calibri"/>
                <w:szCs w:val="22"/>
              </w:rPr>
              <w:t>vm27482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781125" w14:textId="77777777" w:rsidR="00360FB5" w:rsidRPr="004B1509" w:rsidRDefault="00360FB5" w:rsidP="00553004">
            <w:pPr>
              <w:rPr>
                <w:rFonts w:eastAsia="Calibri"/>
                <w:szCs w:val="22"/>
              </w:rPr>
            </w:pPr>
            <w:r w:rsidRPr="004B1509">
              <w:rPr>
                <w:rFonts w:eastAsia="Calibri"/>
                <w:szCs w:val="22"/>
              </w:rPr>
              <w:t>Ažubalių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36C4A2" w14:textId="77777777" w:rsidR="00360FB5" w:rsidRPr="004B1509" w:rsidRDefault="00360FB5" w:rsidP="00553004">
            <w:pPr>
              <w:jc w:val="right"/>
              <w:rPr>
                <w:rFonts w:eastAsia="Calibri"/>
                <w:bCs/>
                <w:szCs w:val="22"/>
              </w:rPr>
            </w:pPr>
            <w:r w:rsidRPr="004B1509">
              <w:rPr>
                <w:rFonts w:eastAsia="Calibri"/>
                <w:bCs/>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24F00" w14:textId="77777777" w:rsidR="00360FB5" w:rsidRPr="004B1509" w:rsidRDefault="00360FB5" w:rsidP="00553004">
            <w:pPr>
              <w:jc w:val="right"/>
              <w:rPr>
                <w:rFonts w:eastAsia="Calibri"/>
                <w:bCs/>
                <w:szCs w:val="22"/>
              </w:rPr>
            </w:pPr>
            <w:r w:rsidRPr="004B1509">
              <w:rPr>
                <w:rFonts w:eastAsia="Calibri"/>
                <w:bCs/>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3D65CD" w14:textId="77777777" w:rsidR="00360FB5" w:rsidRPr="004B1509" w:rsidRDefault="00360FB5" w:rsidP="00553004">
            <w:pPr>
              <w:jc w:val="right"/>
              <w:rPr>
                <w:rFonts w:eastAsia="Calibri"/>
                <w:bCs/>
                <w:szCs w:val="22"/>
              </w:rPr>
            </w:pPr>
            <w:r w:rsidRPr="004B1509">
              <w:rPr>
                <w:rFonts w:eastAsia="Calibri"/>
                <w:bCs/>
                <w:szCs w:val="22"/>
              </w:rPr>
              <w:t>374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7492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E5BB9"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519A07" w14:textId="77777777" w:rsidR="00360FB5" w:rsidRPr="004B1509" w:rsidRDefault="00360FB5" w:rsidP="00553004">
            <w:pPr>
              <w:jc w:val="center"/>
              <w:rPr>
                <w:rFonts w:eastAsia="Calibri"/>
                <w:szCs w:val="22"/>
              </w:rPr>
            </w:pPr>
            <w:r w:rsidRPr="004B1509">
              <w:rPr>
                <w:rFonts w:eastAsia="Calibri"/>
                <w:szCs w:val="22"/>
              </w:rPr>
              <w:t>4400-5413-4784</w:t>
            </w:r>
          </w:p>
        </w:tc>
      </w:tr>
      <w:tr w:rsidR="00360FB5" w:rsidRPr="004B1509" w14:paraId="0163D2C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156212"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602003" w14:textId="77777777" w:rsidR="00360FB5" w:rsidRPr="004B1509" w:rsidRDefault="00360FB5" w:rsidP="00553004">
            <w:pPr>
              <w:rPr>
                <w:rFonts w:eastAsia="Calibri"/>
                <w:szCs w:val="22"/>
              </w:rPr>
            </w:pPr>
            <w:r w:rsidRPr="004B1509">
              <w:rPr>
                <w:rFonts w:eastAsia="Calibri"/>
                <w:szCs w:val="22"/>
              </w:rPr>
              <w:t>vm27475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B8D3E6" w14:textId="77777777" w:rsidR="00360FB5" w:rsidRPr="004B1509" w:rsidRDefault="00360FB5" w:rsidP="00553004">
            <w:pPr>
              <w:rPr>
                <w:rFonts w:eastAsia="Calibri"/>
                <w:szCs w:val="22"/>
              </w:rPr>
            </w:pPr>
            <w:r w:rsidRPr="004B1509">
              <w:rPr>
                <w:rFonts w:eastAsia="Calibri"/>
                <w:szCs w:val="22"/>
              </w:rPr>
              <w:t>Bilėnų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A62354" w14:textId="77777777" w:rsidR="00360FB5" w:rsidRPr="004B1509" w:rsidRDefault="00360FB5" w:rsidP="00553004">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62242" w14:textId="77777777" w:rsidR="00360FB5" w:rsidRPr="004B1509" w:rsidRDefault="00360FB5" w:rsidP="00553004">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D288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8881E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EC8A54"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83ABD5" w14:textId="77777777" w:rsidR="00360FB5" w:rsidRPr="004B1509" w:rsidRDefault="00360FB5" w:rsidP="00553004">
            <w:pPr>
              <w:jc w:val="center"/>
              <w:rPr>
                <w:rFonts w:eastAsia="Calibri"/>
                <w:szCs w:val="22"/>
              </w:rPr>
            </w:pPr>
            <w:r w:rsidRPr="004B1509">
              <w:rPr>
                <w:rFonts w:eastAsia="Calibri"/>
                <w:szCs w:val="22"/>
              </w:rPr>
              <w:t>4400-1988-6527</w:t>
            </w:r>
          </w:p>
        </w:tc>
      </w:tr>
      <w:tr w:rsidR="00360FB5" w:rsidRPr="004B1509" w14:paraId="432F118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994825"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71B452" w14:textId="77777777" w:rsidR="00360FB5" w:rsidRPr="004B1509" w:rsidRDefault="00360FB5" w:rsidP="00553004">
            <w:pPr>
              <w:rPr>
                <w:rFonts w:eastAsia="Calibri"/>
                <w:szCs w:val="22"/>
              </w:rPr>
            </w:pPr>
            <w:r w:rsidRPr="004B1509">
              <w:rPr>
                <w:rFonts w:eastAsia="Calibri"/>
                <w:szCs w:val="22"/>
              </w:rPr>
              <w:t>vm27484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1F7CFE" w14:textId="77777777" w:rsidR="00360FB5" w:rsidRPr="004B1509" w:rsidRDefault="00360FB5" w:rsidP="00553004">
            <w:pPr>
              <w:rPr>
                <w:rFonts w:eastAsia="Calibri"/>
                <w:szCs w:val="22"/>
              </w:rPr>
            </w:pPr>
            <w:r w:rsidRPr="004B1509">
              <w:rPr>
                <w:rFonts w:eastAsia="Calibri"/>
                <w:szCs w:val="22"/>
              </w:rPr>
              <w:t>Klevų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00ACF86" w14:textId="77777777" w:rsidR="00360FB5" w:rsidRPr="004B1509" w:rsidRDefault="00360FB5" w:rsidP="00553004">
            <w:pPr>
              <w:jc w:val="right"/>
              <w:rPr>
                <w:rFonts w:eastAsia="Calibri"/>
                <w:bCs/>
                <w:szCs w:val="22"/>
              </w:rPr>
            </w:pPr>
            <w:r w:rsidRPr="004B1509">
              <w:rPr>
                <w:rFonts w:eastAsia="Calibri"/>
                <w:bCs/>
                <w:szCs w:val="22"/>
              </w:rPr>
              <w:t>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82ACF" w14:textId="77777777" w:rsidR="00360FB5" w:rsidRPr="004B1509" w:rsidRDefault="00360FB5" w:rsidP="00553004">
            <w:pPr>
              <w:jc w:val="right"/>
              <w:rPr>
                <w:rFonts w:eastAsia="Calibri"/>
                <w:bCs/>
                <w:szCs w:val="22"/>
              </w:rPr>
            </w:pPr>
            <w:r w:rsidRPr="004B1509">
              <w:rPr>
                <w:rFonts w:eastAsia="Calibri"/>
                <w:bCs/>
                <w:szCs w:val="22"/>
              </w:rPr>
              <w:t>435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F2CF4" w14:textId="77777777" w:rsidR="00360FB5" w:rsidRPr="004B1509" w:rsidRDefault="00360FB5" w:rsidP="00553004">
            <w:pPr>
              <w:jc w:val="right"/>
              <w:rPr>
                <w:rFonts w:eastAsia="Calibri"/>
                <w:szCs w:val="22"/>
              </w:rPr>
            </w:pPr>
            <w:r w:rsidRPr="004B1509">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C59B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BA458"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3C810A" w14:textId="77777777" w:rsidR="00360FB5" w:rsidRPr="004B1509" w:rsidRDefault="00360FB5" w:rsidP="00553004">
            <w:pPr>
              <w:jc w:val="center"/>
              <w:rPr>
                <w:rFonts w:eastAsia="Calibri"/>
                <w:szCs w:val="22"/>
              </w:rPr>
            </w:pPr>
            <w:r w:rsidRPr="004B1509">
              <w:rPr>
                <w:rFonts w:eastAsia="Calibri"/>
                <w:szCs w:val="22"/>
              </w:rPr>
              <w:t>4400-5413-4795</w:t>
            </w:r>
          </w:p>
        </w:tc>
      </w:tr>
      <w:tr w:rsidR="00360FB5" w:rsidRPr="004B1509" w14:paraId="1722564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C07163"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CAD1C9" w14:textId="77777777" w:rsidR="00360FB5" w:rsidRPr="004B1509" w:rsidRDefault="00360FB5" w:rsidP="00553004">
            <w:pPr>
              <w:rPr>
                <w:rFonts w:eastAsia="Calibri"/>
                <w:szCs w:val="22"/>
              </w:rPr>
            </w:pPr>
            <w:r w:rsidRPr="004B1509">
              <w:rPr>
                <w:rFonts w:eastAsia="Calibri"/>
                <w:szCs w:val="22"/>
              </w:rPr>
              <w:t>1VS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DED85F" w14:textId="77777777" w:rsidR="00360FB5" w:rsidRPr="004B1509" w:rsidRDefault="00360FB5" w:rsidP="00553004">
            <w:pPr>
              <w:rPr>
                <w:rFonts w:eastAsia="Calibri"/>
                <w:szCs w:val="22"/>
              </w:rPr>
            </w:pPr>
            <w:r w:rsidRPr="004B1509">
              <w:rPr>
                <w:rFonts w:eastAsia="Calibri"/>
                <w:szCs w:val="22"/>
              </w:rPr>
              <w:t>Kreivoji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71F91DF" w14:textId="77777777" w:rsidR="00360FB5" w:rsidRPr="004B1509" w:rsidRDefault="00360FB5" w:rsidP="00553004">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2BFE4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73466" w14:textId="77777777" w:rsidR="00360FB5" w:rsidRPr="004B1509" w:rsidRDefault="00360FB5" w:rsidP="00553004">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20CE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54685"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0F1EEE" w14:textId="77777777" w:rsidR="00360FB5" w:rsidRPr="004B1509" w:rsidRDefault="00360FB5" w:rsidP="00553004">
            <w:pPr>
              <w:jc w:val="center"/>
              <w:rPr>
                <w:rFonts w:eastAsia="Calibri"/>
                <w:szCs w:val="22"/>
              </w:rPr>
            </w:pPr>
            <w:r w:rsidRPr="004B1509">
              <w:rPr>
                <w:rFonts w:eastAsia="Calibri"/>
                <w:szCs w:val="22"/>
              </w:rPr>
              <w:t>4400-5413-4820</w:t>
            </w:r>
          </w:p>
        </w:tc>
      </w:tr>
      <w:tr w:rsidR="00360FB5" w:rsidRPr="004B1509" w14:paraId="4AD226C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55602D"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576B86" w14:textId="77777777" w:rsidR="00360FB5" w:rsidRPr="004B1509" w:rsidRDefault="00360FB5" w:rsidP="00553004">
            <w:pPr>
              <w:rPr>
                <w:rFonts w:eastAsia="Calibri"/>
                <w:szCs w:val="22"/>
              </w:rPr>
            </w:pPr>
            <w:r w:rsidRPr="004B1509">
              <w:rPr>
                <w:rFonts w:eastAsia="Calibri"/>
                <w:szCs w:val="22"/>
              </w:rPr>
              <w:t>vm27474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5C4D0F6" w14:textId="77777777" w:rsidR="00360FB5" w:rsidRPr="004B1509" w:rsidRDefault="00360FB5" w:rsidP="00553004">
            <w:pPr>
              <w:rPr>
                <w:rFonts w:eastAsia="Calibri"/>
                <w:szCs w:val="22"/>
              </w:rPr>
            </w:pPr>
            <w:r w:rsidRPr="004B1509">
              <w:rPr>
                <w:rFonts w:eastAsia="Calibri"/>
                <w:szCs w:val="22"/>
              </w:rPr>
              <w:t>Mechanizatorių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91730B" w14:textId="77777777" w:rsidR="00360FB5" w:rsidRPr="004B1509" w:rsidRDefault="00360FB5" w:rsidP="00553004">
            <w:pPr>
              <w:jc w:val="right"/>
              <w:rPr>
                <w:rFonts w:eastAsia="Calibri"/>
                <w:bCs/>
                <w:szCs w:val="22"/>
              </w:rPr>
            </w:pPr>
            <w:r w:rsidRPr="004B1509">
              <w:rPr>
                <w:rFonts w:eastAsia="Calibri"/>
                <w:bCs/>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72245" w14:textId="77777777" w:rsidR="00360FB5" w:rsidRPr="004B1509" w:rsidRDefault="00360FB5" w:rsidP="00553004">
            <w:pPr>
              <w:jc w:val="right"/>
              <w:rPr>
                <w:rFonts w:eastAsia="Calibri"/>
                <w:bCs/>
                <w:szCs w:val="22"/>
              </w:rPr>
            </w:pPr>
            <w:r w:rsidRPr="004B1509">
              <w:rPr>
                <w:rFonts w:eastAsia="Calibri"/>
                <w:bCs/>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A908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74E4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1EAD4"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DAB156" w14:textId="77777777" w:rsidR="00360FB5" w:rsidRPr="004B1509" w:rsidRDefault="00360FB5" w:rsidP="00553004">
            <w:pPr>
              <w:jc w:val="center"/>
              <w:rPr>
                <w:rFonts w:eastAsia="Calibri"/>
                <w:szCs w:val="22"/>
              </w:rPr>
            </w:pPr>
            <w:r w:rsidRPr="004B1509">
              <w:rPr>
                <w:rFonts w:eastAsia="Calibri"/>
                <w:szCs w:val="22"/>
              </w:rPr>
              <w:t>4400-0992-7259</w:t>
            </w:r>
          </w:p>
        </w:tc>
      </w:tr>
      <w:tr w:rsidR="00360FB5" w:rsidRPr="004B1509" w14:paraId="06E9D5C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B2687EA"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39243B" w14:textId="77777777" w:rsidR="00360FB5" w:rsidRPr="004B1509" w:rsidRDefault="00360FB5" w:rsidP="00553004">
            <w:pPr>
              <w:rPr>
                <w:rFonts w:eastAsia="Calibri"/>
                <w:szCs w:val="22"/>
              </w:rPr>
            </w:pPr>
            <w:r w:rsidRPr="004B1509">
              <w:rPr>
                <w:rFonts w:eastAsia="Calibri"/>
                <w:szCs w:val="22"/>
              </w:rPr>
              <w:t>vm27479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B2FA799" w14:textId="77777777" w:rsidR="00360FB5" w:rsidRPr="004B1509" w:rsidRDefault="00360FB5" w:rsidP="00553004">
            <w:pPr>
              <w:rPr>
                <w:rFonts w:eastAsia="Calibri"/>
                <w:szCs w:val="22"/>
              </w:rPr>
            </w:pPr>
            <w:r w:rsidRPr="004B1509">
              <w:rPr>
                <w:rFonts w:eastAsia="Calibri"/>
                <w:szCs w:val="22"/>
              </w:rPr>
              <w:t>Miško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3D9350" w14:textId="77777777" w:rsidR="00360FB5" w:rsidRPr="004B1509" w:rsidRDefault="00360FB5" w:rsidP="00553004">
            <w:pPr>
              <w:jc w:val="right"/>
              <w:rPr>
                <w:rFonts w:eastAsia="Calibri"/>
                <w:bCs/>
                <w:szCs w:val="22"/>
              </w:rPr>
            </w:pPr>
            <w:r w:rsidRPr="004B1509">
              <w:rPr>
                <w:rFonts w:eastAsia="Calibri"/>
                <w:bCs/>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95248" w14:textId="77777777" w:rsidR="00360FB5" w:rsidRPr="004B1509" w:rsidRDefault="00360FB5" w:rsidP="00553004">
            <w:pPr>
              <w:jc w:val="right"/>
              <w:rPr>
                <w:rFonts w:eastAsia="Calibri"/>
                <w:bCs/>
                <w:szCs w:val="22"/>
              </w:rPr>
            </w:pPr>
            <w:r w:rsidRPr="004B1509">
              <w:rPr>
                <w:rFonts w:eastAsia="Calibri"/>
                <w:bCs/>
                <w:szCs w:val="22"/>
              </w:rPr>
              <w:t>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E6757D" w14:textId="77777777" w:rsidR="00360FB5" w:rsidRPr="004B1509" w:rsidRDefault="00360FB5" w:rsidP="00553004">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36146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88A28"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98EDDB" w14:textId="77777777" w:rsidR="00360FB5" w:rsidRPr="004B1509" w:rsidRDefault="00360FB5" w:rsidP="00553004">
            <w:pPr>
              <w:jc w:val="center"/>
              <w:rPr>
                <w:rFonts w:eastAsia="Calibri"/>
                <w:szCs w:val="22"/>
              </w:rPr>
            </w:pPr>
            <w:r w:rsidRPr="004B1509">
              <w:rPr>
                <w:rFonts w:eastAsia="Calibri"/>
                <w:szCs w:val="22"/>
              </w:rPr>
              <w:t>4400-5413-8673</w:t>
            </w:r>
          </w:p>
        </w:tc>
      </w:tr>
      <w:tr w:rsidR="00360FB5" w:rsidRPr="004B1509" w14:paraId="3DC52AD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3BB30CC"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4BE577" w14:textId="77777777" w:rsidR="00360FB5" w:rsidRPr="004B1509" w:rsidRDefault="00360FB5" w:rsidP="00553004">
            <w:pPr>
              <w:rPr>
                <w:rFonts w:eastAsia="Calibri"/>
                <w:szCs w:val="22"/>
              </w:rPr>
            </w:pPr>
            <w:r w:rsidRPr="004B1509">
              <w:rPr>
                <w:rFonts w:eastAsia="Calibri"/>
                <w:szCs w:val="22"/>
              </w:rPr>
              <w:t>vm27476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DAEDA87" w14:textId="77777777" w:rsidR="00360FB5" w:rsidRPr="004B1509" w:rsidRDefault="00360FB5" w:rsidP="00553004">
            <w:pPr>
              <w:rPr>
                <w:rFonts w:eastAsia="Calibri"/>
                <w:szCs w:val="22"/>
              </w:rPr>
            </w:pPr>
            <w:r w:rsidRPr="004B1509">
              <w:rPr>
                <w:rFonts w:eastAsia="Calibri"/>
                <w:szCs w:val="22"/>
              </w:rPr>
              <w:t>Paežerio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022DC8" w14:textId="77777777" w:rsidR="00360FB5" w:rsidRPr="004B1509" w:rsidRDefault="00360FB5" w:rsidP="00553004">
            <w:pPr>
              <w:jc w:val="right"/>
              <w:rPr>
                <w:rFonts w:eastAsia="Calibri"/>
                <w:szCs w:val="22"/>
              </w:rPr>
            </w:pPr>
            <w:r w:rsidRPr="004B1509">
              <w:rPr>
                <w:rFonts w:eastAsia="Calibri"/>
                <w:szCs w:val="22"/>
              </w:rPr>
              <w:t>631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32918" w14:textId="77777777" w:rsidR="00360FB5" w:rsidRPr="004B1509" w:rsidRDefault="00360FB5" w:rsidP="00553004">
            <w:pPr>
              <w:jc w:val="right"/>
              <w:rPr>
                <w:rFonts w:eastAsia="Calibri"/>
                <w:szCs w:val="22"/>
              </w:rPr>
            </w:pPr>
            <w:r w:rsidRPr="004B1509">
              <w:rPr>
                <w:rFonts w:eastAsia="Calibri"/>
                <w:szCs w:val="22"/>
              </w:rPr>
              <w:t>631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C7CF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023A3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1066A"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DFB23A" w14:textId="77777777" w:rsidR="00360FB5" w:rsidRPr="004B1509" w:rsidRDefault="00360FB5" w:rsidP="00553004">
            <w:pPr>
              <w:jc w:val="center"/>
              <w:rPr>
                <w:rFonts w:eastAsia="Calibri"/>
                <w:szCs w:val="22"/>
              </w:rPr>
            </w:pPr>
            <w:r w:rsidRPr="004B1509">
              <w:rPr>
                <w:rFonts w:eastAsia="Calibri"/>
                <w:szCs w:val="22"/>
              </w:rPr>
              <w:t>4400-5413-8708</w:t>
            </w:r>
          </w:p>
        </w:tc>
      </w:tr>
      <w:tr w:rsidR="00360FB5" w:rsidRPr="004B1509" w14:paraId="273C19F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0A71A5"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B6AF78" w14:textId="77777777" w:rsidR="00360FB5" w:rsidRPr="004B1509" w:rsidRDefault="00360FB5" w:rsidP="00553004">
            <w:pPr>
              <w:rPr>
                <w:rFonts w:eastAsia="Calibri"/>
                <w:szCs w:val="22"/>
              </w:rPr>
            </w:pPr>
            <w:r w:rsidRPr="004B1509">
              <w:rPr>
                <w:rFonts w:eastAsia="Calibri"/>
                <w:szCs w:val="22"/>
              </w:rPr>
              <w:t>vm27480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A7650FA" w14:textId="77777777" w:rsidR="00360FB5" w:rsidRPr="004B1509" w:rsidRDefault="00360FB5" w:rsidP="00553004">
            <w:pPr>
              <w:rPr>
                <w:rFonts w:eastAsia="Calibri"/>
                <w:szCs w:val="22"/>
              </w:rPr>
            </w:pPr>
            <w:r w:rsidRPr="004B1509">
              <w:rPr>
                <w:rFonts w:eastAsia="Calibri"/>
                <w:szCs w:val="22"/>
              </w:rPr>
              <w:t>Pušyno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80D8479" w14:textId="77777777" w:rsidR="00360FB5" w:rsidRPr="004B1509" w:rsidRDefault="00360FB5" w:rsidP="00553004">
            <w:pPr>
              <w:jc w:val="right"/>
              <w:rPr>
                <w:rFonts w:eastAsia="Calibri"/>
                <w:szCs w:val="22"/>
              </w:rPr>
            </w:pPr>
            <w:r w:rsidRPr="004B1509">
              <w:rPr>
                <w:rFonts w:eastAsia="Calibri"/>
                <w:szCs w:val="22"/>
              </w:rPr>
              <w:t>800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00740" w14:textId="77777777" w:rsidR="00360FB5" w:rsidRPr="004B1509" w:rsidRDefault="00360FB5" w:rsidP="00553004">
            <w:pPr>
              <w:jc w:val="right"/>
              <w:rPr>
                <w:rFonts w:eastAsia="Calibri"/>
                <w:szCs w:val="22"/>
              </w:rPr>
            </w:pPr>
            <w:r w:rsidRPr="004B1509">
              <w:rPr>
                <w:rFonts w:eastAsia="Calibri"/>
                <w:szCs w:val="22"/>
              </w:rPr>
              <w:t>533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2EE4E" w14:textId="77777777" w:rsidR="00360FB5" w:rsidRPr="004B1509" w:rsidRDefault="00360FB5" w:rsidP="00553004">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CE7D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165A0E" w14:textId="77777777" w:rsidR="00360FB5" w:rsidRPr="004B1509" w:rsidRDefault="00360FB5" w:rsidP="00553004">
            <w:pPr>
              <w:jc w:val="center"/>
              <w:rPr>
                <w:rFonts w:eastAsia="Calibri"/>
                <w:bCs/>
                <w:szCs w:val="22"/>
              </w:rPr>
            </w:pPr>
            <w:r w:rsidRPr="004B1509">
              <w:rPr>
                <w:rFonts w:eastAsia="Calibri"/>
                <w:bCs/>
                <w:szCs w:val="22"/>
              </w:rPr>
              <w:t>D</w:t>
            </w:r>
          </w:p>
          <w:p w14:paraId="7F897ABD"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369294" w14:textId="77777777" w:rsidR="00360FB5" w:rsidRPr="004B1509" w:rsidRDefault="00360FB5" w:rsidP="00553004">
            <w:pPr>
              <w:jc w:val="center"/>
              <w:rPr>
                <w:rFonts w:eastAsia="Calibri"/>
                <w:szCs w:val="22"/>
              </w:rPr>
            </w:pPr>
            <w:r w:rsidRPr="004B1509">
              <w:rPr>
                <w:rFonts w:eastAsia="Calibri"/>
                <w:szCs w:val="22"/>
              </w:rPr>
              <w:t>4400-4960-4608</w:t>
            </w:r>
          </w:p>
          <w:p w14:paraId="40A22396" w14:textId="77777777" w:rsidR="00360FB5" w:rsidRPr="004B1509" w:rsidRDefault="00360FB5" w:rsidP="00553004">
            <w:pPr>
              <w:jc w:val="center"/>
              <w:rPr>
                <w:rFonts w:eastAsia="Calibri"/>
                <w:szCs w:val="22"/>
              </w:rPr>
            </w:pPr>
            <w:r w:rsidRPr="004B1509">
              <w:rPr>
                <w:rFonts w:eastAsia="Calibri"/>
                <w:szCs w:val="22"/>
              </w:rPr>
              <w:t>4400-4981-0693</w:t>
            </w:r>
          </w:p>
        </w:tc>
      </w:tr>
      <w:tr w:rsidR="00360FB5" w:rsidRPr="004B1509" w14:paraId="4C9A6BE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BC1455"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64DC4B" w14:textId="77777777" w:rsidR="00360FB5" w:rsidRPr="004B1509" w:rsidRDefault="00360FB5" w:rsidP="00553004">
            <w:pPr>
              <w:rPr>
                <w:rFonts w:eastAsia="Calibri"/>
                <w:szCs w:val="22"/>
              </w:rPr>
            </w:pPr>
            <w:r w:rsidRPr="004B1509">
              <w:rPr>
                <w:rFonts w:eastAsia="Calibri"/>
                <w:szCs w:val="22"/>
              </w:rPr>
              <w:t>vm27473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63F3CC" w14:textId="77777777" w:rsidR="00360FB5" w:rsidRPr="004B1509" w:rsidRDefault="00360FB5" w:rsidP="00553004">
            <w:pPr>
              <w:rPr>
                <w:rFonts w:eastAsia="Calibri"/>
                <w:szCs w:val="22"/>
              </w:rPr>
            </w:pPr>
            <w:r w:rsidRPr="004B1509">
              <w:rPr>
                <w:rFonts w:eastAsia="Calibri"/>
                <w:szCs w:val="22"/>
              </w:rPr>
              <w:t>Televizijos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8CCF0B" w14:textId="77777777" w:rsidR="00360FB5" w:rsidRPr="004B1509" w:rsidRDefault="00360FB5" w:rsidP="00553004">
            <w:pPr>
              <w:jc w:val="right"/>
              <w:rPr>
                <w:rFonts w:eastAsia="Calibri"/>
                <w:bCs/>
                <w:szCs w:val="22"/>
              </w:rPr>
            </w:pPr>
            <w:r w:rsidRPr="004B1509">
              <w:rPr>
                <w:rFonts w:eastAsia="Calibri"/>
                <w:bCs/>
                <w:szCs w:val="22"/>
              </w:rPr>
              <w:t>501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FD574" w14:textId="77777777" w:rsidR="00360FB5" w:rsidRPr="004B1509" w:rsidRDefault="00360FB5" w:rsidP="00553004">
            <w:pPr>
              <w:jc w:val="right"/>
              <w:rPr>
                <w:rFonts w:eastAsia="Calibri"/>
                <w:bCs/>
                <w:szCs w:val="22"/>
              </w:rPr>
            </w:pPr>
            <w:r w:rsidRPr="004B1509">
              <w:rPr>
                <w:rFonts w:eastAsia="Calibri"/>
                <w:bCs/>
                <w:szCs w:val="22"/>
              </w:rPr>
              <w:t>501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DC91A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CD0E6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DA776"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FE15E3" w14:textId="77777777" w:rsidR="00360FB5" w:rsidRPr="004B1509" w:rsidRDefault="00360FB5" w:rsidP="00553004">
            <w:pPr>
              <w:jc w:val="center"/>
              <w:rPr>
                <w:rFonts w:eastAsia="Calibri"/>
                <w:szCs w:val="22"/>
              </w:rPr>
            </w:pPr>
            <w:r w:rsidRPr="004B1509">
              <w:rPr>
                <w:rFonts w:eastAsia="Calibri"/>
                <w:szCs w:val="22"/>
              </w:rPr>
              <w:t>4400-5413-8862</w:t>
            </w:r>
          </w:p>
        </w:tc>
      </w:tr>
      <w:tr w:rsidR="00360FB5" w:rsidRPr="004B1509" w14:paraId="194A3F6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2A2680"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13F56E" w14:textId="77777777" w:rsidR="00360FB5" w:rsidRPr="004B1509" w:rsidRDefault="00360FB5" w:rsidP="00553004">
            <w:pPr>
              <w:rPr>
                <w:rFonts w:eastAsia="Calibri"/>
                <w:szCs w:val="22"/>
              </w:rPr>
            </w:pPr>
            <w:r w:rsidRPr="004B1509">
              <w:rPr>
                <w:rFonts w:eastAsia="Calibri"/>
                <w:szCs w:val="22"/>
              </w:rPr>
              <w:t>2VS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7BB839B" w14:textId="77777777" w:rsidR="00360FB5" w:rsidRPr="004B1509" w:rsidRDefault="00360FB5" w:rsidP="00553004">
            <w:pPr>
              <w:rPr>
                <w:rFonts w:eastAsia="Calibri"/>
                <w:szCs w:val="22"/>
              </w:rPr>
            </w:pPr>
            <w:r w:rsidRPr="004B1509">
              <w:rPr>
                <w:rFonts w:eastAsia="Calibri"/>
                <w:szCs w:val="22"/>
              </w:rPr>
              <w:t>Ežero g., Jurgiškio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B4BAE1" w14:textId="77777777" w:rsidR="00360FB5" w:rsidRPr="004B1509" w:rsidRDefault="00360FB5" w:rsidP="00553004">
            <w:pPr>
              <w:jc w:val="right"/>
              <w:rPr>
                <w:rFonts w:eastAsia="Calibri"/>
                <w:szCs w:val="22"/>
              </w:rPr>
            </w:pPr>
            <w:r w:rsidRPr="004B1509">
              <w:rPr>
                <w:rFonts w:eastAsia="Calibri"/>
                <w:szCs w:val="22"/>
              </w:rPr>
              <w:t>1197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2475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26D8BF" w14:textId="77777777" w:rsidR="00360FB5" w:rsidRPr="004B1509" w:rsidRDefault="00360FB5" w:rsidP="00553004">
            <w:pPr>
              <w:jc w:val="right"/>
              <w:rPr>
                <w:rFonts w:eastAsia="Calibri"/>
                <w:szCs w:val="22"/>
              </w:rPr>
            </w:pPr>
            <w:r w:rsidRPr="004B1509">
              <w:rPr>
                <w:rFonts w:eastAsia="Calibri"/>
                <w:szCs w:val="22"/>
              </w:rPr>
              <w:t>1197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60DE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60FE37"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05318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3DC5E3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06ECB60"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7CF8DE" w14:textId="77777777" w:rsidR="00360FB5" w:rsidRPr="004B1509" w:rsidRDefault="00360FB5" w:rsidP="00553004">
            <w:pPr>
              <w:rPr>
                <w:rFonts w:eastAsia="Calibri"/>
                <w:szCs w:val="22"/>
              </w:rPr>
            </w:pPr>
            <w:r w:rsidRPr="004B1509">
              <w:rPr>
                <w:rFonts w:eastAsia="Calibri"/>
                <w:szCs w:val="22"/>
              </w:rPr>
              <w:t>3VS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643211" w14:textId="77777777" w:rsidR="00360FB5" w:rsidRPr="004B1509" w:rsidRDefault="00360FB5" w:rsidP="00553004">
            <w:pPr>
              <w:rPr>
                <w:rFonts w:eastAsia="Calibri"/>
                <w:szCs w:val="22"/>
              </w:rPr>
            </w:pPr>
            <w:r w:rsidRPr="004B1509">
              <w:rPr>
                <w:rFonts w:eastAsia="Calibri"/>
                <w:szCs w:val="22"/>
              </w:rPr>
              <w:t>Kalno g., Jurgiškio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E192B7" w14:textId="77777777" w:rsidR="00360FB5" w:rsidRPr="004B1509" w:rsidRDefault="00360FB5" w:rsidP="00553004">
            <w:pPr>
              <w:jc w:val="right"/>
              <w:rPr>
                <w:rFonts w:eastAsia="Calibri"/>
                <w:szCs w:val="22"/>
              </w:rPr>
            </w:pPr>
            <w:r w:rsidRPr="004B1509">
              <w:rPr>
                <w:rFonts w:eastAsia="Calibri"/>
                <w:szCs w:val="22"/>
              </w:rPr>
              <w:t>906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6367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47815" w14:textId="77777777" w:rsidR="00360FB5" w:rsidRPr="004B1509" w:rsidRDefault="00360FB5" w:rsidP="00553004">
            <w:pPr>
              <w:jc w:val="right"/>
              <w:rPr>
                <w:rFonts w:eastAsia="Calibri"/>
                <w:szCs w:val="22"/>
              </w:rPr>
            </w:pPr>
            <w:r w:rsidRPr="004B1509">
              <w:rPr>
                <w:rFonts w:eastAsia="Calibri"/>
                <w:szCs w:val="22"/>
              </w:rPr>
              <w:t>906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F72F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AC73F"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0AA15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16838C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8168AF7"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DE07A9" w14:textId="77777777" w:rsidR="00360FB5" w:rsidRPr="004B1509" w:rsidRDefault="00360FB5" w:rsidP="00553004">
            <w:pPr>
              <w:rPr>
                <w:rFonts w:eastAsia="Calibri"/>
                <w:szCs w:val="22"/>
              </w:rPr>
            </w:pPr>
            <w:r w:rsidRPr="004B1509">
              <w:rPr>
                <w:rFonts w:eastAsia="Calibri"/>
                <w:szCs w:val="22"/>
              </w:rPr>
              <w:t>4VS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D8C7BF" w14:textId="77777777" w:rsidR="00360FB5" w:rsidRPr="004B1509" w:rsidRDefault="00360FB5" w:rsidP="00553004">
            <w:pPr>
              <w:rPr>
                <w:rFonts w:eastAsia="Calibri"/>
                <w:szCs w:val="22"/>
              </w:rPr>
            </w:pPr>
            <w:r w:rsidRPr="004B1509">
              <w:rPr>
                <w:rFonts w:eastAsia="Calibri"/>
                <w:szCs w:val="22"/>
              </w:rPr>
              <w:t>Karjero g., Jurgiškio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73ACD9" w14:textId="77777777" w:rsidR="00360FB5" w:rsidRPr="004B1509" w:rsidRDefault="00360FB5" w:rsidP="00553004">
            <w:pPr>
              <w:jc w:val="right"/>
              <w:rPr>
                <w:rFonts w:eastAsia="Calibri"/>
                <w:szCs w:val="22"/>
              </w:rPr>
            </w:pPr>
            <w:r w:rsidRPr="004B1509">
              <w:rPr>
                <w:rFonts w:eastAsia="Calibri"/>
                <w:szCs w:val="22"/>
              </w:rPr>
              <w:t>828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ADF1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D6287" w14:textId="77777777" w:rsidR="00360FB5" w:rsidRPr="004B1509" w:rsidRDefault="00360FB5" w:rsidP="00553004">
            <w:pPr>
              <w:jc w:val="right"/>
              <w:rPr>
                <w:rFonts w:eastAsia="Calibri"/>
                <w:szCs w:val="22"/>
              </w:rPr>
            </w:pPr>
            <w:r w:rsidRPr="004B1509">
              <w:rPr>
                <w:rFonts w:eastAsia="Calibri"/>
                <w:szCs w:val="22"/>
              </w:rPr>
              <w:t>828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9A17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45CEB"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6DABE5" w14:textId="77777777" w:rsidR="00360FB5" w:rsidRPr="004B1509" w:rsidRDefault="00360FB5" w:rsidP="00553004">
            <w:pPr>
              <w:jc w:val="center"/>
              <w:rPr>
                <w:rFonts w:eastAsia="Calibri"/>
                <w:szCs w:val="22"/>
              </w:rPr>
            </w:pPr>
            <w:r w:rsidRPr="004B1509">
              <w:rPr>
                <w:rFonts w:eastAsia="Calibri"/>
                <w:szCs w:val="22"/>
              </w:rPr>
              <w:t>-</w:t>
            </w:r>
          </w:p>
        </w:tc>
      </w:tr>
      <w:tr w:rsidR="00360FB5" w:rsidRPr="00064C30" w14:paraId="0E5CF5A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657C452" w14:textId="77777777" w:rsidR="00360FB5" w:rsidRPr="00064C30" w:rsidRDefault="00360FB5" w:rsidP="00553004">
            <w:pPr>
              <w:numPr>
                <w:ilvl w:val="0"/>
                <w:numId w:val="26"/>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13724E" w14:textId="77777777" w:rsidR="00360FB5" w:rsidRPr="00064C30" w:rsidRDefault="00360FB5" w:rsidP="00553004">
            <w:pPr>
              <w:rPr>
                <w:rFonts w:eastAsia="Calibri"/>
                <w:bCs/>
                <w:szCs w:val="22"/>
              </w:rPr>
            </w:pPr>
            <w:r w:rsidRPr="00064C30">
              <w:rPr>
                <w:rFonts w:eastAsia="Calibri"/>
                <w:bCs/>
                <w:szCs w:val="22"/>
              </w:rPr>
              <w:t>v65-1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14DF32" w14:textId="77777777" w:rsidR="00360FB5" w:rsidRPr="00064C30" w:rsidRDefault="00360FB5" w:rsidP="00553004">
            <w:pPr>
              <w:rPr>
                <w:rFonts w:eastAsia="Calibri"/>
                <w:bCs/>
                <w:szCs w:val="22"/>
              </w:rPr>
            </w:pPr>
            <w:r w:rsidRPr="00064C30">
              <w:rPr>
                <w:rFonts w:eastAsia="Calibri"/>
                <w:bCs/>
                <w:szCs w:val="22"/>
              </w:rPr>
              <w:t>Pakrantės g., Paežerių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C3583B" w14:textId="77777777" w:rsidR="00360FB5" w:rsidRPr="00064C30" w:rsidRDefault="00360FB5" w:rsidP="00553004">
            <w:pPr>
              <w:jc w:val="right"/>
              <w:rPr>
                <w:rFonts w:eastAsia="Calibri"/>
                <w:bCs/>
                <w:szCs w:val="22"/>
              </w:rPr>
            </w:pPr>
            <w:r w:rsidRPr="00064C30">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CABD2" w14:textId="77777777" w:rsidR="00360FB5" w:rsidRPr="00064C30" w:rsidRDefault="00360FB5" w:rsidP="00553004">
            <w:pPr>
              <w:jc w:val="right"/>
              <w:rPr>
                <w:rFonts w:eastAsia="Calibri"/>
                <w:bCs/>
                <w:szCs w:val="22"/>
              </w:rPr>
            </w:pPr>
            <w:r w:rsidRPr="00064C30">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86FB5" w14:textId="77777777" w:rsidR="00360FB5" w:rsidRPr="00064C30" w:rsidRDefault="00360FB5" w:rsidP="00553004">
            <w:pPr>
              <w:jc w:val="right"/>
              <w:rPr>
                <w:rFonts w:eastAsia="Calibri"/>
                <w:bCs/>
                <w:szCs w:val="22"/>
              </w:rPr>
            </w:pPr>
            <w:r w:rsidRPr="00064C30">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2331D" w14:textId="77777777" w:rsidR="00360FB5" w:rsidRPr="00064C30" w:rsidRDefault="00360FB5" w:rsidP="00553004">
            <w:pPr>
              <w:jc w:val="right"/>
              <w:rPr>
                <w:rFonts w:eastAsia="Calibri"/>
                <w:bCs/>
                <w:szCs w:val="22"/>
              </w:rPr>
            </w:pPr>
            <w:r w:rsidRPr="00064C30">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FE0DC" w14:textId="77777777" w:rsidR="00360FB5" w:rsidRPr="00064C30" w:rsidRDefault="00360FB5" w:rsidP="00553004">
            <w:pPr>
              <w:jc w:val="center"/>
              <w:rPr>
                <w:rFonts w:eastAsia="Calibri"/>
                <w:bCs/>
                <w:szCs w:val="22"/>
              </w:rPr>
            </w:pPr>
            <w:r w:rsidRPr="00064C30">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F24564" w14:textId="66CD8461" w:rsidR="00360FB5" w:rsidRPr="00064C30" w:rsidRDefault="00360FB5" w:rsidP="00553004">
            <w:pPr>
              <w:jc w:val="center"/>
              <w:rPr>
                <w:rFonts w:eastAsia="Calibri"/>
                <w:bCs/>
                <w:szCs w:val="22"/>
              </w:rPr>
            </w:pPr>
            <w:r w:rsidRPr="00064C30">
              <w:rPr>
                <w:rFonts w:eastAsia="Calibri"/>
                <w:bCs/>
                <w:szCs w:val="22"/>
              </w:rPr>
              <w:t>4400-5553-5936</w:t>
            </w:r>
          </w:p>
        </w:tc>
      </w:tr>
      <w:tr w:rsidR="00360FB5" w:rsidRPr="004B1509" w14:paraId="3ADB031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F47F556"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9BA189" w14:textId="77777777" w:rsidR="00360FB5" w:rsidRPr="004B1509" w:rsidRDefault="00360FB5" w:rsidP="00553004">
            <w:pPr>
              <w:rPr>
                <w:rFonts w:eastAsia="Calibri"/>
                <w:szCs w:val="22"/>
              </w:rPr>
            </w:pPr>
            <w:r w:rsidRPr="004B1509">
              <w:rPr>
                <w:rFonts w:eastAsia="Calibri"/>
                <w:szCs w:val="22"/>
              </w:rPr>
              <w:t>5VS</w:t>
            </w:r>
          </w:p>
        </w:tc>
        <w:tc>
          <w:tcPr>
            <w:tcW w:w="44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90CE93" w14:textId="77777777" w:rsidR="00360FB5" w:rsidRPr="004B1509" w:rsidRDefault="00360FB5" w:rsidP="00553004">
            <w:pPr>
              <w:rPr>
                <w:rFonts w:eastAsia="Calibri"/>
                <w:szCs w:val="22"/>
              </w:rPr>
            </w:pPr>
            <w:r w:rsidRPr="004B1509">
              <w:rPr>
                <w:rFonts w:eastAsia="Calibri"/>
                <w:szCs w:val="22"/>
              </w:rPr>
              <w:t>Tilto g., Skudų k.</w:t>
            </w:r>
          </w:p>
        </w:tc>
        <w:tc>
          <w:tcPr>
            <w:tcW w:w="114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51B405" w14:textId="77777777" w:rsidR="00360FB5" w:rsidRPr="004B1509" w:rsidRDefault="00360FB5" w:rsidP="00553004">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3FCC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46942" w14:textId="77777777" w:rsidR="00360FB5" w:rsidRPr="004B1509" w:rsidRDefault="00360FB5" w:rsidP="00553004">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6C71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0C473"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FD5CB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AABE12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127A0B"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E0FF65" w14:textId="77777777" w:rsidR="00360FB5" w:rsidRPr="004B1509" w:rsidRDefault="00360FB5" w:rsidP="00553004">
            <w:pPr>
              <w:rPr>
                <w:rFonts w:eastAsia="Calibri"/>
                <w:szCs w:val="22"/>
              </w:rPr>
            </w:pPr>
            <w:r w:rsidRPr="004B1509">
              <w:rPr>
                <w:rFonts w:eastAsia="Calibri"/>
                <w:szCs w:val="22"/>
              </w:rPr>
              <w:t>6VS</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B281DD" w14:textId="77777777" w:rsidR="00360FB5" w:rsidRPr="004B1509" w:rsidRDefault="00360FB5" w:rsidP="00553004">
            <w:pPr>
              <w:rPr>
                <w:rFonts w:eastAsia="Calibri"/>
                <w:szCs w:val="22"/>
              </w:rPr>
            </w:pPr>
            <w:r w:rsidRPr="004B1509">
              <w:rPr>
                <w:rFonts w:eastAsia="Calibri"/>
                <w:szCs w:val="22"/>
              </w:rPr>
              <w:t>Tuopų g., Skudų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72CA94B" w14:textId="77777777" w:rsidR="00360FB5" w:rsidRPr="004B1509" w:rsidRDefault="00360FB5" w:rsidP="00553004">
            <w:pPr>
              <w:jc w:val="right"/>
              <w:rPr>
                <w:rFonts w:eastAsia="Calibri"/>
                <w:szCs w:val="22"/>
              </w:rPr>
            </w:pPr>
            <w:r w:rsidRPr="004B1509">
              <w:rPr>
                <w:rFonts w:eastAsia="Calibri"/>
                <w:szCs w:val="22"/>
              </w:rPr>
              <w:t>576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780F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AA53E" w14:textId="77777777" w:rsidR="00360FB5" w:rsidRPr="004B1509" w:rsidRDefault="00360FB5" w:rsidP="00553004">
            <w:pPr>
              <w:jc w:val="right"/>
              <w:rPr>
                <w:rFonts w:eastAsia="Calibri"/>
                <w:szCs w:val="22"/>
              </w:rPr>
            </w:pPr>
            <w:r w:rsidRPr="004B1509">
              <w:rPr>
                <w:rFonts w:eastAsia="Calibri"/>
                <w:szCs w:val="22"/>
              </w:rPr>
              <w:t>576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239D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2437A"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436CA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5FDCD7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EE9DF53"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294FB0" w14:textId="77777777" w:rsidR="00360FB5" w:rsidRPr="004B1509" w:rsidRDefault="00360FB5" w:rsidP="00553004">
            <w:pPr>
              <w:rPr>
                <w:rFonts w:eastAsia="Calibri"/>
                <w:szCs w:val="22"/>
              </w:rPr>
            </w:pPr>
            <w:r w:rsidRPr="004B1509">
              <w:rPr>
                <w:rFonts w:eastAsia="Calibri"/>
                <w:szCs w:val="22"/>
              </w:rPr>
              <w:t>vm27477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4E2F94B" w14:textId="77777777" w:rsidR="00360FB5" w:rsidRPr="004B1509" w:rsidRDefault="00360FB5" w:rsidP="00553004">
            <w:pPr>
              <w:rPr>
                <w:rFonts w:eastAsia="Calibri"/>
                <w:szCs w:val="22"/>
              </w:rPr>
            </w:pPr>
            <w:r w:rsidRPr="004B1509">
              <w:rPr>
                <w:rFonts w:eastAsia="Calibri"/>
                <w:szCs w:val="22"/>
              </w:rPr>
              <w:t>Eglynės g., Viešintėlių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826A5E" w14:textId="77777777" w:rsidR="00360FB5" w:rsidRPr="004B1509" w:rsidRDefault="00360FB5" w:rsidP="00553004">
            <w:pPr>
              <w:jc w:val="right"/>
              <w:rPr>
                <w:rFonts w:eastAsia="Calibri"/>
                <w:szCs w:val="22"/>
              </w:rPr>
            </w:pPr>
            <w:r w:rsidRPr="004B1509">
              <w:rPr>
                <w:rFonts w:eastAsia="Calibri"/>
                <w:szCs w:val="22"/>
              </w:rPr>
              <w:t>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3773DC" w14:textId="77777777" w:rsidR="00360FB5" w:rsidRPr="004B1509" w:rsidRDefault="00360FB5" w:rsidP="00553004">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4A55A" w14:textId="77777777" w:rsidR="00360FB5" w:rsidRPr="004B1509" w:rsidRDefault="00360FB5" w:rsidP="00553004">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282CC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AF29D" w14:textId="77777777" w:rsidR="00360FB5" w:rsidRPr="004B1509" w:rsidRDefault="00360FB5" w:rsidP="00553004">
            <w:pPr>
              <w:jc w:val="center"/>
              <w:rPr>
                <w:rFonts w:eastAsia="Calibri"/>
                <w:bCs/>
                <w:szCs w:val="22"/>
              </w:rPr>
            </w:pPr>
            <w:r w:rsidRPr="004B1509">
              <w:rPr>
                <w:rFonts w:eastAsia="Calibri"/>
                <w:bCs/>
                <w:szCs w:val="22"/>
              </w:rPr>
              <w:t>D</w:t>
            </w:r>
          </w:p>
          <w:p w14:paraId="784A318C"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5BB0C2" w14:textId="77777777" w:rsidR="00360FB5" w:rsidRPr="004B1509" w:rsidRDefault="00360FB5" w:rsidP="00553004">
            <w:pPr>
              <w:jc w:val="center"/>
              <w:rPr>
                <w:rFonts w:eastAsia="Calibri"/>
                <w:szCs w:val="22"/>
              </w:rPr>
            </w:pPr>
            <w:r w:rsidRPr="004B1509">
              <w:rPr>
                <w:rFonts w:eastAsia="Calibri"/>
                <w:szCs w:val="22"/>
              </w:rPr>
              <w:t>4400-5553-5958</w:t>
            </w:r>
          </w:p>
          <w:p w14:paraId="4598E7B4" w14:textId="77777777" w:rsidR="00360FB5" w:rsidRPr="004B1509" w:rsidRDefault="00360FB5" w:rsidP="00553004">
            <w:pPr>
              <w:jc w:val="center"/>
              <w:rPr>
                <w:rFonts w:eastAsia="Calibri"/>
                <w:szCs w:val="22"/>
              </w:rPr>
            </w:pPr>
            <w:r w:rsidRPr="004B1509">
              <w:rPr>
                <w:rFonts w:eastAsia="Calibri"/>
                <w:szCs w:val="22"/>
              </w:rPr>
              <w:t>4400-5553-5947</w:t>
            </w:r>
          </w:p>
        </w:tc>
      </w:tr>
      <w:tr w:rsidR="00360FB5" w:rsidRPr="004B1509" w14:paraId="6E1CA69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BF34DA"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5B7000" w14:textId="77777777" w:rsidR="00360FB5" w:rsidRPr="004B1509" w:rsidRDefault="00360FB5" w:rsidP="00553004">
            <w:pPr>
              <w:rPr>
                <w:rFonts w:eastAsia="Calibri"/>
                <w:szCs w:val="22"/>
              </w:rPr>
            </w:pPr>
            <w:r w:rsidRPr="004B1509">
              <w:rPr>
                <w:rFonts w:eastAsia="Calibri"/>
                <w:szCs w:val="22"/>
              </w:rPr>
              <w:t>vm2-3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E4A3EA" w14:textId="77777777" w:rsidR="00360FB5" w:rsidRPr="004B1509" w:rsidRDefault="00360FB5" w:rsidP="00553004">
            <w:pPr>
              <w:rPr>
                <w:rFonts w:eastAsia="Calibri"/>
                <w:szCs w:val="22"/>
              </w:rPr>
            </w:pPr>
            <w:r w:rsidRPr="004B1509">
              <w:rPr>
                <w:rFonts w:eastAsia="Calibri"/>
                <w:szCs w:val="22"/>
              </w:rPr>
              <w:t>Kaštonų g., Viešintėlių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7121D8" w14:textId="77777777" w:rsidR="00360FB5" w:rsidRPr="004B1509" w:rsidRDefault="00360FB5" w:rsidP="00553004">
            <w:pPr>
              <w:jc w:val="right"/>
              <w:rPr>
                <w:rFonts w:eastAsia="Calibri"/>
                <w:szCs w:val="22"/>
              </w:rPr>
            </w:pPr>
            <w:r w:rsidRPr="004B1509">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C5381" w14:textId="77777777" w:rsidR="00360FB5" w:rsidRPr="004B1509" w:rsidRDefault="00360FB5" w:rsidP="00553004">
            <w:pPr>
              <w:jc w:val="right"/>
              <w:rPr>
                <w:rFonts w:eastAsia="Calibri"/>
                <w:szCs w:val="22"/>
              </w:rPr>
            </w:pPr>
            <w:r w:rsidRPr="004B1509">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C554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F6CD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F3FDB"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71A6E6" w14:textId="77777777" w:rsidR="00360FB5" w:rsidRPr="004B1509" w:rsidRDefault="00360FB5" w:rsidP="00553004">
            <w:pPr>
              <w:jc w:val="center"/>
              <w:rPr>
                <w:rFonts w:eastAsia="Calibri"/>
                <w:szCs w:val="22"/>
              </w:rPr>
            </w:pPr>
            <w:r w:rsidRPr="004B1509">
              <w:rPr>
                <w:rFonts w:eastAsia="Calibri"/>
                <w:szCs w:val="22"/>
              </w:rPr>
              <w:t>4400-5553-5969</w:t>
            </w:r>
          </w:p>
        </w:tc>
      </w:tr>
      <w:tr w:rsidR="00360FB5" w:rsidRPr="004B1509" w14:paraId="6FED06A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C2FAAF2"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BDF9D4" w14:textId="77777777" w:rsidR="00360FB5" w:rsidRPr="004B1509" w:rsidRDefault="00360FB5" w:rsidP="00553004">
            <w:pPr>
              <w:rPr>
                <w:rFonts w:eastAsia="Calibri"/>
                <w:bCs/>
                <w:szCs w:val="22"/>
              </w:rPr>
            </w:pPr>
            <w:r w:rsidRPr="004B1509">
              <w:rPr>
                <w:rFonts w:eastAsia="Calibri"/>
                <w:bCs/>
                <w:szCs w:val="22"/>
              </w:rPr>
              <w:t>v65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22613C8" w14:textId="77777777" w:rsidR="00360FB5" w:rsidRPr="004B1509" w:rsidRDefault="00360FB5" w:rsidP="00553004">
            <w:pPr>
              <w:rPr>
                <w:rFonts w:eastAsia="Calibri"/>
                <w:bCs/>
                <w:szCs w:val="22"/>
              </w:rPr>
            </w:pPr>
            <w:r w:rsidRPr="004B1509">
              <w:rPr>
                <w:rFonts w:eastAsia="Calibri"/>
                <w:bCs/>
                <w:szCs w:val="22"/>
              </w:rPr>
              <w:t>Pakrantės g., Viešintėlių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D1AA5B" w14:textId="77777777" w:rsidR="00360FB5" w:rsidRPr="004B1509" w:rsidRDefault="00360FB5" w:rsidP="00553004">
            <w:pPr>
              <w:jc w:val="right"/>
              <w:rPr>
                <w:rFonts w:eastAsia="Calibri"/>
                <w:bCs/>
                <w:szCs w:val="22"/>
              </w:rPr>
            </w:pPr>
            <w:r w:rsidRPr="004B1509">
              <w:rPr>
                <w:rFonts w:eastAsia="Calibri"/>
                <w:bCs/>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168EE"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366AD" w14:textId="77777777" w:rsidR="00360FB5" w:rsidRPr="004B1509" w:rsidRDefault="00360FB5" w:rsidP="00553004">
            <w:pPr>
              <w:jc w:val="right"/>
              <w:rPr>
                <w:rFonts w:eastAsia="Calibri"/>
                <w:bCs/>
                <w:szCs w:val="22"/>
              </w:rPr>
            </w:pPr>
            <w:r w:rsidRPr="004B1509">
              <w:rPr>
                <w:rFonts w:eastAsia="Calibri"/>
                <w:bCs/>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6CA32"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A7C7B8"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A5925E" w14:textId="77777777" w:rsidR="00360FB5" w:rsidRPr="004B1509" w:rsidRDefault="00360FB5" w:rsidP="00553004">
            <w:pPr>
              <w:jc w:val="center"/>
              <w:rPr>
                <w:rFonts w:eastAsia="Calibri"/>
                <w:szCs w:val="22"/>
              </w:rPr>
            </w:pPr>
            <w:r w:rsidRPr="004B1509">
              <w:rPr>
                <w:rFonts w:eastAsia="Calibri"/>
                <w:szCs w:val="22"/>
              </w:rPr>
              <w:t>4400-5553-5936</w:t>
            </w:r>
          </w:p>
        </w:tc>
      </w:tr>
      <w:tr w:rsidR="00360FB5" w:rsidRPr="004B1509" w14:paraId="3EC00F8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324FAB9"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B3851D" w14:textId="77777777" w:rsidR="00360FB5" w:rsidRPr="004B1509" w:rsidRDefault="00360FB5" w:rsidP="00553004">
            <w:pPr>
              <w:rPr>
                <w:rFonts w:eastAsia="Calibri"/>
                <w:szCs w:val="22"/>
              </w:rPr>
            </w:pPr>
            <w:r w:rsidRPr="004B1509">
              <w:rPr>
                <w:rFonts w:eastAsia="Calibri"/>
                <w:szCs w:val="22"/>
              </w:rPr>
              <w:t>vm5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E0697C1" w14:textId="77777777" w:rsidR="00360FB5" w:rsidRPr="004B1509" w:rsidRDefault="00360FB5" w:rsidP="00553004">
            <w:pPr>
              <w:rPr>
                <w:rFonts w:eastAsia="Calibri"/>
                <w:szCs w:val="22"/>
              </w:rPr>
            </w:pPr>
            <w:r w:rsidRPr="004B1509">
              <w:rPr>
                <w:rFonts w:eastAsia="Calibri"/>
                <w:szCs w:val="22"/>
              </w:rPr>
              <w:t>Sodo g., Viešintėlių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DF8A873" w14:textId="77777777" w:rsidR="00360FB5" w:rsidRPr="004B1509" w:rsidRDefault="00360FB5" w:rsidP="00553004">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62F56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C6D84" w14:textId="77777777" w:rsidR="00360FB5" w:rsidRPr="004B1509" w:rsidRDefault="00360FB5" w:rsidP="00553004">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254A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602CD"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86498A" w14:textId="77777777" w:rsidR="00360FB5" w:rsidRPr="004B1509" w:rsidRDefault="00360FB5" w:rsidP="00553004">
            <w:pPr>
              <w:jc w:val="center"/>
              <w:rPr>
                <w:rFonts w:eastAsia="Calibri"/>
                <w:szCs w:val="22"/>
              </w:rPr>
            </w:pPr>
            <w:r w:rsidRPr="004B1509">
              <w:rPr>
                <w:rFonts w:eastAsia="Calibri"/>
                <w:szCs w:val="22"/>
              </w:rPr>
              <w:t>4400-5326-3133</w:t>
            </w:r>
          </w:p>
        </w:tc>
      </w:tr>
      <w:tr w:rsidR="00360FB5" w:rsidRPr="004B1509" w14:paraId="4D62CA2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92039BB"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53A1AA" w14:textId="77777777" w:rsidR="00360FB5" w:rsidRPr="004B1509" w:rsidRDefault="00360FB5" w:rsidP="00553004">
            <w:pPr>
              <w:rPr>
                <w:rFonts w:eastAsia="Calibri"/>
                <w:szCs w:val="22"/>
              </w:rPr>
            </w:pPr>
            <w:r w:rsidRPr="004B1509">
              <w:rPr>
                <w:rFonts w:eastAsia="Calibri"/>
                <w:szCs w:val="22"/>
              </w:rPr>
              <w:t>vm27485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76DAB5B" w14:textId="77777777" w:rsidR="00360FB5" w:rsidRPr="004B1509" w:rsidRDefault="00360FB5" w:rsidP="00553004">
            <w:pPr>
              <w:rPr>
                <w:rFonts w:eastAsia="Calibri"/>
                <w:szCs w:val="22"/>
              </w:rPr>
            </w:pPr>
            <w:r w:rsidRPr="004B1509">
              <w:rPr>
                <w:rFonts w:eastAsia="Calibri"/>
                <w:szCs w:val="22"/>
              </w:rPr>
              <w:t>Šaltinio g., Viešintėlių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53AF87" w14:textId="77777777" w:rsidR="00360FB5" w:rsidRPr="004B1509" w:rsidRDefault="00360FB5" w:rsidP="00553004">
            <w:pPr>
              <w:jc w:val="right"/>
              <w:rPr>
                <w:rFonts w:eastAsia="Calibri"/>
                <w:szCs w:val="22"/>
              </w:rPr>
            </w:pPr>
            <w:r w:rsidRPr="004B1509">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1B658" w14:textId="77777777" w:rsidR="00360FB5" w:rsidRPr="004B1509" w:rsidRDefault="00360FB5" w:rsidP="00553004">
            <w:pPr>
              <w:jc w:val="right"/>
              <w:rPr>
                <w:rFonts w:eastAsia="Calibri"/>
                <w:szCs w:val="22"/>
              </w:rPr>
            </w:pPr>
            <w:r w:rsidRPr="004B1509">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D21D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70C3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C8A26"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3CAA6C" w14:textId="77777777" w:rsidR="00360FB5" w:rsidRPr="004B1509" w:rsidRDefault="00360FB5" w:rsidP="00553004">
            <w:pPr>
              <w:jc w:val="center"/>
              <w:rPr>
                <w:rFonts w:eastAsia="Calibri"/>
                <w:szCs w:val="22"/>
              </w:rPr>
            </w:pPr>
            <w:r w:rsidRPr="004B1509">
              <w:rPr>
                <w:rFonts w:eastAsia="Calibri"/>
                <w:szCs w:val="22"/>
              </w:rPr>
              <w:t>4400-5038-1887</w:t>
            </w:r>
          </w:p>
        </w:tc>
      </w:tr>
      <w:tr w:rsidR="00360FB5" w:rsidRPr="004B1509" w14:paraId="400D214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F2EB20" w14:textId="77777777" w:rsidR="00360FB5" w:rsidRPr="004B1509" w:rsidRDefault="00360FB5" w:rsidP="00553004">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330F1B" w14:textId="77777777" w:rsidR="00360FB5" w:rsidRPr="004B1509" w:rsidRDefault="00360FB5" w:rsidP="00553004">
            <w:pPr>
              <w:rPr>
                <w:rFonts w:eastAsia="Calibri"/>
                <w:szCs w:val="22"/>
              </w:rPr>
            </w:pPr>
            <w:r w:rsidRPr="004B1509">
              <w:rPr>
                <w:rFonts w:eastAsia="Calibri"/>
                <w:szCs w:val="22"/>
              </w:rPr>
              <w:t>vm27483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D7488A" w14:textId="77777777" w:rsidR="00360FB5" w:rsidRPr="004B1509" w:rsidRDefault="00360FB5" w:rsidP="00553004">
            <w:pPr>
              <w:rPr>
                <w:rFonts w:eastAsia="Calibri"/>
                <w:szCs w:val="22"/>
              </w:rPr>
            </w:pPr>
            <w:r w:rsidRPr="004B1509">
              <w:rPr>
                <w:rFonts w:eastAsia="Calibri"/>
                <w:szCs w:val="22"/>
              </w:rPr>
              <w:t>Žliobiškio g., Viešintėlių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06A5C7" w14:textId="77777777" w:rsidR="00360FB5" w:rsidRPr="004B1509" w:rsidRDefault="00360FB5" w:rsidP="00553004">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2C6B9" w14:textId="77777777" w:rsidR="00360FB5" w:rsidRPr="004B1509" w:rsidRDefault="00360FB5" w:rsidP="00553004">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E4B6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F57A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519195"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4ACFA8" w14:textId="77777777" w:rsidR="00360FB5" w:rsidRPr="004B1509" w:rsidRDefault="00360FB5" w:rsidP="00553004">
            <w:pPr>
              <w:jc w:val="center"/>
              <w:rPr>
                <w:rFonts w:eastAsia="Calibri"/>
                <w:szCs w:val="22"/>
              </w:rPr>
            </w:pPr>
            <w:r w:rsidRPr="004B1509">
              <w:rPr>
                <w:rFonts w:eastAsia="Calibri"/>
                <w:szCs w:val="22"/>
              </w:rPr>
              <w:t>4400-5553-5970</w:t>
            </w:r>
          </w:p>
        </w:tc>
      </w:tr>
      <w:tr w:rsidR="00360FB5" w:rsidRPr="004B1509" w14:paraId="682702A0" w14:textId="77777777" w:rsidTr="009765B0">
        <w:tc>
          <w:tcPr>
            <w:tcW w:w="960" w:type="dxa"/>
            <w:tcBorders>
              <w:top w:val="single" w:sz="4" w:space="0" w:color="auto"/>
              <w:left w:val="single" w:sz="12" w:space="0" w:color="auto"/>
              <w:bottom w:val="single" w:sz="4" w:space="0" w:color="auto"/>
              <w:right w:val="single" w:sz="4" w:space="0" w:color="auto"/>
            </w:tcBorders>
            <w:vAlign w:val="center"/>
            <w:hideMark/>
          </w:tcPr>
          <w:p w14:paraId="52C31C1A" w14:textId="77777777" w:rsidR="00360FB5" w:rsidRPr="004B1509" w:rsidRDefault="00360FB5" w:rsidP="00553004">
            <w:pPr>
              <w:tabs>
                <w:tab w:val="center" w:pos="4819"/>
                <w:tab w:val="right" w:pos="9638"/>
              </w:tabs>
              <w:rPr>
                <w:rFonts w:eastAsia="Calibri"/>
                <w:i/>
                <w:iCs/>
                <w:szCs w:val="22"/>
              </w:rPr>
            </w:pPr>
            <w:r w:rsidRPr="004B1509">
              <w:rPr>
                <w:rFonts w:eastAsia="Calibri"/>
                <w:i/>
                <w:iCs/>
                <w:szCs w:val="22"/>
              </w:rPr>
              <w:lastRenderedPageBreak/>
              <w:t>11.2.</w:t>
            </w:r>
          </w:p>
        </w:tc>
        <w:tc>
          <w:tcPr>
            <w:tcW w:w="5688" w:type="dxa"/>
            <w:gridSpan w:val="2"/>
            <w:tcBorders>
              <w:top w:val="single" w:sz="4" w:space="0" w:color="auto"/>
              <w:left w:val="single" w:sz="4" w:space="0" w:color="auto"/>
              <w:bottom w:val="single" w:sz="4" w:space="0" w:color="auto"/>
              <w:right w:val="single" w:sz="4" w:space="0" w:color="auto"/>
            </w:tcBorders>
            <w:vAlign w:val="center"/>
            <w:hideMark/>
          </w:tcPr>
          <w:p w14:paraId="2219F3D4" w14:textId="77777777" w:rsidR="00360FB5" w:rsidRPr="004B1509" w:rsidRDefault="00360FB5" w:rsidP="00553004">
            <w:pPr>
              <w:rPr>
                <w:rFonts w:eastAsia="Calibri"/>
                <w:i/>
                <w:iCs/>
                <w:szCs w:val="22"/>
              </w:rPr>
            </w:pPr>
            <w:r w:rsidRPr="004B1509">
              <w:rPr>
                <w:rFonts w:eastAsia="Calibri"/>
                <w:i/>
                <w:iCs/>
                <w:szCs w:val="22"/>
              </w:rPr>
              <w:t>Vietinės reikšmės keliai:</w:t>
            </w:r>
          </w:p>
        </w:tc>
        <w:tc>
          <w:tcPr>
            <w:tcW w:w="1147" w:type="dxa"/>
            <w:tcBorders>
              <w:top w:val="single" w:sz="4" w:space="0" w:color="auto"/>
              <w:left w:val="single" w:sz="4" w:space="0" w:color="auto"/>
              <w:bottom w:val="single" w:sz="4" w:space="0" w:color="auto"/>
              <w:right w:val="single" w:sz="4" w:space="0" w:color="auto"/>
            </w:tcBorders>
            <w:vAlign w:val="center"/>
          </w:tcPr>
          <w:p w14:paraId="58ABD272" w14:textId="20527E71" w:rsidR="00360FB5" w:rsidRPr="004B1509" w:rsidRDefault="00E1230A" w:rsidP="00553004">
            <w:pPr>
              <w:jc w:val="right"/>
              <w:rPr>
                <w:rFonts w:eastAsia="Calibri"/>
                <w:bCs/>
                <w:i/>
                <w:iCs/>
                <w:szCs w:val="22"/>
              </w:rPr>
            </w:pPr>
            <w:r>
              <w:rPr>
                <w:rFonts w:eastAsia="Calibri"/>
                <w:bCs/>
                <w:i/>
                <w:iCs/>
                <w:szCs w:val="22"/>
              </w:rPr>
              <w:t>104 192</w:t>
            </w:r>
          </w:p>
        </w:tc>
        <w:tc>
          <w:tcPr>
            <w:tcW w:w="1133" w:type="dxa"/>
            <w:tcBorders>
              <w:top w:val="single" w:sz="4" w:space="0" w:color="auto"/>
              <w:left w:val="single" w:sz="4" w:space="0" w:color="auto"/>
              <w:bottom w:val="single" w:sz="4" w:space="0" w:color="auto"/>
              <w:right w:val="single" w:sz="4" w:space="0" w:color="auto"/>
            </w:tcBorders>
            <w:vAlign w:val="center"/>
          </w:tcPr>
          <w:p w14:paraId="52B555BA" w14:textId="588AF4E4" w:rsidR="00360FB5" w:rsidRPr="004B1509" w:rsidRDefault="00E1230A" w:rsidP="00553004">
            <w:pPr>
              <w:jc w:val="right"/>
              <w:rPr>
                <w:rFonts w:eastAsia="Calibri"/>
                <w:i/>
                <w:iCs/>
                <w:szCs w:val="22"/>
              </w:rPr>
            </w:pPr>
            <w:r>
              <w:rPr>
                <w:rFonts w:eastAsia="Calibri"/>
                <w:i/>
                <w:iCs/>
                <w:szCs w:val="22"/>
              </w:rPr>
              <w:t>303</w:t>
            </w:r>
          </w:p>
        </w:tc>
        <w:tc>
          <w:tcPr>
            <w:tcW w:w="1133" w:type="dxa"/>
            <w:tcBorders>
              <w:top w:val="single" w:sz="4" w:space="0" w:color="auto"/>
              <w:left w:val="single" w:sz="4" w:space="0" w:color="auto"/>
              <w:bottom w:val="single" w:sz="4" w:space="0" w:color="auto"/>
              <w:right w:val="single" w:sz="4" w:space="0" w:color="auto"/>
            </w:tcBorders>
            <w:vAlign w:val="center"/>
          </w:tcPr>
          <w:p w14:paraId="11A69325" w14:textId="0D8D63A2" w:rsidR="00360FB5" w:rsidRPr="004B1509" w:rsidRDefault="00E1230A" w:rsidP="00553004">
            <w:pPr>
              <w:jc w:val="right"/>
              <w:rPr>
                <w:rFonts w:eastAsia="Calibri"/>
                <w:bCs/>
                <w:i/>
                <w:iCs/>
                <w:szCs w:val="22"/>
              </w:rPr>
            </w:pPr>
            <w:r>
              <w:rPr>
                <w:rFonts w:eastAsia="Calibri"/>
                <w:bCs/>
                <w:i/>
                <w:iCs/>
                <w:szCs w:val="22"/>
              </w:rPr>
              <w:t>64 924</w:t>
            </w:r>
          </w:p>
        </w:tc>
        <w:tc>
          <w:tcPr>
            <w:tcW w:w="1133" w:type="dxa"/>
            <w:tcBorders>
              <w:top w:val="single" w:sz="4" w:space="0" w:color="auto"/>
              <w:left w:val="single" w:sz="4" w:space="0" w:color="auto"/>
              <w:bottom w:val="single" w:sz="4" w:space="0" w:color="auto"/>
              <w:right w:val="single" w:sz="4" w:space="0" w:color="auto"/>
            </w:tcBorders>
            <w:vAlign w:val="center"/>
          </w:tcPr>
          <w:p w14:paraId="3E67AC5D" w14:textId="41719301" w:rsidR="00360FB5" w:rsidRPr="004B1509" w:rsidRDefault="00E1230A" w:rsidP="00553004">
            <w:pPr>
              <w:jc w:val="right"/>
              <w:rPr>
                <w:rFonts w:eastAsia="Calibri"/>
                <w:bCs/>
                <w:i/>
                <w:iCs/>
                <w:szCs w:val="22"/>
              </w:rPr>
            </w:pPr>
            <w:r>
              <w:rPr>
                <w:rFonts w:eastAsia="Calibri"/>
                <w:bCs/>
                <w:i/>
                <w:iCs/>
                <w:szCs w:val="22"/>
              </w:rPr>
              <w:t>38 965</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2A4C2EEC" w14:textId="77777777" w:rsidR="00360FB5" w:rsidRPr="004B1509" w:rsidRDefault="00360FB5"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47B0E3FC" w14:textId="77777777" w:rsidR="00360FB5" w:rsidRPr="004B1509" w:rsidRDefault="00360FB5" w:rsidP="00553004">
            <w:pPr>
              <w:jc w:val="center"/>
              <w:rPr>
                <w:rFonts w:eastAsia="Calibri"/>
                <w:i/>
                <w:iCs/>
                <w:szCs w:val="22"/>
              </w:rPr>
            </w:pPr>
          </w:p>
        </w:tc>
      </w:tr>
      <w:tr w:rsidR="00360FB5" w:rsidRPr="004B1509" w14:paraId="42433A1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B9CAA4A"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3D9D85" w14:textId="77777777" w:rsidR="00360FB5" w:rsidRPr="004B1509" w:rsidRDefault="00360FB5" w:rsidP="00553004">
            <w:pPr>
              <w:rPr>
                <w:rFonts w:eastAsia="Calibri"/>
                <w:szCs w:val="22"/>
              </w:rPr>
            </w:pPr>
            <w:r w:rsidRPr="004B1509">
              <w:rPr>
                <w:rFonts w:eastAsia="Calibri"/>
                <w:szCs w:val="22"/>
              </w:rPr>
              <w:t>v1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D0B97A" w14:textId="77777777" w:rsidR="00360FB5" w:rsidRPr="004B1509" w:rsidRDefault="00360FB5" w:rsidP="00553004">
            <w:pPr>
              <w:rPr>
                <w:rFonts w:eastAsia="Calibri"/>
                <w:szCs w:val="22"/>
              </w:rPr>
            </w:pPr>
            <w:r w:rsidRPr="004B1509">
              <w:rPr>
                <w:rFonts w:eastAsia="Calibri"/>
                <w:szCs w:val="22"/>
              </w:rPr>
              <w:t>Karūniai–kelias Nr. v81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686612" w14:textId="77777777" w:rsidR="00360FB5" w:rsidRPr="004B1509" w:rsidRDefault="00360FB5" w:rsidP="00553004">
            <w:pPr>
              <w:jc w:val="right"/>
              <w:rPr>
                <w:rFonts w:eastAsia="Calibri"/>
                <w:szCs w:val="22"/>
              </w:rPr>
            </w:pPr>
            <w:r w:rsidRPr="004B1509">
              <w:rPr>
                <w:rFonts w:eastAsia="Calibri"/>
                <w:szCs w:val="22"/>
              </w:rPr>
              <w:t>3477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097D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D914F" w14:textId="77777777" w:rsidR="00360FB5" w:rsidRPr="004B1509" w:rsidRDefault="00360FB5" w:rsidP="00553004">
            <w:pPr>
              <w:jc w:val="right"/>
              <w:rPr>
                <w:rFonts w:eastAsia="Calibri"/>
                <w:szCs w:val="22"/>
              </w:rPr>
            </w:pPr>
            <w:r w:rsidRPr="004B1509">
              <w:rPr>
                <w:rFonts w:eastAsia="Calibri"/>
                <w:szCs w:val="22"/>
              </w:rPr>
              <w:t>3477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C4FC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C6099"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52C45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1C69F4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174657"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F238DF" w14:textId="77777777" w:rsidR="00360FB5" w:rsidRPr="004B1509" w:rsidRDefault="00360FB5" w:rsidP="00553004">
            <w:pPr>
              <w:rPr>
                <w:rFonts w:eastAsia="Calibri"/>
                <w:szCs w:val="22"/>
              </w:rPr>
            </w:pPr>
            <w:r w:rsidRPr="004B1509">
              <w:rPr>
                <w:rFonts w:eastAsia="Calibri"/>
                <w:szCs w:val="22"/>
              </w:rPr>
              <w:t>v10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A7C7E82" w14:textId="77777777" w:rsidR="00360FB5" w:rsidRPr="004B1509" w:rsidRDefault="00360FB5" w:rsidP="00553004">
            <w:pPr>
              <w:rPr>
                <w:rFonts w:eastAsia="Calibri"/>
                <w:szCs w:val="22"/>
              </w:rPr>
            </w:pPr>
            <w:r w:rsidRPr="004B1509">
              <w:rPr>
                <w:rFonts w:eastAsia="Calibri"/>
                <w:bCs/>
                <w:szCs w:val="22"/>
              </w:rPr>
              <w:t>Juozapava</w:t>
            </w:r>
            <w:r w:rsidRPr="004B1509">
              <w:rPr>
                <w:rFonts w:eastAsia="Calibri"/>
                <w:szCs w:val="22"/>
              </w:rPr>
              <w:t>–kelias Nr. v59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0DFD40" w14:textId="77777777" w:rsidR="00360FB5" w:rsidRPr="004B1509" w:rsidRDefault="00360FB5" w:rsidP="00553004">
            <w:pPr>
              <w:jc w:val="right"/>
              <w:rPr>
                <w:rFonts w:eastAsia="Calibri"/>
                <w:szCs w:val="22"/>
              </w:rPr>
            </w:pPr>
            <w:r w:rsidRPr="004B1509">
              <w:rPr>
                <w:rFonts w:eastAsia="Calibri"/>
                <w:szCs w:val="22"/>
              </w:rPr>
              <w:t>3742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9205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9B9B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75A3B" w14:textId="77777777" w:rsidR="00360FB5" w:rsidRPr="004B1509" w:rsidRDefault="00360FB5" w:rsidP="00553004">
            <w:pPr>
              <w:jc w:val="right"/>
              <w:rPr>
                <w:rFonts w:eastAsia="Calibri"/>
                <w:szCs w:val="22"/>
              </w:rPr>
            </w:pPr>
            <w:r w:rsidRPr="004B1509">
              <w:rPr>
                <w:rFonts w:eastAsia="Calibri"/>
                <w:szCs w:val="22"/>
              </w:rPr>
              <w:t>3742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4D69B8"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DD7B0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68280D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DA374C"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882EC9" w14:textId="77777777" w:rsidR="00360FB5" w:rsidRPr="004B1509" w:rsidRDefault="00360FB5" w:rsidP="00553004">
            <w:pPr>
              <w:rPr>
                <w:rFonts w:eastAsia="Calibri"/>
                <w:szCs w:val="22"/>
              </w:rPr>
            </w:pPr>
            <w:r w:rsidRPr="004B1509">
              <w:rPr>
                <w:rFonts w:eastAsia="Calibri"/>
                <w:szCs w:val="22"/>
              </w:rPr>
              <w:t>v11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779623" w14:textId="77777777" w:rsidR="00360FB5" w:rsidRPr="004B1509" w:rsidRDefault="00360FB5" w:rsidP="00553004">
            <w:pPr>
              <w:rPr>
                <w:rFonts w:eastAsia="Calibri"/>
                <w:szCs w:val="22"/>
              </w:rPr>
            </w:pPr>
            <w:r w:rsidRPr="004B1509">
              <w:rPr>
                <w:rFonts w:eastAsia="Calibri"/>
                <w:szCs w:val="22"/>
              </w:rPr>
              <w:t>Juozapava–kelias Nr. 1211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C76A45" w14:textId="77777777" w:rsidR="00360FB5" w:rsidRPr="004B1509" w:rsidRDefault="00360FB5" w:rsidP="00553004">
            <w:pPr>
              <w:jc w:val="right"/>
              <w:rPr>
                <w:rFonts w:eastAsia="Calibri"/>
                <w:szCs w:val="22"/>
              </w:rPr>
            </w:pPr>
            <w:r w:rsidRPr="004B1509">
              <w:rPr>
                <w:rFonts w:eastAsia="Calibri"/>
                <w:szCs w:val="22"/>
              </w:rPr>
              <w:t>2646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4C3B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422F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8EF48A" w14:textId="77777777" w:rsidR="00360FB5" w:rsidRPr="004B1509" w:rsidRDefault="00360FB5" w:rsidP="00553004">
            <w:pPr>
              <w:jc w:val="right"/>
              <w:rPr>
                <w:rFonts w:eastAsia="Calibri"/>
                <w:szCs w:val="22"/>
              </w:rPr>
            </w:pPr>
            <w:r w:rsidRPr="004B1509">
              <w:rPr>
                <w:rFonts w:eastAsia="Calibri"/>
                <w:szCs w:val="22"/>
              </w:rPr>
              <w:t>2646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8278D"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2228C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624F32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7952380"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7FC136" w14:textId="77777777" w:rsidR="00360FB5" w:rsidRPr="004B1509" w:rsidRDefault="00360FB5" w:rsidP="00553004">
            <w:pPr>
              <w:rPr>
                <w:rFonts w:eastAsia="Calibri"/>
                <w:szCs w:val="22"/>
              </w:rPr>
            </w:pPr>
            <w:r w:rsidRPr="004B1509">
              <w:rPr>
                <w:rFonts w:eastAsia="Calibri"/>
                <w:szCs w:val="22"/>
              </w:rPr>
              <w:t>v12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241B0C" w14:textId="77777777" w:rsidR="00360FB5" w:rsidRPr="004B1509" w:rsidRDefault="00360FB5" w:rsidP="00553004">
            <w:pPr>
              <w:rPr>
                <w:rFonts w:eastAsia="Calibri"/>
                <w:szCs w:val="22"/>
              </w:rPr>
            </w:pPr>
            <w:r w:rsidRPr="004B1509">
              <w:rPr>
                <w:rFonts w:eastAsia="Calibri"/>
                <w:szCs w:val="22"/>
              </w:rPr>
              <w:t>Kelias Nr. v11– kelias Nr. v10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2E5A73" w14:textId="77777777" w:rsidR="00360FB5" w:rsidRPr="004B1509" w:rsidRDefault="00360FB5" w:rsidP="00553004">
            <w:pPr>
              <w:jc w:val="right"/>
              <w:rPr>
                <w:rFonts w:eastAsia="Calibri"/>
                <w:szCs w:val="22"/>
              </w:rPr>
            </w:pPr>
            <w:r w:rsidRPr="004B1509">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0C55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08DF3" w14:textId="77777777" w:rsidR="00360FB5" w:rsidRPr="004B1509" w:rsidRDefault="00360FB5" w:rsidP="00553004">
            <w:pPr>
              <w:jc w:val="right"/>
              <w:rPr>
                <w:rFonts w:eastAsia="Calibri"/>
                <w:szCs w:val="22"/>
              </w:rPr>
            </w:pPr>
            <w:r w:rsidRPr="004B1509">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2853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FD2B9A"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7E9B9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C25882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29141EA"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9A7591" w14:textId="77777777" w:rsidR="00360FB5" w:rsidRPr="004B1509" w:rsidRDefault="00360FB5" w:rsidP="00553004">
            <w:pPr>
              <w:rPr>
                <w:rFonts w:eastAsia="Calibri"/>
                <w:szCs w:val="22"/>
              </w:rPr>
            </w:pPr>
            <w:r w:rsidRPr="004B1509">
              <w:rPr>
                <w:rFonts w:eastAsia="Calibri"/>
                <w:szCs w:val="22"/>
              </w:rPr>
              <w:t>v13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59D010E" w14:textId="77777777" w:rsidR="00360FB5" w:rsidRPr="004B1509" w:rsidRDefault="00360FB5" w:rsidP="00553004">
            <w:pPr>
              <w:rPr>
                <w:rFonts w:eastAsia="Calibri"/>
                <w:szCs w:val="22"/>
              </w:rPr>
            </w:pPr>
            <w:r w:rsidRPr="004B1509">
              <w:rPr>
                <w:rFonts w:eastAsia="Calibri"/>
                <w:szCs w:val="22"/>
              </w:rPr>
              <w:t>Privažiuojamasis kelias prie Paežerių k. sentikių kapinių nuo kelio Nr. 1211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3E7DEF" w14:textId="77777777" w:rsidR="00360FB5" w:rsidRPr="004B1509" w:rsidRDefault="00360FB5" w:rsidP="00553004">
            <w:pPr>
              <w:jc w:val="right"/>
              <w:rPr>
                <w:rFonts w:eastAsia="Calibri"/>
                <w:szCs w:val="22"/>
              </w:rPr>
            </w:pPr>
            <w:r w:rsidRPr="004B1509">
              <w:rPr>
                <w:rFonts w:eastAsia="Calibri"/>
                <w:szCs w:val="22"/>
              </w:rPr>
              <w:t>1371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1F97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7B1FB2" w14:textId="77777777" w:rsidR="00360FB5" w:rsidRPr="004B1509" w:rsidRDefault="00360FB5" w:rsidP="00553004">
            <w:pPr>
              <w:jc w:val="right"/>
              <w:rPr>
                <w:rFonts w:eastAsia="Calibri"/>
                <w:szCs w:val="22"/>
              </w:rPr>
            </w:pPr>
            <w:r w:rsidRPr="004B1509">
              <w:rPr>
                <w:rFonts w:eastAsia="Calibri"/>
                <w:szCs w:val="22"/>
              </w:rPr>
              <w:t>756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7BB99F" w14:textId="77777777" w:rsidR="00360FB5" w:rsidRPr="004B1509" w:rsidRDefault="00360FB5" w:rsidP="00553004">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CC6F5"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B94F5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EDDA4C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6E45DC9"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EED543" w14:textId="77777777" w:rsidR="00360FB5" w:rsidRPr="004B1509" w:rsidRDefault="00360FB5" w:rsidP="00553004">
            <w:pPr>
              <w:rPr>
                <w:rFonts w:eastAsia="Calibri"/>
                <w:szCs w:val="22"/>
              </w:rPr>
            </w:pPr>
            <w:r w:rsidRPr="004B1509">
              <w:rPr>
                <w:rFonts w:eastAsia="Calibri"/>
                <w:szCs w:val="22"/>
              </w:rPr>
              <w:t>v14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78651A" w14:textId="77777777" w:rsidR="00360FB5" w:rsidRPr="004B1509" w:rsidRDefault="00360FB5" w:rsidP="00553004">
            <w:pPr>
              <w:rPr>
                <w:rFonts w:eastAsia="Calibri"/>
                <w:szCs w:val="22"/>
              </w:rPr>
            </w:pPr>
            <w:r w:rsidRPr="004B1509">
              <w:rPr>
                <w:rFonts w:eastAsia="Calibri"/>
                <w:szCs w:val="22"/>
              </w:rPr>
              <w:t>Pravažiuojamas kelias nuo kelio Papiliai–Viešintos iki kelio Nr. v18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CB5049" w14:textId="77777777" w:rsidR="00360FB5" w:rsidRPr="004B1509" w:rsidRDefault="00360FB5" w:rsidP="00553004">
            <w:pPr>
              <w:jc w:val="right"/>
              <w:rPr>
                <w:rFonts w:eastAsia="Calibri"/>
                <w:szCs w:val="22"/>
              </w:rPr>
            </w:pPr>
            <w:r w:rsidRPr="004B1509">
              <w:rPr>
                <w:rFonts w:eastAsia="Calibri"/>
                <w:szCs w:val="22"/>
              </w:rPr>
              <w:t>1519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4096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79FBF4" w14:textId="77777777" w:rsidR="00360FB5" w:rsidRPr="004B1509" w:rsidRDefault="00360FB5" w:rsidP="00553004">
            <w:pPr>
              <w:jc w:val="right"/>
              <w:rPr>
                <w:rFonts w:eastAsia="Calibri"/>
                <w:szCs w:val="22"/>
              </w:rPr>
            </w:pPr>
            <w:r w:rsidRPr="004B1509">
              <w:rPr>
                <w:rFonts w:eastAsia="Calibri"/>
                <w:szCs w:val="22"/>
              </w:rPr>
              <w:t>1519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38E5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788A0"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813BBE" w14:textId="77777777" w:rsidR="00360FB5" w:rsidRPr="004B1509" w:rsidRDefault="00360FB5" w:rsidP="00553004">
            <w:pPr>
              <w:jc w:val="center"/>
              <w:rPr>
                <w:rFonts w:eastAsia="Calibri"/>
                <w:szCs w:val="22"/>
              </w:rPr>
            </w:pPr>
            <w:r w:rsidRPr="004B1509">
              <w:rPr>
                <w:rFonts w:eastAsia="Calibri"/>
                <w:szCs w:val="22"/>
              </w:rPr>
              <w:t>4400-5553-5903</w:t>
            </w:r>
          </w:p>
        </w:tc>
      </w:tr>
      <w:tr w:rsidR="00360FB5" w:rsidRPr="004B1509" w14:paraId="4E435DD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807BF24"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3C6ED1" w14:textId="77777777" w:rsidR="00360FB5" w:rsidRPr="004B1509" w:rsidRDefault="00360FB5" w:rsidP="00553004">
            <w:pPr>
              <w:rPr>
                <w:rFonts w:eastAsia="Calibri"/>
                <w:szCs w:val="22"/>
              </w:rPr>
            </w:pPr>
            <w:r w:rsidRPr="004B1509">
              <w:rPr>
                <w:rFonts w:eastAsia="Calibri"/>
                <w:szCs w:val="22"/>
              </w:rPr>
              <w:t>v15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741E3F" w14:textId="77777777" w:rsidR="00360FB5" w:rsidRPr="004B1509" w:rsidRDefault="00360FB5" w:rsidP="00553004">
            <w:pPr>
              <w:rPr>
                <w:rFonts w:eastAsia="Calibri"/>
                <w:szCs w:val="22"/>
              </w:rPr>
            </w:pPr>
            <w:r w:rsidRPr="004B1509">
              <w:rPr>
                <w:rFonts w:eastAsia="Calibri"/>
                <w:szCs w:val="22"/>
              </w:rPr>
              <w:t>Skudai–Pūščiai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B913F3" w14:textId="77777777" w:rsidR="00360FB5" w:rsidRPr="004B1509" w:rsidRDefault="00360FB5" w:rsidP="00553004">
            <w:pPr>
              <w:jc w:val="right"/>
              <w:rPr>
                <w:rFonts w:eastAsia="Calibri"/>
                <w:szCs w:val="22"/>
              </w:rPr>
            </w:pPr>
            <w:r w:rsidRPr="004B1509">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F52E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C4B0D" w14:textId="77777777" w:rsidR="00360FB5" w:rsidRPr="004B1509" w:rsidRDefault="00360FB5" w:rsidP="00553004">
            <w:pPr>
              <w:jc w:val="right"/>
              <w:rPr>
                <w:rFonts w:eastAsia="Calibri"/>
                <w:szCs w:val="22"/>
              </w:rPr>
            </w:pPr>
            <w:r w:rsidRPr="004B1509">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7F11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A9B2A4"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36ED8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40EB54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973B602"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1A2758" w14:textId="77777777" w:rsidR="00360FB5" w:rsidRPr="004B1509" w:rsidRDefault="00360FB5" w:rsidP="00553004">
            <w:pPr>
              <w:rPr>
                <w:rFonts w:eastAsia="Calibri"/>
                <w:szCs w:val="22"/>
              </w:rPr>
            </w:pPr>
            <w:r w:rsidRPr="004B1509">
              <w:rPr>
                <w:rFonts w:eastAsia="Calibri"/>
                <w:szCs w:val="22"/>
              </w:rPr>
              <w:t>v16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6432CA" w14:textId="77777777" w:rsidR="00360FB5" w:rsidRPr="004B1509" w:rsidRDefault="00360FB5" w:rsidP="00553004">
            <w:pPr>
              <w:rPr>
                <w:rFonts w:eastAsia="Calibri"/>
                <w:szCs w:val="22"/>
              </w:rPr>
            </w:pPr>
            <w:r w:rsidRPr="004B1509">
              <w:rPr>
                <w:rFonts w:eastAsia="Calibri"/>
                <w:szCs w:val="22"/>
              </w:rPr>
              <w:t>Pelyšos–Trakininkai–Balčiūniškis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FD1E5C" w14:textId="77777777" w:rsidR="00360FB5" w:rsidRPr="004B1509" w:rsidRDefault="00360FB5" w:rsidP="00553004">
            <w:pPr>
              <w:jc w:val="right"/>
              <w:rPr>
                <w:rFonts w:eastAsia="Calibri"/>
                <w:szCs w:val="22"/>
              </w:rPr>
            </w:pPr>
            <w:r w:rsidRPr="004B1509">
              <w:rPr>
                <w:rFonts w:eastAsia="Calibri"/>
                <w:szCs w:val="22"/>
              </w:rPr>
              <w:t>6567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82AB5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491B6" w14:textId="77777777" w:rsidR="00360FB5" w:rsidRPr="004B1509" w:rsidRDefault="00360FB5" w:rsidP="00553004">
            <w:pPr>
              <w:jc w:val="right"/>
              <w:rPr>
                <w:rFonts w:eastAsia="Calibri"/>
                <w:szCs w:val="22"/>
              </w:rPr>
            </w:pPr>
            <w:r w:rsidRPr="004B1509">
              <w:rPr>
                <w:rFonts w:eastAsia="Calibri"/>
                <w:szCs w:val="22"/>
              </w:rPr>
              <w:t>6567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6A9D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D8154"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C75B85" w14:textId="77777777" w:rsidR="00360FB5" w:rsidRPr="004B1509" w:rsidRDefault="00360FB5" w:rsidP="00553004">
            <w:pPr>
              <w:jc w:val="center"/>
              <w:rPr>
                <w:rFonts w:eastAsia="Calibri"/>
                <w:szCs w:val="22"/>
              </w:rPr>
            </w:pPr>
            <w:r w:rsidRPr="004B1509">
              <w:rPr>
                <w:rFonts w:eastAsia="Calibri"/>
                <w:szCs w:val="22"/>
              </w:rPr>
              <w:t>4400-5553-5890</w:t>
            </w:r>
          </w:p>
        </w:tc>
      </w:tr>
      <w:tr w:rsidR="00360FB5" w:rsidRPr="004B1509" w14:paraId="27D9DE2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34DA5A9"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D90CB4" w14:textId="77777777" w:rsidR="00360FB5" w:rsidRPr="004B1509" w:rsidRDefault="00360FB5" w:rsidP="00553004">
            <w:pPr>
              <w:rPr>
                <w:rFonts w:eastAsia="Calibri"/>
                <w:szCs w:val="22"/>
              </w:rPr>
            </w:pPr>
            <w:r w:rsidRPr="004B1509">
              <w:rPr>
                <w:rFonts w:eastAsia="Calibri"/>
                <w:szCs w:val="22"/>
              </w:rPr>
              <w:t>v17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5C913BB" w14:textId="77777777" w:rsidR="00360FB5" w:rsidRPr="004B1509" w:rsidRDefault="00360FB5" w:rsidP="00553004">
            <w:pPr>
              <w:rPr>
                <w:rFonts w:eastAsia="Calibri"/>
                <w:szCs w:val="22"/>
              </w:rPr>
            </w:pPr>
            <w:r w:rsidRPr="004B1509">
              <w:rPr>
                <w:rFonts w:eastAsia="Calibri"/>
                <w:szCs w:val="22"/>
              </w:rPr>
              <w:t>Pelyšos–Navikai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06CB91" w14:textId="77777777" w:rsidR="00360FB5" w:rsidRPr="004B1509" w:rsidRDefault="00360FB5" w:rsidP="00553004">
            <w:pPr>
              <w:jc w:val="right"/>
              <w:rPr>
                <w:rFonts w:eastAsia="Calibri"/>
                <w:szCs w:val="22"/>
              </w:rPr>
            </w:pPr>
            <w:r w:rsidRPr="004B1509">
              <w:rPr>
                <w:rFonts w:eastAsia="Calibri"/>
                <w:szCs w:val="22"/>
              </w:rPr>
              <w:t>2661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C635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B457C" w14:textId="77777777" w:rsidR="00360FB5" w:rsidRPr="004B1509" w:rsidRDefault="00360FB5" w:rsidP="00553004">
            <w:pPr>
              <w:jc w:val="right"/>
              <w:rPr>
                <w:rFonts w:eastAsia="Calibri"/>
                <w:szCs w:val="22"/>
              </w:rPr>
            </w:pPr>
            <w:r w:rsidRPr="004B1509">
              <w:rPr>
                <w:rFonts w:eastAsia="Calibri"/>
                <w:szCs w:val="22"/>
              </w:rPr>
              <w:t>2661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59A3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8EBE4"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5E7C7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DC5364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C2BB6AF"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0C4CD6" w14:textId="77777777" w:rsidR="00360FB5" w:rsidRPr="004B1509" w:rsidRDefault="00360FB5" w:rsidP="00553004">
            <w:pPr>
              <w:rPr>
                <w:rFonts w:eastAsia="Calibri"/>
                <w:szCs w:val="22"/>
              </w:rPr>
            </w:pPr>
            <w:r w:rsidRPr="004B1509">
              <w:rPr>
                <w:rFonts w:eastAsia="Calibri"/>
                <w:szCs w:val="22"/>
              </w:rPr>
              <w:t>v17-1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6EC91EC" w14:textId="77777777" w:rsidR="00360FB5" w:rsidRPr="004B1509" w:rsidRDefault="00360FB5" w:rsidP="00553004">
            <w:pPr>
              <w:rPr>
                <w:rFonts w:eastAsia="Calibri"/>
                <w:szCs w:val="22"/>
              </w:rPr>
            </w:pPr>
            <w:r w:rsidRPr="004B1509">
              <w:rPr>
                <w:rFonts w:eastAsia="Calibri"/>
                <w:szCs w:val="22"/>
              </w:rPr>
              <w:t>Privažiuojamasis kelias prie dirbtuvių Pelyšų I k. nuo kelio Nr. v17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A6DEF3" w14:textId="77777777" w:rsidR="00360FB5" w:rsidRPr="004B1509" w:rsidRDefault="00360FB5" w:rsidP="00553004">
            <w:pPr>
              <w:jc w:val="right"/>
              <w:rPr>
                <w:rFonts w:eastAsia="Calibri"/>
                <w:szCs w:val="22"/>
              </w:rPr>
            </w:pPr>
            <w:r w:rsidRPr="004B1509">
              <w:rPr>
                <w:rFonts w:eastAsia="Calibri"/>
                <w:szCs w:val="22"/>
              </w:rPr>
              <w:t>793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416C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A8592" w14:textId="77777777" w:rsidR="00360FB5" w:rsidRPr="004B1509" w:rsidRDefault="00360FB5" w:rsidP="00553004">
            <w:pPr>
              <w:jc w:val="right"/>
              <w:rPr>
                <w:rFonts w:eastAsia="Calibri"/>
                <w:szCs w:val="22"/>
              </w:rPr>
            </w:pPr>
            <w:r w:rsidRPr="004B1509">
              <w:rPr>
                <w:rFonts w:eastAsia="Calibri"/>
                <w:szCs w:val="22"/>
              </w:rPr>
              <w:t>793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2EB2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360ED"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FA3B6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8D24A4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1BF4E08"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214A65" w14:textId="77777777" w:rsidR="00360FB5" w:rsidRPr="004B1509" w:rsidRDefault="00360FB5" w:rsidP="00553004">
            <w:pPr>
              <w:rPr>
                <w:rFonts w:eastAsia="Calibri"/>
                <w:szCs w:val="22"/>
              </w:rPr>
            </w:pPr>
            <w:r w:rsidRPr="004B1509">
              <w:rPr>
                <w:rFonts w:eastAsia="Calibri"/>
                <w:szCs w:val="22"/>
              </w:rPr>
              <w:t>v18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2FD516" w14:textId="77777777" w:rsidR="00360FB5" w:rsidRPr="004B1509" w:rsidRDefault="00360FB5" w:rsidP="00553004">
            <w:pPr>
              <w:rPr>
                <w:rFonts w:eastAsia="Calibri"/>
                <w:szCs w:val="22"/>
              </w:rPr>
            </w:pPr>
            <w:r w:rsidRPr="004B1509">
              <w:rPr>
                <w:rFonts w:eastAsia="Calibri"/>
                <w:szCs w:val="22"/>
              </w:rPr>
              <w:t>Papiliai–Vašuokėnai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0EA960" w14:textId="77777777" w:rsidR="00360FB5" w:rsidRPr="004B1509" w:rsidRDefault="00360FB5" w:rsidP="00553004">
            <w:pPr>
              <w:jc w:val="right"/>
              <w:rPr>
                <w:rFonts w:eastAsia="Calibri"/>
                <w:szCs w:val="22"/>
              </w:rPr>
            </w:pPr>
            <w:r w:rsidRPr="004B1509">
              <w:rPr>
                <w:rFonts w:eastAsia="Calibri"/>
                <w:szCs w:val="22"/>
              </w:rPr>
              <w:t>2335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48F6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F5AB6" w14:textId="77777777" w:rsidR="00360FB5" w:rsidRPr="004B1509" w:rsidRDefault="00360FB5" w:rsidP="00553004">
            <w:pPr>
              <w:jc w:val="right"/>
              <w:rPr>
                <w:rFonts w:eastAsia="Calibri"/>
                <w:szCs w:val="22"/>
              </w:rPr>
            </w:pPr>
            <w:r w:rsidRPr="004B1509">
              <w:rPr>
                <w:rFonts w:eastAsia="Calibri"/>
                <w:szCs w:val="22"/>
              </w:rPr>
              <w:t>2335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7B33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3EAB4"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BFB010" w14:textId="77777777" w:rsidR="00360FB5" w:rsidRPr="004B1509" w:rsidRDefault="00360FB5" w:rsidP="00553004">
            <w:pPr>
              <w:jc w:val="center"/>
              <w:rPr>
                <w:rFonts w:eastAsia="Calibri"/>
                <w:szCs w:val="22"/>
              </w:rPr>
            </w:pPr>
            <w:r w:rsidRPr="004B1509">
              <w:rPr>
                <w:rFonts w:eastAsia="Calibri"/>
                <w:szCs w:val="22"/>
              </w:rPr>
              <w:t>4400-5413-8924</w:t>
            </w:r>
          </w:p>
        </w:tc>
      </w:tr>
      <w:tr w:rsidR="00360FB5" w:rsidRPr="004B1509" w14:paraId="19EBCB9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775D6F"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48192D" w14:textId="77777777" w:rsidR="00360FB5" w:rsidRPr="004B1509" w:rsidRDefault="00360FB5" w:rsidP="00553004">
            <w:pPr>
              <w:rPr>
                <w:rFonts w:eastAsia="Calibri"/>
                <w:szCs w:val="22"/>
              </w:rPr>
            </w:pPr>
            <w:r w:rsidRPr="004B1509">
              <w:rPr>
                <w:rFonts w:eastAsia="Calibri"/>
                <w:szCs w:val="22"/>
              </w:rPr>
              <w:t>v19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4FAD9D7" w14:textId="77777777" w:rsidR="00360FB5" w:rsidRPr="004B1509" w:rsidRDefault="00360FB5" w:rsidP="00553004">
            <w:pPr>
              <w:rPr>
                <w:rFonts w:eastAsia="Calibri"/>
                <w:szCs w:val="22"/>
              </w:rPr>
            </w:pPr>
            <w:r w:rsidRPr="004B1509">
              <w:rPr>
                <w:rFonts w:eastAsia="Calibri"/>
                <w:szCs w:val="22"/>
              </w:rPr>
              <w:t>Papiliai–Putinai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6840F1B" w14:textId="77777777" w:rsidR="00360FB5" w:rsidRPr="004B1509" w:rsidRDefault="00360FB5" w:rsidP="00553004">
            <w:pPr>
              <w:jc w:val="right"/>
              <w:rPr>
                <w:rFonts w:eastAsia="Calibri"/>
                <w:szCs w:val="22"/>
              </w:rPr>
            </w:pPr>
            <w:r w:rsidRPr="004B1509">
              <w:rPr>
                <w:rFonts w:eastAsia="Calibri"/>
                <w:szCs w:val="22"/>
              </w:rPr>
              <w:t>1204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445E5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E42027" w14:textId="77777777" w:rsidR="00360FB5" w:rsidRPr="004B1509" w:rsidRDefault="00360FB5" w:rsidP="00553004">
            <w:pPr>
              <w:jc w:val="right"/>
              <w:rPr>
                <w:rFonts w:eastAsia="Calibri"/>
                <w:szCs w:val="22"/>
              </w:rPr>
            </w:pPr>
            <w:r w:rsidRPr="004B1509">
              <w:rPr>
                <w:rFonts w:eastAsia="Calibri"/>
                <w:szCs w:val="22"/>
              </w:rPr>
              <w:t>1204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224E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E7641"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4B6843" w14:textId="77777777" w:rsidR="00360FB5" w:rsidRPr="004B1509" w:rsidRDefault="00360FB5" w:rsidP="00553004">
            <w:pPr>
              <w:jc w:val="center"/>
              <w:rPr>
                <w:rFonts w:eastAsia="Calibri"/>
                <w:bCs/>
                <w:szCs w:val="22"/>
              </w:rPr>
            </w:pPr>
            <w:r w:rsidRPr="004B1509">
              <w:rPr>
                <w:rFonts w:eastAsia="Calibri"/>
                <w:bCs/>
                <w:szCs w:val="22"/>
              </w:rPr>
              <w:t>4400-5413-9016</w:t>
            </w:r>
          </w:p>
        </w:tc>
      </w:tr>
      <w:tr w:rsidR="00360FB5" w:rsidRPr="004B1509" w14:paraId="09E3C71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ED9C33"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8E032F" w14:textId="77777777" w:rsidR="00360FB5" w:rsidRPr="004B1509" w:rsidRDefault="00360FB5" w:rsidP="00553004">
            <w:pPr>
              <w:rPr>
                <w:rFonts w:eastAsia="Calibri"/>
                <w:szCs w:val="22"/>
              </w:rPr>
            </w:pPr>
            <w:r w:rsidRPr="004B1509">
              <w:rPr>
                <w:rFonts w:eastAsia="Calibri"/>
                <w:szCs w:val="22"/>
              </w:rPr>
              <w:t>v2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1CCD75" w14:textId="77777777" w:rsidR="00360FB5" w:rsidRPr="004B1509" w:rsidRDefault="00360FB5" w:rsidP="00553004">
            <w:pPr>
              <w:rPr>
                <w:rFonts w:eastAsia="Calibri"/>
                <w:szCs w:val="22"/>
              </w:rPr>
            </w:pPr>
            <w:r w:rsidRPr="004B1509">
              <w:rPr>
                <w:rFonts w:eastAsia="Calibri"/>
                <w:szCs w:val="22"/>
              </w:rPr>
              <w:t xml:space="preserve">Privažiuojamasis kelias prie Pelyšų I k. senkapių nuo Erškėtynės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202E1DC" w14:textId="77777777" w:rsidR="00360FB5" w:rsidRPr="004B1509" w:rsidRDefault="00360FB5" w:rsidP="00553004">
            <w:pPr>
              <w:jc w:val="right"/>
              <w:rPr>
                <w:rFonts w:eastAsia="Calibri"/>
                <w:szCs w:val="22"/>
              </w:rPr>
            </w:pPr>
            <w:r w:rsidRPr="004B1509">
              <w:rPr>
                <w:rFonts w:eastAsia="Calibri"/>
                <w:szCs w:val="22"/>
              </w:rPr>
              <w:t>810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FA58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E793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C59BD" w14:textId="77777777" w:rsidR="00360FB5" w:rsidRPr="004B1509" w:rsidRDefault="00360FB5" w:rsidP="00553004">
            <w:pPr>
              <w:jc w:val="right"/>
              <w:rPr>
                <w:rFonts w:eastAsia="Calibri"/>
                <w:szCs w:val="22"/>
              </w:rPr>
            </w:pPr>
            <w:r w:rsidRPr="004B1509">
              <w:rPr>
                <w:rFonts w:eastAsia="Calibri"/>
                <w:szCs w:val="22"/>
              </w:rPr>
              <w:t>810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2B9B0C"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E8111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8BD49F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59983F"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326907" w14:textId="77777777" w:rsidR="00360FB5" w:rsidRPr="004B1509" w:rsidRDefault="00360FB5" w:rsidP="00553004">
            <w:pPr>
              <w:rPr>
                <w:rFonts w:eastAsia="Calibri"/>
                <w:szCs w:val="22"/>
              </w:rPr>
            </w:pPr>
            <w:r w:rsidRPr="004B1509">
              <w:rPr>
                <w:rFonts w:eastAsia="Calibri"/>
                <w:szCs w:val="22"/>
              </w:rPr>
              <w:t>v20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F3F79B" w14:textId="77777777" w:rsidR="00360FB5" w:rsidRPr="004B1509" w:rsidRDefault="00360FB5" w:rsidP="00553004">
            <w:pPr>
              <w:rPr>
                <w:rFonts w:eastAsia="Calibri"/>
                <w:szCs w:val="22"/>
              </w:rPr>
            </w:pPr>
            <w:r w:rsidRPr="004B1509">
              <w:rPr>
                <w:rFonts w:eastAsia="Calibri"/>
                <w:szCs w:val="22"/>
              </w:rPr>
              <w:t>Juodžgalys–Čiunkiai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6EB96C" w14:textId="77777777" w:rsidR="00360FB5" w:rsidRPr="004B1509" w:rsidRDefault="00360FB5" w:rsidP="00553004">
            <w:pPr>
              <w:jc w:val="right"/>
              <w:rPr>
                <w:rFonts w:eastAsia="Calibri"/>
                <w:szCs w:val="22"/>
              </w:rPr>
            </w:pPr>
            <w:r w:rsidRPr="004B1509">
              <w:rPr>
                <w:rFonts w:eastAsia="Calibri"/>
                <w:szCs w:val="22"/>
              </w:rPr>
              <w:t>3140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C1BF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5A4B6A" w14:textId="77777777" w:rsidR="00360FB5" w:rsidRPr="004B1509" w:rsidRDefault="00360FB5" w:rsidP="00553004">
            <w:pPr>
              <w:jc w:val="right"/>
              <w:rPr>
                <w:rFonts w:eastAsia="Calibri"/>
                <w:szCs w:val="22"/>
              </w:rPr>
            </w:pPr>
            <w:r w:rsidRPr="004B1509">
              <w:rPr>
                <w:rFonts w:eastAsia="Calibri"/>
                <w:szCs w:val="22"/>
              </w:rPr>
              <w:t>3140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0C1C8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FBDDC"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13980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20CDD9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0CAA23B"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BE78B1" w14:textId="77777777" w:rsidR="00360FB5" w:rsidRPr="004B1509" w:rsidRDefault="00360FB5" w:rsidP="00553004">
            <w:pPr>
              <w:rPr>
                <w:rFonts w:eastAsia="Calibri"/>
                <w:szCs w:val="22"/>
              </w:rPr>
            </w:pPr>
            <w:r w:rsidRPr="004B1509">
              <w:rPr>
                <w:rFonts w:eastAsia="Calibri"/>
                <w:szCs w:val="22"/>
              </w:rPr>
              <w:t>v21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E28EE2C" w14:textId="77777777" w:rsidR="00360FB5" w:rsidRPr="004B1509" w:rsidRDefault="00360FB5" w:rsidP="00553004">
            <w:pPr>
              <w:rPr>
                <w:rFonts w:eastAsia="Calibri"/>
                <w:szCs w:val="22"/>
              </w:rPr>
            </w:pPr>
            <w:r w:rsidRPr="004B1509">
              <w:rPr>
                <w:rFonts w:eastAsia="Calibri"/>
                <w:szCs w:val="22"/>
              </w:rPr>
              <w:t>Privažiuojamasis kelias prie Varneliškių k. nuo Ežero g., Jurgiškio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45FFF4" w14:textId="77777777" w:rsidR="00360FB5" w:rsidRPr="004B1509" w:rsidRDefault="00360FB5" w:rsidP="00553004">
            <w:pPr>
              <w:jc w:val="right"/>
              <w:rPr>
                <w:rFonts w:eastAsia="Calibri"/>
                <w:szCs w:val="22"/>
              </w:rPr>
            </w:pPr>
            <w:r w:rsidRPr="004B1509">
              <w:rPr>
                <w:rFonts w:eastAsia="Calibri"/>
                <w:szCs w:val="22"/>
              </w:rPr>
              <w:t>242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78F1A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C895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D7C16" w14:textId="77777777" w:rsidR="00360FB5" w:rsidRPr="004B1509" w:rsidRDefault="00360FB5" w:rsidP="00553004">
            <w:pPr>
              <w:jc w:val="right"/>
              <w:rPr>
                <w:rFonts w:eastAsia="Calibri"/>
                <w:szCs w:val="22"/>
              </w:rPr>
            </w:pPr>
            <w:r w:rsidRPr="004B1509">
              <w:rPr>
                <w:rFonts w:eastAsia="Calibri"/>
                <w:szCs w:val="22"/>
              </w:rPr>
              <w:t>242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E3BA5"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A3194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9DEA5D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9E5AFB"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14F03B" w14:textId="77777777" w:rsidR="00360FB5" w:rsidRPr="004B1509" w:rsidRDefault="00360FB5" w:rsidP="00553004">
            <w:pPr>
              <w:rPr>
                <w:rFonts w:eastAsia="Calibri"/>
                <w:szCs w:val="22"/>
              </w:rPr>
            </w:pPr>
            <w:r w:rsidRPr="004B1509">
              <w:rPr>
                <w:rFonts w:eastAsia="Calibri"/>
                <w:szCs w:val="22"/>
              </w:rPr>
              <w:t>v22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50BEE3" w14:textId="77777777" w:rsidR="00360FB5" w:rsidRPr="004B1509" w:rsidRDefault="00360FB5" w:rsidP="00553004">
            <w:pPr>
              <w:rPr>
                <w:rFonts w:eastAsia="Calibri"/>
                <w:szCs w:val="22"/>
              </w:rPr>
            </w:pPr>
            <w:r w:rsidRPr="004B1509">
              <w:rPr>
                <w:rFonts w:eastAsia="Calibri"/>
                <w:szCs w:val="22"/>
              </w:rPr>
              <w:t>Jurgiškis–Bilėnai–Žliobiškis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B7BE77" w14:textId="77777777" w:rsidR="00360FB5" w:rsidRPr="004B1509" w:rsidRDefault="00360FB5" w:rsidP="00553004">
            <w:pPr>
              <w:jc w:val="right"/>
              <w:rPr>
                <w:rFonts w:eastAsia="Calibri"/>
                <w:szCs w:val="22"/>
              </w:rPr>
            </w:pPr>
            <w:r w:rsidRPr="004B1509">
              <w:rPr>
                <w:rFonts w:eastAsia="Calibri"/>
                <w:szCs w:val="22"/>
              </w:rPr>
              <w:t>5082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12B75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F8155" w14:textId="77777777" w:rsidR="00360FB5" w:rsidRPr="004B1509" w:rsidRDefault="00360FB5" w:rsidP="00553004">
            <w:pPr>
              <w:jc w:val="right"/>
              <w:rPr>
                <w:rFonts w:eastAsia="Calibri"/>
                <w:szCs w:val="22"/>
              </w:rPr>
            </w:pPr>
            <w:r w:rsidRPr="004B1509">
              <w:rPr>
                <w:rFonts w:eastAsia="Calibri"/>
                <w:szCs w:val="22"/>
              </w:rPr>
              <w:t>5082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16AB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83B0A"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8D9D7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4A863B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D8DDBA3"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2FD993" w14:textId="77777777" w:rsidR="00360FB5" w:rsidRPr="004B1509" w:rsidRDefault="00360FB5" w:rsidP="00553004">
            <w:pPr>
              <w:rPr>
                <w:rFonts w:eastAsia="Calibri"/>
                <w:szCs w:val="22"/>
              </w:rPr>
            </w:pPr>
            <w:r w:rsidRPr="004B1509">
              <w:rPr>
                <w:rFonts w:eastAsia="Calibri"/>
                <w:szCs w:val="22"/>
              </w:rPr>
              <w:t>v24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BAC2AF" w14:textId="77777777" w:rsidR="00360FB5" w:rsidRPr="004B1509" w:rsidRDefault="00360FB5" w:rsidP="00553004">
            <w:pPr>
              <w:rPr>
                <w:rFonts w:eastAsia="Calibri"/>
                <w:szCs w:val="22"/>
              </w:rPr>
            </w:pPr>
            <w:r w:rsidRPr="004B1509">
              <w:rPr>
                <w:rFonts w:eastAsia="Calibri"/>
                <w:szCs w:val="22"/>
              </w:rPr>
              <w:t>Privažiuojamasis kelias prie Karjero g., Jurgiškio k. nuo  Sviesteliškių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CB64BB" w14:textId="77777777" w:rsidR="00360FB5" w:rsidRPr="004B1509" w:rsidRDefault="00360FB5" w:rsidP="00553004">
            <w:pPr>
              <w:jc w:val="right"/>
              <w:rPr>
                <w:rFonts w:eastAsia="Calibri"/>
                <w:szCs w:val="22"/>
              </w:rPr>
            </w:pPr>
            <w:r w:rsidRPr="004B1509">
              <w:rPr>
                <w:rFonts w:eastAsia="Calibri"/>
                <w:szCs w:val="22"/>
              </w:rPr>
              <w:t>907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E4136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C93C79" w14:textId="77777777" w:rsidR="00360FB5" w:rsidRPr="004B1509" w:rsidRDefault="00360FB5" w:rsidP="00553004">
            <w:pPr>
              <w:jc w:val="right"/>
              <w:rPr>
                <w:rFonts w:eastAsia="Calibri"/>
                <w:szCs w:val="22"/>
              </w:rPr>
            </w:pPr>
            <w:r w:rsidRPr="004B1509">
              <w:rPr>
                <w:rFonts w:eastAsia="Calibri"/>
                <w:szCs w:val="22"/>
              </w:rPr>
              <w:t>907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21B09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F96DF"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CBCDF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3C2DCF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B06B3DC"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2EB7DD" w14:textId="77777777" w:rsidR="00360FB5" w:rsidRPr="004B1509" w:rsidRDefault="00360FB5" w:rsidP="00553004">
            <w:pPr>
              <w:rPr>
                <w:rFonts w:eastAsia="Calibri"/>
                <w:szCs w:val="22"/>
              </w:rPr>
            </w:pPr>
            <w:r w:rsidRPr="004B1509">
              <w:rPr>
                <w:rFonts w:eastAsia="Calibri"/>
                <w:szCs w:val="22"/>
              </w:rPr>
              <w:t>v25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509B48" w14:textId="77777777" w:rsidR="00360FB5" w:rsidRPr="004B1509" w:rsidRDefault="00360FB5" w:rsidP="00553004">
            <w:pPr>
              <w:rPr>
                <w:rFonts w:eastAsia="Calibri"/>
                <w:szCs w:val="22"/>
              </w:rPr>
            </w:pPr>
            <w:r w:rsidRPr="004B1509">
              <w:rPr>
                <w:rFonts w:eastAsia="Calibri"/>
                <w:szCs w:val="22"/>
              </w:rPr>
              <w:t>Gilvydžiai–Sedeikiai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621F0F" w14:textId="77777777" w:rsidR="00360FB5" w:rsidRPr="004B1509" w:rsidRDefault="00360FB5" w:rsidP="00553004">
            <w:pPr>
              <w:jc w:val="right"/>
              <w:rPr>
                <w:rFonts w:eastAsia="Calibri"/>
                <w:szCs w:val="22"/>
              </w:rPr>
            </w:pPr>
            <w:r w:rsidRPr="004B1509">
              <w:rPr>
                <w:rFonts w:eastAsia="Calibri"/>
                <w:szCs w:val="22"/>
              </w:rPr>
              <w:t>4443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E265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1B1AC" w14:textId="77777777" w:rsidR="00360FB5" w:rsidRPr="004B1509" w:rsidRDefault="00360FB5" w:rsidP="00553004">
            <w:pPr>
              <w:jc w:val="right"/>
              <w:rPr>
                <w:rFonts w:eastAsia="Calibri"/>
                <w:szCs w:val="22"/>
              </w:rPr>
            </w:pPr>
            <w:r w:rsidRPr="004B1509">
              <w:rPr>
                <w:rFonts w:eastAsia="Calibri"/>
                <w:szCs w:val="22"/>
              </w:rPr>
              <w:t>4443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9DF3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E4833E"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8BA19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09A12C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A307A8"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698667" w14:textId="77777777" w:rsidR="00360FB5" w:rsidRPr="004B1509" w:rsidRDefault="00360FB5" w:rsidP="00553004">
            <w:pPr>
              <w:rPr>
                <w:rFonts w:eastAsia="Calibri"/>
                <w:szCs w:val="22"/>
              </w:rPr>
            </w:pPr>
            <w:r w:rsidRPr="004B1509">
              <w:rPr>
                <w:rFonts w:eastAsia="Calibri"/>
                <w:szCs w:val="22"/>
              </w:rPr>
              <w:t>v26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D561D79" w14:textId="77777777" w:rsidR="00360FB5" w:rsidRPr="004B1509" w:rsidRDefault="00360FB5" w:rsidP="00553004">
            <w:pPr>
              <w:rPr>
                <w:rFonts w:eastAsia="Calibri"/>
                <w:szCs w:val="22"/>
              </w:rPr>
            </w:pPr>
            <w:r w:rsidRPr="004B1509">
              <w:rPr>
                <w:rFonts w:eastAsia="Calibri"/>
                <w:szCs w:val="22"/>
              </w:rPr>
              <w:t>Privažiuojamasis kelias prie seniūnijos administracinio pastato nuo Panevėžio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B56EC5" w14:textId="77777777" w:rsidR="00360FB5" w:rsidRPr="004B1509" w:rsidRDefault="00360FB5" w:rsidP="00553004">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73DC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AD132" w14:textId="77777777" w:rsidR="00360FB5" w:rsidRPr="004B1509" w:rsidRDefault="00360FB5" w:rsidP="00553004">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817F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C76C2"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24DF60" w14:textId="77777777" w:rsidR="00360FB5" w:rsidRPr="004B1509" w:rsidRDefault="00360FB5" w:rsidP="00553004">
            <w:pPr>
              <w:jc w:val="center"/>
              <w:rPr>
                <w:rFonts w:eastAsia="Calibri"/>
                <w:szCs w:val="22"/>
              </w:rPr>
            </w:pPr>
            <w:r w:rsidRPr="004B1509">
              <w:rPr>
                <w:rFonts w:eastAsia="Calibri"/>
                <w:szCs w:val="22"/>
              </w:rPr>
              <w:t>4400-5413-8751</w:t>
            </w:r>
          </w:p>
        </w:tc>
      </w:tr>
      <w:tr w:rsidR="00360FB5" w:rsidRPr="004B1509" w14:paraId="6BB1863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1CE6EBF"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7B8028" w14:textId="77777777" w:rsidR="00360FB5" w:rsidRPr="004B1509" w:rsidRDefault="00360FB5" w:rsidP="00553004">
            <w:pPr>
              <w:rPr>
                <w:rFonts w:eastAsia="Calibri"/>
                <w:szCs w:val="22"/>
              </w:rPr>
            </w:pPr>
            <w:r w:rsidRPr="004B1509">
              <w:rPr>
                <w:rFonts w:eastAsia="Calibri"/>
                <w:szCs w:val="22"/>
              </w:rPr>
              <w:t>v27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7F07883" w14:textId="77777777" w:rsidR="00360FB5" w:rsidRPr="004B1509" w:rsidRDefault="00360FB5" w:rsidP="00553004">
            <w:pPr>
              <w:rPr>
                <w:rFonts w:eastAsia="Calibri"/>
                <w:szCs w:val="22"/>
              </w:rPr>
            </w:pPr>
            <w:r w:rsidRPr="004B1509">
              <w:rPr>
                <w:rFonts w:eastAsia="Calibri"/>
                <w:szCs w:val="22"/>
              </w:rPr>
              <w:t>Žliobiškis–Virsnys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F4C2EB4" w14:textId="77777777" w:rsidR="00360FB5" w:rsidRPr="004B1509" w:rsidRDefault="00360FB5" w:rsidP="00553004">
            <w:pPr>
              <w:jc w:val="right"/>
              <w:rPr>
                <w:rFonts w:eastAsia="Calibri"/>
                <w:szCs w:val="22"/>
              </w:rPr>
            </w:pPr>
            <w:r w:rsidRPr="004B1509">
              <w:rPr>
                <w:rFonts w:eastAsia="Calibri"/>
                <w:szCs w:val="22"/>
              </w:rPr>
              <w:t>1182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8858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8947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03968E" w14:textId="77777777" w:rsidR="00360FB5" w:rsidRPr="004B1509" w:rsidRDefault="00360FB5" w:rsidP="00553004">
            <w:pPr>
              <w:jc w:val="right"/>
              <w:rPr>
                <w:rFonts w:eastAsia="Calibri"/>
                <w:szCs w:val="22"/>
              </w:rPr>
            </w:pPr>
            <w:r w:rsidRPr="004B1509">
              <w:rPr>
                <w:rFonts w:eastAsia="Calibri"/>
                <w:szCs w:val="22"/>
              </w:rPr>
              <w:t>1182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3A7D1"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39DBC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FEC822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4769771"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9C8B04" w14:textId="77777777" w:rsidR="00360FB5" w:rsidRPr="004B1509" w:rsidRDefault="00360FB5" w:rsidP="00553004">
            <w:pPr>
              <w:rPr>
                <w:rFonts w:eastAsia="Calibri"/>
                <w:szCs w:val="22"/>
              </w:rPr>
            </w:pPr>
            <w:r w:rsidRPr="004B1509">
              <w:rPr>
                <w:rFonts w:eastAsia="Calibri"/>
                <w:szCs w:val="22"/>
              </w:rPr>
              <w:t>v28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8DDE70" w14:textId="77777777" w:rsidR="00360FB5" w:rsidRPr="004B1509" w:rsidRDefault="00360FB5" w:rsidP="00553004">
            <w:pPr>
              <w:rPr>
                <w:rFonts w:eastAsia="Calibri"/>
                <w:szCs w:val="22"/>
              </w:rPr>
            </w:pPr>
            <w:r w:rsidRPr="004B1509">
              <w:rPr>
                <w:rFonts w:eastAsia="Calibri"/>
                <w:szCs w:val="22"/>
              </w:rPr>
              <w:t>Šilai–Juodviliškis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9B3B30" w14:textId="77777777" w:rsidR="00360FB5" w:rsidRPr="004B1509" w:rsidRDefault="00360FB5" w:rsidP="00553004">
            <w:pPr>
              <w:jc w:val="right"/>
              <w:rPr>
                <w:rFonts w:eastAsia="Calibri"/>
                <w:szCs w:val="22"/>
              </w:rPr>
            </w:pPr>
            <w:r w:rsidRPr="004B1509">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3A8BB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F895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45A39" w14:textId="77777777" w:rsidR="00360FB5" w:rsidRPr="004B1509" w:rsidRDefault="00360FB5" w:rsidP="00553004">
            <w:pPr>
              <w:jc w:val="right"/>
              <w:rPr>
                <w:rFonts w:eastAsia="Calibri"/>
                <w:szCs w:val="22"/>
              </w:rPr>
            </w:pPr>
            <w:r w:rsidRPr="004B1509">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5F61A"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4F228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A8C8D6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F496489"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A2C438" w14:textId="77777777" w:rsidR="00360FB5" w:rsidRPr="004B1509" w:rsidRDefault="00360FB5" w:rsidP="00553004">
            <w:pPr>
              <w:rPr>
                <w:rFonts w:eastAsia="Calibri"/>
                <w:szCs w:val="22"/>
              </w:rPr>
            </w:pPr>
            <w:r w:rsidRPr="004B1509">
              <w:rPr>
                <w:rFonts w:eastAsia="Calibri"/>
                <w:szCs w:val="22"/>
              </w:rPr>
              <w:t>v29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4E7A1F" w14:textId="77777777" w:rsidR="00360FB5" w:rsidRPr="004B1509" w:rsidRDefault="00360FB5" w:rsidP="00553004">
            <w:pPr>
              <w:rPr>
                <w:rFonts w:eastAsia="Calibri"/>
                <w:szCs w:val="22"/>
              </w:rPr>
            </w:pPr>
            <w:r w:rsidRPr="004B1509">
              <w:rPr>
                <w:rFonts w:eastAsia="Calibri"/>
                <w:szCs w:val="22"/>
              </w:rPr>
              <w:t>Privažiuojamasis kelias prie gyvenamųjų namų nuo Laičių g., Viešintėlių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5AFF909" w14:textId="77777777" w:rsidR="00360FB5" w:rsidRPr="004B1509" w:rsidRDefault="00360FB5" w:rsidP="00553004">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1BF2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0641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C7D20" w14:textId="77777777" w:rsidR="00360FB5" w:rsidRPr="004B1509" w:rsidRDefault="00360FB5" w:rsidP="00553004">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692C5C"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D7A97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7CDD42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D1A509B"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934B7D" w14:textId="77777777" w:rsidR="00360FB5" w:rsidRPr="004B1509" w:rsidRDefault="00360FB5" w:rsidP="00553004">
            <w:pPr>
              <w:rPr>
                <w:rFonts w:eastAsia="Calibri"/>
                <w:szCs w:val="22"/>
              </w:rPr>
            </w:pPr>
            <w:r w:rsidRPr="004B1509">
              <w:rPr>
                <w:rFonts w:eastAsia="Calibri"/>
                <w:szCs w:val="22"/>
              </w:rPr>
              <w:t>v3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C3B395" w14:textId="77777777" w:rsidR="00360FB5" w:rsidRPr="004B1509" w:rsidRDefault="00360FB5" w:rsidP="00553004">
            <w:pPr>
              <w:rPr>
                <w:rFonts w:eastAsia="Calibri"/>
                <w:szCs w:val="22"/>
              </w:rPr>
            </w:pPr>
            <w:r w:rsidRPr="004B1509">
              <w:rPr>
                <w:rFonts w:eastAsia="Calibri"/>
                <w:szCs w:val="22"/>
              </w:rPr>
              <w:t>Privažiuojamasis kelias prie Viešinto ežero nuo kelio Nr. 124 (Laičių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CD254F" w14:textId="77777777" w:rsidR="00360FB5" w:rsidRPr="004B1509" w:rsidRDefault="00360FB5" w:rsidP="00553004">
            <w:pPr>
              <w:jc w:val="right"/>
              <w:rPr>
                <w:rFonts w:eastAsia="Calibri"/>
                <w:szCs w:val="22"/>
              </w:rPr>
            </w:pPr>
            <w:r w:rsidRPr="004B1509">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D1AC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9C87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B8A10" w14:textId="77777777" w:rsidR="00360FB5" w:rsidRPr="004B1509" w:rsidRDefault="00360FB5" w:rsidP="00553004">
            <w:pPr>
              <w:jc w:val="right"/>
              <w:rPr>
                <w:rFonts w:eastAsia="Calibri"/>
                <w:szCs w:val="22"/>
              </w:rPr>
            </w:pPr>
            <w:r w:rsidRPr="004B1509">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C810C"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4F7F2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79CCBF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E51E0D3"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2AB8A5" w14:textId="77777777" w:rsidR="00360FB5" w:rsidRPr="004B1509" w:rsidRDefault="00360FB5" w:rsidP="00553004">
            <w:pPr>
              <w:rPr>
                <w:rFonts w:eastAsia="Calibri"/>
                <w:szCs w:val="22"/>
              </w:rPr>
            </w:pPr>
            <w:r w:rsidRPr="004B1509">
              <w:rPr>
                <w:rFonts w:eastAsia="Calibri"/>
                <w:szCs w:val="22"/>
              </w:rPr>
              <w:t>v30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FA8268" w14:textId="77777777" w:rsidR="00360FB5" w:rsidRPr="004B1509" w:rsidRDefault="00360FB5" w:rsidP="00553004">
            <w:pPr>
              <w:rPr>
                <w:rFonts w:eastAsia="Calibri"/>
                <w:szCs w:val="22"/>
              </w:rPr>
            </w:pPr>
            <w:r w:rsidRPr="004B1509">
              <w:rPr>
                <w:rFonts w:eastAsia="Calibri"/>
                <w:szCs w:val="22"/>
              </w:rPr>
              <w:t>Privažiuojamasis kelias prie Vytauto g., Viešintų mstl. nuo kelio Viešintos–Papiliai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869C259" w14:textId="77777777" w:rsidR="00360FB5" w:rsidRPr="004B1509" w:rsidRDefault="00360FB5" w:rsidP="00553004">
            <w:pPr>
              <w:jc w:val="right"/>
              <w:rPr>
                <w:rFonts w:eastAsia="Calibri"/>
                <w:szCs w:val="22"/>
              </w:rPr>
            </w:pPr>
            <w:r w:rsidRPr="004B1509">
              <w:rPr>
                <w:rFonts w:eastAsia="Calibri"/>
                <w:szCs w:val="22"/>
              </w:rPr>
              <w:t>1313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19FC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A9DA1" w14:textId="77777777" w:rsidR="00360FB5" w:rsidRPr="004B1509" w:rsidRDefault="00360FB5" w:rsidP="00553004">
            <w:pPr>
              <w:jc w:val="right"/>
              <w:rPr>
                <w:rFonts w:eastAsia="Calibri"/>
                <w:szCs w:val="22"/>
              </w:rPr>
            </w:pPr>
            <w:r w:rsidRPr="004B1509">
              <w:rPr>
                <w:rFonts w:eastAsia="Calibri"/>
                <w:szCs w:val="22"/>
              </w:rPr>
              <w:t>1313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E26B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F422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E96A3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E2016C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48E871"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0A15AF" w14:textId="77777777" w:rsidR="00360FB5" w:rsidRPr="004B1509" w:rsidRDefault="00360FB5" w:rsidP="00553004">
            <w:pPr>
              <w:rPr>
                <w:rFonts w:eastAsia="Calibri"/>
                <w:szCs w:val="22"/>
              </w:rPr>
            </w:pPr>
            <w:r w:rsidRPr="004B1509">
              <w:rPr>
                <w:rFonts w:eastAsia="Calibri"/>
                <w:szCs w:val="22"/>
              </w:rPr>
              <w:t>v31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EEC439" w14:textId="77777777" w:rsidR="00360FB5" w:rsidRPr="004B1509" w:rsidRDefault="00360FB5" w:rsidP="00553004">
            <w:pPr>
              <w:rPr>
                <w:rFonts w:eastAsia="Calibri"/>
                <w:szCs w:val="22"/>
              </w:rPr>
            </w:pPr>
            <w:r w:rsidRPr="004B1509">
              <w:rPr>
                <w:rFonts w:eastAsia="Calibri"/>
                <w:szCs w:val="22"/>
              </w:rPr>
              <w:t>Pravažiuojamasis kelias nuo Vytauto g. iki Pušyno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EA9CE4" w14:textId="77777777" w:rsidR="00360FB5" w:rsidRPr="004B1509" w:rsidRDefault="00360FB5" w:rsidP="00553004">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1BD0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DAC75" w14:textId="77777777" w:rsidR="00360FB5" w:rsidRPr="004B1509" w:rsidRDefault="00360FB5" w:rsidP="00553004">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DC21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BF865"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E5274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A25BFF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0157C53"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4F34F2" w14:textId="77777777" w:rsidR="00360FB5" w:rsidRPr="004B1509" w:rsidRDefault="00360FB5" w:rsidP="00553004">
            <w:pPr>
              <w:rPr>
                <w:rFonts w:eastAsia="Calibri"/>
                <w:szCs w:val="22"/>
              </w:rPr>
            </w:pPr>
            <w:r w:rsidRPr="004B1509">
              <w:rPr>
                <w:rFonts w:eastAsia="Calibri"/>
                <w:szCs w:val="22"/>
              </w:rPr>
              <w:t>v32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AF1BFB" w14:textId="77777777" w:rsidR="00360FB5" w:rsidRPr="004B1509" w:rsidRDefault="00360FB5" w:rsidP="00553004">
            <w:pPr>
              <w:rPr>
                <w:rFonts w:eastAsia="Calibri"/>
                <w:szCs w:val="22"/>
              </w:rPr>
            </w:pPr>
            <w:r w:rsidRPr="004B1509">
              <w:rPr>
                <w:rFonts w:eastAsia="Calibri"/>
                <w:szCs w:val="22"/>
              </w:rPr>
              <w:t>Privažiuojamasis kelias prie Eglynės g., Viešintėlių k. nuo kelio Nr. 124</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8D13B28" w14:textId="77777777" w:rsidR="00360FB5" w:rsidRPr="004B1509" w:rsidRDefault="00360FB5" w:rsidP="00553004">
            <w:pPr>
              <w:jc w:val="right"/>
              <w:rPr>
                <w:rFonts w:eastAsia="Calibri"/>
                <w:szCs w:val="22"/>
              </w:rPr>
            </w:pPr>
            <w:r w:rsidRPr="004B1509">
              <w:rPr>
                <w:rFonts w:eastAsia="Calibri"/>
                <w:szCs w:val="22"/>
              </w:rPr>
              <w:t>869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7589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6EFB84" w14:textId="77777777" w:rsidR="00360FB5" w:rsidRPr="004B1509" w:rsidRDefault="00360FB5" w:rsidP="00553004">
            <w:pPr>
              <w:jc w:val="right"/>
              <w:rPr>
                <w:rFonts w:eastAsia="Calibri"/>
                <w:szCs w:val="22"/>
              </w:rPr>
            </w:pPr>
            <w:r w:rsidRPr="004B1509">
              <w:rPr>
                <w:rFonts w:eastAsia="Calibri"/>
                <w:szCs w:val="22"/>
              </w:rPr>
              <w:t>869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3BC3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750FB"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FA9B5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01EBBC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541D6B3"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D6499A" w14:textId="77777777" w:rsidR="00360FB5" w:rsidRPr="004B1509" w:rsidRDefault="00360FB5" w:rsidP="00553004">
            <w:pPr>
              <w:rPr>
                <w:rFonts w:eastAsia="Calibri"/>
                <w:szCs w:val="22"/>
              </w:rPr>
            </w:pPr>
            <w:r w:rsidRPr="004B1509">
              <w:rPr>
                <w:rFonts w:eastAsia="Calibri"/>
                <w:szCs w:val="22"/>
              </w:rPr>
              <w:t>v33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CD251BE" w14:textId="77777777" w:rsidR="00360FB5" w:rsidRPr="004B1509" w:rsidRDefault="00360FB5" w:rsidP="00553004">
            <w:pPr>
              <w:rPr>
                <w:rFonts w:eastAsia="Calibri"/>
                <w:szCs w:val="22"/>
              </w:rPr>
            </w:pPr>
            <w:r w:rsidRPr="004B1509">
              <w:rPr>
                <w:rFonts w:eastAsia="Calibri"/>
                <w:szCs w:val="22"/>
              </w:rPr>
              <w:t>Privažiuojamasis kelias prie Viešintų mstl. katilinės nuo Bilėnų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96B3BA" w14:textId="77777777" w:rsidR="00360FB5" w:rsidRPr="004B1509" w:rsidRDefault="00360FB5" w:rsidP="00553004">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9A7E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B581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FE212" w14:textId="77777777" w:rsidR="00360FB5" w:rsidRPr="004B1509" w:rsidRDefault="00360FB5" w:rsidP="00553004">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F09358"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5189C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FF7AD7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17B012"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CA5B09" w14:textId="77777777" w:rsidR="00360FB5" w:rsidRPr="004B1509" w:rsidRDefault="00360FB5" w:rsidP="00553004">
            <w:pPr>
              <w:rPr>
                <w:rFonts w:eastAsia="Calibri"/>
                <w:szCs w:val="22"/>
              </w:rPr>
            </w:pPr>
            <w:r w:rsidRPr="004B1509">
              <w:rPr>
                <w:rFonts w:eastAsia="Calibri"/>
                <w:szCs w:val="22"/>
              </w:rPr>
              <w:t>v34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134075" w14:textId="77777777" w:rsidR="00360FB5" w:rsidRPr="004B1509" w:rsidRDefault="00360FB5" w:rsidP="00553004">
            <w:pPr>
              <w:rPr>
                <w:rFonts w:eastAsia="Calibri"/>
                <w:szCs w:val="22"/>
              </w:rPr>
            </w:pPr>
            <w:r w:rsidRPr="004B1509">
              <w:rPr>
                <w:rFonts w:eastAsia="Calibri"/>
                <w:szCs w:val="22"/>
              </w:rPr>
              <w:t>Privažiuojamasis kelias prie gyvenamųjų namų Laičių k. nuo kelio Nr. v59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09CC0B1" w14:textId="77777777" w:rsidR="00360FB5" w:rsidRPr="004B1509" w:rsidRDefault="00360FB5" w:rsidP="00553004">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9074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881B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5414F0" w14:textId="77777777" w:rsidR="00360FB5" w:rsidRPr="004B1509" w:rsidRDefault="00360FB5" w:rsidP="00553004">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4352B"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68A7B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81FA7B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BC683B8"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B833B7" w14:textId="77777777" w:rsidR="00360FB5" w:rsidRPr="004B1509" w:rsidRDefault="00360FB5" w:rsidP="00553004">
            <w:pPr>
              <w:rPr>
                <w:rFonts w:eastAsia="Calibri"/>
                <w:szCs w:val="22"/>
              </w:rPr>
            </w:pPr>
            <w:r w:rsidRPr="004B1509">
              <w:rPr>
                <w:rFonts w:eastAsia="Calibri"/>
                <w:szCs w:val="22"/>
              </w:rPr>
              <w:t>v35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A4AF58" w14:textId="77777777" w:rsidR="00360FB5" w:rsidRPr="004B1509" w:rsidRDefault="00360FB5" w:rsidP="00553004">
            <w:pPr>
              <w:rPr>
                <w:rFonts w:eastAsia="Calibri"/>
                <w:szCs w:val="22"/>
              </w:rPr>
            </w:pPr>
            <w:r w:rsidRPr="004B1509">
              <w:rPr>
                <w:rFonts w:eastAsia="Calibri"/>
                <w:szCs w:val="22"/>
              </w:rPr>
              <w:t>Pravažiuojamasis kelias nuo Karūnių k. iki Starkonių k., Kupiškio 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E7C832" w14:textId="77777777" w:rsidR="00360FB5" w:rsidRPr="004B1509" w:rsidRDefault="00360FB5" w:rsidP="00553004">
            <w:pPr>
              <w:jc w:val="right"/>
              <w:rPr>
                <w:rFonts w:eastAsia="Calibri"/>
                <w:szCs w:val="22"/>
              </w:rPr>
            </w:pPr>
            <w:r w:rsidRPr="004B1509">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F7D82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BBCD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83CD4" w14:textId="77777777" w:rsidR="00360FB5" w:rsidRPr="004B1509" w:rsidRDefault="00360FB5" w:rsidP="00553004">
            <w:pPr>
              <w:jc w:val="right"/>
              <w:rPr>
                <w:rFonts w:eastAsia="Calibri"/>
                <w:szCs w:val="22"/>
              </w:rPr>
            </w:pPr>
            <w:r w:rsidRPr="004B1509">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257C0"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2D263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A47A9E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171862C"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352167" w14:textId="77777777" w:rsidR="00360FB5" w:rsidRPr="004B1509" w:rsidRDefault="00360FB5" w:rsidP="00553004">
            <w:pPr>
              <w:rPr>
                <w:rFonts w:eastAsia="Calibri"/>
                <w:szCs w:val="22"/>
              </w:rPr>
            </w:pPr>
            <w:r w:rsidRPr="004B1509">
              <w:rPr>
                <w:rFonts w:eastAsia="Calibri"/>
                <w:szCs w:val="22"/>
              </w:rPr>
              <w:t>v36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04F109D" w14:textId="77777777" w:rsidR="00360FB5" w:rsidRPr="004B1509" w:rsidRDefault="00360FB5" w:rsidP="00553004">
            <w:pPr>
              <w:rPr>
                <w:rFonts w:eastAsia="Calibri"/>
                <w:szCs w:val="22"/>
              </w:rPr>
            </w:pPr>
            <w:r w:rsidRPr="004B1509">
              <w:rPr>
                <w:rFonts w:eastAsia="Calibri"/>
                <w:szCs w:val="22"/>
              </w:rPr>
              <w:t>Privažiuojamasis kelias prie gyvenamųjų namų Gilvydžių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43D003F" w14:textId="77777777" w:rsidR="00360FB5" w:rsidRPr="004B1509" w:rsidRDefault="00360FB5" w:rsidP="00553004">
            <w:pPr>
              <w:jc w:val="right"/>
              <w:rPr>
                <w:rFonts w:eastAsia="Calibri"/>
                <w:szCs w:val="22"/>
              </w:rPr>
            </w:pPr>
            <w:r w:rsidRPr="004B1509">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3F46F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2D9B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6DC61" w14:textId="77777777" w:rsidR="00360FB5" w:rsidRPr="004B1509" w:rsidRDefault="00360FB5" w:rsidP="00553004">
            <w:pPr>
              <w:jc w:val="right"/>
              <w:rPr>
                <w:rFonts w:eastAsia="Calibri"/>
                <w:szCs w:val="22"/>
              </w:rPr>
            </w:pPr>
            <w:r w:rsidRPr="004B1509">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15719"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E7161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6212C2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A4CECAF"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20EE82" w14:textId="77777777" w:rsidR="00360FB5" w:rsidRPr="004B1509" w:rsidRDefault="00360FB5" w:rsidP="00553004">
            <w:pPr>
              <w:rPr>
                <w:rFonts w:eastAsia="Calibri"/>
                <w:szCs w:val="22"/>
              </w:rPr>
            </w:pPr>
            <w:r w:rsidRPr="004B1509">
              <w:rPr>
                <w:rFonts w:eastAsia="Calibri"/>
                <w:szCs w:val="22"/>
              </w:rPr>
              <w:t>v36-1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E6AD183" w14:textId="77777777" w:rsidR="00360FB5" w:rsidRPr="004B1509" w:rsidRDefault="00360FB5" w:rsidP="00553004">
            <w:pPr>
              <w:rPr>
                <w:rFonts w:eastAsia="Calibri"/>
                <w:szCs w:val="22"/>
              </w:rPr>
            </w:pPr>
            <w:r w:rsidRPr="004B1509">
              <w:rPr>
                <w:rFonts w:eastAsia="Calibri"/>
                <w:szCs w:val="22"/>
              </w:rPr>
              <w:t>Gilvydžiai–kelias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F451BA" w14:textId="77777777" w:rsidR="00360FB5" w:rsidRPr="004B1509" w:rsidRDefault="00360FB5" w:rsidP="00553004">
            <w:pPr>
              <w:jc w:val="right"/>
              <w:rPr>
                <w:rFonts w:eastAsia="Calibri"/>
                <w:szCs w:val="22"/>
              </w:rPr>
            </w:pPr>
            <w:r w:rsidRPr="004B1509">
              <w:rPr>
                <w:rFonts w:eastAsia="Calibri"/>
                <w:szCs w:val="22"/>
              </w:rPr>
              <w:t>922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01CD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8E6C5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04850" w14:textId="77777777" w:rsidR="00360FB5" w:rsidRPr="004B1509" w:rsidRDefault="00360FB5" w:rsidP="00553004">
            <w:pPr>
              <w:jc w:val="right"/>
              <w:rPr>
                <w:rFonts w:eastAsia="Calibri"/>
                <w:szCs w:val="22"/>
              </w:rPr>
            </w:pPr>
            <w:r w:rsidRPr="004B1509">
              <w:rPr>
                <w:rFonts w:eastAsia="Calibri"/>
                <w:szCs w:val="22"/>
              </w:rPr>
              <w:t>922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2E9B2"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0C3A3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99914E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1A904BA"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2744EF" w14:textId="77777777" w:rsidR="00360FB5" w:rsidRPr="004B1509" w:rsidRDefault="00360FB5" w:rsidP="00553004">
            <w:pPr>
              <w:rPr>
                <w:rFonts w:eastAsia="Calibri"/>
                <w:szCs w:val="22"/>
              </w:rPr>
            </w:pPr>
            <w:r w:rsidRPr="004B1509">
              <w:rPr>
                <w:rFonts w:eastAsia="Calibri"/>
                <w:szCs w:val="22"/>
              </w:rPr>
              <w:t>v37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8C7E49" w14:textId="77777777" w:rsidR="00360FB5" w:rsidRPr="004B1509" w:rsidRDefault="00360FB5" w:rsidP="00553004">
            <w:pPr>
              <w:rPr>
                <w:rFonts w:eastAsia="Calibri"/>
                <w:szCs w:val="22"/>
              </w:rPr>
            </w:pPr>
            <w:r w:rsidRPr="004B1509">
              <w:rPr>
                <w:rFonts w:eastAsia="Calibri"/>
                <w:szCs w:val="22"/>
              </w:rPr>
              <w:t>Privažiuojamasis kelias prie Klevų g., Viešintų mstl.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D57AED" w14:textId="77777777" w:rsidR="00360FB5" w:rsidRPr="004B1509" w:rsidRDefault="00360FB5" w:rsidP="00553004">
            <w:pPr>
              <w:jc w:val="right"/>
              <w:rPr>
                <w:rFonts w:eastAsia="Calibri"/>
                <w:szCs w:val="22"/>
              </w:rPr>
            </w:pPr>
            <w:r w:rsidRPr="004B1509">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9D01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08462" w14:textId="77777777" w:rsidR="00360FB5" w:rsidRPr="004B1509" w:rsidRDefault="00360FB5" w:rsidP="00553004">
            <w:pPr>
              <w:jc w:val="right"/>
              <w:rPr>
                <w:rFonts w:eastAsia="Calibri"/>
                <w:szCs w:val="22"/>
              </w:rPr>
            </w:pPr>
            <w:r w:rsidRPr="004B1509">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B3536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3924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5F6B02" w14:textId="77777777" w:rsidR="00360FB5" w:rsidRPr="004B1509" w:rsidRDefault="00360FB5" w:rsidP="00553004">
            <w:pPr>
              <w:jc w:val="center"/>
              <w:rPr>
                <w:rFonts w:eastAsia="Calibri"/>
                <w:szCs w:val="22"/>
              </w:rPr>
            </w:pPr>
            <w:r w:rsidRPr="004B1509">
              <w:rPr>
                <w:rFonts w:eastAsia="Calibri"/>
                <w:szCs w:val="22"/>
              </w:rPr>
              <w:t>4400-5413-7421</w:t>
            </w:r>
          </w:p>
        </w:tc>
      </w:tr>
      <w:tr w:rsidR="00360FB5" w:rsidRPr="004B1509" w14:paraId="15E57C9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0C4A2D6"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A7C44E" w14:textId="77777777" w:rsidR="00360FB5" w:rsidRPr="004B1509" w:rsidRDefault="00360FB5" w:rsidP="00553004">
            <w:pPr>
              <w:rPr>
                <w:rFonts w:eastAsia="Calibri"/>
                <w:szCs w:val="22"/>
              </w:rPr>
            </w:pPr>
            <w:r w:rsidRPr="004B1509">
              <w:rPr>
                <w:rFonts w:eastAsia="Calibri"/>
                <w:szCs w:val="22"/>
              </w:rPr>
              <w:t>v38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922D901" w14:textId="77777777" w:rsidR="00360FB5" w:rsidRPr="004B1509" w:rsidRDefault="00360FB5" w:rsidP="00553004">
            <w:pPr>
              <w:rPr>
                <w:rFonts w:eastAsia="Calibri"/>
                <w:szCs w:val="22"/>
              </w:rPr>
            </w:pPr>
            <w:r w:rsidRPr="004B1509">
              <w:rPr>
                <w:rFonts w:eastAsia="Calibri"/>
                <w:szCs w:val="22"/>
              </w:rPr>
              <w:t>Privažiuojamasis kelias prie dirbamų laukų Viešintų k. nuo kelio Nr. v5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EBA7B9" w14:textId="77777777" w:rsidR="00360FB5" w:rsidRPr="004B1509" w:rsidRDefault="00360FB5" w:rsidP="00553004">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E2C1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3D431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2DA89" w14:textId="77777777" w:rsidR="00360FB5" w:rsidRPr="004B1509" w:rsidRDefault="00360FB5" w:rsidP="00553004">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6A12C"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21E1F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5D3B42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FE8B25A"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0EDAD9" w14:textId="77777777" w:rsidR="00360FB5" w:rsidRPr="004B1509" w:rsidRDefault="00360FB5" w:rsidP="00553004">
            <w:pPr>
              <w:rPr>
                <w:rFonts w:eastAsia="Calibri"/>
                <w:szCs w:val="22"/>
              </w:rPr>
            </w:pPr>
            <w:r w:rsidRPr="004B1509">
              <w:rPr>
                <w:rFonts w:eastAsia="Calibri"/>
                <w:szCs w:val="22"/>
              </w:rPr>
              <w:t>v39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DEE7A7D" w14:textId="77777777" w:rsidR="00360FB5" w:rsidRPr="004B1509" w:rsidRDefault="00360FB5" w:rsidP="00553004">
            <w:pPr>
              <w:rPr>
                <w:rFonts w:eastAsia="Calibri"/>
                <w:szCs w:val="22"/>
              </w:rPr>
            </w:pPr>
            <w:r w:rsidRPr="004B1509">
              <w:rPr>
                <w:rFonts w:eastAsia="Calibri"/>
                <w:szCs w:val="22"/>
              </w:rPr>
              <w:t>Privažiuojamasis kelias prie miško Gilvydžių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DE0E70" w14:textId="77777777" w:rsidR="00360FB5" w:rsidRPr="004B1509" w:rsidRDefault="00360FB5" w:rsidP="00553004">
            <w:pPr>
              <w:jc w:val="right"/>
              <w:rPr>
                <w:rFonts w:eastAsia="Calibri"/>
                <w:szCs w:val="22"/>
              </w:rPr>
            </w:pPr>
            <w:r w:rsidRPr="004B1509">
              <w:rPr>
                <w:rFonts w:eastAsia="Calibri"/>
                <w:szCs w:val="22"/>
              </w:rPr>
              <w:t>930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CB07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972A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16DAE" w14:textId="77777777" w:rsidR="00360FB5" w:rsidRPr="004B1509" w:rsidRDefault="00360FB5" w:rsidP="00553004">
            <w:pPr>
              <w:jc w:val="right"/>
              <w:rPr>
                <w:rFonts w:eastAsia="Calibri"/>
                <w:szCs w:val="22"/>
              </w:rPr>
            </w:pPr>
            <w:r w:rsidRPr="004B1509">
              <w:rPr>
                <w:rFonts w:eastAsia="Calibri"/>
                <w:szCs w:val="22"/>
              </w:rPr>
              <w:t>930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B9785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4A6A1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AA3479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B38C9E"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266FD3" w14:textId="77777777" w:rsidR="00360FB5" w:rsidRPr="004B1509" w:rsidRDefault="00360FB5" w:rsidP="00553004">
            <w:pPr>
              <w:rPr>
                <w:rFonts w:eastAsia="Calibri"/>
                <w:szCs w:val="22"/>
              </w:rPr>
            </w:pPr>
            <w:r w:rsidRPr="004B1509">
              <w:rPr>
                <w:rFonts w:eastAsia="Calibri"/>
                <w:szCs w:val="22"/>
              </w:rPr>
              <w:t>v4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19CD71B" w14:textId="77777777" w:rsidR="00360FB5" w:rsidRPr="004B1509" w:rsidRDefault="00360FB5" w:rsidP="00553004">
            <w:pPr>
              <w:rPr>
                <w:rFonts w:eastAsia="Calibri"/>
                <w:szCs w:val="22"/>
              </w:rPr>
            </w:pPr>
            <w:r w:rsidRPr="004B1509">
              <w:rPr>
                <w:rFonts w:eastAsia="Calibri"/>
                <w:szCs w:val="22"/>
              </w:rPr>
              <w:t>Sviesteliškiai–kelias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8F4FE66" w14:textId="77777777" w:rsidR="00360FB5" w:rsidRPr="004B1509" w:rsidRDefault="00360FB5" w:rsidP="00553004">
            <w:pPr>
              <w:jc w:val="right"/>
              <w:rPr>
                <w:rFonts w:eastAsia="Calibri"/>
                <w:szCs w:val="22"/>
              </w:rPr>
            </w:pPr>
            <w:r w:rsidRPr="004B1509">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075D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6347D" w14:textId="77777777" w:rsidR="00360FB5" w:rsidRPr="004B1509" w:rsidRDefault="00360FB5" w:rsidP="00553004">
            <w:pPr>
              <w:jc w:val="right"/>
              <w:rPr>
                <w:rFonts w:eastAsia="Calibri"/>
                <w:szCs w:val="22"/>
              </w:rPr>
            </w:pPr>
            <w:r w:rsidRPr="004B1509">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888C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83634E"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855F3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981E12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FED1BD"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C0FDA1" w14:textId="77777777" w:rsidR="00360FB5" w:rsidRPr="004B1509" w:rsidRDefault="00360FB5" w:rsidP="00553004">
            <w:pPr>
              <w:rPr>
                <w:rFonts w:eastAsia="Calibri"/>
                <w:szCs w:val="22"/>
              </w:rPr>
            </w:pPr>
            <w:r w:rsidRPr="004B1509">
              <w:rPr>
                <w:rFonts w:eastAsia="Calibri"/>
                <w:szCs w:val="22"/>
              </w:rPr>
              <w:t>v40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CCEC548" w14:textId="77777777" w:rsidR="00360FB5" w:rsidRPr="004B1509" w:rsidRDefault="00360FB5" w:rsidP="00553004">
            <w:pPr>
              <w:rPr>
                <w:rFonts w:eastAsia="Calibri"/>
                <w:szCs w:val="22"/>
              </w:rPr>
            </w:pPr>
            <w:r w:rsidRPr="004B1509">
              <w:rPr>
                <w:rFonts w:eastAsia="Calibri"/>
                <w:szCs w:val="22"/>
              </w:rPr>
              <w:t>Jurgiškis–Varneliškės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73330C" w14:textId="77777777" w:rsidR="00360FB5" w:rsidRPr="004B1509" w:rsidRDefault="00360FB5" w:rsidP="00553004">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A2FA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83AAEE" w14:textId="77777777" w:rsidR="00360FB5" w:rsidRPr="004B1509" w:rsidRDefault="00360FB5" w:rsidP="00553004">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1575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F4C4B"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DE7D8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BB9229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A6A766"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70C9ED" w14:textId="77777777" w:rsidR="00360FB5" w:rsidRPr="004B1509" w:rsidRDefault="00360FB5" w:rsidP="00553004">
            <w:pPr>
              <w:rPr>
                <w:rFonts w:eastAsia="Calibri"/>
                <w:szCs w:val="22"/>
              </w:rPr>
            </w:pPr>
            <w:r w:rsidRPr="004B1509">
              <w:rPr>
                <w:rFonts w:eastAsia="Calibri"/>
                <w:szCs w:val="22"/>
              </w:rPr>
              <w:t>v41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FF42B8" w14:textId="77777777" w:rsidR="00360FB5" w:rsidRPr="004B1509" w:rsidRDefault="00360FB5" w:rsidP="00553004">
            <w:pPr>
              <w:rPr>
                <w:rFonts w:eastAsia="Calibri"/>
                <w:szCs w:val="22"/>
              </w:rPr>
            </w:pPr>
            <w:r w:rsidRPr="004B1509">
              <w:rPr>
                <w:rFonts w:eastAsia="Calibri"/>
                <w:szCs w:val="22"/>
              </w:rPr>
              <w:t>Privažiuojamasis kelias prie Akmenos malūno nuo Didžiuliškių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AF5A79" w14:textId="77777777" w:rsidR="00360FB5" w:rsidRPr="004B1509" w:rsidRDefault="00360FB5" w:rsidP="00553004">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2EA55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96B65" w14:textId="77777777" w:rsidR="00360FB5" w:rsidRPr="004B1509" w:rsidRDefault="00360FB5" w:rsidP="00553004">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9E06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299AB"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DE358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A80A16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70AF74"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07E29D" w14:textId="77777777" w:rsidR="00360FB5" w:rsidRPr="004B1509" w:rsidRDefault="00360FB5" w:rsidP="00553004">
            <w:pPr>
              <w:rPr>
                <w:rFonts w:eastAsia="Calibri"/>
                <w:bCs/>
                <w:szCs w:val="22"/>
              </w:rPr>
            </w:pPr>
            <w:r w:rsidRPr="004B1509">
              <w:rPr>
                <w:rFonts w:eastAsia="Calibri"/>
                <w:bCs/>
                <w:szCs w:val="22"/>
              </w:rPr>
              <w:t>v41-1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8D62FA" w14:textId="77777777" w:rsidR="00360FB5" w:rsidRPr="004B1509" w:rsidRDefault="00360FB5" w:rsidP="00553004">
            <w:pPr>
              <w:rPr>
                <w:rFonts w:eastAsia="Calibri"/>
                <w:bCs/>
                <w:szCs w:val="22"/>
              </w:rPr>
            </w:pPr>
            <w:r w:rsidRPr="004B1509">
              <w:rPr>
                <w:rFonts w:eastAsia="Calibri"/>
                <w:bCs/>
                <w:szCs w:val="22"/>
              </w:rPr>
              <w:t>Privažiuojamasis kelias prie Akmenos dvaro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1ABE4E" w14:textId="77777777" w:rsidR="00360FB5" w:rsidRPr="004B1509" w:rsidRDefault="00360FB5" w:rsidP="00553004">
            <w:pPr>
              <w:jc w:val="right"/>
              <w:rPr>
                <w:rFonts w:eastAsia="Calibri"/>
                <w:bCs/>
                <w:szCs w:val="22"/>
              </w:rPr>
            </w:pPr>
            <w:r w:rsidRPr="004B1509">
              <w:rPr>
                <w:rFonts w:eastAsia="Calibri"/>
                <w:bCs/>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373A0"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7B14A" w14:textId="77777777" w:rsidR="00360FB5" w:rsidRPr="004B1509" w:rsidRDefault="00360FB5" w:rsidP="00553004">
            <w:pPr>
              <w:jc w:val="right"/>
              <w:rPr>
                <w:rFonts w:eastAsia="Calibri"/>
                <w:bCs/>
                <w:szCs w:val="22"/>
              </w:rPr>
            </w:pPr>
            <w:r w:rsidRPr="004B1509">
              <w:rPr>
                <w:rFonts w:eastAsia="Calibri"/>
                <w:bCs/>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960F0"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8B72C"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47E09C"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5A95505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BCD95E"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EBA2AC" w14:textId="77777777" w:rsidR="00360FB5" w:rsidRPr="004B1509" w:rsidRDefault="00360FB5" w:rsidP="00553004">
            <w:pPr>
              <w:rPr>
                <w:rFonts w:eastAsia="Calibri"/>
                <w:szCs w:val="22"/>
              </w:rPr>
            </w:pPr>
            <w:r w:rsidRPr="004B1509">
              <w:rPr>
                <w:rFonts w:eastAsia="Calibri"/>
                <w:szCs w:val="22"/>
              </w:rPr>
              <w:t>v42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CC6AD0" w14:textId="77777777" w:rsidR="00360FB5" w:rsidRPr="004B1509" w:rsidRDefault="00360FB5" w:rsidP="00553004">
            <w:pPr>
              <w:rPr>
                <w:rFonts w:eastAsia="Calibri"/>
                <w:szCs w:val="22"/>
              </w:rPr>
            </w:pPr>
            <w:r w:rsidRPr="004B1509">
              <w:rPr>
                <w:rFonts w:eastAsia="Calibri"/>
                <w:szCs w:val="22"/>
              </w:rPr>
              <w:t>Pravažiuojamasis kelias nuo kelio Nr. v25 iki Šimonių girios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2A8E98" w14:textId="77777777" w:rsidR="00360FB5" w:rsidRPr="004B1509" w:rsidRDefault="00360FB5" w:rsidP="00553004">
            <w:pPr>
              <w:jc w:val="right"/>
              <w:rPr>
                <w:rFonts w:eastAsia="Calibri"/>
                <w:szCs w:val="22"/>
              </w:rPr>
            </w:pPr>
            <w:r w:rsidRPr="004B1509">
              <w:rPr>
                <w:rFonts w:eastAsia="Calibri"/>
                <w:szCs w:val="22"/>
              </w:rPr>
              <w:t>1446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D3FA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09D4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4D6C27" w14:textId="77777777" w:rsidR="00360FB5" w:rsidRPr="004B1509" w:rsidRDefault="00360FB5" w:rsidP="00553004">
            <w:pPr>
              <w:jc w:val="right"/>
              <w:rPr>
                <w:rFonts w:eastAsia="Calibri"/>
                <w:szCs w:val="22"/>
              </w:rPr>
            </w:pPr>
            <w:r w:rsidRPr="004B1509">
              <w:rPr>
                <w:rFonts w:eastAsia="Calibri"/>
                <w:szCs w:val="22"/>
              </w:rPr>
              <w:t>1446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AEE1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CC744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C5C555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D37CD4F"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CC0FE9" w14:textId="77777777" w:rsidR="00360FB5" w:rsidRPr="004B1509" w:rsidRDefault="00360FB5" w:rsidP="00553004">
            <w:pPr>
              <w:rPr>
                <w:rFonts w:eastAsia="Calibri"/>
                <w:szCs w:val="22"/>
              </w:rPr>
            </w:pPr>
            <w:r w:rsidRPr="004B1509">
              <w:rPr>
                <w:rFonts w:eastAsia="Calibri"/>
                <w:szCs w:val="22"/>
              </w:rPr>
              <w:t>v43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8B5109" w14:textId="77777777" w:rsidR="00360FB5" w:rsidRPr="004B1509" w:rsidRDefault="00360FB5" w:rsidP="00553004">
            <w:pPr>
              <w:rPr>
                <w:rFonts w:eastAsia="Calibri"/>
                <w:szCs w:val="22"/>
              </w:rPr>
            </w:pPr>
            <w:r w:rsidRPr="004B1509">
              <w:rPr>
                <w:rFonts w:eastAsia="Calibri"/>
                <w:szCs w:val="22"/>
              </w:rPr>
              <w:t>Privažiuojamasis kelias prie gyvenamųjų namų Žliobiškio k. nuo kelio Nr. v25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B0959E" w14:textId="77777777" w:rsidR="00360FB5" w:rsidRPr="004B1509" w:rsidRDefault="00360FB5" w:rsidP="00553004">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8B5F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9062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E5FC3" w14:textId="77777777" w:rsidR="00360FB5" w:rsidRPr="004B1509" w:rsidRDefault="00360FB5" w:rsidP="00553004">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7C81E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90280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1D1C72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D436278"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256A57" w14:textId="77777777" w:rsidR="00360FB5" w:rsidRPr="004B1509" w:rsidRDefault="00360FB5" w:rsidP="00553004">
            <w:pPr>
              <w:rPr>
                <w:rFonts w:eastAsia="Calibri"/>
                <w:szCs w:val="22"/>
              </w:rPr>
            </w:pPr>
            <w:r w:rsidRPr="004B1509">
              <w:rPr>
                <w:rFonts w:eastAsia="Calibri"/>
                <w:szCs w:val="22"/>
              </w:rPr>
              <w:t>v44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F6D4FCA" w14:textId="77777777" w:rsidR="00360FB5" w:rsidRPr="004B1509" w:rsidRDefault="00360FB5" w:rsidP="00553004">
            <w:pPr>
              <w:rPr>
                <w:rFonts w:eastAsia="Calibri"/>
                <w:szCs w:val="22"/>
              </w:rPr>
            </w:pPr>
            <w:r w:rsidRPr="004B1509">
              <w:rPr>
                <w:rFonts w:eastAsia="Calibri"/>
                <w:szCs w:val="22"/>
              </w:rPr>
              <w:t>Privažiuojamasis kelias prie gyvenamųjų namų Papilių k. nuo kelio Nr. v18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9ADD75" w14:textId="77777777" w:rsidR="00360FB5" w:rsidRPr="004B1509" w:rsidRDefault="00360FB5" w:rsidP="00553004">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ED2F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0BC3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1DD35" w14:textId="77777777" w:rsidR="00360FB5" w:rsidRPr="004B1509" w:rsidRDefault="00360FB5" w:rsidP="00553004">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2FEF74"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020DA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61641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7D32CEA"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6EFADA" w14:textId="77777777" w:rsidR="00360FB5" w:rsidRPr="004B1509" w:rsidRDefault="00360FB5" w:rsidP="00553004">
            <w:pPr>
              <w:rPr>
                <w:rFonts w:eastAsia="Calibri"/>
                <w:szCs w:val="22"/>
              </w:rPr>
            </w:pPr>
            <w:r w:rsidRPr="004B1509">
              <w:rPr>
                <w:rFonts w:eastAsia="Calibri"/>
                <w:szCs w:val="22"/>
              </w:rPr>
              <w:t>v45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9A61F9" w14:textId="77777777" w:rsidR="00360FB5" w:rsidRPr="004B1509" w:rsidRDefault="00360FB5" w:rsidP="00553004">
            <w:pPr>
              <w:rPr>
                <w:rFonts w:eastAsia="Calibri"/>
                <w:szCs w:val="22"/>
              </w:rPr>
            </w:pPr>
            <w:r w:rsidRPr="004B1509">
              <w:rPr>
                <w:rFonts w:eastAsia="Calibri"/>
                <w:szCs w:val="22"/>
              </w:rPr>
              <w:t>Privažiuojamasis kelias prie gyvenamųjų namų Viešintų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AD730E" w14:textId="77777777" w:rsidR="00360FB5" w:rsidRPr="004B1509" w:rsidRDefault="00360FB5" w:rsidP="00553004">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3EBF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0B47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B7AFC9" w14:textId="77777777" w:rsidR="00360FB5" w:rsidRPr="004B1509" w:rsidRDefault="00360FB5" w:rsidP="00553004">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FB6B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717EB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0FD82C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EEC74C5"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488893" w14:textId="77777777" w:rsidR="00360FB5" w:rsidRPr="004B1509" w:rsidRDefault="00360FB5" w:rsidP="00553004">
            <w:pPr>
              <w:rPr>
                <w:rFonts w:eastAsia="Calibri"/>
                <w:szCs w:val="22"/>
              </w:rPr>
            </w:pPr>
            <w:r w:rsidRPr="004B1509">
              <w:rPr>
                <w:rFonts w:eastAsia="Calibri"/>
                <w:szCs w:val="22"/>
              </w:rPr>
              <w:t>v46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AC5588" w14:textId="77777777" w:rsidR="00360FB5" w:rsidRPr="004B1509" w:rsidRDefault="00360FB5" w:rsidP="00553004">
            <w:pPr>
              <w:rPr>
                <w:rFonts w:eastAsia="Calibri"/>
                <w:szCs w:val="22"/>
              </w:rPr>
            </w:pPr>
            <w:r w:rsidRPr="004B1509">
              <w:rPr>
                <w:rFonts w:eastAsia="Calibri"/>
                <w:szCs w:val="22"/>
              </w:rPr>
              <w:t>Karūniai–kelias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5A0BFD" w14:textId="77777777" w:rsidR="00360FB5" w:rsidRPr="004B1509" w:rsidRDefault="00360FB5" w:rsidP="00553004">
            <w:pPr>
              <w:jc w:val="right"/>
              <w:rPr>
                <w:rFonts w:eastAsia="Calibri"/>
                <w:szCs w:val="22"/>
              </w:rPr>
            </w:pPr>
            <w:r w:rsidRPr="004B1509">
              <w:rPr>
                <w:rFonts w:eastAsia="Calibri"/>
                <w:szCs w:val="22"/>
              </w:rPr>
              <w:t>1222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AAA9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07B1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E04D4" w14:textId="77777777" w:rsidR="00360FB5" w:rsidRPr="004B1509" w:rsidRDefault="00360FB5" w:rsidP="00553004">
            <w:pPr>
              <w:jc w:val="right"/>
              <w:rPr>
                <w:rFonts w:eastAsia="Calibri"/>
                <w:szCs w:val="22"/>
              </w:rPr>
            </w:pPr>
            <w:r w:rsidRPr="004B1509">
              <w:rPr>
                <w:rFonts w:eastAsia="Calibri"/>
                <w:szCs w:val="22"/>
              </w:rPr>
              <w:t>1222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C2823"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AC888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7CE14F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8EAB77"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54BD4A" w14:textId="77777777" w:rsidR="00360FB5" w:rsidRPr="004B1509" w:rsidRDefault="00360FB5" w:rsidP="00553004">
            <w:pPr>
              <w:rPr>
                <w:rFonts w:eastAsia="Calibri"/>
                <w:szCs w:val="22"/>
              </w:rPr>
            </w:pPr>
            <w:r w:rsidRPr="004B1509">
              <w:rPr>
                <w:rFonts w:eastAsia="Calibri"/>
                <w:szCs w:val="22"/>
              </w:rPr>
              <w:t>v47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1EE772E" w14:textId="77777777" w:rsidR="00360FB5" w:rsidRPr="004B1509" w:rsidRDefault="00360FB5" w:rsidP="00553004">
            <w:pPr>
              <w:rPr>
                <w:rFonts w:eastAsia="Calibri"/>
                <w:szCs w:val="22"/>
              </w:rPr>
            </w:pPr>
            <w:r w:rsidRPr="004B1509">
              <w:rPr>
                <w:rFonts w:eastAsia="Calibri"/>
                <w:szCs w:val="22"/>
              </w:rPr>
              <w:t>Didžiuliškiai–Valečkai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5EFB7F" w14:textId="77777777" w:rsidR="00360FB5" w:rsidRPr="004B1509" w:rsidRDefault="00360FB5" w:rsidP="00553004">
            <w:pPr>
              <w:jc w:val="right"/>
              <w:rPr>
                <w:rFonts w:eastAsia="Calibri"/>
                <w:szCs w:val="22"/>
              </w:rPr>
            </w:pPr>
            <w:r w:rsidRPr="004B1509">
              <w:rPr>
                <w:rFonts w:eastAsia="Calibri"/>
                <w:szCs w:val="22"/>
              </w:rPr>
              <w:t>1908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3248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D56B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568B3" w14:textId="77777777" w:rsidR="00360FB5" w:rsidRPr="004B1509" w:rsidRDefault="00360FB5" w:rsidP="00553004">
            <w:pPr>
              <w:jc w:val="right"/>
              <w:rPr>
                <w:rFonts w:eastAsia="Calibri"/>
                <w:szCs w:val="22"/>
              </w:rPr>
            </w:pPr>
            <w:r w:rsidRPr="004B1509">
              <w:rPr>
                <w:rFonts w:eastAsia="Calibri"/>
                <w:szCs w:val="22"/>
              </w:rPr>
              <w:t>1908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BE855A"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0E9DF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E08FC8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8084A70"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1C6F52" w14:textId="77777777" w:rsidR="00360FB5" w:rsidRPr="004B1509" w:rsidRDefault="00360FB5" w:rsidP="00553004">
            <w:pPr>
              <w:rPr>
                <w:rFonts w:eastAsia="Calibri"/>
                <w:szCs w:val="22"/>
              </w:rPr>
            </w:pPr>
            <w:r w:rsidRPr="004B1509">
              <w:rPr>
                <w:rFonts w:eastAsia="Calibri"/>
                <w:szCs w:val="22"/>
              </w:rPr>
              <w:t>v48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AE78551" w14:textId="77777777" w:rsidR="00360FB5" w:rsidRPr="004B1509" w:rsidRDefault="00360FB5" w:rsidP="00553004">
            <w:pPr>
              <w:rPr>
                <w:rFonts w:eastAsia="Calibri"/>
                <w:szCs w:val="22"/>
              </w:rPr>
            </w:pPr>
            <w:r w:rsidRPr="004B1509">
              <w:rPr>
                <w:rFonts w:eastAsia="Calibri"/>
                <w:szCs w:val="22"/>
              </w:rPr>
              <w:t>Pravažiuojamasis kelias nuo Antalinos k. dvaro iki kelio Nr. 1211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F236D0" w14:textId="77777777" w:rsidR="00360FB5" w:rsidRPr="004B1509" w:rsidRDefault="00360FB5" w:rsidP="00553004">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2DA0D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0BC7E" w14:textId="77777777" w:rsidR="00360FB5" w:rsidRPr="004B1509" w:rsidRDefault="00360FB5" w:rsidP="00553004">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BD37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7C3DB8"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588C3F" w14:textId="77777777" w:rsidR="00360FB5" w:rsidRPr="004B1509" w:rsidRDefault="00360FB5" w:rsidP="00553004">
            <w:pPr>
              <w:jc w:val="center"/>
              <w:rPr>
                <w:rFonts w:eastAsia="Calibri"/>
                <w:szCs w:val="22"/>
              </w:rPr>
            </w:pPr>
            <w:r w:rsidRPr="004B1509">
              <w:rPr>
                <w:rFonts w:eastAsia="Calibri"/>
                <w:szCs w:val="22"/>
              </w:rPr>
              <w:t>4400-5413-9081</w:t>
            </w:r>
          </w:p>
        </w:tc>
      </w:tr>
      <w:tr w:rsidR="00360FB5" w:rsidRPr="004B1509" w14:paraId="0CA9FCA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9CD280E"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866679" w14:textId="77777777" w:rsidR="00360FB5" w:rsidRPr="004B1509" w:rsidRDefault="00360FB5" w:rsidP="00553004">
            <w:pPr>
              <w:rPr>
                <w:rFonts w:eastAsia="Calibri"/>
                <w:szCs w:val="22"/>
              </w:rPr>
            </w:pPr>
            <w:r w:rsidRPr="004B1509">
              <w:rPr>
                <w:rFonts w:eastAsia="Calibri"/>
                <w:szCs w:val="22"/>
              </w:rPr>
              <w:t>v49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515EB14" w14:textId="77777777" w:rsidR="00360FB5" w:rsidRPr="004B1509" w:rsidRDefault="00360FB5" w:rsidP="00553004">
            <w:pPr>
              <w:rPr>
                <w:rFonts w:eastAsia="Calibri"/>
                <w:szCs w:val="22"/>
              </w:rPr>
            </w:pPr>
            <w:r w:rsidRPr="004B1509">
              <w:rPr>
                <w:rFonts w:eastAsia="Calibri"/>
                <w:szCs w:val="22"/>
              </w:rPr>
              <w:t>Privažiuojamasis kelias prie gyvenamųjų namų nuo Karjero g., Jurgiškio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E81DCE" w14:textId="77777777" w:rsidR="00360FB5" w:rsidRPr="004B1509" w:rsidRDefault="00360FB5" w:rsidP="00553004">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CC42D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E597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A74F4" w14:textId="77777777" w:rsidR="00360FB5" w:rsidRPr="004B1509" w:rsidRDefault="00360FB5" w:rsidP="00553004">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5AF39"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AFFDD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4C914E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4F049C"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70C25E" w14:textId="77777777" w:rsidR="00360FB5" w:rsidRPr="004B1509" w:rsidRDefault="00360FB5" w:rsidP="00553004">
            <w:pPr>
              <w:rPr>
                <w:rFonts w:eastAsia="Calibri"/>
                <w:szCs w:val="22"/>
              </w:rPr>
            </w:pPr>
            <w:r w:rsidRPr="004B1509">
              <w:rPr>
                <w:rFonts w:eastAsia="Calibri"/>
                <w:szCs w:val="22"/>
              </w:rPr>
              <w:t>v5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DD66FD" w14:textId="77777777" w:rsidR="00360FB5" w:rsidRPr="004B1509" w:rsidRDefault="00360FB5" w:rsidP="00553004">
            <w:pPr>
              <w:rPr>
                <w:rFonts w:eastAsia="Calibri"/>
                <w:szCs w:val="22"/>
              </w:rPr>
            </w:pPr>
            <w:r w:rsidRPr="004B1509">
              <w:rPr>
                <w:rFonts w:eastAsia="Calibri"/>
                <w:szCs w:val="22"/>
              </w:rPr>
              <w:t>Privažiuojamasis kelias prie Bilėnų g., Viešintų mstl. nuo Nemeirių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C4E5C0" w14:textId="77777777" w:rsidR="00360FB5" w:rsidRPr="004B1509" w:rsidRDefault="00360FB5" w:rsidP="00553004">
            <w:pPr>
              <w:jc w:val="right"/>
              <w:rPr>
                <w:rFonts w:eastAsia="Calibri"/>
                <w:szCs w:val="22"/>
              </w:rPr>
            </w:pPr>
            <w:r w:rsidRPr="004B1509">
              <w:rPr>
                <w:rFonts w:eastAsia="Calibri"/>
                <w:szCs w:val="22"/>
              </w:rPr>
              <w:t>2385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AF01E4" w14:textId="77777777" w:rsidR="00360FB5" w:rsidRPr="004B1509" w:rsidRDefault="00360FB5" w:rsidP="00553004">
            <w:pPr>
              <w:jc w:val="right"/>
              <w:rPr>
                <w:rFonts w:eastAsia="Calibri"/>
                <w:szCs w:val="22"/>
              </w:rPr>
            </w:pPr>
            <w:r w:rsidRPr="004B1509">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86D81" w14:textId="77777777" w:rsidR="00360FB5" w:rsidRPr="004B1509" w:rsidRDefault="00360FB5" w:rsidP="00553004">
            <w:pPr>
              <w:jc w:val="right"/>
              <w:rPr>
                <w:rFonts w:eastAsia="Calibri"/>
                <w:szCs w:val="22"/>
              </w:rPr>
            </w:pPr>
            <w:r w:rsidRPr="004B1509">
              <w:rPr>
                <w:rFonts w:eastAsia="Calibri"/>
                <w:szCs w:val="22"/>
              </w:rPr>
              <w:t>2377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DDA6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71B5BA"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55A5DE" w14:textId="77777777" w:rsidR="00360FB5" w:rsidRPr="004B1509" w:rsidRDefault="00360FB5" w:rsidP="00553004">
            <w:pPr>
              <w:jc w:val="center"/>
              <w:rPr>
                <w:rFonts w:eastAsia="Calibri"/>
                <w:szCs w:val="22"/>
              </w:rPr>
            </w:pPr>
            <w:r w:rsidRPr="004B1509">
              <w:rPr>
                <w:rFonts w:eastAsia="Calibri"/>
                <w:szCs w:val="22"/>
              </w:rPr>
              <w:t>4400-5553-5914</w:t>
            </w:r>
          </w:p>
        </w:tc>
      </w:tr>
      <w:tr w:rsidR="00360FB5" w:rsidRPr="004B1509" w14:paraId="649F2F0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132F6C5"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31C74B" w14:textId="77777777" w:rsidR="00360FB5" w:rsidRPr="004B1509" w:rsidRDefault="00360FB5" w:rsidP="00553004">
            <w:pPr>
              <w:rPr>
                <w:rFonts w:eastAsia="Calibri"/>
                <w:szCs w:val="22"/>
              </w:rPr>
            </w:pPr>
            <w:r w:rsidRPr="004B1509">
              <w:rPr>
                <w:rFonts w:eastAsia="Calibri"/>
                <w:szCs w:val="22"/>
              </w:rPr>
              <w:t>v50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B77F62" w14:textId="77777777" w:rsidR="00360FB5" w:rsidRPr="004B1509" w:rsidRDefault="00360FB5" w:rsidP="00553004">
            <w:pPr>
              <w:rPr>
                <w:rFonts w:eastAsia="Calibri"/>
                <w:szCs w:val="22"/>
              </w:rPr>
            </w:pPr>
            <w:r w:rsidRPr="004B1509">
              <w:rPr>
                <w:rFonts w:eastAsia="Calibri"/>
                <w:szCs w:val="22"/>
              </w:rPr>
              <w:t>Privažiuojamasis kelias prie dirbamų laukų Jurgiškio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9EA53E" w14:textId="77777777" w:rsidR="00360FB5" w:rsidRPr="004B1509" w:rsidRDefault="00360FB5" w:rsidP="00553004">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6492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0A93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898E15" w14:textId="77777777" w:rsidR="00360FB5" w:rsidRPr="004B1509" w:rsidRDefault="00360FB5" w:rsidP="00553004">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C9E4F"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F21F1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AFB40D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9DD48C3"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3D3369" w14:textId="77777777" w:rsidR="00360FB5" w:rsidRPr="004B1509" w:rsidRDefault="00360FB5" w:rsidP="00553004">
            <w:pPr>
              <w:rPr>
                <w:rFonts w:eastAsia="Calibri"/>
                <w:szCs w:val="22"/>
              </w:rPr>
            </w:pPr>
            <w:r w:rsidRPr="004B1509">
              <w:rPr>
                <w:rFonts w:eastAsia="Calibri"/>
                <w:szCs w:val="22"/>
              </w:rPr>
              <w:t>v51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BEA236D" w14:textId="77777777" w:rsidR="00360FB5" w:rsidRPr="004B1509" w:rsidRDefault="00360FB5" w:rsidP="00553004">
            <w:pPr>
              <w:rPr>
                <w:rFonts w:eastAsia="Calibri"/>
                <w:szCs w:val="22"/>
              </w:rPr>
            </w:pPr>
            <w:r w:rsidRPr="004B1509">
              <w:rPr>
                <w:rFonts w:eastAsia="Calibri"/>
                <w:szCs w:val="22"/>
              </w:rPr>
              <w:t>Pravažiuojamasis kelias nuo Mechanizatorių g. iki Bilėnų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5DF618" w14:textId="77777777" w:rsidR="00360FB5" w:rsidRPr="004B1509" w:rsidRDefault="00360FB5" w:rsidP="00553004">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6ED5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B9E0A" w14:textId="77777777" w:rsidR="00360FB5" w:rsidRPr="004B1509" w:rsidRDefault="00360FB5" w:rsidP="00553004">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A960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ABE26"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6D7A58" w14:textId="77777777" w:rsidR="00360FB5" w:rsidRPr="004B1509" w:rsidRDefault="00360FB5" w:rsidP="00553004">
            <w:pPr>
              <w:jc w:val="center"/>
              <w:rPr>
                <w:rFonts w:eastAsia="Calibri"/>
                <w:szCs w:val="22"/>
              </w:rPr>
            </w:pPr>
            <w:r w:rsidRPr="004B1509">
              <w:rPr>
                <w:rFonts w:eastAsia="Calibri"/>
                <w:szCs w:val="22"/>
              </w:rPr>
              <w:t>4400-5413-8632</w:t>
            </w:r>
          </w:p>
        </w:tc>
      </w:tr>
      <w:tr w:rsidR="00360FB5" w:rsidRPr="004B1509" w14:paraId="56B7943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3F32B6C"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D5A91F" w14:textId="77777777" w:rsidR="00360FB5" w:rsidRPr="004B1509" w:rsidRDefault="00360FB5" w:rsidP="00553004">
            <w:pPr>
              <w:rPr>
                <w:rFonts w:eastAsia="Calibri"/>
                <w:szCs w:val="22"/>
              </w:rPr>
            </w:pPr>
            <w:r w:rsidRPr="004B1509">
              <w:rPr>
                <w:rFonts w:eastAsia="Calibri"/>
                <w:szCs w:val="22"/>
              </w:rPr>
              <w:t>v52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9C5F0C4" w14:textId="77777777" w:rsidR="00360FB5" w:rsidRPr="004B1509" w:rsidRDefault="00360FB5" w:rsidP="00553004">
            <w:pPr>
              <w:rPr>
                <w:rFonts w:eastAsia="Calibri"/>
                <w:szCs w:val="22"/>
              </w:rPr>
            </w:pPr>
            <w:r w:rsidRPr="004B1509">
              <w:rPr>
                <w:rFonts w:eastAsia="Calibri"/>
                <w:szCs w:val="22"/>
              </w:rPr>
              <w:t>Privažiuojamasis kelias prie dirbamų laukų nuo Čiunkių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B25542" w14:textId="77777777" w:rsidR="00360FB5" w:rsidRPr="004B1509" w:rsidRDefault="00360FB5" w:rsidP="00553004">
            <w:pPr>
              <w:jc w:val="right"/>
              <w:rPr>
                <w:rFonts w:eastAsia="Calibri"/>
                <w:szCs w:val="22"/>
              </w:rPr>
            </w:pPr>
            <w:r w:rsidRPr="004B1509">
              <w:rPr>
                <w:rFonts w:eastAsia="Calibri"/>
                <w:szCs w:val="22"/>
              </w:rPr>
              <w:t>997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DBEC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DF28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DEB07" w14:textId="77777777" w:rsidR="00360FB5" w:rsidRPr="004B1509" w:rsidRDefault="00360FB5" w:rsidP="00553004">
            <w:pPr>
              <w:jc w:val="right"/>
              <w:rPr>
                <w:rFonts w:eastAsia="Calibri"/>
                <w:szCs w:val="22"/>
              </w:rPr>
            </w:pPr>
            <w:r w:rsidRPr="004B1509">
              <w:rPr>
                <w:rFonts w:eastAsia="Calibri"/>
                <w:szCs w:val="22"/>
              </w:rPr>
              <w:t>997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E3831"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4EA90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9EB70E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BBDC291"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DE248C" w14:textId="77777777" w:rsidR="00360FB5" w:rsidRPr="004B1509" w:rsidRDefault="00360FB5" w:rsidP="00553004">
            <w:pPr>
              <w:rPr>
                <w:rFonts w:eastAsia="Calibri"/>
                <w:szCs w:val="22"/>
              </w:rPr>
            </w:pPr>
            <w:r w:rsidRPr="004B1509">
              <w:rPr>
                <w:rFonts w:eastAsia="Calibri"/>
                <w:szCs w:val="22"/>
              </w:rPr>
              <w:t>v53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2CC99A" w14:textId="77777777" w:rsidR="00360FB5" w:rsidRPr="004B1509" w:rsidRDefault="00360FB5" w:rsidP="00553004">
            <w:pPr>
              <w:rPr>
                <w:rFonts w:eastAsia="Calibri"/>
                <w:szCs w:val="22"/>
              </w:rPr>
            </w:pPr>
            <w:r w:rsidRPr="004B1509">
              <w:rPr>
                <w:rFonts w:eastAsia="Calibri"/>
                <w:szCs w:val="22"/>
              </w:rPr>
              <w:t>Privažiuojamasis kelias prie Jurgiškio ežero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33F025F" w14:textId="77777777" w:rsidR="00360FB5" w:rsidRPr="004B1509" w:rsidRDefault="00360FB5" w:rsidP="00553004">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4ABFD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F7AD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079597" w14:textId="77777777" w:rsidR="00360FB5" w:rsidRPr="004B1509" w:rsidRDefault="00360FB5" w:rsidP="00553004">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2B0C0"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4388F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8C1654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575F0E"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E66FB6" w14:textId="77777777" w:rsidR="00360FB5" w:rsidRPr="004B1509" w:rsidRDefault="00360FB5" w:rsidP="00553004">
            <w:pPr>
              <w:rPr>
                <w:rFonts w:eastAsia="Calibri"/>
                <w:szCs w:val="22"/>
              </w:rPr>
            </w:pPr>
            <w:r w:rsidRPr="004B1509">
              <w:rPr>
                <w:rFonts w:eastAsia="Calibri"/>
                <w:szCs w:val="22"/>
              </w:rPr>
              <w:t>v54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5584181" w14:textId="77777777" w:rsidR="00360FB5" w:rsidRPr="004B1509" w:rsidRDefault="00360FB5" w:rsidP="00553004">
            <w:pPr>
              <w:rPr>
                <w:rFonts w:eastAsia="Calibri"/>
                <w:szCs w:val="22"/>
              </w:rPr>
            </w:pPr>
            <w:r w:rsidRPr="004B1509">
              <w:rPr>
                <w:rFonts w:eastAsia="Calibri"/>
                <w:szCs w:val="22"/>
              </w:rPr>
              <w:t>Privažiuojamasis kelias prie gyvenamųjų namų Jurgiškio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D5C807" w14:textId="77777777" w:rsidR="00360FB5" w:rsidRPr="004B1509" w:rsidRDefault="00360FB5" w:rsidP="00553004">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7B06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71C9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F7C2F" w14:textId="77777777" w:rsidR="00360FB5" w:rsidRPr="004B1509" w:rsidRDefault="00360FB5" w:rsidP="00553004">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BCF92"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A6EC3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DEBB4D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E5655F0"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2BC488" w14:textId="77777777" w:rsidR="00360FB5" w:rsidRPr="004B1509" w:rsidRDefault="00360FB5" w:rsidP="00553004">
            <w:pPr>
              <w:rPr>
                <w:rFonts w:eastAsia="Calibri"/>
                <w:szCs w:val="22"/>
              </w:rPr>
            </w:pPr>
            <w:r w:rsidRPr="004B1509">
              <w:rPr>
                <w:rFonts w:eastAsia="Calibri"/>
                <w:szCs w:val="22"/>
              </w:rPr>
              <w:t>v55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71F886D" w14:textId="77777777" w:rsidR="00360FB5" w:rsidRPr="004B1509" w:rsidRDefault="00360FB5" w:rsidP="00553004">
            <w:pPr>
              <w:rPr>
                <w:rFonts w:eastAsia="Calibri"/>
                <w:szCs w:val="22"/>
              </w:rPr>
            </w:pPr>
            <w:r w:rsidRPr="004B1509">
              <w:rPr>
                <w:rFonts w:eastAsia="Calibri"/>
                <w:szCs w:val="22"/>
              </w:rPr>
              <w:t>Privažiuojamasis kelias prie malūno nuo Vytauto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FC16A1B" w14:textId="77777777" w:rsidR="00360FB5" w:rsidRPr="004B1509" w:rsidRDefault="00360FB5" w:rsidP="00553004">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0639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C9E3F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B261D" w14:textId="77777777" w:rsidR="00360FB5" w:rsidRPr="004B1509" w:rsidRDefault="00360FB5" w:rsidP="00553004">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206E4"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3F494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E1781D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6845EFD"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3CEF11" w14:textId="77777777" w:rsidR="00360FB5" w:rsidRPr="004B1509" w:rsidRDefault="00360FB5" w:rsidP="00553004">
            <w:pPr>
              <w:rPr>
                <w:rFonts w:eastAsia="Calibri"/>
                <w:szCs w:val="22"/>
              </w:rPr>
            </w:pPr>
            <w:r w:rsidRPr="004B1509">
              <w:rPr>
                <w:rFonts w:eastAsia="Calibri"/>
                <w:szCs w:val="22"/>
              </w:rPr>
              <w:t>v56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FAC533D" w14:textId="77777777" w:rsidR="00360FB5" w:rsidRPr="004B1509" w:rsidRDefault="00360FB5" w:rsidP="00553004">
            <w:pPr>
              <w:rPr>
                <w:rFonts w:eastAsia="Calibri"/>
                <w:szCs w:val="22"/>
              </w:rPr>
            </w:pPr>
            <w:r w:rsidRPr="004B1509">
              <w:rPr>
                <w:rFonts w:eastAsia="Calibri"/>
                <w:szCs w:val="22"/>
              </w:rPr>
              <w:t>Privažiuojamasis kelias prie dirbamų laukų Laitelių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0232DC" w14:textId="77777777" w:rsidR="00360FB5" w:rsidRPr="004B1509" w:rsidRDefault="00360FB5" w:rsidP="00553004">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60AB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71FA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5EA1C" w14:textId="77777777" w:rsidR="00360FB5" w:rsidRPr="004B1509" w:rsidRDefault="00360FB5" w:rsidP="00553004">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326F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6A8FB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FD2116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6DC2D2E"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BE1A19" w14:textId="77777777" w:rsidR="00360FB5" w:rsidRPr="004B1509" w:rsidRDefault="00360FB5" w:rsidP="00553004">
            <w:pPr>
              <w:rPr>
                <w:rFonts w:eastAsia="Calibri"/>
                <w:szCs w:val="22"/>
              </w:rPr>
            </w:pPr>
            <w:r w:rsidRPr="004B1509">
              <w:rPr>
                <w:rFonts w:eastAsia="Calibri"/>
                <w:szCs w:val="22"/>
              </w:rPr>
              <w:t>v57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2FC097F" w14:textId="77777777" w:rsidR="00360FB5" w:rsidRPr="004B1509" w:rsidRDefault="00360FB5" w:rsidP="00553004">
            <w:pPr>
              <w:rPr>
                <w:rFonts w:eastAsia="Calibri"/>
                <w:szCs w:val="22"/>
              </w:rPr>
            </w:pPr>
            <w:r w:rsidRPr="004B1509">
              <w:rPr>
                <w:rFonts w:eastAsia="Calibri"/>
                <w:szCs w:val="22"/>
              </w:rPr>
              <w:t>Navikai–Skaistakalnis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0533DD" w14:textId="77777777" w:rsidR="00360FB5" w:rsidRPr="004B1509" w:rsidRDefault="00360FB5" w:rsidP="00553004">
            <w:pPr>
              <w:jc w:val="right"/>
              <w:rPr>
                <w:rFonts w:eastAsia="Calibri"/>
                <w:szCs w:val="22"/>
              </w:rPr>
            </w:pPr>
            <w:r w:rsidRPr="004B1509">
              <w:rPr>
                <w:rFonts w:eastAsia="Calibri"/>
                <w:szCs w:val="22"/>
              </w:rPr>
              <w:t>917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3804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7BDE5B" w14:textId="77777777" w:rsidR="00360FB5" w:rsidRPr="004B1509" w:rsidRDefault="00360FB5" w:rsidP="00553004">
            <w:pPr>
              <w:jc w:val="right"/>
              <w:rPr>
                <w:rFonts w:eastAsia="Calibri"/>
                <w:szCs w:val="22"/>
              </w:rPr>
            </w:pPr>
            <w:r w:rsidRPr="004B1509">
              <w:rPr>
                <w:rFonts w:eastAsia="Calibri"/>
                <w:szCs w:val="22"/>
              </w:rPr>
              <w:t>917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E315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886A44"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61965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779356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F1746E"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0C70A8" w14:textId="77777777" w:rsidR="00360FB5" w:rsidRPr="004B1509" w:rsidRDefault="00360FB5" w:rsidP="00553004">
            <w:pPr>
              <w:rPr>
                <w:rFonts w:eastAsia="Calibri"/>
                <w:szCs w:val="22"/>
              </w:rPr>
            </w:pPr>
            <w:r w:rsidRPr="004B1509">
              <w:rPr>
                <w:rFonts w:eastAsia="Calibri"/>
                <w:szCs w:val="22"/>
              </w:rPr>
              <w:t>v58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4ACEEC" w14:textId="77777777" w:rsidR="00360FB5" w:rsidRPr="004B1509" w:rsidRDefault="00360FB5" w:rsidP="00553004">
            <w:pPr>
              <w:rPr>
                <w:rFonts w:eastAsia="Calibri"/>
                <w:szCs w:val="22"/>
              </w:rPr>
            </w:pPr>
            <w:r w:rsidRPr="004B1509">
              <w:rPr>
                <w:rFonts w:eastAsia="Calibri"/>
                <w:szCs w:val="22"/>
              </w:rPr>
              <w:t>Privažiuojamasis kelias prie dirbamų laukų Bylėnų k. nuo kelio Nr. v69-2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AF1112B" w14:textId="77777777" w:rsidR="00360FB5" w:rsidRPr="004B1509" w:rsidRDefault="00360FB5" w:rsidP="00553004">
            <w:pPr>
              <w:jc w:val="right"/>
              <w:rPr>
                <w:rFonts w:eastAsia="Calibri"/>
                <w:szCs w:val="22"/>
              </w:rPr>
            </w:pPr>
            <w:r w:rsidRPr="004B1509">
              <w:rPr>
                <w:rFonts w:eastAsia="Calibri"/>
                <w:szCs w:val="22"/>
              </w:rPr>
              <w:t>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C8BD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FE973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B20F1" w14:textId="77777777" w:rsidR="00360FB5" w:rsidRPr="004B1509" w:rsidRDefault="00360FB5" w:rsidP="00553004">
            <w:pPr>
              <w:jc w:val="right"/>
              <w:rPr>
                <w:rFonts w:eastAsia="Calibri"/>
                <w:szCs w:val="22"/>
              </w:rPr>
            </w:pPr>
            <w:r w:rsidRPr="004B1509">
              <w:rPr>
                <w:rFonts w:eastAsia="Calibri"/>
                <w:szCs w:val="22"/>
              </w:rPr>
              <w:t>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BBE5A"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3265D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4D98EA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02A3E1"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55EB6C" w14:textId="77777777" w:rsidR="00360FB5" w:rsidRPr="004B1509" w:rsidRDefault="00360FB5" w:rsidP="00553004">
            <w:pPr>
              <w:rPr>
                <w:rFonts w:eastAsia="Calibri"/>
                <w:szCs w:val="22"/>
              </w:rPr>
            </w:pPr>
            <w:r w:rsidRPr="004B1509">
              <w:rPr>
                <w:rFonts w:eastAsia="Calibri"/>
                <w:szCs w:val="22"/>
              </w:rPr>
              <w:t>v59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354B4C" w14:textId="77777777" w:rsidR="00360FB5" w:rsidRPr="004B1509" w:rsidRDefault="00360FB5" w:rsidP="00553004">
            <w:pPr>
              <w:rPr>
                <w:rFonts w:eastAsia="Calibri"/>
                <w:szCs w:val="22"/>
              </w:rPr>
            </w:pPr>
            <w:r w:rsidRPr="004B1509">
              <w:rPr>
                <w:rFonts w:eastAsia="Calibri"/>
                <w:szCs w:val="22"/>
              </w:rPr>
              <w:t>Laičiai–Vidugiriai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96A43B" w14:textId="77777777" w:rsidR="00360FB5" w:rsidRPr="004B1509" w:rsidRDefault="00360FB5" w:rsidP="00553004">
            <w:pPr>
              <w:jc w:val="right"/>
              <w:rPr>
                <w:rFonts w:eastAsia="Calibri"/>
                <w:szCs w:val="22"/>
              </w:rPr>
            </w:pPr>
            <w:r w:rsidRPr="004B1509">
              <w:rPr>
                <w:rFonts w:eastAsia="Calibri"/>
                <w:szCs w:val="22"/>
              </w:rPr>
              <w:t>3591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774E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D8DEC" w14:textId="77777777" w:rsidR="00360FB5" w:rsidRPr="004B1509" w:rsidRDefault="00360FB5" w:rsidP="00553004">
            <w:pPr>
              <w:jc w:val="right"/>
              <w:rPr>
                <w:rFonts w:eastAsia="Calibri"/>
                <w:szCs w:val="22"/>
              </w:rPr>
            </w:pPr>
            <w:r w:rsidRPr="004B1509">
              <w:rPr>
                <w:rFonts w:eastAsia="Calibri"/>
                <w:szCs w:val="22"/>
              </w:rPr>
              <w:t>3591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FA912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FF0D1"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E665B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43DE1E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943513A"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8FD165" w14:textId="77777777" w:rsidR="00360FB5" w:rsidRPr="004B1509" w:rsidRDefault="00360FB5" w:rsidP="00553004">
            <w:pPr>
              <w:rPr>
                <w:rFonts w:eastAsia="Calibri"/>
                <w:szCs w:val="22"/>
              </w:rPr>
            </w:pPr>
            <w:r w:rsidRPr="004B1509">
              <w:rPr>
                <w:rFonts w:eastAsia="Calibri"/>
                <w:szCs w:val="22"/>
              </w:rPr>
              <w:t>v6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660F9CB" w14:textId="77777777" w:rsidR="00360FB5" w:rsidRPr="004B1509" w:rsidRDefault="00360FB5" w:rsidP="00553004">
            <w:pPr>
              <w:rPr>
                <w:rFonts w:eastAsia="Calibri"/>
                <w:szCs w:val="22"/>
              </w:rPr>
            </w:pPr>
            <w:r w:rsidRPr="004B1509">
              <w:rPr>
                <w:rFonts w:eastAsia="Calibri"/>
                <w:szCs w:val="22"/>
              </w:rPr>
              <w:t>Karūniai–kelias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5B9C04" w14:textId="77777777" w:rsidR="00360FB5" w:rsidRPr="004B1509" w:rsidRDefault="00360FB5" w:rsidP="00553004">
            <w:pPr>
              <w:jc w:val="right"/>
              <w:rPr>
                <w:rFonts w:eastAsia="Calibri"/>
                <w:szCs w:val="22"/>
              </w:rPr>
            </w:pPr>
            <w:r w:rsidRPr="004B1509">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D12E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4C0742" w14:textId="77777777" w:rsidR="00360FB5" w:rsidRPr="004B1509" w:rsidRDefault="00360FB5" w:rsidP="00553004">
            <w:pPr>
              <w:jc w:val="right"/>
              <w:rPr>
                <w:rFonts w:eastAsia="Calibri"/>
                <w:szCs w:val="22"/>
              </w:rPr>
            </w:pPr>
            <w:r w:rsidRPr="004B1509">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F3DC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B2BE9B"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47380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673C6B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50F2D16"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416F40" w14:textId="77777777" w:rsidR="00360FB5" w:rsidRPr="004B1509" w:rsidRDefault="00360FB5" w:rsidP="00553004">
            <w:pPr>
              <w:rPr>
                <w:rFonts w:eastAsia="Calibri"/>
                <w:szCs w:val="22"/>
              </w:rPr>
            </w:pPr>
            <w:r w:rsidRPr="004B1509">
              <w:rPr>
                <w:rFonts w:eastAsia="Calibri"/>
                <w:szCs w:val="22"/>
              </w:rPr>
              <w:t>v60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3559DF4" w14:textId="77777777" w:rsidR="00360FB5" w:rsidRPr="004B1509" w:rsidRDefault="00360FB5" w:rsidP="00553004">
            <w:pPr>
              <w:rPr>
                <w:rFonts w:eastAsia="Calibri"/>
                <w:szCs w:val="22"/>
              </w:rPr>
            </w:pPr>
            <w:r w:rsidRPr="004B1509">
              <w:rPr>
                <w:rFonts w:eastAsia="Calibri"/>
                <w:szCs w:val="22"/>
              </w:rPr>
              <w:t>Privažiuojamasis kelias iki Ažubalių g., Viešintų mstl.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9959DC" w14:textId="77777777" w:rsidR="00360FB5" w:rsidRPr="004B1509" w:rsidRDefault="00360FB5" w:rsidP="00553004">
            <w:pPr>
              <w:jc w:val="right"/>
              <w:rPr>
                <w:rFonts w:eastAsia="Calibri"/>
                <w:bCs/>
                <w:szCs w:val="22"/>
              </w:rPr>
            </w:pPr>
            <w:r w:rsidRPr="004B150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90A9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80924" w14:textId="77777777" w:rsidR="00360FB5" w:rsidRPr="004B1509" w:rsidRDefault="00360FB5" w:rsidP="00553004">
            <w:pPr>
              <w:jc w:val="right"/>
              <w:rPr>
                <w:rFonts w:eastAsia="Calibri"/>
                <w:bCs/>
                <w:szCs w:val="22"/>
              </w:rPr>
            </w:pPr>
            <w:r w:rsidRPr="004B150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36C1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6892B"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191628" w14:textId="77777777" w:rsidR="00360FB5" w:rsidRPr="004B1509" w:rsidRDefault="00360FB5" w:rsidP="00553004">
            <w:pPr>
              <w:jc w:val="center"/>
              <w:rPr>
                <w:rFonts w:eastAsia="Calibri"/>
                <w:szCs w:val="22"/>
              </w:rPr>
            </w:pPr>
            <w:r w:rsidRPr="004B1509">
              <w:rPr>
                <w:rFonts w:eastAsia="Calibri"/>
                <w:szCs w:val="22"/>
              </w:rPr>
              <w:t>4400-5413-7410</w:t>
            </w:r>
          </w:p>
        </w:tc>
      </w:tr>
      <w:tr w:rsidR="00360FB5" w:rsidRPr="004B1509" w14:paraId="31320A2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29B0737"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708D51" w14:textId="77777777" w:rsidR="00360FB5" w:rsidRPr="004B1509" w:rsidRDefault="00360FB5" w:rsidP="00553004">
            <w:pPr>
              <w:rPr>
                <w:rFonts w:eastAsia="Calibri"/>
                <w:szCs w:val="22"/>
              </w:rPr>
            </w:pPr>
            <w:r w:rsidRPr="004B1509">
              <w:rPr>
                <w:rFonts w:eastAsia="Calibri"/>
                <w:szCs w:val="22"/>
              </w:rPr>
              <w:t>v62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8EA2913" w14:textId="77777777" w:rsidR="00360FB5" w:rsidRPr="004B1509" w:rsidRDefault="00360FB5" w:rsidP="00553004">
            <w:pPr>
              <w:rPr>
                <w:rFonts w:eastAsia="Calibri"/>
                <w:szCs w:val="22"/>
              </w:rPr>
            </w:pPr>
            <w:r w:rsidRPr="004B1509">
              <w:rPr>
                <w:rFonts w:eastAsia="Calibri"/>
                <w:szCs w:val="22"/>
              </w:rPr>
              <w:t>Privažiuojamasis kelias prie gyvenamųjų namų Valečkų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A36B722" w14:textId="77777777" w:rsidR="00360FB5" w:rsidRPr="004B1509" w:rsidRDefault="00360FB5" w:rsidP="00553004">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1C8F8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A475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4EC724" w14:textId="77777777" w:rsidR="00360FB5" w:rsidRPr="004B1509" w:rsidRDefault="00360FB5" w:rsidP="00553004">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3A8C51"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25E0E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C23ACB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BD881C"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1B8E9C" w14:textId="77777777" w:rsidR="00360FB5" w:rsidRPr="004B1509" w:rsidRDefault="00360FB5" w:rsidP="00553004">
            <w:pPr>
              <w:rPr>
                <w:rFonts w:eastAsia="Calibri"/>
                <w:szCs w:val="22"/>
              </w:rPr>
            </w:pPr>
            <w:r w:rsidRPr="004B1509">
              <w:rPr>
                <w:rFonts w:eastAsia="Calibri"/>
                <w:szCs w:val="22"/>
              </w:rPr>
              <w:t>v63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3ADADA" w14:textId="77777777" w:rsidR="00360FB5" w:rsidRPr="004B1509" w:rsidRDefault="00360FB5" w:rsidP="00553004">
            <w:pPr>
              <w:rPr>
                <w:rFonts w:eastAsia="Calibri"/>
                <w:szCs w:val="22"/>
              </w:rPr>
            </w:pPr>
            <w:r w:rsidRPr="004B1509">
              <w:rPr>
                <w:rFonts w:eastAsia="Calibri"/>
                <w:szCs w:val="22"/>
              </w:rPr>
              <w:t>Privažiuojamasis kelias prie Paežerių poilsiavietės nuo kelio Papiliai–Viešintos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DEAB17D" w14:textId="77777777" w:rsidR="00360FB5" w:rsidRPr="004B1509" w:rsidRDefault="00360FB5" w:rsidP="00553004">
            <w:pPr>
              <w:jc w:val="right"/>
              <w:rPr>
                <w:rFonts w:eastAsia="Calibri"/>
                <w:szCs w:val="22"/>
              </w:rPr>
            </w:pPr>
            <w:r w:rsidRPr="004B1509">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7EF83" w14:textId="77777777" w:rsidR="00360FB5" w:rsidRPr="004B1509" w:rsidRDefault="00360FB5" w:rsidP="00553004">
            <w:pPr>
              <w:jc w:val="right"/>
              <w:rPr>
                <w:rFonts w:eastAsia="Calibri"/>
                <w:szCs w:val="22"/>
              </w:rPr>
            </w:pPr>
            <w:r w:rsidRPr="004B1509">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C4C08" w14:textId="77777777" w:rsidR="00360FB5" w:rsidRPr="004B1509" w:rsidRDefault="00360FB5" w:rsidP="00553004">
            <w:pPr>
              <w:jc w:val="right"/>
              <w:rPr>
                <w:rFonts w:eastAsia="Calibri"/>
                <w:szCs w:val="22"/>
              </w:rPr>
            </w:pPr>
            <w:r w:rsidRPr="004B1509">
              <w:rPr>
                <w:rFonts w:eastAsia="Calibri"/>
                <w:szCs w:val="22"/>
              </w:rPr>
              <w:t>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1DA7C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A1ABC"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A0AD4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ABC1C6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FA4FBD5"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5E0C0C" w14:textId="77777777" w:rsidR="00360FB5" w:rsidRPr="004B1509" w:rsidRDefault="00360FB5" w:rsidP="00553004">
            <w:pPr>
              <w:rPr>
                <w:rFonts w:eastAsia="Calibri"/>
                <w:szCs w:val="22"/>
              </w:rPr>
            </w:pPr>
            <w:r w:rsidRPr="004B1509">
              <w:rPr>
                <w:rFonts w:eastAsia="Calibri"/>
                <w:szCs w:val="22"/>
              </w:rPr>
              <w:t>v64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00F0F7" w14:textId="77777777" w:rsidR="00360FB5" w:rsidRPr="004B1509" w:rsidRDefault="00360FB5" w:rsidP="00553004">
            <w:pPr>
              <w:rPr>
                <w:rFonts w:eastAsia="Calibri"/>
                <w:szCs w:val="22"/>
              </w:rPr>
            </w:pPr>
            <w:r w:rsidRPr="004B1509">
              <w:rPr>
                <w:rFonts w:eastAsia="Calibri"/>
                <w:szCs w:val="22"/>
              </w:rPr>
              <w:t>Privažiuojamasis kelias prie Juozapavos poilsiavietės nuo kelio Nr. v11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290DF1" w14:textId="77777777" w:rsidR="00360FB5" w:rsidRPr="004B1509" w:rsidRDefault="00360FB5" w:rsidP="00553004">
            <w:pPr>
              <w:jc w:val="right"/>
              <w:rPr>
                <w:rFonts w:eastAsia="Calibri"/>
                <w:szCs w:val="22"/>
              </w:rPr>
            </w:pPr>
            <w:r w:rsidRPr="004B1509">
              <w:rPr>
                <w:rFonts w:eastAsia="Calibri"/>
                <w:szCs w:val="22"/>
              </w:rPr>
              <w:t>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08CB1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30FF6" w14:textId="77777777" w:rsidR="00360FB5" w:rsidRPr="004B1509" w:rsidRDefault="00360FB5" w:rsidP="00553004">
            <w:pPr>
              <w:jc w:val="right"/>
              <w:rPr>
                <w:rFonts w:eastAsia="Calibri"/>
                <w:szCs w:val="22"/>
              </w:rPr>
            </w:pPr>
            <w:r w:rsidRPr="004B1509">
              <w:rPr>
                <w:rFonts w:eastAsia="Calibri"/>
                <w:szCs w:val="22"/>
              </w:rPr>
              <w:t>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8209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8157C"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1CDFA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81EBDA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D9B3B84"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472074" w14:textId="77777777" w:rsidR="00360FB5" w:rsidRPr="004B1509" w:rsidRDefault="00360FB5" w:rsidP="00553004">
            <w:pPr>
              <w:rPr>
                <w:rFonts w:eastAsia="Calibri"/>
                <w:szCs w:val="22"/>
              </w:rPr>
            </w:pPr>
            <w:r w:rsidRPr="004B1509">
              <w:rPr>
                <w:rFonts w:eastAsia="Calibri"/>
                <w:szCs w:val="22"/>
              </w:rPr>
              <w:t>v66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B4D263" w14:textId="77777777" w:rsidR="00360FB5" w:rsidRPr="004B1509" w:rsidRDefault="00360FB5" w:rsidP="00553004">
            <w:pPr>
              <w:rPr>
                <w:rFonts w:eastAsia="Calibri"/>
                <w:szCs w:val="22"/>
              </w:rPr>
            </w:pPr>
            <w:r w:rsidRPr="004B1509">
              <w:rPr>
                <w:rFonts w:eastAsia="Calibri"/>
                <w:szCs w:val="22"/>
              </w:rPr>
              <w:t xml:space="preserve">Privažiuojamasis kelias prie miško Pagrandų k. nuo Trakininkų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9F80E69" w14:textId="77777777" w:rsidR="00360FB5" w:rsidRPr="004B1509" w:rsidRDefault="00360FB5" w:rsidP="00553004">
            <w:pPr>
              <w:jc w:val="right"/>
              <w:rPr>
                <w:rFonts w:eastAsia="Calibri"/>
                <w:szCs w:val="22"/>
              </w:rPr>
            </w:pPr>
            <w:r w:rsidRPr="004B1509">
              <w:rPr>
                <w:rFonts w:eastAsia="Calibri"/>
                <w:szCs w:val="22"/>
              </w:rPr>
              <w:t>1491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DA21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0454A" w14:textId="77777777" w:rsidR="00360FB5" w:rsidRPr="004B1509" w:rsidRDefault="00360FB5" w:rsidP="00553004">
            <w:pPr>
              <w:jc w:val="right"/>
              <w:rPr>
                <w:rFonts w:eastAsia="Calibri"/>
                <w:szCs w:val="22"/>
              </w:rPr>
            </w:pPr>
            <w:r w:rsidRPr="004B1509">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F082A" w14:textId="77777777" w:rsidR="00360FB5" w:rsidRPr="004B1509" w:rsidRDefault="00360FB5" w:rsidP="00553004">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91CC2"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810EB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352873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E5E7F77"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4CE34E" w14:textId="77777777" w:rsidR="00360FB5" w:rsidRPr="004B1509" w:rsidRDefault="00360FB5" w:rsidP="00553004">
            <w:pPr>
              <w:rPr>
                <w:rFonts w:eastAsia="Calibri"/>
                <w:szCs w:val="22"/>
              </w:rPr>
            </w:pPr>
            <w:r w:rsidRPr="004B1509">
              <w:rPr>
                <w:rFonts w:eastAsia="Calibri"/>
                <w:szCs w:val="22"/>
              </w:rPr>
              <w:t>v67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B8F078" w14:textId="77777777" w:rsidR="00360FB5" w:rsidRPr="004B1509" w:rsidRDefault="00360FB5" w:rsidP="00553004">
            <w:pPr>
              <w:rPr>
                <w:rFonts w:eastAsia="Calibri"/>
                <w:szCs w:val="22"/>
              </w:rPr>
            </w:pPr>
            <w:r w:rsidRPr="004B1509">
              <w:rPr>
                <w:rFonts w:eastAsia="Calibri"/>
                <w:szCs w:val="22"/>
              </w:rPr>
              <w:t>Meldiškiai–Marinava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EDE9DC" w14:textId="77777777" w:rsidR="00360FB5" w:rsidRPr="004B1509" w:rsidRDefault="00360FB5" w:rsidP="00553004">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1749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528C4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BC427" w14:textId="77777777" w:rsidR="00360FB5" w:rsidRPr="004B1509" w:rsidRDefault="00360FB5" w:rsidP="00553004">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0CF88"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26533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ABF40D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01B4CCF"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5E81A1" w14:textId="77777777" w:rsidR="00360FB5" w:rsidRPr="004B1509" w:rsidRDefault="00360FB5" w:rsidP="00553004">
            <w:pPr>
              <w:rPr>
                <w:rFonts w:eastAsia="Calibri"/>
                <w:szCs w:val="22"/>
              </w:rPr>
            </w:pPr>
            <w:r w:rsidRPr="004B1509">
              <w:rPr>
                <w:rFonts w:eastAsia="Calibri"/>
                <w:szCs w:val="22"/>
              </w:rPr>
              <w:t>v68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E9FF4FF" w14:textId="77777777" w:rsidR="00360FB5" w:rsidRPr="004B1509" w:rsidRDefault="00360FB5" w:rsidP="00553004">
            <w:pPr>
              <w:rPr>
                <w:rFonts w:eastAsia="Calibri"/>
                <w:szCs w:val="22"/>
              </w:rPr>
            </w:pPr>
            <w:r w:rsidRPr="004B1509">
              <w:rPr>
                <w:rFonts w:eastAsia="Calibri"/>
                <w:szCs w:val="22"/>
              </w:rPr>
              <w:t>Privažiuojamasis kelias prie Sodo g., Viešintėlių k. nuo kelio Nr. v32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86CFFA" w14:textId="77777777" w:rsidR="00360FB5" w:rsidRPr="004B1509" w:rsidRDefault="00360FB5" w:rsidP="00553004">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56E8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E208A" w14:textId="77777777" w:rsidR="00360FB5" w:rsidRPr="004B1509" w:rsidRDefault="00360FB5" w:rsidP="00553004">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30C6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F7CBA"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208C9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E7D500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6278832"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A0A4F4" w14:textId="77777777" w:rsidR="00360FB5" w:rsidRPr="004B1509" w:rsidRDefault="00360FB5" w:rsidP="00553004">
            <w:pPr>
              <w:rPr>
                <w:rFonts w:eastAsia="Calibri"/>
                <w:szCs w:val="22"/>
              </w:rPr>
            </w:pPr>
            <w:r w:rsidRPr="004B1509">
              <w:rPr>
                <w:rFonts w:eastAsia="Calibri"/>
                <w:szCs w:val="22"/>
              </w:rPr>
              <w:t>v69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E506B8" w14:textId="77777777" w:rsidR="00360FB5" w:rsidRPr="004B1509" w:rsidRDefault="00360FB5" w:rsidP="00553004">
            <w:pPr>
              <w:rPr>
                <w:rFonts w:eastAsia="Calibri"/>
                <w:szCs w:val="22"/>
              </w:rPr>
            </w:pPr>
            <w:r w:rsidRPr="004B1509">
              <w:rPr>
                <w:rFonts w:eastAsia="Calibri"/>
                <w:szCs w:val="22"/>
              </w:rPr>
              <w:t xml:space="preserve">Privažiuojamasis kelias prie gyvenamųjų namų nuo Laičių g., Viešintėlių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3FB821" w14:textId="77777777" w:rsidR="00360FB5" w:rsidRPr="004B1509" w:rsidRDefault="00360FB5" w:rsidP="00553004">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7AA6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1C24E" w14:textId="77777777" w:rsidR="00360FB5" w:rsidRPr="004B1509" w:rsidRDefault="00360FB5" w:rsidP="00553004">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818B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8A09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C5634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023F26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874610B"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BBB737" w14:textId="77777777" w:rsidR="00360FB5" w:rsidRPr="004B1509" w:rsidRDefault="00360FB5" w:rsidP="00553004">
            <w:pPr>
              <w:rPr>
                <w:rFonts w:eastAsia="Calibri"/>
                <w:szCs w:val="22"/>
              </w:rPr>
            </w:pPr>
            <w:r w:rsidRPr="004B1509">
              <w:rPr>
                <w:rFonts w:eastAsia="Calibri"/>
                <w:szCs w:val="22"/>
              </w:rPr>
              <w:t>v69-1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70991D" w14:textId="77777777" w:rsidR="00360FB5" w:rsidRPr="004B1509" w:rsidRDefault="00360FB5" w:rsidP="00553004">
            <w:pPr>
              <w:rPr>
                <w:rFonts w:eastAsia="Calibri"/>
                <w:szCs w:val="22"/>
              </w:rPr>
            </w:pPr>
            <w:r w:rsidRPr="004B1509">
              <w:rPr>
                <w:rFonts w:eastAsia="Calibri"/>
                <w:szCs w:val="22"/>
              </w:rPr>
              <w:t>Pravažiuojamasis kelias nuo Bilėnų g., Viešintų k. iki Šimonių girios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AEC91A" w14:textId="77777777" w:rsidR="00360FB5" w:rsidRPr="004B1509" w:rsidRDefault="00360FB5" w:rsidP="00553004">
            <w:pPr>
              <w:jc w:val="right"/>
              <w:rPr>
                <w:rFonts w:eastAsia="Calibri"/>
                <w:szCs w:val="22"/>
              </w:rPr>
            </w:pPr>
            <w:r w:rsidRPr="004B1509">
              <w:rPr>
                <w:rFonts w:eastAsia="Calibri"/>
                <w:szCs w:val="22"/>
              </w:rPr>
              <w:t>4667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59C9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347ABD" w14:textId="77777777" w:rsidR="00360FB5" w:rsidRPr="004B1509" w:rsidRDefault="00360FB5" w:rsidP="00553004">
            <w:pPr>
              <w:jc w:val="right"/>
              <w:rPr>
                <w:rFonts w:eastAsia="Calibri"/>
                <w:szCs w:val="22"/>
              </w:rPr>
            </w:pPr>
            <w:r w:rsidRPr="004B1509">
              <w:rPr>
                <w:rFonts w:eastAsia="Calibri"/>
                <w:szCs w:val="22"/>
              </w:rPr>
              <w:t>4667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56C2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285DC"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76082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7056A7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E17F7CC"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8A0993" w14:textId="77777777" w:rsidR="00360FB5" w:rsidRPr="004B1509" w:rsidRDefault="00360FB5" w:rsidP="00553004">
            <w:pPr>
              <w:rPr>
                <w:rFonts w:eastAsia="Calibri"/>
                <w:szCs w:val="22"/>
              </w:rPr>
            </w:pPr>
            <w:r w:rsidRPr="004B1509">
              <w:rPr>
                <w:rFonts w:eastAsia="Calibri"/>
                <w:szCs w:val="22"/>
              </w:rPr>
              <w:t>v69-2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29E3CA6" w14:textId="77777777" w:rsidR="00360FB5" w:rsidRPr="004B1509" w:rsidRDefault="00360FB5" w:rsidP="00553004">
            <w:pPr>
              <w:rPr>
                <w:rFonts w:eastAsia="Calibri"/>
                <w:szCs w:val="22"/>
              </w:rPr>
            </w:pPr>
            <w:r w:rsidRPr="004B1509">
              <w:rPr>
                <w:rFonts w:eastAsia="Calibri"/>
                <w:szCs w:val="22"/>
              </w:rPr>
              <w:t xml:space="preserve">Pravažiuojamasis kelias nuo kelio Nr. v69-1 iki </w:t>
            </w:r>
            <w:r w:rsidRPr="004B1509">
              <w:rPr>
                <w:rFonts w:eastAsia="Calibri"/>
                <w:bCs/>
                <w:szCs w:val="22"/>
              </w:rPr>
              <w:t xml:space="preserve">Žemaitėlių </w:t>
            </w:r>
            <w:r w:rsidRPr="004B1509">
              <w:rPr>
                <w:rFonts w:eastAsia="Calibri"/>
                <w:szCs w:val="22"/>
              </w:rPr>
              <w:t xml:space="preserve">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896387" w14:textId="77777777" w:rsidR="00360FB5" w:rsidRPr="004B1509" w:rsidRDefault="00360FB5" w:rsidP="00553004">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C06D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0177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004A4" w14:textId="77777777" w:rsidR="00360FB5" w:rsidRPr="004B1509" w:rsidRDefault="00360FB5" w:rsidP="00553004">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6F096F"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C9927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D4CDAA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D386F7"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EDA319" w14:textId="77777777" w:rsidR="00360FB5" w:rsidRPr="004B1509" w:rsidRDefault="00360FB5" w:rsidP="00553004">
            <w:pPr>
              <w:rPr>
                <w:rFonts w:eastAsia="Calibri"/>
                <w:szCs w:val="22"/>
              </w:rPr>
            </w:pPr>
            <w:r w:rsidRPr="004B1509">
              <w:rPr>
                <w:rFonts w:eastAsia="Calibri"/>
                <w:szCs w:val="22"/>
              </w:rPr>
              <w:t>v7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D96C91A" w14:textId="77777777" w:rsidR="00360FB5" w:rsidRPr="004B1509" w:rsidRDefault="00360FB5" w:rsidP="00553004">
            <w:pPr>
              <w:rPr>
                <w:rFonts w:eastAsia="Calibri"/>
                <w:szCs w:val="22"/>
              </w:rPr>
            </w:pPr>
            <w:r w:rsidRPr="004B1509">
              <w:rPr>
                <w:rFonts w:eastAsia="Calibri"/>
                <w:szCs w:val="22"/>
              </w:rPr>
              <w:t>Pravažiuojamasis kelias nuo kelio Nr. v72 iki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CADCE2D" w14:textId="77777777" w:rsidR="00360FB5" w:rsidRPr="004B1509" w:rsidRDefault="00360FB5" w:rsidP="00553004">
            <w:pPr>
              <w:jc w:val="right"/>
              <w:rPr>
                <w:rFonts w:eastAsia="Calibri"/>
                <w:szCs w:val="22"/>
              </w:rPr>
            </w:pPr>
            <w:r w:rsidRPr="004B1509">
              <w:rPr>
                <w:rFonts w:eastAsia="Calibri"/>
                <w:szCs w:val="22"/>
              </w:rPr>
              <w:t>1488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B653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608A2" w14:textId="77777777" w:rsidR="00360FB5" w:rsidRPr="004B1509" w:rsidRDefault="00360FB5" w:rsidP="00553004">
            <w:pPr>
              <w:jc w:val="right"/>
              <w:rPr>
                <w:rFonts w:eastAsia="Calibri"/>
                <w:szCs w:val="22"/>
              </w:rPr>
            </w:pPr>
            <w:r w:rsidRPr="004B1509">
              <w:rPr>
                <w:rFonts w:eastAsia="Calibri"/>
                <w:szCs w:val="22"/>
              </w:rPr>
              <w:t>1488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5DDA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64A35"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599F9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C5DF2B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6DB866"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47F892" w14:textId="77777777" w:rsidR="00360FB5" w:rsidRPr="004B1509" w:rsidRDefault="00360FB5" w:rsidP="00553004">
            <w:pPr>
              <w:rPr>
                <w:rFonts w:eastAsia="Calibri"/>
                <w:szCs w:val="22"/>
              </w:rPr>
            </w:pPr>
            <w:r w:rsidRPr="004B1509">
              <w:rPr>
                <w:rFonts w:eastAsia="Calibri"/>
                <w:szCs w:val="22"/>
              </w:rPr>
              <w:t>v70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817D8DF" w14:textId="77777777" w:rsidR="00360FB5" w:rsidRPr="004B1509" w:rsidRDefault="00360FB5" w:rsidP="00553004">
            <w:pPr>
              <w:rPr>
                <w:rFonts w:eastAsia="Calibri"/>
                <w:szCs w:val="22"/>
              </w:rPr>
            </w:pPr>
            <w:r w:rsidRPr="004B1509">
              <w:rPr>
                <w:rFonts w:eastAsia="Calibri"/>
                <w:szCs w:val="22"/>
              </w:rPr>
              <w:t>Pravažiuojamasis kelias nuo Bylėnų k. iki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E7C910" w14:textId="77777777" w:rsidR="00360FB5" w:rsidRPr="004B1509" w:rsidRDefault="00360FB5" w:rsidP="00553004">
            <w:pPr>
              <w:jc w:val="right"/>
              <w:rPr>
                <w:rFonts w:eastAsia="Calibri"/>
                <w:szCs w:val="22"/>
              </w:rPr>
            </w:pPr>
            <w:r w:rsidRPr="004B1509">
              <w:rPr>
                <w:rFonts w:eastAsia="Calibri"/>
                <w:szCs w:val="22"/>
              </w:rPr>
              <w:t>2152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953C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B0323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834CEA" w14:textId="77777777" w:rsidR="00360FB5" w:rsidRPr="004B1509" w:rsidRDefault="00360FB5" w:rsidP="00553004">
            <w:pPr>
              <w:jc w:val="right"/>
              <w:rPr>
                <w:rFonts w:eastAsia="Calibri"/>
                <w:szCs w:val="22"/>
              </w:rPr>
            </w:pPr>
            <w:r w:rsidRPr="004B1509">
              <w:rPr>
                <w:rFonts w:eastAsia="Calibri"/>
                <w:szCs w:val="22"/>
              </w:rPr>
              <w:t>2152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A53D2"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DE7C9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C03662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350BC2"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10CA93" w14:textId="77777777" w:rsidR="00360FB5" w:rsidRPr="004B1509" w:rsidRDefault="00360FB5" w:rsidP="00553004">
            <w:pPr>
              <w:rPr>
                <w:rFonts w:eastAsia="Calibri"/>
                <w:szCs w:val="22"/>
              </w:rPr>
            </w:pPr>
            <w:r w:rsidRPr="004B1509">
              <w:rPr>
                <w:rFonts w:eastAsia="Calibri"/>
                <w:szCs w:val="22"/>
              </w:rPr>
              <w:t>v71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8382C9D" w14:textId="77777777" w:rsidR="00360FB5" w:rsidRPr="004B1509" w:rsidRDefault="00360FB5" w:rsidP="00553004">
            <w:pPr>
              <w:rPr>
                <w:rFonts w:eastAsia="Calibri"/>
                <w:szCs w:val="22"/>
              </w:rPr>
            </w:pPr>
            <w:r w:rsidRPr="004B1509">
              <w:rPr>
                <w:rFonts w:eastAsia="Calibri"/>
                <w:szCs w:val="22"/>
              </w:rPr>
              <w:t>Pravažiuojamasis kelias nuo kelio Kupiškis–Anykščiai iki Laitelių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145A40" w14:textId="77777777" w:rsidR="00360FB5" w:rsidRPr="004B1509" w:rsidRDefault="00360FB5" w:rsidP="00553004">
            <w:pPr>
              <w:jc w:val="right"/>
              <w:rPr>
                <w:rFonts w:eastAsia="Calibri"/>
                <w:szCs w:val="22"/>
              </w:rPr>
            </w:pPr>
            <w:r w:rsidRPr="004B1509">
              <w:rPr>
                <w:rFonts w:eastAsia="Calibri"/>
                <w:szCs w:val="22"/>
              </w:rPr>
              <w:t>622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D7339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E25EA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5F4D3" w14:textId="77777777" w:rsidR="00360FB5" w:rsidRPr="004B1509" w:rsidRDefault="00360FB5" w:rsidP="00553004">
            <w:pPr>
              <w:jc w:val="right"/>
              <w:rPr>
                <w:rFonts w:eastAsia="Calibri"/>
                <w:szCs w:val="22"/>
              </w:rPr>
            </w:pPr>
            <w:r w:rsidRPr="004B1509">
              <w:rPr>
                <w:rFonts w:eastAsia="Calibri"/>
                <w:szCs w:val="22"/>
              </w:rPr>
              <w:t>622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9E197E"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44E49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F01A71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973B1F3"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7E9CCE" w14:textId="77777777" w:rsidR="00360FB5" w:rsidRPr="004B1509" w:rsidRDefault="00360FB5" w:rsidP="00553004">
            <w:pPr>
              <w:rPr>
                <w:rFonts w:eastAsia="Calibri"/>
                <w:szCs w:val="22"/>
              </w:rPr>
            </w:pPr>
            <w:r w:rsidRPr="004B1509">
              <w:rPr>
                <w:rFonts w:eastAsia="Calibri"/>
                <w:szCs w:val="22"/>
              </w:rPr>
              <w:t>v72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2526966" w14:textId="77777777" w:rsidR="00360FB5" w:rsidRPr="004B1509" w:rsidRDefault="00360FB5" w:rsidP="00553004">
            <w:pPr>
              <w:rPr>
                <w:rFonts w:eastAsia="Calibri"/>
                <w:szCs w:val="22"/>
              </w:rPr>
            </w:pPr>
            <w:r w:rsidRPr="004B1509">
              <w:rPr>
                <w:rFonts w:eastAsia="Calibri"/>
                <w:szCs w:val="22"/>
              </w:rPr>
              <w:t>Pravažiuojamasis kelias nuo Žliobiškio g., Viešintėlių k. iki kelio Nr. v7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EA22A60" w14:textId="77777777" w:rsidR="00360FB5" w:rsidRPr="004B1509" w:rsidRDefault="00360FB5" w:rsidP="00553004">
            <w:pPr>
              <w:jc w:val="right"/>
              <w:rPr>
                <w:rFonts w:eastAsia="Calibri"/>
                <w:szCs w:val="22"/>
              </w:rPr>
            </w:pPr>
            <w:r w:rsidRPr="004B1509">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060D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F2EC2" w14:textId="77777777" w:rsidR="00360FB5" w:rsidRPr="004B1509" w:rsidRDefault="00360FB5" w:rsidP="00553004">
            <w:pPr>
              <w:jc w:val="right"/>
              <w:rPr>
                <w:rFonts w:eastAsia="Calibri"/>
                <w:szCs w:val="22"/>
              </w:rPr>
            </w:pPr>
            <w:r w:rsidRPr="004B1509">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1937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3A8B4"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2BE51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ABEC6A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D74B6A3"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8F608E" w14:textId="77777777" w:rsidR="00360FB5" w:rsidRPr="004B1509" w:rsidRDefault="00360FB5" w:rsidP="00553004">
            <w:pPr>
              <w:rPr>
                <w:rFonts w:eastAsia="Calibri"/>
                <w:szCs w:val="22"/>
              </w:rPr>
            </w:pPr>
            <w:r w:rsidRPr="004B1509">
              <w:rPr>
                <w:rFonts w:eastAsia="Calibri"/>
                <w:szCs w:val="22"/>
              </w:rPr>
              <w:t>v72-2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4782385" w14:textId="77777777" w:rsidR="00360FB5" w:rsidRPr="004B1509" w:rsidRDefault="00360FB5" w:rsidP="00553004">
            <w:pPr>
              <w:rPr>
                <w:rFonts w:eastAsia="Calibri"/>
                <w:szCs w:val="22"/>
              </w:rPr>
            </w:pPr>
            <w:r w:rsidRPr="004B1509">
              <w:rPr>
                <w:rFonts w:eastAsia="Calibri"/>
                <w:szCs w:val="22"/>
              </w:rPr>
              <w:t>Pravažiuojamasis kelias nuo Žliobiškio g., Viešintėlių k. iki kelio Nr. v5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FF76994" w14:textId="77777777" w:rsidR="00360FB5" w:rsidRPr="004B1509" w:rsidRDefault="00360FB5" w:rsidP="00553004">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A187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8CAC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7BCFD" w14:textId="77777777" w:rsidR="00360FB5" w:rsidRPr="004B1509" w:rsidRDefault="00360FB5" w:rsidP="00553004">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9EC1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02C7F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21339F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3D869D6"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60F6CF" w14:textId="77777777" w:rsidR="00360FB5" w:rsidRPr="004B1509" w:rsidRDefault="00360FB5" w:rsidP="00553004">
            <w:pPr>
              <w:rPr>
                <w:rFonts w:eastAsia="Calibri"/>
                <w:szCs w:val="22"/>
              </w:rPr>
            </w:pPr>
            <w:r w:rsidRPr="004B1509">
              <w:rPr>
                <w:rFonts w:eastAsia="Calibri"/>
                <w:szCs w:val="22"/>
              </w:rPr>
              <w:t>v72-3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2E92249" w14:textId="77777777" w:rsidR="00360FB5" w:rsidRPr="004B1509" w:rsidRDefault="00360FB5" w:rsidP="00553004">
            <w:pPr>
              <w:rPr>
                <w:rFonts w:eastAsia="Calibri"/>
                <w:szCs w:val="22"/>
              </w:rPr>
            </w:pPr>
            <w:r w:rsidRPr="004B1509">
              <w:rPr>
                <w:rFonts w:eastAsia="Calibri"/>
                <w:szCs w:val="22"/>
              </w:rPr>
              <w:t>Pravažiuojamasis kelias nuo Eglynės g., Viešintėlių k. iki kelio Nr. v72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D54879" w14:textId="77777777" w:rsidR="00360FB5" w:rsidRPr="004B1509" w:rsidRDefault="00360FB5" w:rsidP="00553004">
            <w:pPr>
              <w:jc w:val="right"/>
              <w:rPr>
                <w:rFonts w:eastAsia="Calibri"/>
                <w:szCs w:val="22"/>
              </w:rPr>
            </w:pPr>
            <w:r w:rsidRPr="004B1509">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A30D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0445A" w14:textId="77777777" w:rsidR="00360FB5" w:rsidRPr="004B1509" w:rsidRDefault="00360FB5" w:rsidP="00553004">
            <w:pPr>
              <w:jc w:val="right"/>
              <w:rPr>
                <w:rFonts w:eastAsia="Calibri"/>
                <w:szCs w:val="22"/>
              </w:rPr>
            </w:pPr>
            <w:r w:rsidRPr="004B1509">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B1CE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03BC3"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614EA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9BA793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A32506"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D039CA" w14:textId="77777777" w:rsidR="00360FB5" w:rsidRPr="004B1509" w:rsidRDefault="00360FB5" w:rsidP="00553004">
            <w:pPr>
              <w:rPr>
                <w:rFonts w:eastAsia="Calibri"/>
                <w:szCs w:val="22"/>
              </w:rPr>
            </w:pPr>
            <w:r w:rsidRPr="004B1509">
              <w:rPr>
                <w:rFonts w:eastAsia="Calibri"/>
                <w:szCs w:val="22"/>
              </w:rPr>
              <w:t>v73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E45C65C" w14:textId="77777777" w:rsidR="00360FB5" w:rsidRPr="004B1509" w:rsidRDefault="00360FB5" w:rsidP="00553004">
            <w:pPr>
              <w:rPr>
                <w:rFonts w:eastAsia="Calibri"/>
                <w:szCs w:val="22"/>
              </w:rPr>
            </w:pPr>
            <w:r w:rsidRPr="004B1509">
              <w:rPr>
                <w:rFonts w:eastAsia="Calibri"/>
                <w:szCs w:val="22"/>
              </w:rPr>
              <w:t>Privažiuojamasis kelias prie dirbamų laukų Grežionių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D7984F" w14:textId="77777777" w:rsidR="00360FB5" w:rsidRPr="004B1509" w:rsidRDefault="00360FB5" w:rsidP="00553004">
            <w:pPr>
              <w:jc w:val="right"/>
              <w:rPr>
                <w:rFonts w:eastAsia="Calibri"/>
                <w:szCs w:val="22"/>
              </w:rPr>
            </w:pPr>
            <w:r w:rsidRPr="004B1509">
              <w:rPr>
                <w:rFonts w:eastAsia="Calibri"/>
                <w:szCs w:val="22"/>
              </w:rPr>
              <w:t>1141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ABCE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ED31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6446DC" w14:textId="77777777" w:rsidR="00360FB5" w:rsidRPr="004B1509" w:rsidRDefault="00360FB5" w:rsidP="00553004">
            <w:pPr>
              <w:jc w:val="right"/>
              <w:rPr>
                <w:rFonts w:eastAsia="Calibri"/>
                <w:szCs w:val="22"/>
              </w:rPr>
            </w:pPr>
            <w:r w:rsidRPr="004B1509">
              <w:rPr>
                <w:rFonts w:eastAsia="Calibri"/>
                <w:szCs w:val="22"/>
              </w:rPr>
              <w:t>1141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F404A"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520C9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DD6E67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1C903D4"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A4B57B" w14:textId="77777777" w:rsidR="00360FB5" w:rsidRPr="004B1509" w:rsidRDefault="00360FB5" w:rsidP="00553004">
            <w:pPr>
              <w:rPr>
                <w:rFonts w:eastAsia="Calibri"/>
                <w:szCs w:val="22"/>
              </w:rPr>
            </w:pPr>
            <w:r w:rsidRPr="004B1509">
              <w:rPr>
                <w:rFonts w:eastAsia="Calibri"/>
                <w:szCs w:val="22"/>
              </w:rPr>
              <w:t>v74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D304E0" w14:textId="77777777" w:rsidR="00360FB5" w:rsidRPr="004B1509" w:rsidRDefault="00360FB5" w:rsidP="00553004">
            <w:pPr>
              <w:rPr>
                <w:rFonts w:eastAsia="Calibri"/>
                <w:szCs w:val="22"/>
              </w:rPr>
            </w:pPr>
            <w:r w:rsidRPr="004B1509">
              <w:rPr>
                <w:rFonts w:eastAsia="Calibri"/>
                <w:szCs w:val="22"/>
              </w:rPr>
              <w:t>Pravažiuojamasis kelias nuo Ažubalių k. iki kelio Kupiškis– 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6EF360" w14:textId="77777777" w:rsidR="00360FB5" w:rsidRPr="004B1509" w:rsidRDefault="00360FB5" w:rsidP="00553004">
            <w:pPr>
              <w:jc w:val="right"/>
              <w:rPr>
                <w:rFonts w:eastAsia="Calibri"/>
                <w:szCs w:val="22"/>
              </w:rPr>
            </w:pPr>
            <w:r w:rsidRPr="004B1509">
              <w:rPr>
                <w:rFonts w:eastAsia="Calibri"/>
                <w:szCs w:val="22"/>
              </w:rPr>
              <w:t>781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B4FD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3AEA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FD638" w14:textId="77777777" w:rsidR="00360FB5" w:rsidRPr="004B1509" w:rsidRDefault="00360FB5" w:rsidP="00553004">
            <w:pPr>
              <w:jc w:val="right"/>
              <w:rPr>
                <w:rFonts w:eastAsia="Calibri"/>
                <w:szCs w:val="22"/>
              </w:rPr>
            </w:pPr>
            <w:r w:rsidRPr="004B1509">
              <w:rPr>
                <w:rFonts w:eastAsia="Calibri"/>
                <w:szCs w:val="22"/>
              </w:rPr>
              <w:t>781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9F9DD"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C363C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97D06F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85426AA"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5C33E1" w14:textId="77777777" w:rsidR="00360FB5" w:rsidRPr="004B1509" w:rsidRDefault="00360FB5" w:rsidP="00553004">
            <w:pPr>
              <w:rPr>
                <w:rFonts w:eastAsia="Calibri"/>
                <w:szCs w:val="22"/>
              </w:rPr>
            </w:pPr>
            <w:r w:rsidRPr="004B1509">
              <w:rPr>
                <w:rFonts w:eastAsia="Calibri"/>
                <w:szCs w:val="22"/>
              </w:rPr>
              <w:t>v75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F3F1CB2" w14:textId="77777777" w:rsidR="00360FB5" w:rsidRPr="004B1509" w:rsidRDefault="00360FB5" w:rsidP="00553004">
            <w:pPr>
              <w:rPr>
                <w:rFonts w:eastAsia="Calibri"/>
                <w:szCs w:val="22"/>
              </w:rPr>
            </w:pPr>
            <w:r w:rsidRPr="004B1509">
              <w:rPr>
                <w:rFonts w:eastAsia="Calibri"/>
                <w:szCs w:val="22"/>
              </w:rPr>
              <w:t>Privažiuojamasis kelias prie gyvenamųjų namų Nemeirių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3CD053" w14:textId="77777777" w:rsidR="00360FB5" w:rsidRPr="004B1509" w:rsidRDefault="00360FB5" w:rsidP="00553004">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0DD2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00718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F9AB5" w14:textId="77777777" w:rsidR="00360FB5" w:rsidRPr="004B1509" w:rsidRDefault="00360FB5" w:rsidP="00553004">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AF1615"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EECEB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0280C5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C810C78"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C83028" w14:textId="77777777" w:rsidR="00360FB5" w:rsidRPr="004B1509" w:rsidRDefault="00360FB5" w:rsidP="00553004">
            <w:pPr>
              <w:rPr>
                <w:rFonts w:eastAsia="Calibri"/>
                <w:szCs w:val="22"/>
              </w:rPr>
            </w:pPr>
            <w:r w:rsidRPr="004B1509">
              <w:rPr>
                <w:rFonts w:eastAsia="Calibri"/>
                <w:szCs w:val="22"/>
              </w:rPr>
              <w:t>v76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3EC6332" w14:textId="77777777" w:rsidR="00360FB5" w:rsidRPr="004B1509" w:rsidRDefault="00360FB5" w:rsidP="00553004">
            <w:pPr>
              <w:rPr>
                <w:rFonts w:eastAsia="Calibri"/>
                <w:szCs w:val="22"/>
              </w:rPr>
            </w:pPr>
            <w:r w:rsidRPr="004B1509">
              <w:rPr>
                <w:rFonts w:eastAsia="Calibri"/>
                <w:szCs w:val="22"/>
              </w:rPr>
              <w:t>Privažiuojamasis kelias prie dirbamų laukų Nemeirių k. nuo kelio Kupiškis–Anykščiai</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EA647F7" w14:textId="77777777" w:rsidR="00360FB5" w:rsidRPr="004B1509" w:rsidRDefault="00360FB5" w:rsidP="00553004">
            <w:pPr>
              <w:jc w:val="right"/>
              <w:rPr>
                <w:rFonts w:eastAsia="Calibri"/>
                <w:szCs w:val="22"/>
              </w:rPr>
            </w:pPr>
            <w:r w:rsidRPr="004B1509">
              <w:rPr>
                <w:rFonts w:eastAsia="Calibri"/>
                <w:szCs w:val="22"/>
              </w:rPr>
              <w:t>418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3773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06FF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31B90" w14:textId="77777777" w:rsidR="00360FB5" w:rsidRPr="004B1509" w:rsidRDefault="00360FB5" w:rsidP="00553004">
            <w:pPr>
              <w:jc w:val="right"/>
              <w:rPr>
                <w:rFonts w:eastAsia="Calibri"/>
                <w:szCs w:val="22"/>
              </w:rPr>
            </w:pPr>
            <w:r w:rsidRPr="004B1509">
              <w:rPr>
                <w:rFonts w:eastAsia="Calibri"/>
                <w:szCs w:val="22"/>
              </w:rPr>
              <w:t>418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7520D5"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7943B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5784AA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B6DB4F9"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C4B915" w14:textId="77777777" w:rsidR="00360FB5" w:rsidRPr="004B1509" w:rsidRDefault="00360FB5" w:rsidP="00553004">
            <w:pPr>
              <w:rPr>
                <w:rFonts w:eastAsia="Calibri"/>
                <w:szCs w:val="22"/>
              </w:rPr>
            </w:pPr>
            <w:r w:rsidRPr="004B1509">
              <w:rPr>
                <w:rFonts w:eastAsia="Calibri"/>
                <w:szCs w:val="22"/>
              </w:rPr>
              <w:t>v77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FD2196" w14:textId="77777777" w:rsidR="00360FB5" w:rsidRPr="004B1509" w:rsidRDefault="00360FB5" w:rsidP="00553004">
            <w:pPr>
              <w:rPr>
                <w:rFonts w:eastAsia="Calibri"/>
                <w:szCs w:val="22"/>
              </w:rPr>
            </w:pPr>
            <w:r w:rsidRPr="004B1509">
              <w:rPr>
                <w:rFonts w:eastAsia="Calibri"/>
                <w:szCs w:val="22"/>
              </w:rPr>
              <w:t xml:space="preserve">Privažiuojamasis kelias prie gyvenamųjų namų nuo Sodo g., Viešintėlių k.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FE51DB" w14:textId="77777777" w:rsidR="00360FB5" w:rsidRPr="004B1509" w:rsidRDefault="00360FB5" w:rsidP="00553004">
            <w:pPr>
              <w:jc w:val="right"/>
              <w:rPr>
                <w:rFonts w:eastAsia="Calibri"/>
                <w:szCs w:val="22"/>
              </w:rPr>
            </w:pPr>
            <w:r w:rsidRPr="004B1509">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71AA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60ED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D46BAE" w14:textId="77777777" w:rsidR="00360FB5" w:rsidRPr="004B1509" w:rsidRDefault="00360FB5" w:rsidP="00553004">
            <w:pPr>
              <w:jc w:val="right"/>
              <w:rPr>
                <w:rFonts w:eastAsia="Calibri"/>
                <w:szCs w:val="22"/>
              </w:rPr>
            </w:pPr>
            <w:r w:rsidRPr="004B1509">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33CBAD"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19810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F02205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D3CED8"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B2EB78" w14:textId="77777777" w:rsidR="00360FB5" w:rsidRPr="004B1509" w:rsidRDefault="00360FB5" w:rsidP="00553004">
            <w:pPr>
              <w:rPr>
                <w:rFonts w:eastAsia="Calibri"/>
                <w:szCs w:val="22"/>
              </w:rPr>
            </w:pPr>
            <w:r w:rsidRPr="004B1509">
              <w:rPr>
                <w:rFonts w:eastAsia="Calibri"/>
                <w:szCs w:val="22"/>
              </w:rPr>
              <w:t>v78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5001A82" w14:textId="77777777" w:rsidR="00360FB5" w:rsidRPr="004B1509" w:rsidRDefault="00360FB5" w:rsidP="00553004">
            <w:pPr>
              <w:rPr>
                <w:rFonts w:eastAsia="Calibri"/>
                <w:szCs w:val="22"/>
              </w:rPr>
            </w:pPr>
            <w:r w:rsidRPr="004B1509">
              <w:rPr>
                <w:rFonts w:eastAsia="Calibri"/>
                <w:szCs w:val="22"/>
              </w:rPr>
              <w:t>Pravažiuojamasis kelias nuo Kalno g., Jurgiškio k. iki Skaidrės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005DBC0" w14:textId="77777777" w:rsidR="00360FB5" w:rsidRPr="004B1509" w:rsidRDefault="00360FB5" w:rsidP="00553004">
            <w:pPr>
              <w:jc w:val="right"/>
              <w:rPr>
                <w:rFonts w:eastAsia="Calibri"/>
                <w:szCs w:val="22"/>
              </w:rPr>
            </w:pPr>
            <w:r w:rsidRPr="004B1509">
              <w:rPr>
                <w:rFonts w:eastAsia="Calibri"/>
                <w:szCs w:val="22"/>
              </w:rPr>
              <w:t>486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C053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16FE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F48C9" w14:textId="77777777" w:rsidR="00360FB5" w:rsidRPr="004B1509" w:rsidRDefault="00360FB5" w:rsidP="00553004">
            <w:pPr>
              <w:jc w:val="right"/>
              <w:rPr>
                <w:rFonts w:eastAsia="Calibri"/>
                <w:szCs w:val="22"/>
              </w:rPr>
            </w:pPr>
            <w:r w:rsidRPr="004B1509">
              <w:rPr>
                <w:rFonts w:eastAsia="Calibri"/>
                <w:szCs w:val="22"/>
              </w:rPr>
              <w:t>486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82CB3"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57952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7D7B15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F9F4002"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67727B" w14:textId="77777777" w:rsidR="00360FB5" w:rsidRPr="004B1509" w:rsidRDefault="00360FB5" w:rsidP="00553004">
            <w:pPr>
              <w:rPr>
                <w:rFonts w:eastAsia="Calibri"/>
                <w:szCs w:val="22"/>
              </w:rPr>
            </w:pPr>
            <w:r w:rsidRPr="004B1509">
              <w:rPr>
                <w:rFonts w:eastAsia="Calibri"/>
                <w:szCs w:val="22"/>
              </w:rPr>
              <w:t>v79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9FA5EF" w14:textId="77777777" w:rsidR="00360FB5" w:rsidRPr="004B1509" w:rsidRDefault="00360FB5" w:rsidP="00553004">
            <w:pPr>
              <w:rPr>
                <w:rFonts w:eastAsia="Calibri"/>
                <w:szCs w:val="22"/>
              </w:rPr>
            </w:pPr>
            <w:r w:rsidRPr="004B1509">
              <w:rPr>
                <w:rFonts w:eastAsia="Calibri"/>
                <w:szCs w:val="22"/>
              </w:rPr>
              <w:t xml:space="preserve">Privažiuojamasis kelias prie gyvenamųjų namų Papilių k. nuo kelio Nr. v18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9ADA614" w14:textId="77777777" w:rsidR="00360FB5" w:rsidRPr="004B1509" w:rsidRDefault="00360FB5" w:rsidP="00553004">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9287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1C62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BA21B" w14:textId="77777777" w:rsidR="00360FB5" w:rsidRPr="004B1509" w:rsidRDefault="00360FB5" w:rsidP="00553004">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6BAC6"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783D6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6B1E0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8BA4CA9"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1BE03D" w14:textId="77777777" w:rsidR="00360FB5" w:rsidRPr="004B1509" w:rsidRDefault="00360FB5" w:rsidP="00553004">
            <w:pPr>
              <w:rPr>
                <w:rFonts w:eastAsia="Calibri"/>
                <w:szCs w:val="22"/>
              </w:rPr>
            </w:pPr>
            <w:r w:rsidRPr="004B1509">
              <w:rPr>
                <w:rFonts w:eastAsia="Calibri"/>
                <w:szCs w:val="22"/>
              </w:rPr>
              <w:t>v8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E764CEB" w14:textId="77777777" w:rsidR="00360FB5" w:rsidRPr="004B1509" w:rsidRDefault="00360FB5" w:rsidP="00553004">
            <w:pPr>
              <w:rPr>
                <w:rFonts w:eastAsia="Calibri"/>
                <w:szCs w:val="22"/>
              </w:rPr>
            </w:pPr>
            <w:r w:rsidRPr="004B1509">
              <w:rPr>
                <w:rFonts w:eastAsia="Calibri"/>
                <w:szCs w:val="22"/>
              </w:rPr>
              <w:t>Privažiuojamasis kelias prie dirbamų laukų Maldeikių k. nuo kelio Nr. v59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719529" w14:textId="77777777" w:rsidR="00360FB5" w:rsidRPr="004B1509" w:rsidRDefault="00360FB5" w:rsidP="00553004">
            <w:pPr>
              <w:jc w:val="right"/>
              <w:rPr>
                <w:rFonts w:eastAsia="Calibri"/>
                <w:szCs w:val="22"/>
              </w:rPr>
            </w:pPr>
            <w:r w:rsidRPr="004B1509">
              <w:rPr>
                <w:rFonts w:eastAsia="Calibri"/>
                <w:szCs w:val="22"/>
              </w:rPr>
              <w:t>1100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40BC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5A35F" w14:textId="77777777" w:rsidR="00360FB5" w:rsidRPr="004B1509" w:rsidRDefault="00360FB5" w:rsidP="00553004">
            <w:pPr>
              <w:jc w:val="right"/>
              <w:rPr>
                <w:rFonts w:eastAsia="Calibri"/>
                <w:szCs w:val="22"/>
              </w:rPr>
            </w:pPr>
            <w:r w:rsidRPr="004B1509">
              <w:rPr>
                <w:rFonts w:eastAsia="Calibri"/>
                <w:szCs w:val="22"/>
              </w:rPr>
              <w:t>1100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93C9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56456"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47130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BC1747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10F3886"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F81E48" w14:textId="77777777" w:rsidR="00360FB5" w:rsidRPr="004B1509" w:rsidRDefault="00360FB5" w:rsidP="00553004">
            <w:pPr>
              <w:rPr>
                <w:rFonts w:eastAsia="Calibri"/>
                <w:szCs w:val="22"/>
              </w:rPr>
            </w:pPr>
            <w:r w:rsidRPr="004B1509">
              <w:rPr>
                <w:rFonts w:eastAsia="Calibri"/>
                <w:szCs w:val="22"/>
              </w:rPr>
              <w:t>v8-1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AE9370" w14:textId="77777777" w:rsidR="00360FB5" w:rsidRPr="004B1509" w:rsidRDefault="00360FB5" w:rsidP="00553004">
            <w:pPr>
              <w:rPr>
                <w:rFonts w:eastAsia="Calibri"/>
                <w:szCs w:val="22"/>
              </w:rPr>
            </w:pPr>
            <w:r w:rsidRPr="004B1509">
              <w:rPr>
                <w:rFonts w:eastAsia="Calibri"/>
                <w:szCs w:val="22"/>
              </w:rPr>
              <w:t>Privažiuojamasis kelias prie dirbamų laukų Maldeikių k. nuo kelio Nr. v55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05B087A" w14:textId="77777777" w:rsidR="00360FB5" w:rsidRPr="004B1509" w:rsidRDefault="00360FB5" w:rsidP="00553004">
            <w:pPr>
              <w:jc w:val="right"/>
              <w:rPr>
                <w:rFonts w:eastAsia="Calibri"/>
                <w:szCs w:val="22"/>
              </w:rPr>
            </w:pPr>
            <w:r w:rsidRPr="004B1509">
              <w:rPr>
                <w:rFonts w:eastAsia="Calibri"/>
                <w:szCs w:val="22"/>
              </w:rPr>
              <w:t>832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1138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6E866" w14:textId="77777777" w:rsidR="00360FB5" w:rsidRPr="004B1509" w:rsidRDefault="00360FB5" w:rsidP="00553004">
            <w:pPr>
              <w:jc w:val="right"/>
              <w:rPr>
                <w:rFonts w:eastAsia="Calibri"/>
                <w:szCs w:val="22"/>
              </w:rPr>
            </w:pPr>
            <w:r w:rsidRPr="004B1509">
              <w:rPr>
                <w:rFonts w:eastAsia="Calibri"/>
                <w:szCs w:val="22"/>
              </w:rPr>
              <w:t>832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E807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37F9F"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13AC3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96992B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79E00EE"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965C10" w14:textId="77777777" w:rsidR="00360FB5" w:rsidRPr="004B1509" w:rsidRDefault="00360FB5" w:rsidP="00553004">
            <w:pPr>
              <w:rPr>
                <w:rFonts w:eastAsia="Calibri"/>
                <w:szCs w:val="22"/>
              </w:rPr>
            </w:pPr>
            <w:r w:rsidRPr="004B1509">
              <w:rPr>
                <w:rFonts w:eastAsia="Calibri"/>
                <w:szCs w:val="22"/>
              </w:rPr>
              <w:t>v80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A56B518" w14:textId="77777777" w:rsidR="00360FB5" w:rsidRPr="004B1509" w:rsidRDefault="00360FB5" w:rsidP="00553004">
            <w:pPr>
              <w:rPr>
                <w:rFonts w:eastAsia="Calibri"/>
                <w:szCs w:val="22"/>
              </w:rPr>
            </w:pPr>
            <w:r w:rsidRPr="004B1509">
              <w:rPr>
                <w:rFonts w:eastAsia="Calibri"/>
                <w:szCs w:val="22"/>
              </w:rPr>
              <w:t>Privažiuojamasis kelias prie fermų komplekso nuo kelio Viešintos–Juozapava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6E270B" w14:textId="77777777" w:rsidR="00360FB5" w:rsidRPr="004B1509" w:rsidRDefault="00360FB5" w:rsidP="00553004">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CBC3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D877C" w14:textId="77777777" w:rsidR="00360FB5" w:rsidRPr="004B1509" w:rsidRDefault="00360FB5" w:rsidP="00553004">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3836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4DADC"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0D1EF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414AE8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22E5E09"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DA33CB" w14:textId="77777777" w:rsidR="00360FB5" w:rsidRPr="004B1509" w:rsidRDefault="00360FB5" w:rsidP="00553004">
            <w:pPr>
              <w:rPr>
                <w:rFonts w:eastAsia="Calibri"/>
                <w:szCs w:val="22"/>
              </w:rPr>
            </w:pPr>
            <w:r w:rsidRPr="004B1509">
              <w:rPr>
                <w:rFonts w:eastAsia="Calibri"/>
                <w:szCs w:val="22"/>
              </w:rPr>
              <w:t>v81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01D941" w14:textId="77777777" w:rsidR="00360FB5" w:rsidRPr="004B1509" w:rsidRDefault="00360FB5" w:rsidP="00553004">
            <w:pPr>
              <w:rPr>
                <w:rFonts w:eastAsia="Calibri"/>
                <w:szCs w:val="22"/>
              </w:rPr>
            </w:pPr>
            <w:r w:rsidRPr="004B1509">
              <w:rPr>
                <w:rFonts w:eastAsia="Calibri"/>
                <w:szCs w:val="22"/>
              </w:rPr>
              <w:t>Privažiuojamasis kelias prie Bitaičio ežero nuo Paežerių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6F8494F" w14:textId="77777777" w:rsidR="00360FB5" w:rsidRPr="004B1509" w:rsidRDefault="00360FB5" w:rsidP="00553004">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14C7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7F594E" w14:textId="77777777" w:rsidR="00360FB5" w:rsidRPr="004B1509" w:rsidRDefault="00360FB5" w:rsidP="00553004">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1EAA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E35F3C"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C9497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99C798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87754F7"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037A4B" w14:textId="77777777" w:rsidR="00360FB5" w:rsidRPr="004B1509" w:rsidRDefault="00360FB5" w:rsidP="00553004">
            <w:pPr>
              <w:rPr>
                <w:rFonts w:eastAsia="Calibri"/>
                <w:szCs w:val="22"/>
              </w:rPr>
            </w:pPr>
            <w:r w:rsidRPr="004B1509">
              <w:rPr>
                <w:rFonts w:eastAsia="Calibri"/>
                <w:szCs w:val="22"/>
              </w:rPr>
              <w:t>v82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778509" w14:textId="77777777" w:rsidR="00360FB5" w:rsidRPr="004B1509" w:rsidRDefault="00360FB5" w:rsidP="00553004">
            <w:pPr>
              <w:rPr>
                <w:rFonts w:eastAsia="Calibri"/>
                <w:szCs w:val="22"/>
              </w:rPr>
            </w:pPr>
            <w:r w:rsidRPr="004B1509">
              <w:rPr>
                <w:rFonts w:eastAsia="Calibri"/>
                <w:szCs w:val="22"/>
              </w:rPr>
              <w:t>Pravažiuojamasis kelias nuo Laičių g. iki Šaltinio g., Viešintėlių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37726E" w14:textId="77777777" w:rsidR="00360FB5" w:rsidRPr="004B1509" w:rsidRDefault="00360FB5" w:rsidP="00553004">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D965D" w14:textId="77777777" w:rsidR="00360FB5" w:rsidRPr="004B1509" w:rsidRDefault="00360FB5" w:rsidP="00553004">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E54A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32CBC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BFAEB1"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9D6E4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E99F5C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2EFF54E"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A29E6F" w14:textId="77777777" w:rsidR="00360FB5" w:rsidRPr="004B1509" w:rsidRDefault="00360FB5" w:rsidP="00553004">
            <w:pPr>
              <w:rPr>
                <w:rFonts w:eastAsia="Calibri"/>
                <w:szCs w:val="22"/>
              </w:rPr>
            </w:pPr>
            <w:r w:rsidRPr="004B1509">
              <w:rPr>
                <w:rFonts w:eastAsia="Calibri"/>
                <w:szCs w:val="22"/>
              </w:rPr>
              <w:t>v83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BA4CDC9" w14:textId="77777777" w:rsidR="00360FB5" w:rsidRPr="004B1509" w:rsidRDefault="00360FB5" w:rsidP="00553004">
            <w:pPr>
              <w:rPr>
                <w:rFonts w:eastAsia="Calibri"/>
                <w:szCs w:val="22"/>
              </w:rPr>
            </w:pPr>
            <w:r w:rsidRPr="004B1509">
              <w:rPr>
                <w:rFonts w:eastAsia="Calibri"/>
                <w:szCs w:val="22"/>
              </w:rPr>
              <w:t>Privažiuojamasis kelias prie gyvenamųjų namų nuo Šaltinio g., Viešintėlių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C775A1B" w14:textId="77777777" w:rsidR="00360FB5" w:rsidRPr="004B1509" w:rsidRDefault="00360FB5" w:rsidP="00553004">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89F9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F3F45" w14:textId="77777777" w:rsidR="00360FB5" w:rsidRPr="004B1509" w:rsidRDefault="00360FB5" w:rsidP="00553004">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4B049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D1756"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75145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79BCBE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37647D4"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AE71DF" w14:textId="77777777" w:rsidR="00360FB5" w:rsidRPr="004B1509" w:rsidRDefault="00360FB5" w:rsidP="00553004">
            <w:pPr>
              <w:rPr>
                <w:rFonts w:eastAsia="Calibri"/>
                <w:szCs w:val="22"/>
              </w:rPr>
            </w:pPr>
            <w:r w:rsidRPr="004B1509">
              <w:rPr>
                <w:rFonts w:eastAsia="Calibri"/>
                <w:szCs w:val="22"/>
              </w:rPr>
              <w:t>v84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E535A64" w14:textId="77777777" w:rsidR="00360FB5" w:rsidRPr="004B1509" w:rsidRDefault="00360FB5" w:rsidP="00553004">
            <w:pPr>
              <w:rPr>
                <w:rFonts w:eastAsia="Calibri"/>
                <w:szCs w:val="22"/>
              </w:rPr>
            </w:pPr>
            <w:r w:rsidRPr="004B1509">
              <w:rPr>
                <w:rFonts w:eastAsia="Calibri"/>
                <w:szCs w:val="22"/>
              </w:rPr>
              <w:t>Privažiuojamasis kelias prie gyvenamųjų namų nuo Žliobiškio g., Viešintėlių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EBF9B1F" w14:textId="77777777" w:rsidR="00360FB5" w:rsidRPr="004B1509" w:rsidRDefault="00360FB5" w:rsidP="00553004">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EEA9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9DBF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8BFE4" w14:textId="77777777" w:rsidR="00360FB5" w:rsidRPr="004B1509" w:rsidRDefault="00360FB5" w:rsidP="00553004">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65EE7"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838BE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700FE19"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EEB3237"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F25021" w14:textId="77777777" w:rsidR="00360FB5" w:rsidRPr="004B1509" w:rsidRDefault="00360FB5" w:rsidP="00553004">
            <w:pPr>
              <w:rPr>
                <w:rFonts w:eastAsia="Calibri"/>
                <w:szCs w:val="22"/>
              </w:rPr>
            </w:pPr>
            <w:r w:rsidRPr="004B1509">
              <w:rPr>
                <w:rFonts w:eastAsia="Calibri"/>
                <w:szCs w:val="22"/>
              </w:rPr>
              <w:t>v9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DF8EE69" w14:textId="77777777" w:rsidR="00360FB5" w:rsidRPr="004B1509" w:rsidRDefault="00360FB5" w:rsidP="00553004">
            <w:pPr>
              <w:rPr>
                <w:rFonts w:eastAsia="Calibri"/>
                <w:szCs w:val="22"/>
              </w:rPr>
            </w:pPr>
            <w:r w:rsidRPr="004B1509">
              <w:rPr>
                <w:rFonts w:eastAsia="Calibri"/>
                <w:szCs w:val="22"/>
              </w:rPr>
              <w:t>Pravažiuojamasis kelias nuo kelio Nr. v41 iki gyvenamųjų namų Didžiuliškių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1DF059D" w14:textId="77777777" w:rsidR="00360FB5" w:rsidRPr="004B1509" w:rsidRDefault="00360FB5" w:rsidP="00553004">
            <w:pPr>
              <w:jc w:val="right"/>
              <w:rPr>
                <w:rFonts w:eastAsia="Calibri"/>
                <w:szCs w:val="22"/>
              </w:rPr>
            </w:pPr>
            <w:r w:rsidRPr="004B1509">
              <w:rPr>
                <w:rFonts w:eastAsia="Calibri"/>
                <w:szCs w:val="22"/>
              </w:rPr>
              <w:t>943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73F3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0D91A" w14:textId="77777777" w:rsidR="00360FB5" w:rsidRPr="004B1509" w:rsidRDefault="00360FB5" w:rsidP="00553004">
            <w:pPr>
              <w:jc w:val="right"/>
              <w:rPr>
                <w:rFonts w:eastAsia="Calibri"/>
                <w:szCs w:val="22"/>
              </w:rPr>
            </w:pPr>
            <w:r w:rsidRPr="004B1509">
              <w:rPr>
                <w:rFonts w:eastAsia="Calibri"/>
                <w:szCs w:val="22"/>
              </w:rPr>
              <w:t>540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59628" w14:textId="77777777" w:rsidR="00360FB5" w:rsidRPr="004B1509" w:rsidRDefault="00360FB5" w:rsidP="00553004">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E62F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47367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9AB4DD5" w14:textId="77777777" w:rsidTr="009765B0">
        <w:tc>
          <w:tcPr>
            <w:tcW w:w="6648" w:type="dxa"/>
            <w:gridSpan w:val="3"/>
            <w:tcBorders>
              <w:top w:val="single" w:sz="4" w:space="0" w:color="auto"/>
              <w:left w:val="single" w:sz="12" w:space="0" w:color="auto"/>
              <w:bottom w:val="single" w:sz="4" w:space="0" w:color="auto"/>
              <w:right w:val="single" w:sz="4" w:space="0" w:color="auto"/>
            </w:tcBorders>
            <w:vAlign w:val="center"/>
            <w:hideMark/>
          </w:tcPr>
          <w:p w14:paraId="3C20C585" w14:textId="77777777" w:rsidR="00360FB5" w:rsidRPr="004B1509" w:rsidRDefault="00360FB5" w:rsidP="00553004">
            <w:pPr>
              <w:rPr>
                <w:rFonts w:eastAsia="Calibri"/>
                <w:i/>
                <w:iCs/>
                <w:szCs w:val="22"/>
              </w:rPr>
            </w:pPr>
            <w:r w:rsidRPr="004B1509">
              <w:rPr>
                <w:rFonts w:eastAsia="Calibri"/>
                <w:i/>
                <w:iCs/>
                <w:szCs w:val="22"/>
              </w:rPr>
              <w:t>Vidaus keliai:</w:t>
            </w:r>
          </w:p>
        </w:tc>
        <w:tc>
          <w:tcPr>
            <w:tcW w:w="1147" w:type="dxa"/>
            <w:tcBorders>
              <w:top w:val="single" w:sz="4" w:space="0" w:color="auto"/>
              <w:left w:val="single" w:sz="4" w:space="0" w:color="auto"/>
              <w:bottom w:val="single" w:sz="4" w:space="0" w:color="auto"/>
              <w:right w:val="single" w:sz="4" w:space="0" w:color="auto"/>
            </w:tcBorders>
            <w:vAlign w:val="center"/>
          </w:tcPr>
          <w:p w14:paraId="5046613F" w14:textId="77777777" w:rsidR="00360FB5" w:rsidRPr="004B1509"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70D973D"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F6FC179"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D5E0F48"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C7D0C35" w14:textId="77777777" w:rsidR="00360FB5" w:rsidRPr="004B1509" w:rsidRDefault="00360FB5" w:rsidP="00553004">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44A18EF" w14:textId="77777777" w:rsidR="00360FB5" w:rsidRPr="004B1509" w:rsidRDefault="00360FB5" w:rsidP="00553004">
            <w:pPr>
              <w:jc w:val="center"/>
              <w:rPr>
                <w:rFonts w:eastAsia="Calibri"/>
                <w:bCs/>
                <w:szCs w:val="22"/>
              </w:rPr>
            </w:pPr>
          </w:p>
        </w:tc>
      </w:tr>
      <w:tr w:rsidR="00360FB5" w:rsidRPr="004B1509" w14:paraId="4BC378D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BD5C962"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9B88BF" w14:textId="77777777" w:rsidR="00360FB5" w:rsidRPr="004B1509" w:rsidRDefault="00360FB5" w:rsidP="00553004">
            <w:pPr>
              <w:rPr>
                <w:rFonts w:eastAsia="Calibri"/>
                <w:szCs w:val="22"/>
              </w:rPr>
            </w:pPr>
            <w:r w:rsidRPr="004B1509">
              <w:rPr>
                <w:rFonts w:eastAsia="Calibri"/>
                <w:szCs w:val="22"/>
              </w:rPr>
              <w:t>VSV6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0D9E08D" w14:textId="77777777" w:rsidR="00360FB5" w:rsidRPr="004B1509" w:rsidRDefault="00360FB5" w:rsidP="00553004">
            <w:pPr>
              <w:rPr>
                <w:rFonts w:eastAsia="Calibri"/>
                <w:szCs w:val="22"/>
              </w:rPr>
            </w:pPr>
            <w:r w:rsidRPr="004B1509">
              <w:rPr>
                <w:rFonts w:eastAsia="Calibri"/>
                <w:szCs w:val="22"/>
              </w:rPr>
              <w:t>Privažiuojamasis kelias prie gyvenamųjų namų nuo Žliobiškio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8860E9" w14:textId="77777777" w:rsidR="00360FB5" w:rsidRPr="004B1509" w:rsidRDefault="00360FB5" w:rsidP="00553004">
            <w:pPr>
              <w:jc w:val="right"/>
              <w:rPr>
                <w:rFonts w:eastAsia="Calibri"/>
                <w:szCs w:val="22"/>
              </w:rPr>
            </w:pPr>
            <w:r w:rsidRPr="004B1509">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A7C6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31FE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BF2BA" w14:textId="77777777" w:rsidR="00360FB5" w:rsidRPr="004B1509" w:rsidRDefault="00360FB5" w:rsidP="00553004">
            <w:pPr>
              <w:jc w:val="right"/>
              <w:rPr>
                <w:rFonts w:eastAsia="Calibri"/>
                <w:szCs w:val="22"/>
              </w:rPr>
            </w:pPr>
            <w:r w:rsidRPr="004B1509">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BB58B"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80658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7518F3B"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0045B9"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7F8DB8" w14:textId="77777777" w:rsidR="00360FB5" w:rsidRPr="004B1509" w:rsidRDefault="00360FB5" w:rsidP="00553004">
            <w:pPr>
              <w:rPr>
                <w:rFonts w:eastAsia="Calibri"/>
                <w:szCs w:val="22"/>
              </w:rPr>
            </w:pPr>
            <w:r w:rsidRPr="004B1509">
              <w:rPr>
                <w:rFonts w:eastAsia="Calibri"/>
                <w:szCs w:val="22"/>
              </w:rPr>
              <w:t>VSV21</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6C9892" w14:textId="77777777" w:rsidR="00360FB5" w:rsidRPr="004B1509" w:rsidRDefault="00360FB5" w:rsidP="00553004">
            <w:pPr>
              <w:rPr>
                <w:rFonts w:eastAsia="Calibri"/>
                <w:szCs w:val="22"/>
              </w:rPr>
            </w:pPr>
            <w:r w:rsidRPr="004B1509">
              <w:rPr>
                <w:rFonts w:eastAsia="Calibri"/>
                <w:szCs w:val="22"/>
              </w:rPr>
              <w:t>Privažiuojamasis kelias prie gyvenamųjų namų Papilių k. nuo kelio Nr. v19</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25F2E0" w14:textId="77777777" w:rsidR="00360FB5" w:rsidRPr="004B1509" w:rsidRDefault="00360FB5" w:rsidP="00553004">
            <w:pPr>
              <w:jc w:val="right"/>
              <w:rPr>
                <w:rFonts w:eastAsia="Calibri"/>
                <w:szCs w:val="22"/>
              </w:rPr>
            </w:pPr>
            <w:r w:rsidRPr="004B1509">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3736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F5CA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381D0" w14:textId="77777777" w:rsidR="00360FB5" w:rsidRPr="004B1509" w:rsidRDefault="00360FB5" w:rsidP="00553004">
            <w:pPr>
              <w:jc w:val="right"/>
              <w:rPr>
                <w:rFonts w:eastAsia="Calibri"/>
                <w:szCs w:val="22"/>
              </w:rPr>
            </w:pPr>
            <w:r w:rsidRPr="004B1509">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7D30A"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A8159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1410597"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EF0C5EB"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E58909" w14:textId="77777777" w:rsidR="00360FB5" w:rsidRPr="004B1509" w:rsidRDefault="00360FB5" w:rsidP="00553004">
            <w:pPr>
              <w:rPr>
                <w:rFonts w:eastAsia="Calibri"/>
                <w:szCs w:val="22"/>
              </w:rPr>
            </w:pPr>
            <w:r w:rsidRPr="004B1509">
              <w:rPr>
                <w:rFonts w:eastAsia="Calibri"/>
                <w:szCs w:val="22"/>
              </w:rPr>
              <w:t>VSV22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1C6EEBF" w14:textId="77777777" w:rsidR="00360FB5" w:rsidRPr="004B1509" w:rsidRDefault="00360FB5" w:rsidP="00553004">
            <w:pPr>
              <w:rPr>
                <w:rFonts w:eastAsia="Calibri"/>
                <w:szCs w:val="22"/>
              </w:rPr>
            </w:pPr>
            <w:r w:rsidRPr="004B1509">
              <w:rPr>
                <w:rFonts w:eastAsia="Calibri"/>
                <w:szCs w:val="22"/>
              </w:rPr>
              <w:t xml:space="preserve">Privažiuojamasis kelias prie gyvenamųjų namų Putino k. nuo kelio Nr. v19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C1CC03" w14:textId="77777777" w:rsidR="00360FB5" w:rsidRPr="004B1509" w:rsidRDefault="00360FB5" w:rsidP="00553004">
            <w:pPr>
              <w:jc w:val="right"/>
              <w:rPr>
                <w:rFonts w:eastAsia="Calibri"/>
                <w:szCs w:val="22"/>
              </w:rPr>
            </w:pPr>
            <w:r w:rsidRPr="004B1509">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C528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B6CAC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EF870" w14:textId="77777777" w:rsidR="00360FB5" w:rsidRPr="004B1509" w:rsidRDefault="00360FB5" w:rsidP="00553004">
            <w:pPr>
              <w:jc w:val="right"/>
              <w:rPr>
                <w:rFonts w:eastAsia="Calibri"/>
                <w:szCs w:val="22"/>
              </w:rPr>
            </w:pPr>
            <w:r w:rsidRPr="004B1509">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D9716"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F9FBE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420B70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6802854"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97FA60" w14:textId="77777777" w:rsidR="00360FB5" w:rsidRPr="004B1509" w:rsidRDefault="00360FB5" w:rsidP="00553004">
            <w:pPr>
              <w:rPr>
                <w:rFonts w:eastAsia="Calibri"/>
                <w:szCs w:val="22"/>
              </w:rPr>
            </w:pPr>
            <w:r w:rsidRPr="004B1509">
              <w:rPr>
                <w:rFonts w:eastAsia="Calibri"/>
                <w:szCs w:val="22"/>
              </w:rPr>
              <w:t>VSV32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A6D34B3" w14:textId="77777777" w:rsidR="00360FB5" w:rsidRPr="004B1509" w:rsidRDefault="00360FB5" w:rsidP="00553004">
            <w:pPr>
              <w:rPr>
                <w:rFonts w:eastAsia="Calibri"/>
                <w:szCs w:val="22"/>
              </w:rPr>
            </w:pPr>
            <w:r w:rsidRPr="004B1509">
              <w:rPr>
                <w:rFonts w:eastAsia="Calibri"/>
                <w:szCs w:val="22"/>
              </w:rPr>
              <w:t xml:space="preserve">Privažiuojamasis kelias prie gyvenamųjų namų Laičių k. nuo kelio Nr. v59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8BB2BC" w14:textId="77777777" w:rsidR="00360FB5" w:rsidRPr="004B1509" w:rsidRDefault="00360FB5" w:rsidP="00553004">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54ABF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507A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285A0" w14:textId="77777777" w:rsidR="00360FB5" w:rsidRPr="004B1509" w:rsidRDefault="00360FB5" w:rsidP="00553004">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9D38AC"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93E76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7E266A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61B51C1"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1C1F66" w14:textId="77777777" w:rsidR="00360FB5" w:rsidRPr="004B1509" w:rsidRDefault="00360FB5" w:rsidP="00553004">
            <w:pPr>
              <w:rPr>
                <w:rFonts w:eastAsia="Calibri"/>
                <w:szCs w:val="22"/>
              </w:rPr>
            </w:pPr>
            <w:r w:rsidRPr="004B1509">
              <w:rPr>
                <w:rFonts w:eastAsia="Calibri"/>
                <w:szCs w:val="22"/>
              </w:rPr>
              <w:t>VSV46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EED4E12" w14:textId="77777777" w:rsidR="00360FB5" w:rsidRPr="004B1509" w:rsidRDefault="00360FB5" w:rsidP="00553004">
            <w:pPr>
              <w:rPr>
                <w:rFonts w:eastAsia="Calibri"/>
                <w:szCs w:val="22"/>
              </w:rPr>
            </w:pPr>
            <w:r w:rsidRPr="004B1509">
              <w:rPr>
                <w:rFonts w:eastAsia="Calibri"/>
                <w:szCs w:val="22"/>
              </w:rPr>
              <w:t xml:space="preserve">Pravažiuojamasis kelias nuo dirbtuvių Viešintų mstl. iki kelio Nr. 175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D8BCFE" w14:textId="77777777" w:rsidR="00360FB5" w:rsidRPr="004B1509" w:rsidRDefault="00360FB5" w:rsidP="00553004">
            <w:pPr>
              <w:jc w:val="right"/>
              <w:rPr>
                <w:rFonts w:eastAsia="Calibri"/>
                <w:szCs w:val="22"/>
              </w:rPr>
            </w:pPr>
            <w:r w:rsidRPr="004B1509">
              <w:rPr>
                <w:rFonts w:eastAsia="Calibri"/>
                <w:szCs w:val="22"/>
              </w:rPr>
              <w:t>269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7157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E809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781A50" w14:textId="77777777" w:rsidR="00360FB5" w:rsidRPr="004B1509" w:rsidRDefault="00360FB5" w:rsidP="00553004">
            <w:pPr>
              <w:jc w:val="right"/>
              <w:rPr>
                <w:rFonts w:eastAsia="Calibri"/>
                <w:szCs w:val="22"/>
              </w:rPr>
            </w:pPr>
            <w:r w:rsidRPr="004B1509">
              <w:rPr>
                <w:rFonts w:eastAsia="Calibri"/>
                <w:szCs w:val="22"/>
              </w:rPr>
              <w:t>269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9659C3"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FE5A7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FE65CF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3889DBD"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180E4F" w14:textId="77777777" w:rsidR="00360FB5" w:rsidRPr="004B1509" w:rsidRDefault="00360FB5" w:rsidP="00553004">
            <w:pPr>
              <w:rPr>
                <w:rFonts w:eastAsia="Calibri"/>
                <w:szCs w:val="22"/>
              </w:rPr>
            </w:pPr>
            <w:r w:rsidRPr="004B1509">
              <w:rPr>
                <w:rFonts w:eastAsia="Calibri"/>
                <w:szCs w:val="22"/>
              </w:rPr>
              <w:t>VSV47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4E9E4CF" w14:textId="77777777" w:rsidR="00360FB5" w:rsidRPr="004B1509" w:rsidRDefault="00360FB5" w:rsidP="00553004">
            <w:pPr>
              <w:rPr>
                <w:rFonts w:eastAsia="Calibri"/>
                <w:szCs w:val="22"/>
              </w:rPr>
            </w:pPr>
            <w:r w:rsidRPr="004B1509">
              <w:rPr>
                <w:rFonts w:eastAsia="Calibri"/>
                <w:szCs w:val="22"/>
              </w:rPr>
              <w:t xml:space="preserve">Privažiuojamasis kelias prie dvaro pastatų Pelyšų I k. nuo kelio Nr. v16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BFBB9A1" w14:textId="77777777" w:rsidR="00360FB5" w:rsidRPr="004B1509" w:rsidRDefault="00360FB5" w:rsidP="00553004">
            <w:pPr>
              <w:jc w:val="right"/>
              <w:rPr>
                <w:rFonts w:eastAsia="Calibri"/>
                <w:szCs w:val="22"/>
              </w:rPr>
            </w:pPr>
            <w:r w:rsidRPr="004B1509">
              <w:rPr>
                <w:rFonts w:eastAsia="Calibri"/>
                <w:szCs w:val="22"/>
              </w:rPr>
              <w:t>139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0D4CE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CE84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6DC63" w14:textId="77777777" w:rsidR="00360FB5" w:rsidRPr="004B1509" w:rsidRDefault="00360FB5" w:rsidP="00553004">
            <w:pPr>
              <w:jc w:val="right"/>
              <w:rPr>
                <w:rFonts w:eastAsia="Calibri"/>
                <w:szCs w:val="22"/>
              </w:rPr>
            </w:pPr>
            <w:r w:rsidRPr="004B1509">
              <w:rPr>
                <w:rFonts w:eastAsia="Calibri"/>
                <w:szCs w:val="22"/>
              </w:rPr>
              <w:t>139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1731F"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DA25B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6080A0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38A1886"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DB9284" w14:textId="77777777" w:rsidR="00360FB5" w:rsidRPr="004B1509" w:rsidRDefault="00360FB5" w:rsidP="00553004">
            <w:pPr>
              <w:rPr>
                <w:rFonts w:eastAsia="Calibri"/>
                <w:szCs w:val="22"/>
              </w:rPr>
            </w:pPr>
            <w:r w:rsidRPr="004B1509">
              <w:rPr>
                <w:rFonts w:eastAsia="Calibri"/>
                <w:szCs w:val="22"/>
              </w:rPr>
              <w:t>VSV48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9909085" w14:textId="77777777" w:rsidR="00360FB5" w:rsidRPr="004B1509" w:rsidRDefault="00360FB5" w:rsidP="00553004">
            <w:pPr>
              <w:rPr>
                <w:rFonts w:eastAsia="Calibri"/>
                <w:szCs w:val="22"/>
              </w:rPr>
            </w:pPr>
            <w:r w:rsidRPr="004B1509">
              <w:rPr>
                <w:rFonts w:eastAsia="Calibri"/>
                <w:szCs w:val="22"/>
              </w:rPr>
              <w:t>Privažiuojamasis kelias prie gyvenamųjų namų Gilvydžių k. nuo kelio Nr. v69-2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A050B7E" w14:textId="77777777" w:rsidR="00360FB5" w:rsidRPr="004B1509" w:rsidRDefault="00360FB5" w:rsidP="00553004">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6BE1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624C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BD021E" w14:textId="77777777" w:rsidR="00360FB5" w:rsidRPr="004B1509" w:rsidRDefault="00360FB5" w:rsidP="00553004">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6F1FF"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7E86D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17E8F1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D7658AF"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3501C0" w14:textId="77777777" w:rsidR="00360FB5" w:rsidRPr="004B1509" w:rsidRDefault="00360FB5" w:rsidP="00553004">
            <w:pPr>
              <w:rPr>
                <w:rFonts w:eastAsia="Calibri"/>
                <w:szCs w:val="22"/>
              </w:rPr>
            </w:pPr>
            <w:r w:rsidRPr="004B1509">
              <w:rPr>
                <w:rFonts w:eastAsia="Calibri"/>
                <w:szCs w:val="22"/>
              </w:rPr>
              <w:t>VSV52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C90E3DE" w14:textId="77777777" w:rsidR="00360FB5" w:rsidRPr="004B1509" w:rsidRDefault="00360FB5" w:rsidP="00553004">
            <w:pPr>
              <w:rPr>
                <w:rFonts w:eastAsia="Calibri"/>
                <w:szCs w:val="22"/>
              </w:rPr>
            </w:pPr>
            <w:r w:rsidRPr="004B1509">
              <w:rPr>
                <w:rFonts w:eastAsia="Calibri"/>
                <w:szCs w:val="22"/>
              </w:rPr>
              <w:t xml:space="preserve">Privažiuojamasis kelias prie vandens bokšto Viešintų mstl. nuo kelio Nr. 1211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D826935" w14:textId="77777777" w:rsidR="00360FB5" w:rsidRPr="004B1509" w:rsidRDefault="00360FB5" w:rsidP="00553004">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AE8E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54AD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4A113" w14:textId="77777777" w:rsidR="00360FB5" w:rsidRPr="004B1509" w:rsidRDefault="00360FB5" w:rsidP="00553004">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42B9E"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8A44CF"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56EAA9E"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F435F2A"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A67586" w14:textId="77777777" w:rsidR="00360FB5" w:rsidRPr="004B1509" w:rsidRDefault="00360FB5" w:rsidP="00553004">
            <w:pPr>
              <w:rPr>
                <w:rFonts w:eastAsia="Calibri"/>
                <w:szCs w:val="22"/>
              </w:rPr>
            </w:pPr>
            <w:r w:rsidRPr="004B1509">
              <w:rPr>
                <w:rFonts w:eastAsia="Calibri"/>
                <w:szCs w:val="22"/>
              </w:rPr>
              <w:t>VSV55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F7500C" w14:textId="77777777" w:rsidR="00360FB5" w:rsidRPr="004B1509" w:rsidRDefault="00360FB5" w:rsidP="00553004">
            <w:pPr>
              <w:rPr>
                <w:rFonts w:eastAsia="Calibri"/>
                <w:szCs w:val="22"/>
              </w:rPr>
            </w:pPr>
            <w:r w:rsidRPr="004B1509">
              <w:rPr>
                <w:rFonts w:eastAsia="Calibri"/>
                <w:szCs w:val="22"/>
              </w:rPr>
              <w:t xml:space="preserve">Pravažiuojamasis kelias nuo Kalno g. Jurgiškio k. iki kelio Nr. 175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CC6C94E" w14:textId="77777777" w:rsidR="00360FB5" w:rsidRPr="004B1509" w:rsidRDefault="00360FB5" w:rsidP="00553004">
            <w:pPr>
              <w:jc w:val="right"/>
              <w:rPr>
                <w:rFonts w:eastAsia="Calibri"/>
                <w:szCs w:val="22"/>
              </w:rPr>
            </w:pPr>
            <w:r w:rsidRPr="004B1509">
              <w:rPr>
                <w:rFonts w:eastAsia="Calibri"/>
                <w:szCs w:val="22"/>
              </w:rPr>
              <w:t>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25933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DBC0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3864D" w14:textId="77777777" w:rsidR="00360FB5" w:rsidRPr="004B1509" w:rsidRDefault="00360FB5" w:rsidP="00553004">
            <w:pPr>
              <w:jc w:val="right"/>
              <w:rPr>
                <w:rFonts w:eastAsia="Calibri"/>
                <w:szCs w:val="22"/>
              </w:rPr>
            </w:pPr>
            <w:r w:rsidRPr="004B1509">
              <w:rPr>
                <w:rFonts w:eastAsia="Calibri"/>
                <w:szCs w:val="22"/>
              </w:rPr>
              <w:t>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41A6E"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A6BB5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CCAE051"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1941BFB"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0248F2" w14:textId="77777777" w:rsidR="00360FB5" w:rsidRPr="004B1509" w:rsidRDefault="00360FB5" w:rsidP="00553004">
            <w:pPr>
              <w:rPr>
                <w:rFonts w:eastAsia="Calibri"/>
                <w:szCs w:val="22"/>
              </w:rPr>
            </w:pPr>
            <w:r w:rsidRPr="004B1509">
              <w:rPr>
                <w:rFonts w:eastAsia="Calibri"/>
                <w:szCs w:val="22"/>
              </w:rPr>
              <w:t>VSV59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B540D0" w14:textId="77777777" w:rsidR="00360FB5" w:rsidRPr="004B1509" w:rsidRDefault="00360FB5" w:rsidP="00553004">
            <w:pPr>
              <w:rPr>
                <w:rFonts w:eastAsia="Calibri"/>
                <w:szCs w:val="22"/>
              </w:rPr>
            </w:pPr>
            <w:r w:rsidRPr="004B1509">
              <w:rPr>
                <w:rFonts w:eastAsia="Calibri"/>
                <w:szCs w:val="22"/>
              </w:rPr>
              <w:t>Privažiuojamasis kelias prie gyvenamųjų namų Juodžgalio k. nuo kelio Nr. 1212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841752" w14:textId="77777777" w:rsidR="00360FB5" w:rsidRPr="004B1509" w:rsidRDefault="00360FB5" w:rsidP="00553004">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7F81A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9CB2F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B61E9" w14:textId="77777777" w:rsidR="00360FB5" w:rsidRPr="004B1509" w:rsidRDefault="00360FB5" w:rsidP="00553004">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3804DC"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1F1DE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0F534C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E0C3C26"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6C448A" w14:textId="77777777" w:rsidR="00360FB5" w:rsidRPr="004B1509" w:rsidRDefault="00360FB5" w:rsidP="00553004">
            <w:pPr>
              <w:rPr>
                <w:rFonts w:eastAsia="Calibri"/>
                <w:szCs w:val="22"/>
              </w:rPr>
            </w:pPr>
            <w:r w:rsidRPr="004B1509">
              <w:rPr>
                <w:rFonts w:eastAsia="Calibri"/>
                <w:szCs w:val="22"/>
              </w:rPr>
              <w:t>VSV69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28E2798" w14:textId="77777777" w:rsidR="00360FB5" w:rsidRPr="004B1509" w:rsidRDefault="00360FB5" w:rsidP="00553004">
            <w:pPr>
              <w:rPr>
                <w:rFonts w:eastAsia="Calibri"/>
                <w:szCs w:val="22"/>
              </w:rPr>
            </w:pPr>
            <w:r w:rsidRPr="004B1509">
              <w:rPr>
                <w:rFonts w:eastAsia="Calibri"/>
                <w:szCs w:val="22"/>
              </w:rPr>
              <w:t>Privažiuojamasis kelias prie gyvenamųjų namų Karūnių k. nuo kelio Nr. v46</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91B44E" w14:textId="77777777" w:rsidR="00360FB5" w:rsidRPr="004B1509" w:rsidRDefault="00360FB5" w:rsidP="00553004">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EF61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4B85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F9F9D" w14:textId="77777777" w:rsidR="00360FB5" w:rsidRPr="004B1509" w:rsidRDefault="00360FB5" w:rsidP="00553004">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B3FF9"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C2098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FE1C85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9F56B03"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1733F2" w14:textId="77777777" w:rsidR="00360FB5" w:rsidRPr="004B1509" w:rsidRDefault="00360FB5" w:rsidP="00553004">
            <w:pPr>
              <w:rPr>
                <w:rFonts w:eastAsia="Calibri"/>
                <w:szCs w:val="22"/>
              </w:rPr>
            </w:pPr>
            <w:r w:rsidRPr="004B1509">
              <w:rPr>
                <w:rFonts w:eastAsia="Calibri"/>
                <w:szCs w:val="22"/>
              </w:rPr>
              <w:t>VSV70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030AD4D" w14:textId="77777777" w:rsidR="00360FB5" w:rsidRPr="004B1509" w:rsidRDefault="00360FB5" w:rsidP="00553004">
            <w:pPr>
              <w:rPr>
                <w:rFonts w:eastAsia="Calibri"/>
                <w:szCs w:val="22"/>
              </w:rPr>
            </w:pPr>
            <w:r w:rsidRPr="004B1509">
              <w:rPr>
                <w:rFonts w:eastAsia="Calibri"/>
                <w:szCs w:val="22"/>
              </w:rPr>
              <w:t>Pravažiuojamasis kelias nuo Televizijos g., Viešintų mstl. iki kelio Nr. 1211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675030A" w14:textId="77777777" w:rsidR="00360FB5" w:rsidRPr="004B1509" w:rsidRDefault="00360FB5" w:rsidP="00553004">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28CF2" w14:textId="77777777" w:rsidR="00360FB5" w:rsidRPr="004B1509" w:rsidRDefault="00360FB5" w:rsidP="00553004">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E600E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C467F" w14:textId="77777777" w:rsidR="00360FB5" w:rsidRPr="004B1509" w:rsidRDefault="00360FB5" w:rsidP="00553004">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96E06"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2EA7A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8AA342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3CEBCCA"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2D8AC5" w14:textId="77777777" w:rsidR="00360FB5" w:rsidRPr="004B1509" w:rsidRDefault="00360FB5" w:rsidP="00553004">
            <w:pPr>
              <w:rPr>
                <w:rFonts w:eastAsia="Calibri"/>
                <w:szCs w:val="22"/>
              </w:rPr>
            </w:pPr>
            <w:r w:rsidRPr="004B1509">
              <w:rPr>
                <w:rFonts w:eastAsia="Calibri"/>
                <w:szCs w:val="22"/>
              </w:rPr>
              <w:t>VSV72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73164EF" w14:textId="77777777" w:rsidR="00360FB5" w:rsidRPr="004B1509" w:rsidRDefault="00360FB5" w:rsidP="00553004">
            <w:pPr>
              <w:rPr>
                <w:rFonts w:eastAsia="Calibri"/>
                <w:szCs w:val="22"/>
              </w:rPr>
            </w:pPr>
            <w:r w:rsidRPr="004B1509">
              <w:rPr>
                <w:rFonts w:eastAsia="Calibri"/>
                <w:szCs w:val="22"/>
              </w:rPr>
              <w:t xml:space="preserve">Pravažiuojamasis kelias nuo kelio Nr. v5 iki kelio Nr. 175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F9F599" w14:textId="77777777" w:rsidR="00360FB5" w:rsidRPr="004B1509" w:rsidRDefault="00360FB5" w:rsidP="00553004">
            <w:pPr>
              <w:jc w:val="right"/>
              <w:rPr>
                <w:rFonts w:eastAsia="Calibri"/>
                <w:szCs w:val="22"/>
              </w:rPr>
            </w:pPr>
            <w:r w:rsidRPr="004B150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FC11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EF59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01C62" w14:textId="77777777" w:rsidR="00360FB5" w:rsidRPr="004B1509" w:rsidRDefault="00360FB5" w:rsidP="00553004">
            <w:pPr>
              <w:jc w:val="right"/>
              <w:rPr>
                <w:rFonts w:eastAsia="Calibri"/>
                <w:szCs w:val="22"/>
              </w:rPr>
            </w:pPr>
            <w:r w:rsidRPr="004B150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DD1D6"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07F0B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171A82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9FCBA8"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54BFCD" w14:textId="77777777" w:rsidR="00360FB5" w:rsidRPr="004B1509" w:rsidRDefault="00360FB5" w:rsidP="00553004">
            <w:pPr>
              <w:rPr>
                <w:rFonts w:eastAsia="Calibri"/>
                <w:szCs w:val="22"/>
              </w:rPr>
            </w:pPr>
            <w:r w:rsidRPr="004B1509">
              <w:rPr>
                <w:rFonts w:eastAsia="Calibri"/>
                <w:szCs w:val="22"/>
              </w:rPr>
              <w:t>VSV80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B4EF828" w14:textId="77777777" w:rsidR="00360FB5" w:rsidRPr="004B1509" w:rsidRDefault="00360FB5" w:rsidP="00553004">
            <w:pPr>
              <w:rPr>
                <w:rFonts w:eastAsia="Calibri"/>
                <w:szCs w:val="22"/>
              </w:rPr>
            </w:pPr>
            <w:r w:rsidRPr="004B1509">
              <w:rPr>
                <w:rFonts w:eastAsia="Calibri"/>
                <w:szCs w:val="22"/>
              </w:rPr>
              <w:t xml:space="preserve">Privažiuojamasis kelias prie sandėlių Pelyšų I k. nuo kelio Nr. v16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930AD2" w14:textId="77777777" w:rsidR="00360FB5" w:rsidRPr="004B1509" w:rsidRDefault="00360FB5" w:rsidP="00553004">
            <w:pPr>
              <w:jc w:val="right"/>
              <w:rPr>
                <w:rFonts w:eastAsia="Calibri"/>
                <w:szCs w:val="22"/>
              </w:rPr>
            </w:pPr>
            <w:r w:rsidRPr="004B1509">
              <w:rPr>
                <w:rFonts w:eastAsia="Calibri"/>
                <w:szCs w:val="22"/>
              </w:rPr>
              <w:t>504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12F08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A26DD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DBD08" w14:textId="77777777" w:rsidR="00360FB5" w:rsidRPr="004B1509" w:rsidRDefault="00360FB5" w:rsidP="00553004">
            <w:pPr>
              <w:jc w:val="right"/>
              <w:rPr>
                <w:rFonts w:eastAsia="Calibri"/>
                <w:szCs w:val="22"/>
              </w:rPr>
            </w:pPr>
            <w:r w:rsidRPr="004B1509">
              <w:rPr>
                <w:rFonts w:eastAsia="Calibri"/>
                <w:szCs w:val="22"/>
              </w:rPr>
              <w:t>504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9BE82"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7E82E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9ACC88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04B87ED"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AA60B3" w14:textId="77777777" w:rsidR="00360FB5" w:rsidRPr="004B1509" w:rsidRDefault="00360FB5" w:rsidP="00553004">
            <w:pPr>
              <w:rPr>
                <w:rFonts w:eastAsia="Calibri"/>
                <w:szCs w:val="22"/>
              </w:rPr>
            </w:pPr>
            <w:r w:rsidRPr="004B1509">
              <w:rPr>
                <w:rFonts w:eastAsia="Calibri"/>
                <w:szCs w:val="22"/>
              </w:rPr>
              <w:t>VSV88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F4C5F15" w14:textId="77777777" w:rsidR="00360FB5" w:rsidRPr="004B1509" w:rsidRDefault="00360FB5" w:rsidP="00553004">
            <w:pPr>
              <w:rPr>
                <w:rFonts w:eastAsia="Calibri"/>
                <w:szCs w:val="22"/>
              </w:rPr>
            </w:pPr>
            <w:r w:rsidRPr="004B1509">
              <w:rPr>
                <w:rFonts w:eastAsia="Calibri"/>
                <w:szCs w:val="22"/>
              </w:rPr>
              <w:t>Pravažiuojamasis kelias nuo Kalno g., Jurgiškio k. iki kelio Nr. 175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FE8A157" w14:textId="77777777" w:rsidR="00360FB5" w:rsidRPr="004B1509" w:rsidRDefault="00360FB5" w:rsidP="00553004">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2521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92DFE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50560" w14:textId="77777777" w:rsidR="00360FB5" w:rsidRPr="004B1509" w:rsidRDefault="00360FB5" w:rsidP="00553004">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C06E5"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3162E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C76B776"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494F5B9"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A39386" w14:textId="77777777" w:rsidR="00360FB5" w:rsidRPr="004B1509" w:rsidRDefault="00360FB5" w:rsidP="00553004">
            <w:pPr>
              <w:rPr>
                <w:rFonts w:eastAsia="Calibri"/>
                <w:szCs w:val="22"/>
              </w:rPr>
            </w:pPr>
            <w:r w:rsidRPr="004B1509">
              <w:rPr>
                <w:rFonts w:eastAsia="Calibri"/>
                <w:szCs w:val="22"/>
              </w:rPr>
              <w:t>VSV94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B5F42F0" w14:textId="77777777" w:rsidR="00360FB5" w:rsidRPr="004B1509" w:rsidRDefault="00360FB5" w:rsidP="00553004">
            <w:pPr>
              <w:rPr>
                <w:rFonts w:eastAsia="Calibri"/>
                <w:szCs w:val="22"/>
              </w:rPr>
            </w:pPr>
            <w:r w:rsidRPr="004B1509">
              <w:rPr>
                <w:rFonts w:eastAsia="Calibri"/>
                <w:szCs w:val="22"/>
              </w:rPr>
              <w:t>Privažiuojamasis kelias prie gyvenamųjų namų Skudų k. nuo kelio Nr. 1211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97C110" w14:textId="77777777" w:rsidR="00360FB5" w:rsidRPr="004B1509" w:rsidRDefault="00360FB5" w:rsidP="00553004">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D64E6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B1CE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E0FFC5" w14:textId="77777777" w:rsidR="00360FB5" w:rsidRPr="004B1509" w:rsidRDefault="00360FB5" w:rsidP="00553004">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0FC55"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9D4BE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79E59E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1690727"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44427A" w14:textId="77777777" w:rsidR="00360FB5" w:rsidRPr="004B1509" w:rsidRDefault="00360FB5" w:rsidP="00553004">
            <w:pPr>
              <w:rPr>
                <w:rFonts w:eastAsia="Calibri"/>
                <w:szCs w:val="22"/>
              </w:rPr>
            </w:pPr>
            <w:r w:rsidRPr="004B1509">
              <w:rPr>
                <w:rFonts w:eastAsia="Calibri"/>
                <w:szCs w:val="22"/>
              </w:rPr>
              <w:t>VSV107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6B71DF5" w14:textId="77777777" w:rsidR="00360FB5" w:rsidRPr="004B1509" w:rsidRDefault="00360FB5" w:rsidP="00553004">
            <w:pPr>
              <w:rPr>
                <w:rFonts w:eastAsia="Calibri"/>
                <w:szCs w:val="22"/>
              </w:rPr>
            </w:pPr>
            <w:r w:rsidRPr="004B1509">
              <w:rPr>
                <w:rFonts w:eastAsia="Calibri"/>
                <w:szCs w:val="22"/>
              </w:rPr>
              <w:t xml:space="preserve">Privažiuojamasis kelias prie laukų Žliobiškio k. nuo kelio Nr. v42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A051F77" w14:textId="77777777" w:rsidR="00360FB5" w:rsidRPr="004B1509" w:rsidRDefault="00360FB5" w:rsidP="00553004">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4DB7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3554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DAFC07" w14:textId="77777777" w:rsidR="00360FB5" w:rsidRPr="004B1509" w:rsidRDefault="00360FB5" w:rsidP="00553004">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368B7"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D51BF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1EB68D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0EC9D5C"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5D982E" w14:textId="77777777" w:rsidR="00360FB5" w:rsidRPr="004B1509" w:rsidRDefault="00360FB5" w:rsidP="00553004">
            <w:pPr>
              <w:rPr>
                <w:rFonts w:eastAsia="Calibri"/>
                <w:szCs w:val="22"/>
              </w:rPr>
            </w:pPr>
            <w:r w:rsidRPr="004B1509">
              <w:rPr>
                <w:rFonts w:eastAsia="Calibri"/>
                <w:szCs w:val="22"/>
              </w:rPr>
              <w:t>VSV117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1A3FAAD" w14:textId="77777777" w:rsidR="00360FB5" w:rsidRPr="004B1509" w:rsidRDefault="00360FB5" w:rsidP="00553004">
            <w:pPr>
              <w:rPr>
                <w:rFonts w:eastAsia="Calibri"/>
                <w:szCs w:val="22"/>
              </w:rPr>
            </w:pPr>
            <w:r w:rsidRPr="004B1509">
              <w:rPr>
                <w:rFonts w:eastAsia="Calibri"/>
                <w:szCs w:val="22"/>
              </w:rPr>
              <w:t>Privažiuojamasis kelias prie gaisrinės pastato nuo Vytauto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AD469C9" w14:textId="77777777" w:rsidR="00360FB5" w:rsidRPr="004B1509" w:rsidRDefault="00360FB5" w:rsidP="00553004">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EAFA9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B7B0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AD441" w14:textId="77777777" w:rsidR="00360FB5" w:rsidRPr="004B1509" w:rsidRDefault="00360FB5" w:rsidP="00553004">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D9FA6"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227B9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4D183DA"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F217038"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DB0111" w14:textId="77777777" w:rsidR="00360FB5" w:rsidRPr="004B1509" w:rsidRDefault="00360FB5" w:rsidP="00553004">
            <w:pPr>
              <w:rPr>
                <w:rFonts w:eastAsia="Calibri"/>
                <w:szCs w:val="22"/>
              </w:rPr>
            </w:pPr>
            <w:r w:rsidRPr="004B1509">
              <w:rPr>
                <w:rFonts w:eastAsia="Calibri"/>
                <w:szCs w:val="22"/>
              </w:rPr>
              <w:t>VSV118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CC4B23B" w14:textId="77777777" w:rsidR="00360FB5" w:rsidRPr="004B1509" w:rsidRDefault="00360FB5" w:rsidP="00553004">
            <w:pPr>
              <w:rPr>
                <w:rFonts w:eastAsia="Calibri"/>
                <w:szCs w:val="22"/>
              </w:rPr>
            </w:pPr>
            <w:r w:rsidRPr="004B1509">
              <w:rPr>
                <w:rFonts w:eastAsia="Calibri"/>
                <w:szCs w:val="22"/>
              </w:rPr>
              <w:t>Pravažiuojamasis kelias nuo v26  iki Televizijos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F65F19" w14:textId="77777777" w:rsidR="00360FB5" w:rsidRPr="004B1509" w:rsidRDefault="00360FB5" w:rsidP="00553004">
            <w:pPr>
              <w:jc w:val="right"/>
              <w:rPr>
                <w:rFonts w:eastAsia="Calibri"/>
                <w:szCs w:val="22"/>
              </w:rPr>
            </w:pPr>
            <w:r w:rsidRPr="004B1509">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AF78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5FD4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1AE4F" w14:textId="77777777" w:rsidR="00360FB5" w:rsidRPr="004B1509" w:rsidRDefault="00360FB5" w:rsidP="00553004">
            <w:pPr>
              <w:jc w:val="right"/>
              <w:rPr>
                <w:rFonts w:eastAsia="Calibri"/>
                <w:szCs w:val="22"/>
              </w:rPr>
            </w:pPr>
            <w:r w:rsidRPr="004B1509">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8E4BE"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6C10E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8F0069C"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14BC076F"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75DA82" w14:textId="77777777" w:rsidR="00360FB5" w:rsidRPr="004B1509" w:rsidRDefault="00360FB5" w:rsidP="00553004">
            <w:pPr>
              <w:rPr>
                <w:rFonts w:eastAsia="Calibri"/>
                <w:szCs w:val="22"/>
              </w:rPr>
            </w:pPr>
            <w:r w:rsidRPr="004B1509">
              <w:rPr>
                <w:rFonts w:eastAsia="Calibri"/>
                <w:szCs w:val="22"/>
              </w:rPr>
              <w:t>VSV119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04C7503" w14:textId="77777777" w:rsidR="00360FB5" w:rsidRPr="004B1509" w:rsidRDefault="00360FB5" w:rsidP="00553004">
            <w:pPr>
              <w:rPr>
                <w:rFonts w:eastAsia="Calibri"/>
                <w:szCs w:val="22"/>
              </w:rPr>
            </w:pPr>
            <w:r w:rsidRPr="004B1509">
              <w:rPr>
                <w:rFonts w:eastAsia="Calibri"/>
                <w:szCs w:val="22"/>
              </w:rPr>
              <w:t>Pravažiuojamasis kelias nuo kelio Nr. v30 iki dirbamų laukų Burbeklių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031A804" w14:textId="77777777" w:rsidR="00360FB5" w:rsidRPr="004B1509" w:rsidRDefault="00360FB5" w:rsidP="00553004">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7769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CA61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BAABA" w14:textId="77777777" w:rsidR="00360FB5" w:rsidRPr="004B1509" w:rsidRDefault="00360FB5" w:rsidP="00553004">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15F29"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9C8D9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3597D9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B3A7014"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EA8E33" w14:textId="77777777" w:rsidR="00360FB5" w:rsidRPr="004B1509" w:rsidRDefault="00360FB5" w:rsidP="00553004">
            <w:pPr>
              <w:rPr>
                <w:rFonts w:eastAsia="Calibri"/>
                <w:szCs w:val="22"/>
              </w:rPr>
            </w:pPr>
            <w:r w:rsidRPr="004B1509">
              <w:rPr>
                <w:rFonts w:eastAsia="Calibri"/>
                <w:szCs w:val="22"/>
              </w:rPr>
              <w:t>VSV120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05E19C3" w14:textId="77777777" w:rsidR="00360FB5" w:rsidRPr="004B1509" w:rsidRDefault="00360FB5" w:rsidP="00553004">
            <w:pPr>
              <w:rPr>
                <w:rFonts w:eastAsia="Calibri"/>
                <w:szCs w:val="22"/>
              </w:rPr>
            </w:pPr>
            <w:r w:rsidRPr="004B1509">
              <w:rPr>
                <w:rFonts w:eastAsia="Calibri"/>
                <w:szCs w:val="22"/>
              </w:rPr>
              <w:t xml:space="preserve">Pravažiuojamasis kelias nuo kelio Nr. v60 iki kelio Nr. 175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0F2283" w14:textId="77777777" w:rsidR="00360FB5" w:rsidRPr="004B1509" w:rsidRDefault="00360FB5" w:rsidP="00553004">
            <w:pPr>
              <w:jc w:val="right"/>
              <w:rPr>
                <w:rFonts w:eastAsia="Calibri"/>
                <w:szCs w:val="22"/>
              </w:rPr>
            </w:pPr>
            <w:r w:rsidRPr="004B1509">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BB8C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DA00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15402" w14:textId="77777777" w:rsidR="00360FB5" w:rsidRPr="004B1509" w:rsidRDefault="00360FB5" w:rsidP="00553004">
            <w:pPr>
              <w:jc w:val="right"/>
              <w:rPr>
                <w:rFonts w:eastAsia="Calibri"/>
                <w:szCs w:val="22"/>
              </w:rPr>
            </w:pPr>
            <w:r w:rsidRPr="004B1509">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0A94B"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3B708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F233A1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B3384FD"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8198CE" w14:textId="77777777" w:rsidR="00360FB5" w:rsidRPr="004B1509" w:rsidRDefault="00360FB5" w:rsidP="00553004">
            <w:pPr>
              <w:rPr>
                <w:rFonts w:eastAsia="Calibri"/>
                <w:szCs w:val="22"/>
              </w:rPr>
            </w:pPr>
            <w:r w:rsidRPr="004B1509">
              <w:rPr>
                <w:rFonts w:eastAsia="Calibri"/>
                <w:szCs w:val="22"/>
              </w:rPr>
              <w:t>VSV122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0CFE7D5" w14:textId="77777777" w:rsidR="00360FB5" w:rsidRPr="004B1509" w:rsidRDefault="00360FB5" w:rsidP="00553004">
            <w:pPr>
              <w:rPr>
                <w:rFonts w:eastAsia="Calibri"/>
                <w:szCs w:val="22"/>
              </w:rPr>
            </w:pPr>
            <w:r w:rsidRPr="004B1509">
              <w:rPr>
                <w:rFonts w:eastAsia="Calibri"/>
                <w:szCs w:val="22"/>
              </w:rPr>
              <w:t>Privažiuojamasis kelias prie gyvenamųjų namų Nemeirių k. nuo kelio Nr. v5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FDBDC7" w14:textId="77777777" w:rsidR="00360FB5" w:rsidRPr="004B1509" w:rsidRDefault="00360FB5" w:rsidP="00553004">
            <w:pPr>
              <w:jc w:val="right"/>
              <w:rPr>
                <w:rFonts w:eastAsia="Calibri"/>
                <w:szCs w:val="22"/>
              </w:rPr>
            </w:pPr>
            <w:r w:rsidRPr="004B1509">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66E9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AE1F0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A218B" w14:textId="77777777" w:rsidR="00360FB5" w:rsidRPr="004B1509" w:rsidRDefault="00360FB5" w:rsidP="00553004">
            <w:pPr>
              <w:jc w:val="right"/>
              <w:rPr>
                <w:rFonts w:eastAsia="Calibri"/>
                <w:szCs w:val="22"/>
              </w:rPr>
            </w:pPr>
            <w:r w:rsidRPr="004B1509">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15B9F3"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8B5AB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E28744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2577DBD2"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38D6DE" w14:textId="77777777" w:rsidR="00360FB5" w:rsidRPr="004B1509" w:rsidRDefault="00360FB5" w:rsidP="00553004">
            <w:pPr>
              <w:rPr>
                <w:rFonts w:eastAsia="Calibri"/>
                <w:szCs w:val="22"/>
              </w:rPr>
            </w:pPr>
            <w:r w:rsidRPr="004B1509">
              <w:rPr>
                <w:rFonts w:eastAsia="Calibri"/>
                <w:szCs w:val="22"/>
              </w:rPr>
              <w:t>VSV123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997B260" w14:textId="77777777" w:rsidR="00360FB5" w:rsidRPr="004B1509" w:rsidRDefault="00360FB5" w:rsidP="00553004">
            <w:pPr>
              <w:rPr>
                <w:rFonts w:eastAsia="Calibri"/>
                <w:szCs w:val="22"/>
              </w:rPr>
            </w:pPr>
            <w:r w:rsidRPr="004B1509">
              <w:rPr>
                <w:rFonts w:eastAsia="Calibri"/>
                <w:szCs w:val="22"/>
              </w:rPr>
              <w:t>Pravažiuojamasis kelias nuo kelio Nr. v36-1 iki dirbamų laukų Bilėnų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A301C4" w14:textId="77777777" w:rsidR="00360FB5" w:rsidRPr="004B1509" w:rsidRDefault="00360FB5" w:rsidP="00553004">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7947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57986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DCACF" w14:textId="77777777" w:rsidR="00360FB5" w:rsidRPr="004B1509" w:rsidRDefault="00360FB5" w:rsidP="00553004">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DA2D8E"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128FE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52C682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1029BD1"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2085B4" w14:textId="77777777" w:rsidR="00360FB5" w:rsidRPr="004B1509" w:rsidRDefault="00360FB5" w:rsidP="00553004">
            <w:pPr>
              <w:rPr>
                <w:rFonts w:eastAsia="Calibri"/>
                <w:szCs w:val="22"/>
              </w:rPr>
            </w:pPr>
            <w:r w:rsidRPr="004B1509">
              <w:rPr>
                <w:rFonts w:eastAsia="Calibri"/>
                <w:szCs w:val="22"/>
              </w:rPr>
              <w:t>VSV125</w:t>
            </w:r>
          </w:p>
        </w:tc>
        <w:tc>
          <w:tcPr>
            <w:tcW w:w="4412" w:type="dxa"/>
            <w:tcBorders>
              <w:top w:val="single" w:sz="4" w:space="0" w:color="auto"/>
              <w:left w:val="single" w:sz="4" w:space="0" w:color="auto"/>
              <w:bottom w:val="single" w:sz="4" w:space="0" w:color="auto"/>
              <w:right w:val="single" w:sz="4" w:space="0" w:color="auto"/>
            </w:tcBorders>
            <w:vAlign w:val="center"/>
            <w:hideMark/>
          </w:tcPr>
          <w:p w14:paraId="36B62FFF" w14:textId="77777777" w:rsidR="00360FB5" w:rsidRPr="004B1509" w:rsidRDefault="00360FB5" w:rsidP="00553004">
            <w:pPr>
              <w:rPr>
                <w:rFonts w:eastAsia="Calibri"/>
                <w:szCs w:val="22"/>
              </w:rPr>
            </w:pPr>
            <w:r w:rsidRPr="004B1509">
              <w:rPr>
                <w:rFonts w:eastAsia="Calibri"/>
                <w:szCs w:val="22"/>
              </w:rPr>
              <w:t xml:space="preserve">Pravažiuojamasis kelias nuo kelio Nr. v31 iki kelio Nr. v33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65C08CE" w14:textId="77777777" w:rsidR="00360FB5" w:rsidRPr="004B1509" w:rsidRDefault="00360FB5" w:rsidP="00553004">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A7F0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8389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1FB4CC" w14:textId="77777777" w:rsidR="00360FB5" w:rsidRPr="004B1509" w:rsidRDefault="00360FB5" w:rsidP="00553004">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7DBF0"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6D5A4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0C26505"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3A543CA"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26741F" w14:textId="77777777" w:rsidR="00360FB5" w:rsidRPr="004B1509" w:rsidRDefault="00360FB5" w:rsidP="00553004">
            <w:pPr>
              <w:rPr>
                <w:rFonts w:eastAsia="Calibri"/>
                <w:szCs w:val="22"/>
              </w:rPr>
            </w:pPr>
            <w:r w:rsidRPr="004B1509">
              <w:rPr>
                <w:rFonts w:eastAsia="Calibri"/>
                <w:szCs w:val="22"/>
              </w:rPr>
              <w:t>VSV130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C41BDFF" w14:textId="77777777" w:rsidR="00360FB5" w:rsidRPr="004B1509" w:rsidRDefault="00360FB5" w:rsidP="00553004">
            <w:pPr>
              <w:rPr>
                <w:rFonts w:eastAsia="Calibri"/>
                <w:szCs w:val="22"/>
              </w:rPr>
            </w:pPr>
            <w:r w:rsidRPr="004B1509">
              <w:rPr>
                <w:rFonts w:eastAsia="Calibri"/>
                <w:szCs w:val="22"/>
              </w:rPr>
              <w:t xml:space="preserve">Pravažiuojamasis kelias nuo kelio Nr. 1202 iki kelio Nr. 175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22DFB1" w14:textId="77777777" w:rsidR="00360FB5" w:rsidRPr="004B1509" w:rsidRDefault="00360FB5" w:rsidP="00553004">
            <w:pPr>
              <w:jc w:val="right"/>
              <w:rPr>
                <w:rFonts w:eastAsia="Calibri"/>
                <w:szCs w:val="22"/>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C4D1D" w14:textId="77777777" w:rsidR="00360FB5" w:rsidRPr="004B1509" w:rsidRDefault="00360FB5" w:rsidP="00553004">
            <w:pPr>
              <w:jc w:val="right"/>
              <w:rPr>
                <w:rFonts w:eastAsia="Calibri"/>
                <w:szCs w:val="22"/>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5713C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E5C4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72FB1"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FD701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3E298F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7CAA46E8"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6F272C" w14:textId="77777777" w:rsidR="00360FB5" w:rsidRPr="004B1509" w:rsidRDefault="00360FB5" w:rsidP="00553004">
            <w:pPr>
              <w:rPr>
                <w:rFonts w:eastAsia="Calibri"/>
                <w:szCs w:val="22"/>
              </w:rPr>
            </w:pPr>
            <w:r w:rsidRPr="004B1509">
              <w:rPr>
                <w:rFonts w:eastAsia="Calibri"/>
                <w:szCs w:val="22"/>
              </w:rPr>
              <w:t>VSV132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623E843F" w14:textId="77777777" w:rsidR="00360FB5" w:rsidRPr="004B1509" w:rsidRDefault="00360FB5" w:rsidP="00553004">
            <w:pPr>
              <w:rPr>
                <w:rFonts w:eastAsia="Calibri"/>
                <w:szCs w:val="22"/>
              </w:rPr>
            </w:pPr>
            <w:r w:rsidRPr="004B1509">
              <w:rPr>
                <w:rFonts w:eastAsia="Calibri"/>
                <w:szCs w:val="22"/>
              </w:rPr>
              <w:t>Pravažiuojamasis kelias nuo kelio Nr. v28 iki dirbamų laukų Akmenos k.</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6446BF" w14:textId="77777777" w:rsidR="00360FB5" w:rsidRPr="004B1509" w:rsidRDefault="00360FB5" w:rsidP="00553004">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AC96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D613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74AEE" w14:textId="77777777" w:rsidR="00360FB5" w:rsidRPr="004B1509" w:rsidRDefault="00360FB5" w:rsidP="00553004">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25F08"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64963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0EFA852"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711FF6F"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8133C5" w14:textId="77777777" w:rsidR="00360FB5" w:rsidRPr="004B1509" w:rsidRDefault="00360FB5" w:rsidP="00553004">
            <w:pPr>
              <w:rPr>
                <w:rFonts w:eastAsia="Calibri"/>
                <w:szCs w:val="22"/>
              </w:rPr>
            </w:pPr>
            <w:r w:rsidRPr="004B1509">
              <w:rPr>
                <w:rFonts w:eastAsia="Calibri"/>
                <w:szCs w:val="22"/>
              </w:rPr>
              <w:t>VSV133</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FABDC5D" w14:textId="77777777" w:rsidR="00360FB5" w:rsidRPr="004B1509" w:rsidRDefault="00360FB5" w:rsidP="00553004">
            <w:pPr>
              <w:rPr>
                <w:rFonts w:eastAsia="Calibri"/>
                <w:szCs w:val="22"/>
              </w:rPr>
            </w:pPr>
            <w:r w:rsidRPr="004B1509">
              <w:rPr>
                <w:rFonts w:eastAsia="Calibri"/>
                <w:szCs w:val="22"/>
              </w:rPr>
              <w:t xml:space="preserve">Pravažiuojamasis kelias nuo kelio Nr. v28 iki kelio Nr.132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F31C6C9" w14:textId="77777777" w:rsidR="00360FB5" w:rsidRPr="004B1509" w:rsidRDefault="00360FB5" w:rsidP="00553004">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A3CF2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0007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E8629" w14:textId="77777777" w:rsidR="00360FB5" w:rsidRPr="004B1509" w:rsidRDefault="00360FB5" w:rsidP="00553004">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D9DD2"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FC73B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A615D80"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051902CC"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8CF7A5" w14:textId="77777777" w:rsidR="00360FB5" w:rsidRPr="004B1509" w:rsidRDefault="00360FB5" w:rsidP="00553004">
            <w:pPr>
              <w:rPr>
                <w:rFonts w:eastAsia="Calibri"/>
                <w:szCs w:val="22"/>
              </w:rPr>
            </w:pPr>
            <w:r w:rsidRPr="004B1509">
              <w:rPr>
                <w:rFonts w:eastAsia="Calibri"/>
                <w:szCs w:val="22"/>
              </w:rPr>
              <w:t>VSV136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A05485E" w14:textId="77777777" w:rsidR="00360FB5" w:rsidRPr="004B1509" w:rsidRDefault="00360FB5" w:rsidP="00553004">
            <w:pPr>
              <w:rPr>
                <w:rFonts w:eastAsia="Calibri"/>
                <w:szCs w:val="22"/>
              </w:rPr>
            </w:pPr>
            <w:r w:rsidRPr="004B1509">
              <w:rPr>
                <w:rFonts w:eastAsia="Calibri"/>
                <w:szCs w:val="22"/>
              </w:rPr>
              <w:t xml:space="preserve">Pravažiuojamasis kelias nuo kelio Nr. v5 iki Viešintų mstl. stadiono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7B62D62" w14:textId="77777777" w:rsidR="00360FB5" w:rsidRPr="004B1509" w:rsidRDefault="00360FB5" w:rsidP="00553004">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7C1B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EB33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F0260" w14:textId="77777777" w:rsidR="00360FB5" w:rsidRPr="004B1509" w:rsidRDefault="00360FB5" w:rsidP="00553004">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B0733"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DFFFB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D001DF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44CF1C9"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E47048" w14:textId="77777777" w:rsidR="00360FB5" w:rsidRPr="004B1509" w:rsidRDefault="00360FB5" w:rsidP="00553004">
            <w:pPr>
              <w:rPr>
                <w:rFonts w:eastAsia="Calibri"/>
                <w:szCs w:val="22"/>
              </w:rPr>
            </w:pPr>
            <w:r w:rsidRPr="004B1509">
              <w:rPr>
                <w:rFonts w:eastAsia="Calibri"/>
                <w:szCs w:val="22"/>
              </w:rPr>
              <w:t>VSV137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4B43FD8" w14:textId="77777777" w:rsidR="00360FB5" w:rsidRPr="004B1509" w:rsidRDefault="00360FB5" w:rsidP="00553004">
            <w:pPr>
              <w:rPr>
                <w:rFonts w:eastAsia="Calibri"/>
                <w:szCs w:val="22"/>
              </w:rPr>
            </w:pPr>
            <w:r w:rsidRPr="004B1509">
              <w:rPr>
                <w:rFonts w:eastAsia="Calibri"/>
                <w:szCs w:val="22"/>
              </w:rPr>
              <w:t>Pravažiuojamasis kelias nuo prie Viešintų mstl. stadiono nuo Vytauto g.</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01F21A" w14:textId="77777777" w:rsidR="00360FB5" w:rsidRPr="004B1509" w:rsidRDefault="00360FB5" w:rsidP="00553004">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17E7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ED10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62CB2" w14:textId="77777777" w:rsidR="00360FB5" w:rsidRPr="004B1509" w:rsidRDefault="00360FB5" w:rsidP="00553004">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D8E1D"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A1ECA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0A92C9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889F354"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48C79E" w14:textId="77777777" w:rsidR="00360FB5" w:rsidRPr="004B1509" w:rsidRDefault="00360FB5" w:rsidP="00553004">
            <w:pPr>
              <w:rPr>
                <w:rFonts w:eastAsia="Calibri"/>
                <w:szCs w:val="22"/>
              </w:rPr>
            </w:pPr>
            <w:r w:rsidRPr="004B1509">
              <w:rPr>
                <w:rFonts w:eastAsia="Calibri"/>
                <w:szCs w:val="22"/>
              </w:rPr>
              <w:t>VSV138</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61EB3AA" w14:textId="77777777" w:rsidR="00360FB5" w:rsidRPr="004B1509" w:rsidRDefault="00360FB5" w:rsidP="00553004">
            <w:pPr>
              <w:rPr>
                <w:rFonts w:eastAsia="Calibri"/>
                <w:szCs w:val="22"/>
              </w:rPr>
            </w:pPr>
            <w:r w:rsidRPr="004B1509">
              <w:rPr>
                <w:rFonts w:eastAsia="Calibri"/>
                <w:szCs w:val="22"/>
              </w:rPr>
              <w:t>Pravažiuojamasis kelias nuo kelio Nr. v51 iki Bilėnų g., Viešintų mstl.</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2DF749A" w14:textId="77777777" w:rsidR="00360FB5" w:rsidRPr="004B1509" w:rsidRDefault="00360FB5" w:rsidP="00553004">
            <w:pPr>
              <w:jc w:val="right"/>
              <w:rPr>
                <w:rFonts w:eastAsia="Calibri"/>
                <w:szCs w:val="22"/>
              </w:rPr>
            </w:pPr>
            <w:r w:rsidRPr="004B1509">
              <w:rPr>
                <w:rFonts w:eastAsia="Calibri"/>
                <w:szCs w:val="22"/>
              </w:rPr>
              <w:t>268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88E48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3EBC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A12BA" w14:textId="77777777" w:rsidR="00360FB5" w:rsidRPr="004B1509" w:rsidRDefault="00360FB5" w:rsidP="00553004">
            <w:pPr>
              <w:jc w:val="right"/>
              <w:rPr>
                <w:rFonts w:eastAsia="Calibri"/>
                <w:szCs w:val="22"/>
              </w:rPr>
            </w:pPr>
            <w:r w:rsidRPr="004B1509">
              <w:rPr>
                <w:rFonts w:eastAsia="Calibri"/>
                <w:szCs w:val="22"/>
              </w:rPr>
              <w:t>268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D620E"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878FEB"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BD9463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520B7BB"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356C14" w14:textId="77777777" w:rsidR="00360FB5" w:rsidRPr="004B1509" w:rsidRDefault="00360FB5" w:rsidP="00553004">
            <w:pPr>
              <w:rPr>
                <w:rFonts w:eastAsia="Calibri"/>
                <w:szCs w:val="22"/>
              </w:rPr>
            </w:pPr>
            <w:r w:rsidRPr="004B1509">
              <w:rPr>
                <w:rFonts w:eastAsia="Calibri"/>
                <w:szCs w:val="22"/>
              </w:rPr>
              <w:t>VSV139</w:t>
            </w:r>
          </w:p>
        </w:tc>
        <w:tc>
          <w:tcPr>
            <w:tcW w:w="4412" w:type="dxa"/>
            <w:tcBorders>
              <w:top w:val="single" w:sz="4" w:space="0" w:color="auto"/>
              <w:left w:val="single" w:sz="4" w:space="0" w:color="auto"/>
              <w:bottom w:val="single" w:sz="4" w:space="0" w:color="auto"/>
              <w:right w:val="single" w:sz="4" w:space="0" w:color="auto"/>
            </w:tcBorders>
            <w:vAlign w:val="center"/>
            <w:hideMark/>
          </w:tcPr>
          <w:p w14:paraId="138031BB" w14:textId="77777777" w:rsidR="00360FB5" w:rsidRPr="004B1509" w:rsidRDefault="00360FB5" w:rsidP="00553004">
            <w:pPr>
              <w:rPr>
                <w:rFonts w:eastAsia="Calibri"/>
                <w:szCs w:val="22"/>
              </w:rPr>
            </w:pPr>
            <w:r w:rsidRPr="004B1509">
              <w:rPr>
                <w:rFonts w:eastAsia="Calibri"/>
                <w:szCs w:val="22"/>
              </w:rPr>
              <w:t>Privažiuojamasis kelias prie vandens valymo įrengimų Viešintų mstl. nuo kelio Nr. v37</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8008D14" w14:textId="77777777" w:rsidR="00360FB5" w:rsidRPr="004B1509" w:rsidRDefault="00360FB5" w:rsidP="00553004">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31104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B6A9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44C5B3" w14:textId="77777777" w:rsidR="00360FB5" w:rsidRPr="004B1509" w:rsidRDefault="00360FB5" w:rsidP="00553004">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612943"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78C2E2"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65B1BF08"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3968B92D"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94C878" w14:textId="77777777" w:rsidR="00360FB5" w:rsidRPr="004B1509" w:rsidRDefault="00360FB5" w:rsidP="00553004">
            <w:pPr>
              <w:rPr>
                <w:rFonts w:eastAsia="Calibri"/>
                <w:szCs w:val="22"/>
              </w:rPr>
            </w:pPr>
            <w:r w:rsidRPr="004B1509">
              <w:rPr>
                <w:rFonts w:eastAsia="Calibri"/>
                <w:szCs w:val="22"/>
              </w:rPr>
              <w:t>VSV146</w:t>
            </w:r>
          </w:p>
        </w:tc>
        <w:tc>
          <w:tcPr>
            <w:tcW w:w="4412" w:type="dxa"/>
            <w:tcBorders>
              <w:top w:val="single" w:sz="4" w:space="0" w:color="auto"/>
              <w:left w:val="single" w:sz="4" w:space="0" w:color="auto"/>
              <w:bottom w:val="single" w:sz="4" w:space="0" w:color="auto"/>
              <w:right w:val="single" w:sz="4" w:space="0" w:color="auto"/>
            </w:tcBorders>
            <w:vAlign w:val="center"/>
            <w:hideMark/>
          </w:tcPr>
          <w:p w14:paraId="43DB6442" w14:textId="77777777" w:rsidR="00360FB5" w:rsidRPr="004B1509" w:rsidRDefault="00360FB5" w:rsidP="00553004">
            <w:pPr>
              <w:rPr>
                <w:rFonts w:eastAsia="Calibri"/>
                <w:szCs w:val="22"/>
              </w:rPr>
            </w:pPr>
            <w:r w:rsidRPr="004B1509">
              <w:rPr>
                <w:rFonts w:eastAsia="Calibri"/>
                <w:szCs w:val="22"/>
              </w:rPr>
              <w:t xml:space="preserve">Privažiuojamasis kelias prie gamybinių pastatų Nemeirių k. nuo kelio Nr. v5, 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A20873" w14:textId="77777777" w:rsidR="00360FB5" w:rsidRPr="004B1509" w:rsidRDefault="00360FB5" w:rsidP="00553004">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B0C3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80EED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7FC9B" w14:textId="77777777" w:rsidR="00360FB5" w:rsidRPr="004B1509" w:rsidRDefault="00360FB5" w:rsidP="00553004">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82B73A"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BBFBA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104D74D"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6EFA8ACB"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AB7560" w14:textId="77777777" w:rsidR="00360FB5" w:rsidRPr="004B1509" w:rsidRDefault="00360FB5" w:rsidP="00553004">
            <w:pPr>
              <w:rPr>
                <w:rFonts w:eastAsia="Calibri"/>
                <w:szCs w:val="22"/>
              </w:rPr>
            </w:pPr>
            <w:r w:rsidRPr="004B1509">
              <w:rPr>
                <w:rFonts w:eastAsia="Calibri"/>
                <w:szCs w:val="22"/>
              </w:rPr>
              <w:t>VSV147</w:t>
            </w:r>
          </w:p>
        </w:tc>
        <w:tc>
          <w:tcPr>
            <w:tcW w:w="4412" w:type="dxa"/>
            <w:tcBorders>
              <w:top w:val="single" w:sz="4" w:space="0" w:color="auto"/>
              <w:left w:val="single" w:sz="4" w:space="0" w:color="auto"/>
              <w:bottom w:val="single" w:sz="4" w:space="0" w:color="auto"/>
              <w:right w:val="single" w:sz="4" w:space="0" w:color="auto"/>
            </w:tcBorders>
            <w:vAlign w:val="center"/>
            <w:hideMark/>
          </w:tcPr>
          <w:p w14:paraId="78C29F71" w14:textId="77777777" w:rsidR="00360FB5" w:rsidRPr="004B1509" w:rsidRDefault="00360FB5" w:rsidP="00553004">
            <w:pPr>
              <w:rPr>
                <w:rFonts w:eastAsia="Calibri"/>
                <w:szCs w:val="22"/>
              </w:rPr>
            </w:pPr>
            <w:r w:rsidRPr="004B1509">
              <w:rPr>
                <w:rFonts w:eastAsia="Calibri"/>
                <w:szCs w:val="22"/>
              </w:rPr>
              <w:t xml:space="preserve">Privažiuojamasis kelias prie gamybinių pastatų Nemeirių k. nuo kelio Nr. v5, II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6B9B66" w14:textId="77777777" w:rsidR="00360FB5" w:rsidRPr="004B1509" w:rsidRDefault="00360FB5" w:rsidP="00553004">
            <w:pPr>
              <w:jc w:val="right"/>
              <w:rPr>
                <w:rFonts w:eastAsia="Calibri"/>
                <w:szCs w:val="22"/>
              </w:rPr>
            </w:pPr>
            <w:r w:rsidRPr="004B1509">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3580E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E160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EC4CF" w14:textId="77777777" w:rsidR="00360FB5" w:rsidRPr="004B1509" w:rsidRDefault="00360FB5" w:rsidP="00553004">
            <w:pPr>
              <w:jc w:val="right"/>
              <w:rPr>
                <w:rFonts w:eastAsia="Calibri"/>
                <w:szCs w:val="22"/>
              </w:rPr>
            </w:pPr>
            <w:r w:rsidRPr="004B1509">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105A0"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91AF7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474C89F"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1C45680"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3748CF" w14:textId="77777777" w:rsidR="00360FB5" w:rsidRPr="004B1509" w:rsidRDefault="00360FB5" w:rsidP="00553004">
            <w:pPr>
              <w:rPr>
                <w:rFonts w:eastAsia="Calibri"/>
                <w:szCs w:val="22"/>
              </w:rPr>
            </w:pPr>
            <w:r w:rsidRPr="004B1509">
              <w:rPr>
                <w:rFonts w:eastAsia="Calibri"/>
                <w:szCs w:val="22"/>
              </w:rPr>
              <w:t>VSV150</w:t>
            </w:r>
          </w:p>
        </w:tc>
        <w:tc>
          <w:tcPr>
            <w:tcW w:w="4412" w:type="dxa"/>
            <w:tcBorders>
              <w:top w:val="single" w:sz="4" w:space="0" w:color="auto"/>
              <w:left w:val="single" w:sz="4" w:space="0" w:color="auto"/>
              <w:bottom w:val="single" w:sz="4" w:space="0" w:color="auto"/>
              <w:right w:val="single" w:sz="4" w:space="0" w:color="auto"/>
            </w:tcBorders>
            <w:vAlign w:val="center"/>
            <w:hideMark/>
          </w:tcPr>
          <w:p w14:paraId="07F12503" w14:textId="77777777" w:rsidR="00360FB5" w:rsidRPr="004B1509" w:rsidRDefault="00360FB5" w:rsidP="00553004">
            <w:pPr>
              <w:rPr>
                <w:rFonts w:eastAsia="Calibri"/>
                <w:szCs w:val="22"/>
              </w:rPr>
            </w:pPr>
            <w:r w:rsidRPr="004B1509">
              <w:rPr>
                <w:rFonts w:eastAsia="Calibri"/>
                <w:szCs w:val="22"/>
              </w:rPr>
              <w:t>Pravažiuojamasis kelias nuo Eglynės g., Viešintėlių k. iki kelio Nr. v32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25A8A6" w14:textId="77777777" w:rsidR="00360FB5" w:rsidRPr="004B1509" w:rsidRDefault="00360FB5" w:rsidP="00553004">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3C9D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23E9C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CCE7AA" w14:textId="77777777" w:rsidR="00360FB5" w:rsidRPr="004B1509" w:rsidRDefault="00360FB5" w:rsidP="00553004">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03335"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1958E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F962603"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4F415DC5"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B723FD" w14:textId="77777777" w:rsidR="00360FB5" w:rsidRPr="004B1509" w:rsidRDefault="00360FB5" w:rsidP="00553004">
            <w:pPr>
              <w:rPr>
                <w:rFonts w:eastAsia="Calibri"/>
                <w:szCs w:val="22"/>
              </w:rPr>
            </w:pPr>
            <w:r w:rsidRPr="004B1509">
              <w:rPr>
                <w:rFonts w:eastAsia="Calibri"/>
                <w:szCs w:val="22"/>
              </w:rPr>
              <w:t>VSV152</w:t>
            </w:r>
          </w:p>
        </w:tc>
        <w:tc>
          <w:tcPr>
            <w:tcW w:w="4412" w:type="dxa"/>
            <w:tcBorders>
              <w:top w:val="single" w:sz="4" w:space="0" w:color="auto"/>
              <w:left w:val="single" w:sz="4" w:space="0" w:color="auto"/>
              <w:bottom w:val="single" w:sz="4" w:space="0" w:color="auto"/>
              <w:right w:val="single" w:sz="4" w:space="0" w:color="auto"/>
            </w:tcBorders>
            <w:vAlign w:val="center"/>
            <w:hideMark/>
          </w:tcPr>
          <w:p w14:paraId="21EC5716" w14:textId="77777777" w:rsidR="00360FB5" w:rsidRPr="004B1509" w:rsidRDefault="00360FB5" w:rsidP="00553004">
            <w:pPr>
              <w:rPr>
                <w:rFonts w:eastAsia="Calibri"/>
                <w:szCs w:val="22"/>
              </w:rPr>
            </w:pPr>
            <w:r w:rsidRPr="004B1509">
              <w:rPr>
                <w:rFonts w:eastAsia="Calibri"/>
                <w:szCs w:val="22"/>
              </w:rPr>
              <w:t>Pravažiuojamasis kelias nuo kelio Nr. 1211 iki kelio Nr. v48</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2D5A6FC" w14:textId="77777777" w:rsidR="00360FB5" w:rsidRPr="004B1509" w:rsidRDefault="00360FB5" w:rsidP="00553004">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73C9A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C80D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B768CF" w14:textId="77777777" w:rsidR="00360FB5" w:rsidRPr="004B1509" w:rsidRDefault="00360FB5" w:rsidP="00553004">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CA997"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42B7E8"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3D07274" w14:textId="77777777" w:rsidTr="009765B0">
        <w:tc>
          <w:tcPr>
            <w:tcW w:w="960" w:type="dxa"/>
            <w:tcBorders>
              <w:top w:val="single" w:sz="4" w:space="0" w:color="auto"/>
              <w:left w:val="single" w:sz="12" w:space="0" w:color="auto"/>
              <w:bottom w:val="single" w:sz="4" w:space="0" w:color="auto"/>
              <w:right w:val="single" w:sz="4" w:space="0" w:color="auto"/>
            </w:tcBorders>
            <w:vAlign w:val="center"/>
          </w:tcPr>
          <w:p w14:paraId="5E3D0CB1"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1CC6B4" w14:textId="77777777" w:rsidR="00360FB5" w:rsidRPr="004B1509" w:rsidRDefault="00360FB5" w:rsidP="00553004">
            <w:pPr>
              <w:rPr>
                <w:rFonts w:eastAsia="Calibri"/>
                <w:szCs w:val="22"/>
              </w:rPr>
            </w:pPr>
            <w:r w:rsidRPr="004B1509">
              <w:rPr>
                <w:rFonts w:eastAsia="Calibri"/>
                <w:szCs w:val="22"/>
              </w:rPr>
              <w:t>VSV154</w:t>
            </w:r>
          </w:p>
        </w:tc>
        <w:tc>
          <w:tcPr>
            <w:tcW w:w="4412" w:type="dxa"/>
            <w:tcBorders>
              <w:top w:val="single" w:sz="4" w:space="0" w:color="auto"/>
              <w:left w:val="single" w:sz="4" w:space="0" w:color="auto"/>
              <w:bottom w:val="single" w:sz="4" w:space="0" w:color="auto"/>
              <w:right w:val="single" w:sz="4" w:space="0" w:color="auto"/>
            </w:tcBorders>
            <w:vAlign w:val="center"/>
            <w:hideMark/>
          </w:tcPr>
          <w:p w14:paraId="55FFD084" w14:textId="77777777" w:rsidR="00360FB5" w:rsidRPr="004B1509" w:rsidRDefault="00360FB5" w:rsidP="00553004">
            <w:pPr>
              <w:rPr>
                <w:rFonts w:eastAsia="Calibri"/>
                <w:szCs w:val="22"/>
              </w:rPr>
            </w:pPr>
            <w:r w:rsidRPr="004B1509">
              <w:rPr>
                <w:rFonts w:eastAsia="Calibri"/>
                <w:szCs w:val="22"/>
              </w:rPr>
              <w:t>Privažiuojamasis kelias prie kapinių Šilų k. nuo kelio Nr. v5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EF2BB9" w14:textId="77777777" w:rsidR="00360FB5" w:rsidRPr="004B1509" w:rsidRDefault="00360FB5" w:rsidP="00553004">
            <w:pPr>
              <w:jc w:val="right"/>
              <w:rPr>
                <w:rFonts w:eastAsia="Calibri"/>
                <w:szCs w:val="22"/>
              </w:rPr>
            </w:pPr>
            <w:r w:rsidRPr="004B1509">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6D34E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3031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B6C24" w14:textId="77777777" w:rsidR="00360FB5" w:rsidRPr="004B1509" w:rsidRDefault="00360FB5" w:rsidP="00553004">
            <w:pPr>
              <w:jc w:val="right"/>
              <w:rPr>
                <w:rFonts w:eastAsia="Calibri"/>
                <w:szCs w:val="22"/>
              </w:rPr>
            </w:pPr>
            <w:r w:rsidRPr="004B1509">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07D9D"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FFD66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E43ED05" w14:textId="77777777" w:rsidTr="009765B0">
        <w:tc>
          <w:tcPr>
            <w:tcW w:w="960" w:type="dxa"/>
            <w:tcBorders>
              <w:top w:val="single" w:sz="4" w:space="0" w:color="auto"/>
              <w:left w:val="single" w:sz="12" w:space="0" w:color="auto"/>
              <w:bottom w:val="single" w:sz="12" w:space="0" w:color="auto"/>
              <w:right w:val="single" w:sz="4" w:space="0" w:color="auto"/>
            </w:tcBorders>
            <w:vAlign w:val="center"/>
          </w:tcPr>
          <w:p w14:paraId="0EC3817E" w14:textId="77777777" w:rsidR="00360FB5" w:rsidRPr="004B1509" w:rsidRDefault="00360FB5" w:rsidP="00553004">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12" w:space="0" w:color="auto"/>
              <w:right w:val="single" w:sz="4" w:space="0" w:color="auto"/>
            </w:tcBorders>
            <w:vAlign w:val="center"/>
            <w:hideMark/>
          </w:tcPr>
          <w:p w14:paraId="7D4B7ED5" w14:textId="77777777" w:rsidR="00360FB5" w:rsidRPr="004B1509" w:rsidRDefault="00360FB5" w:rsidP="00553004">
            <w:pPr>
              <w:rPr>
                <w:rFonts w:eastAsia="Calibri"/>
                <w:szCs w:val="22"/>
              </w:rPr>
            </w:pPr>
            <w:r w:rsidRPr="004B1509">
              <w:rPr>
                <w:rFonts w:eastAsia="Calibri"/>
                <w:szCs w:val="22"/>
              </w:rPr>
              <w:t>VSV162</w:t>
            </w:r>
          </w:p>
        </w:tc>
        <w:tc>
          <w:tcPr>
            <w:tcW w:w="4412" w:type="dxa"/>
            <w:tcBorders>
              <w:top w:val="single" w:sz="4" w:space="0" w:color="auto"/>
              <w:left w:val="single" w:sz="4" w:space="0" w:color="auto"/>
              <w:bottom w:val="single" w:sz="12" w:space="0" w:color="auto"/>
              <w:right w:val="single" w:sz="4" w:space="0" w:color="auto"/>
            </w:tcBorders>
            <w:vAlign w:val="center"/>
            <w:hideMark/>
          </w:tcPr>
          <w:p w14:paraId="544DBD32" w14:textId="77777777" w:rsidR="00360FB5" w:rsidRPr="004B1509" w:rsidRDefault="00360FB5" w:rsidP="00553004">
            <w:pPr>
              <w:rPr>
                <w:rFonts w:eastAsia="Calibri"/>
                <w:szCs w:val="22"/>
              </w:rPr>
            </w:pPr>
            <w:r w:rsidRPr="004B1509">
              <w:rPr>
                <w:rFonts w:eastAsia="Calibri"/>
                <w:szCs w:val="22"/>
              </w:rPr>
              <w:t>Pravažiuojamasis kelias nuo kelio Nr. v74 iki kelio Nr. v70</w:t>
            </w:r>
          </w:p>
        </w:tc>
        <w:tc>
          <w:tcPr>
            <w:tcW w:w="1147" w:type="dxa"/>
            <w:tcBorders>
              <w:top w:val="single" w:sz="4" w:space="0" w:color="auto"/>
              <w:left w:val="single" w:sz="4" w:space="0" w:color="auto"/>
              <w:bottom w:val="single" w:sz="12" w:space="0" w:color="auto"/>
              <w:right w:val="single" w:sz="4" w:space="0" w:color="auto"/>
            </w:tcBorders>
            <w:vAlign w:val="center"/>
            <w:hideMark/>
          </w:tcPr>
          <w:p w14:paraId="455FFEE8" w14:textId="77777777" w:rsidR="00360FB5" w:rsidRPr="004B1509" w:rsidRDefault="00360FB5" w:rsidP="00553004">
            <w:pPr>
              <w:jc w:val="right"/>
              <w:rPr>
                <w:rFonts w:eastAsia="Calibri"/>
                <w:szCs w:val="22"/>
              </w:rPr>
            </w:pPr>
            <w:r w:rsidRPr="004B1509">
              <w:rPr>
                <w:rFonts w:eastAsia="Calibri"/>
                <w:szCs w:val="22"/>
              </w:rPr>
              <w:t>103</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0EC2D8A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63FE7EB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355042F1" w14:textId="77777777" w:rsidR="00360FB5" w:rsidRPr="004B1509" w:rsidRDefault="00360FB5" w:rsidP="00553004">
            <w:pPr>
              <w:jc w:val="right"/>
              <w:rPr>
                <w:rFonts w:eastAsia="Calibri"/>
                <w:szCs w:val="22"/>
              </w:rPr>
            </w:pPr>
            <w:r w:rsidRPr="004B1509">
              <w:rPr>
                <w:rFonts w:eastAsia="Calibri"/>
                <w:szCs w:val="22"/>
              </w:rPr>
              <w:t>103</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6324F92E"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12" w:space="0" w:color="auto"/>
              <w:right w:val="single" w:sz="12" w:space="0" w:color="auto"/>
            </w:tcBorders>
            <w:vAlign w:val="center"/>
            <w:hideMark/>
          </w:tcPr>
          <w:p w14:paraId="1C784D8D" w14:textId="77777777" w:rsidR="00360FB5" w:rsidRPr="004B1509" w:rsidRDefault="00360FB5" w:rsidP="00553004">
            <w:pPr>
              <w:jc w:val="center"/>
              <w:rPr>
                <w:rFonts w:eastAsia="Calibri"/>
                <w:szCs w:val="22"/>
              </w:rPr>
            </w:pPr>
            <w:r w:rsidRPr="004B1509">
              <w:rPr>
                <w:rFonts w:eastAsia="Calibri"/>
                <w:szCs w:val="22"/>
              </w:rPr>
              <w:t>-</w:t>
            </w:r>
          </w:p>
        </w:tc>
      </w:tr>
      <w:tr w:rsidR="00360FB5" w:rsidRPr="005361E1" w14:paraId="2C30EBCD" w14:textId="77777777" w:rsidTr="009765B0">
        <w:tc>
          <w:tcPr>
            <w:tcW w:w="960" w:type="dxa"/>
            <w:tcBorders>
              <w:top w:val="single" w:sz="12" w:space="0" w:color="auto"/>
              <w:left w:val="single" w:sz="12" w:space="0" w:color="auto"/>
              <w:bottom w:val="single" w:sz="4" w:space="0" w:color="auto"/>
              <w:right w:val="single" w:sz="4" w:space="0" w:color="auto"/>
            </w:tcBorders>
            <w:vAlign w:val="center"/>
            <w:hideMark/>
          </w:tcPr>
          <w:p w14:paraId="1EE8A7A5" w14:textId="77777777" w:rsidR="00360FB5" w:rsidRPr="009765B0" w:rsidRDefault="00360FB5" w:rsidP="00553004">
            <w:pPr>
              <w:tabs>
                <w:tab w:val="center" w:pos="4819"/>
                <w:tab w:val="right" w:pos="9638"/>
              </w:tabs>
              <w:rPr>
                <w:rFonts w:eastAsia="Calibri"/>
                <w:b/>
                <w:i/>
                <w:iCs/>
              </w:rPr>
            </w:pPr>
            <w:r w:rsidRPr="009765B0">
              <w:rPr>
                <w:rFonts w:eastAsia="Calibri"/>
                <w:b/>
                <w:i/>
                <w:iCs/>
              </w:rPr>
              <w:t>12.</w:t>
            </w:r>
          </w:p>
        </w:tc>
        <w:tc>
          <w:tcPr>
            <w:tcW w:w="5688" w:type="dxa"/>
            <w:gridSpan w:val="2"/>
            <w:tcBorders>
              <w:top w:val="single" w:sz="12" w:space="0" w:color="auto"/>
              <w:left w:val="single" w:sz="4" w:space="0" w:color="auto"/>
              <w:bottom w:val="single" w:sz="4" w:space="0" w:color="auto"/>
              <w:right w:val="single" w:sz="6" w:space="0" w:color="auto"/>
            </w:tcBorders>
            <w:vAlign w:val="center"/>
            <w:hideMark/>
          </w:tcPr>
          <w:p w14:paraId="5E741BB6" w14:textId="77777777" w:rsidR="00360FB5" w:rsidRPr="009765B0" w:rsidRDefault="00360FB5" w:rsidP="00553004">
            <w:pPr>
              <w:rPr>
                <w:rFonts w:eastAsia="Calibri"/>
                <w:b/>
                <w:i/>
                <w:iCs/>
              </w:rPr>
            </w:pPr>
            <w:r w:rsidRPr="009765B0">
              <w:rPr>
                <w:rFonts w:eastAsia="Calibri"/>
                <w:b/>
                <w:i/>
                <w:iCs/>
              </w:rPr>
              <w:t>Bendras gatvių ir vietinės reikšmės kelių ilgis Anykščių rajono savivaldybėje:</w:t>
            </w:r>
          </w:p>
        </w:tc>
        <w:tc>
          <w:tcPr>
            <w:tcW w:w="1147" w:type="dxa"/>
            <w:tcBorders>
              <w:top w:val="single" w:sz="12" w:space="0" w:color="auto"/>
              <w:left w:val="single" w:sz="6" w:space="0" w:color="auto"/>
              <w:bottom w:val="single" w:sz="6" w:space="0" w:color="auto"/>
              <w:right w:val="single" w:sz="6" w:space="0" w:color="auto"/>
            </w:tcBorders>
            <w:vAlign w:val="center"/>
          </w:tcPr>
          <w:p w14:paraId="27580CDB" w14:textId="1471FF85" w:rsidR="00360FB5" w:rsidRPr="00344F72" w:rsidRDefault="001929E0" w:rsidP="009765B0">
            <w:pPr>
              <w:jc w:val="right"/>
              <w:rPr>
                <w:rFonts w:eastAsia="Calibri"/>
                <w:b/>
                <w:i/>
                <w:iCs/>
                <w:sz w:val="22"/>
                <w:szCs w:val="22"/>
              </w:rPr>
            </w:pPr>
            <w:r w:rsidRPr="00344F72">
              <w:rPr>
                <w:rFonts w:eastAsia="Calibri"/>
                <w:b/>
                <w:i/>
                <w:iCs/>
                <w:sz w:val="22"/>
                <w:szCs w:val="22"/>
              </w:rPr>
              <w:t>1 551 960</w:t>
            </w:r>
          </w:p>
        </w:tc>
        <w:tc>
          <w:tcPr>
            <w:tcW w:w="1133" w:type="dxa"/>
            <w:tcBorders>
              <w:top w:val="single" w:sz="12" w:space="0" w:color="auto"/>
              <w:left w:val="single" w:sz="6" w:space="0" w:color="auto"/>
              <w:bottom w:val="single" w:sz="4" w:space="0" w:color="auto"/>
              <w:right w:val="single" w:sz="4" w:space="0" w:color="auto"/>
            </w:tcBorders>
            <w:vAlign w:val="center"/>
          </w:tcPr>
          <w:p w14:paraId="77F1EB12" w14:textId="295674F1" w:rsidR="00360FB5" w:rsidRPr="00344F72" w:rsidRDefault="009765B0" w:rsidP="009765B0">
            <w:pPr>
              <w:jc w:val="right"/>
              <w:rPr>
                <w:rFonts w:eastAsia="Calibri"/>
                <w:b/>
                <w:i/>
                <w:iCs/>
                <w:sz w:val="22"/>
                <w:szCs w:val="22"/>
              </w:rPr>
            </w:pPr>
            <w:r w:rsidRPr="00344F72">
              <w:rPr>
                <w:rFonts w:eastAsia="Calibri"/>
                <w:b/>
                <w:i/>
                <w:iCs/>
                <w:sz w:val="22"/>
                <w:szCs w:val="22"/>
              </w:rPr>
              <w:t>142 879</w:t>
            </w:r>
          </w:p>
        </w:tc>
        <w:tc>
          <w:tcPr>
            <w:tcW w:w="1133" w:type="dxa"/>
            <w:tcBorders>
              <w:top w:val="single" w:sz="12" w:space="0" w:color="auto"/>
              <w:left w:val="single" w:sz="4" w:space="0" w:color="auto"/>
              <w:bottom w:val="single" w:sz="4" w:space="0" w:color="auto"/>
              <w:right w:val="single" w:sz="4" w:space="0" w:color="auto"/>
            </w:tcBorders>
            <w:vAlign w:val="center"/>
          </w:tcPr>
          <w:p w14:paraId="16D4169D" w14:textId="19D0E8AA" w:rsidR="00360FB5" w:rsidRPr="00344F72" w:rsidRDefault="009765B0" w:rsidP="009765B0">
            <w:pPr>
              <w:jc w:val="right"/>
              <w:rPr>
                <w:rFonts w:eastAsia="Calibri"/>
                <w:b/>
                <w:i/>
                <w:iCs/>
                <w:sz w:val="22"/>
                <w:szCs w:val="22"/>
              </w:rPr>
            </w:pPr>
            <w:r w:rsidRPr="00344F72">
              <w:rPr>
                <w:rFonts w:eastAsia="Calibri"/>
                <w:b/>
                <w:i/>
                <w:iCs/>
                <w:sz w:val="22"/>
                <w:szCs w:val="22"/>
              </w:rPr>
              <w:t>1 004 959</w:t>
            </w:r>
          </w:p>
        </w:tc>
        <w:tc>
          <w:tcPr>
            <w:tcW w:w="1133" w:type="dxa"/>
            <w:tcBorders>
              <w:top w:val="single" w:sz="12" w:space="0" w:color="auto"/>
              <w:left w:val="single" w:sz="4" w:space="0" w:color="auto"/>
              <w:bottom w:val="single" w:sz="4" w:space="0" w:color="auto"/>
              <w:right w:val="single" w:sz="4" w:space="0" w:color="auto"/>
            </w:tcBorders>
            <w:vAlign w:val="center"/>
          </w:tcPr>
          <w:p w14:paraId="61744F4A" w14:textId="5886C820" w:rsidR="00360FB5" w:rsidRPr="00344F72" w:rsidRDefault="009765B0" w:rsidP="009765B0">
            <w:pPr>
              <w:jc w:val="right"/>
              <w:rPr>
                <w:rFonts w:eastAsia="Calibri"/>
                <w:b/>
                <w:i/>
                <w:iCs/>
                <w:sz w:val="22"/>
                <w:szCs w:val="22"/>
              </w:rPr>
            </w:pPr>
            <w:r w:rsidRPr="00344F72">
              <w:rPr>
                <w:rFonts w:eastAsia="Calibri"/>
                <w:b/>
                <w:i/>
                <w:iCs/>
                <w:sz w:val="22"/>
                <w:szCs w:val="22"/>
              </w:rPr>
              <w:t>404 122</w:t>
            </w:r>
          </w:p>
        </w:tc>
        <w:tc>
          <w:tcPr>
            <w:tcW w:w="1133" w:type="dxa"/>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4612A3F2" w14:textId="77777777" w:rsidR="00360FB5" w:rsidRPr="009765B0" w:rsidRDefault="00360FB5" w:rsidP="00553004">
            <w:pPr>
              <w:jc w:val="center"/>
              <w:rPr>
                <w:rFonts w:eastAsia="Calibri"/>
                <w:b/>
                <w:i/>
                <w:iCs/>
              </w:rPr>
            </w:pPr>
          </w:p>
        </w:tc>
        <w:tc>
          <w:tcPr>
            <w:tcW w:w="1983" w:type="dxa"/>
            <w:tcBorders>
              <w:top w:val="single" w:sz="12"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5428617D" w14:textId="639FA78F" w:rsidR="00360FB5" w:rsidRPr="009765B0" w:rsidRDefault="00360FB5" w:rsidP="00553004">
            <w:pPr>
              <w:jc w:val="center"/>
              <w:rPr>
                <w:rFonts w:eastAsia="Calibri"/>
                <w:b/>
                <w:i/>
                <w:iCs/>
              </w:rPr>
            </w:pPr>
          </w:p>
        </w:tc>
      </w:tr>
      <w:tr w:rsidR="00360FB5" w:rsidRPr="005361E1" w14:paraId="717BDC7F" w14:textId="77777777" w:rsidTr="00344F72">
        <w:tc>
          <w:tcPr>
            <w:tcW w:w="960" w:type="dxa"/>
            <w:tcBorders>
              <w:top w:val="single" w:sz="6" w:space="0" w:color="auto"/>
              <w:left w:val="single" w:sz="12" w:space="0" w:color="auto"/>
              <w:bottom w:val="single" w:sz="4" w:space="0" w:color="auto"/>
              <w:right w:val="single" w:sz="4" w:space="0" w:color="auto"/>
            </w:tcBorders>
            <w:vAlign w:val="center"/>
            <w:hideMark/>
          </w:tcPr>
          <w:p w14:paraId="6BD2E6D2" w14:textId="77777777" w:rsidR="00360FB5" w:rsidRPr="005361E1" w:rsidRDefault="00360FB5" w:rsidP="00553004">
            <w:pPr>
              <w:tabs>
                <w:tab w:val="center" w:pos="4819"/>
                <w:tab w:val="right" w:pos="9638"/>
              </w:tabs>
              <w:rPr>
                <w:rFonts w:eastAsia="Calibri"/>
                <w:i/>
                <w:iCs/>
              </w:rPr>
            </w:pPr>
            <w:r w:rsidRPr="005361E1">
              <w:rPr>
                <w:rFonts w:eastAsia="Calibri"/>
                <w:i/>
                <w:iCs/>
              </w:rPr>
              <w:t>12.1.</w:t>
            </w:r>
          </w:p>
        </w:tc>
        <w:tc>
          <w:tcPr>
            <w:tcW w:w="5688" w:type="dxa"/>
            <w:gridSpan w:val="2"/>
            <w:tcBorders>
              <w:top w:val="single" w:sz="6" w:space="0" w:color="auto"/>
              <w:left w:val="single" w:sz="4" w:space="0" w:color="auto"/>
              <w:bottom w:val="single" w:sz="4" w:space="0" w:color="auto"/>
              <w:right w:val="single" w:sz="6" w:space="0" w:color="auto"/>
            </w:tcBorders>
            <w:vAlign w:val="center"/>
            <w:hideMark/>
          </w:tcPr>
          <w:p w14:paraId="14EDEDD8" w14:textId="77777777" w:rsidR="00360FB5" w:rsidRPr="005361E1" w:rsidRDefault="00360FB5" w:rsidP="00553004">
            <w:pPr>
              <w:rPr>
                <w:rFonts w:eastAsia="Calibri"/>
                <w:i/>
                <w:iCs/>
              </w:rPr>
            </w:pPr>
            <w:r w:rsidRPr="005361E1">
              <w:rPr>
                <w:rFonts w:eastAsia="Calibri"/>
                <w:i/>
                <w:iCs/>
              </w:rPr>
              <w:t xml:space="preserve">Bendras gatvių ilgis Anykščių rajono savivaldybėje </w:t>
            </w:r>
          </w:p>
        </w:tc>
        <w:tc>
          <w:tcPr>
            <w:tcW w:w="1147" w:type="dxa"/>
            <w:tcBorders>
              <w:top w:val="single" w:sz="6" w:space="0" w:color="auto"/>
              <w:left w:val="single" w:sz="6" w:space="0" w:color="auto"/>
              <w:bottom w:val="single" w:sz="6" w:space="0" w:color="auto"/>
              <w:right w:val="single" w:sz="6" w:space="0" w:color="auto"/>
            </w:tcBorders>
            <w:vAlign w:val="center"/>
          </w:tcPr>
          <w:p w14:paraId="06CA2C26" w14:textId="58BCEC80" w:rsidR="00360FB5" w:rsidRPr="00344F72" w:rsidRDefault="00344F72" w:rsidP="00553004">
            <w:pPr>
              <w:jc w:val="right"/>
              <w:rPr>
                <w:rFonts w:eastAsia="Calibri"/>
                <w:i/>
                <w:iCs/>
                <w:sz w:val="22"/>
                <w:szCs w:val="22"/>
              </w:rPr>
            </w:pPr>
            <w:r w:rsidRPr="00344F72">
              <w:rPr>
                <w:rFonts w:eastAsia="Calibri"/>
                <w:i/>
                <w:iCs/>
                <w:sz w:val="22"/>
                <w:szCs w:val="22"/>
              </w:rPr>
              <w:t>320 437</w:t>
            </w:r>
          </w:p>
        </w:tc>
        <w:tc>
          <w:tcPr>
            <w:tcW w:w="1133" w:type="dxa"/>
            <w:tcBorders>
              <w:top w:val="single" w:sz="4" w:space="0" w:color="auto"/>
              <w:left w:val="single" w:sz="6" w:space="0" w:color="auto"/>
              <w:bottom w:val="single" w:sz="4" w:space="0" w:color="auto"/>
              <w:right w:val="single" w:sz="4" w:space="0" w:color="auto"/>
            </w:tcBorders>
            <w:shd w:val="clear" w:color="auto" w:fill="auto"/>
            <w:vAlign w:val="center"/>
          </w:tcPr>
          <w:p w14:paraId="150C5585" w14:textId="385CD1CB" w:rsidR="00360FB5" w:rsidRPr="00344F72" w:rsidRDefault="00344F72" w:rsidP="00553004">
            <w:pPr>
              <w:jc w:val="right"/>
              <w:rPr>
                <w:rFonts w:eastAsia="Calibri"/>
                <w:i/>
                <w:iCs/>
                <w:sz w:val="22"/>
                <w:szCs w:val="22"/>
              </w:rPr>
            </w:pPr>
            <w:r w:rsidRPr="00344F72">
              <w:rPr>
                <w:rFonts w:eastAsia="Calibri"/>
                <w:i/>
                <w:iCs/>
                <w:sz w:val="22"/>
                <w:szCs w:val="22"/>
              </w:rPr>
              <w:t>118 834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398D23" w14:textId="2D646ACA" w:rsidR="00360FB5" w:rsidRPr="00344F72" w:rsidRDefault="00344F72" w:rsidP="00553004">
            <w:pPr>
              <w:jc w:val="right"/>
              <w:rPr>
                <w:rFonts w:eastAsia="Calibri"/>
                <w:i/>
                <w:iCs/>
                <w:sz w:val="22"/>
                <w:szCs w:val="22"/>
              </w:rPr>
            </w:pPr>
            <w:r w:rsidRPr="00344F72">
              <w:rPr>
                <w:rFonts w:eastAsia="Calibri"/>
                <w:i/>
                <w:iCs/>
                <w:sz w:val="22"/>
                <w:szCs w:val="22"/>
              </w:rPr>
              <w:t>185 237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82592" w14:textId="514B0D74" w:rsidR="00360FB5" w:rsidRPr="00344F72" w:rsidRDefault="00344F72" w:rsidP="00553004">
            <w:pPr>
              <w:jc w:val="right"/>
              <w:rPr>
                <w:rFonts w:eastAsia="Calibri"/>
                <w:i/>
                <w:iCs/>
                <w:sz w:val="22"/>
                <w:szCs w:val="22"/>
              </w:rPr>
            </w:pPr>
            <w:r w:rsidRPr="00344F72">
              <w:rPr>
                <w:rFonts w:eastAsia="Calibri"/>
                <w:i/>
                <w:iCs/>
                <w:sz w:val="22"/>
                <w:szCs w:val="22"/>
              </w:rPr>
              <w:t>16 366</w:t>
            </w:r>
          </w:p>
        </w:tc>
        <w:tc>
          <w:tcPr>
            <w:tcW w:w="1133" w:type="dxa"/>
            <w:tcBorders>
              <w:top w:val="single" w:sz="4" w:space="0" w:color="auto"/>
              <w:left w:val="single" w:sz="4" w:space="0" w:color="auto"/>
              <w:bottom w:val="single" w:sz="4" w:space="0" w:color="auto"/>
              <w:right w:val="single" w:sz="4" w:space="0" w:color="auto"/>
            </w:tcBorders>
            <w:shd w:val="clear" w:color="auto" w:fill="D9D9D9"/>
            <w:vAlign w:val="center"/>
          </w:tcPr>
          <w:p w14:paraId="73F6322B" w14:textId="77777777" w:rsidR="00360FB5" w:rsidRPr="005361E1" w:rsidRDefault="00360FB5" w:rsidP="00553004">
            <w:pPr>
              <w:jc w:val="center"/>
              <w:rPr>
                <w:rFonts w:eastAsia="Calibri"/>
                <w:bCs/>
                <w:i/>
                <w:iCs/>
                <w:highlight w:val="lightGray"/>
              </w:rPr>
            </w:pPr>
          </w:p>
        </w:tc>
        <w:tc>
          <w:tcPr>
            <w:tcW w:w="1983" w:type="dxa"/>
            <w:tcBorders>
              <w:top w:val="single" w:sz="4" w:space="0" w:color="auto"/>
              <w:left w:val="single" w:sz="4" w:space="0" w:color="auto"/>
              <w:bottom w:val="single" w:sz="4" w:space="0" w:color="auto"/>
              <w:right w:val="single" w:sz="12" w:space="0" w:color="auto"/>
            </w:tcBorders>
            <w:shd w:val="clear" w:color="auto" w:fill="D9D9D9"/>
            <w:vAlign w:val="center"/>
          </w:tcPr>
          <w:p w14:paraId="46EF9D8C" w14:textId="77777777" w:rsidR="00360FB5" w:rsidRPr="005361E1" w:rsidRDefault="00360FB5" w:rsidP="00553004">
            <w:pPr>
              <w:jc w:val="center"/>
              <w:rPr>
                <w:rFonts w:eastAsia="Calibri"/>
                <w:i/>
                <w:iCs/>
                <w:highlight w:val="lightGray"/>
              </w:rPr>
            </w:pPr>
          </w:p>
        </w:tc>
      </w:tr>
      <w:tr w:rsidR="00360FB5" w:rsidRPr="005361E1" w14:paraId="50AE5DC1" w14:textId="77777777" w:rsidTr="00344F72">
        <w:tc>
          <w:tcPr>
            <w:tcW w:w="960" w:type="dxa"/>
            <w:tcBorders>
              <w:top w:val="single" w:sz="6" w:space="0" w:color="auto"/>
              <w:left w:val="single" w:sz="12" w:space="0" w:color="auto"/>
              <w:bottom w:val="single" w:sz="12" w:space="0" w:color="auto"/>
              <w:right w:val="single" w:sz="4" w:space="0" w:color="auto"/>
            </w:tcBorders>
            <w:vAlign w:val="center"/>
            <w:hideMark/>
          </w:tcPr>
          <w:p w14:paraId="37C6EFC5" w14:textId="77777777" w:rsidR="00360FB5" w:rsidRPr="005361E1" w:rsidRDefault="00360FB5" w:rsidP="00553004">
            <w:pPr>
              <w:tabs>
                <w:tab w:val="center" w:pos="4819"/>
                <w:tab w:val="right" w:pos="9638"/>
              </w:tabs>
              <w:rPr>
                <w:rFonts w:eastAsia="Calibri"/>
                <w:i/>
                <w:iCs/>
              </w:rPr>
            </w:pPr>
            <w:r w:rsidRPr="005361E1">
              <w:rPr>
                <w:rFonts w:eastAsia="Calibri"/>
                <w:i/>
                <w:iCs/>
              </w:rPr>
              <w:t>12.2.</w:t>
            </w:r>
          </w:p>
        </w:tc>
        <w:tc>
          <w:tcPr>
            <w:tcW w:w="5688" w:type="dxa"/>
            <w:gridSpan w:val="2"/>
            <w:tcBorders>
              <w:top w:val="single" w:sz="6" w:space="0" w:color="auto"/>
              <w:left w:val="single" w:sz="4" w:space="0" w:color="auto"/>
              <w:bottom w:val="single" w:sz="12" w:space="0" w:color="auto"/>
              <w:right w:val="single" w:sz="6" w:space="0" w:color="auto"/>
            </w:tcBorders>
            <w:vAlign w:val="center"/>
            <w:hideMark/>
          </w:tcPr>
          <w:p w14:paraId="65E92750" w14:textId="77777777" w:rsidR="00360FB5" w:rsidRPr="005361E1" w:rsidRDefault="00360FB5" w:rsidP="00553004">
            <w:pPr>
              <w:rPr>
                <w:rFonts w:eastAsia="Calibri"/>
                <w:i/>
                <w:iCs/>
              </w:rPr>
            </w:pPr>
            <w:r w:rsidRPr="005361E1">
              <w:rPr>
                <w:rFonts w:eastAsia="Calibri"/>
                <w:i/>
                <w:iCs/>
              </w:rPr>
              <w:t>Bendras vietinės reikšmės kelių ilgis Anykščių rajono savivaldybėje</w:t>
            </w:r>
          </w:p>
        </w:tc>
        <w:tc>
          <w:tcPr>
            <w:tcW w:w="1147" w:type="dxa"/>
            <w:tcBorders>
              <w:top w:val="single" w:sz="6" w:space="0" w:color="auto"/>
              <w:left w:val="single" w:sz="6" w:space="0" w:color="auto"/>
              <w:bottom w:val="single" w:sz="12" w:space="0" w:color="auto"/>
              <w:right w:val="single" w:sz="6" w:space="0" w:color="auto"/>
            </w:tcBorders>
            <w:vAlign w:val="center"/>
          </w:tcPr>
          <w:p w14:paraId="6706B0B6" w14:textId="4231B9DD" w:rsidR="00360FB5" w:rsidRPr="00344F72" w:rsidRDefault="00344F72" w:rsidP="00553004">
            <w:pPr>
              <w:jc w:val="right"/>
              <w:rPr>
                <w:rFonts w:eastAsia="Calibri"/>
                <w:i/>
                <w:iCs/>
                <w:sz w:val="22"/>
                <w:szCs w:val="22"/>
              </w:rPr>
            </w:pPr>
            <w:r w:rsidRPr="00344F72">
              <w:rPr>
                <w:rFonts w:eastAsia="Calibri"/>
                <w:i/>
                <w:iCs/>
                <w:sz w:val="22"/>
                <w:szCs w:val="22"/>
              </w:rPr>
              <w:t>1 231 523</w:t>
            </w:r>
          </w:p>
        </w:tc>
        <w:tc>
          <w:tcPr>
            <w:tcW w:w="1133" w:type="dxa"/>
            <w:tcBorders>
              <w:top w:val="single" w:sz="4" w:space="0" w:color="auto"/>
              <w:left w:val="single" w:sz="6" w:space="0" w:color="auto"/>
              <w:bottom w:val="single" w:sz="12" w:space="0" w:color="auto"/>
              <w:right w:val="single" w:sz="4" w:space="0" w:color="auto"/>
            </w:tcBorders>
            <w:shd w:val="clear" w:color="auto" w:fill="auto"/>
            <w:vAlign w:val="center"/>
          </w:tcPr>
          <w:p w14:paraId="06B619A0" w14:textId="78887823" w:rsidR="00360FB5" w:rsidRPr="00344F72" w:rsidRDefault="00344F72" w:rsidP="00553004">
            <w:pPr>
              <w:jc w:val="right"/>
              <w:rPr>
                <w:rFonts w:eastAsia="Calibri"/>
                <w:i/>
                <w:iCs/>
                <w:sz w:val="22"/>
                <w:szCs w:val="22"/>
              </w:rPr>
            </w:pPr>
            <w:r w:rsidRPr="00344F72">
              <w:rPr>
                <w:rFonts w:eastAsia="Calibri"/>
                <w:i/>
                <w:iCs/>
                <w:sz w:val="22"/>
                <w:szCs w:val="22"/>
              </w:rPr>
              <w:t>24 045</w:t>
            </w:r>
          </w:p>
        </w:tc>
        <w:tc>
          <w:tcPr>
            <w:tcW w:w="1133" w:type="dxa"/>
            <w:tcBorders>
              <w:top w:val="single" w:sz="4" w:space="0" w:color="auto"/>
              <w:left w:val="single" w:sz="4" w:space="0" w:color="auto"/>
              <w:bottom w:val="single" w:sz="12" w:space="0" w:color="auto"/>
              <w:right w:val="single" w:sz="4" w:space="0" w:color="auto"/>
            </w:tcBorders>
            <w:shd w:val="clear" w:color="auto" w:fill="auto"/>
            <w:vAlign w:val="center"/>
          </w:tcPr>
          <w:p w14:paraId="1301CAFF" w14:textId="4DEFAB77" w:rsidR="00360FB5" w:rsidRPr="00344F72" w:rsidRDefault="00344F72" w:rsidP="00553004">
            <w:pPr>
              <w:jc w:val="right"/>
              <w:rPr>
                <w:rFonts w:eastAsia="Calibri"/>
                <w:i/>
                <w:iCs/>
                <w:sz w:val="22"/>
                <w:szCs w:val="22"/>
              </w:rPr>
            </w:pPr>
            <w:r w:rsidRPr="00344F72">
              <w:rPr>
                <w:rFonts w:eastAsia="Calibri"/>
                <w:i/>
                <w:iCs/>
                <w:sz w:val="22"/>
                <w:szCs w:val="22"/>
              </w:rPr>
              <w:t>819 722</w:t>
            </w:r>
          </w:p>
        </w:tc>
        <w:tc>
          <w:tcPr>
            <w:tcW w:w="1133" w:type="dxa"/>
            <w:tcBorders>
              <w:top w:val="single" w:sz="4" w:space="0" w:color="auto"/>
              <w:left w:val="single" w:sz="4" w:space="0" w:color="auto"/>
              <w:bottom w:val="single" w:sz="12" w:space="0" w:color="auto"/>
              <w:right w:val="single" w:sz="4" w:space="0" w:color="auto"/>
            </w:tcBorders>
            <w:shd w:val="clear" w:color="auto" w:fill="auto"/>
            <w:vAlign w:val="center"/>
          </w:tcPr>
          <w:p w14:paraId="46D55122" w14:textId="1B094551" w:rsidR="00360FB5" w:rsidRPr="00344F72" w:rsidRDefault="00344F72" w:rsidP="00553004">
            <w:pPr>
              <w:jc w:val="right"/>
              <w:rPr>
                <w:rFonts w:eastAsia="Calibri"/>
                <w:i/>
                <w:iCs/>
                <w:sz w:val="22"/>
                <w:szCs w:val="22"/>
              </w:rPr>
            </w:pPr>
            <w:r w:rsidRPr="00344F72">
              <w:rPr>
                <w:rFonts w:eastAsia="Calibri"/>
                <w:i/>
                <w:iCs/>
                <w:sz w:val="22"/>
                <w:szCs w:val="22"/>
              </w:rPr>
              <w:t>387 756</w:t>
            </w:r>
          </w:p>
        </w:tc>
        <w:tc>
          <w:tcPr>
            <w:tcW w:w="1133" w:type="dxa"/>
            <w:tcBorders>
              <w:top w:val="single" w:sz="4" w:space="0" w:color="auto"/>
              <w:left w:val="single" w:sz="4" w:space="0" w:color="auto"/>
              <w:bottom w:val="single" w:sz="12" w:space="0" w:color="auto"/>
              <w:right w:val="single" w:sz="4" w:space="0" w:color="auto"/>
            </w:tcBorders>
            <w:shd w:val="clear" w:color="auto" w:fill="D9D9D9"/>
            <w:vAlign w:val="center"/>
          </w:tcPr>
          <w:p w14:paraId="00965D8C" w14:textId="77777777" w:rsidR="00360FB5" w:rsidRPr="005361E1" w:rsidRDefault="00360FB5" w:rsidP="00553004">
            <w:pPr>
              <w:jc w:val="center"/>
              <w:rPr>
                <w:rFonts w:eastAsia="Calibri"/>
                <w:bCs/>
                <w:i/>
                <w:iCs/>
                <w:highlight w:val="lightGray"/>
              </w:rPr>
            </w:pPr>
          </w:p>
        </w:tc>
        <w:tc>
          <w:tcPr>
            <w:tcW w:w="1983" w:type="dxa"/>
            <w:tcBorders>
              <w:top w:val="single" w:sz="4" w:space="0" w:color="auto"/>
              <w:left w:val="single" w:sz="4" w:space="0" w:color="auto"/>
              <w:bottom w:val="single" w:sz="12" w:space="0" w:color="auto"/>
              <w:right w:val="single" w:sz="12" w:space="0" w:color="auto"/>
            </w:tcBorders>
            <w:shd w:val="clear" w:color="auto" w:fill="D9D9D9"/>
            <w:vAlign w:val="center"/>
          </w:tcPr>
          <w:p w14:paraId="238F6F52" w14:textId="77777777" w:rsidR="00360FB5" w:rsidRPr="005361E1" w:rsidRDefault="00360FB5" w:rsidP="00553004">
            <w:pPr>
              <w:jc w:val="center"/>
              <w:rPr>
                <w:rFonts w:eastAsia="Calibri"/>
                <w:i/>
                <w:iCs/>
                <w:highlight w:val="lightGray"/>
              </w:rPr>
            </w:pPr>
          </w:p>
        </w:tc>
      </w:tr>
    </w:tbl>
    <w:p w14:paraId="33F5DD69" w14:textId="3F8C1DB2" w:rsidR="004B1509" w:rsidRDefault="00553004" w:rsidP="003F0D33">
      <w:pPr>
        <w:spacing w:after="160" w:line="256" w:lineRule="auto"/>
        <w:jc w:val="center"/>
        <w:rPr>
          <w:rFonts w:eastAsia="Calibri"/>
          <w:szCs w:val="22"/>
        </w:rPr>
      </w:pPr>
      <w:r>
        <w:rPr>
          <w:rFonts w:eastAsia="Calibri"/>
          <w:szCs w:val="22"/>
        </w:rPr>
        <w:br w:type="textWrapping" w:clear="all"/>
      </w:r>
      <w:r w:rsidR="004B1509" w:rsidRPr="004B1509">
        <w:rPr>
          <w:rFonts w:eastAsia="Calibri"/>
          <w:szCs w:val="22"/>
        </w:rPr>
        <w:t>_______________________________</w:t>
      </w:r>
    </w:p>
    <w:p w14:paraId="6A2E92A9" w14:textId="77777777" w:rsidR="005F3BB9" w:rsidRDefault="005F3BB9" w:rsidP="003F0D33">
      <w:pPr>
        <w:spacing w:after="160" w:line="256" w:lineRule="auto"/>
        <w:jc w:val="center"/>
        <w:rPr>
          <w:rFonts w:eastAsia="Calibri"/>
          <w:szCs w:val="22"/>
        </w:rPr>
      </w:pPr>
    </w:p>
    <w:p w14:paraId="21EB76B2" w14:textId="7769A4A6" w:rsidR="005F3BB9" w:rsidRPr="004B1509" w:rsidRDefault="005F3BB9" w:rsidP="003F0D33">
      <w:pPr>
        <w:spacing w:after="160" w:line="256" w:lineRule="auto"/>
        <w:jc w:val="center"/>
        <w:rPr>
          <w:rFonts w:eastAsia="Calibri"/>
          <w:szCs w:val="22"/>
        </w:rPr>
        <w:sectPr w:rsidR="005F3BB9" w:rsidRPr="004B1509" w:rsidSect="00DB7F76">
          <w:pgSz w:w="16838" w:h="11906" w:orient="landscape"/>
          <w:pgMar w:top="1559" w:right="567" w:bottom="1134" w:left="1701" w:header="567" w:footer="567" w:gutter="0"/>
          <w:cols w:space="1296"/>
        </w:sectPr>
      </w:pPr>
    </w:p>
    <w:bookmarkEnd w:id="0"/>
    <w:p w14:paraId="7B674D5A" w14:textId="0E8842AA" w:rsidR="00DA1D2B" w:rsidRPr="00DA1D2B" w:rsidRDefault="00DA1D2B" w:rsidP="00DA1D2B">
      <w:pPr>
        <w:jc w:val="center"/>
        <w:rPr>
          <w:b/>
          <w:lang w:eastAsia="lt-LT"/>
        </w:rPr>
      </w:pPr>
      <w:r w:rsidRPr="00DA1D2B">
        <w:rPr>
          <w:b/>
          <w:lang w:eastAsia="lt-LT"/>
        </w:rPr>
        <w:lastRenderedPageBreak/>
        <w:t>SAVIVALDYBĖS TARYBOS SPRENDIMO „</w:t>
      </w:r>
      <w:r w:rsidR="00BC50F2" w:rsidRPr="00BC50F2">
        <w:rPr>
          <w:b/>
        </w:rPr>
        <w:t>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 PRIPAŽINIMO NETEKUSIU GALIOS“ PAKEITIMO</w:t>
      </w:r>
      <w:r w:rsidRPr="00DA1D2B">
        <w:rPr>
          <w:b/>
        </w:rPr>
        <w:t>“</w:t>
      </w:r>
      <w:r w:rsidRPr="00DA1D2B">
        <w:rPr>
          <w:b/>
          <w:lang w:eastAsia="lt-LT"/>
        </w:rPr>
        <w:t xml:space="preserve"> PROJEKTO</w:t>
      </w:r>
    </w:p>
    <w:p w14:paraId="450F8050" w14:textId="77777777" w:rsidR="00DA1D2B" w:rsidRPr="00DA1D2B" w:rsidRDefault="00DA1D2B" w:rsidP="00DA1D2B">
      <w:pPr>
        <w:jc w:val="center"/>
        <w:rPr>
          <w:b/>
          <w:caps/>
          <w:lang w:eastAsia="lt-LT"/>
        </w:rPr>
      </w:pPr>
      <w:r w:rsidRPr="00DA1D2B">
        <w:rPr>
          <w:b/>
          <w:lang w:eastAsia="lt-LT"/>
        </w:rPr>
        <w:t>AIŠKINAMASIS RAŠTAS</w:t>
      </w:r>
    </w:p>
    <w:p w14:paraId="7EBA5866" w14:textId="77777777" w:rsidR="00DA1D2B" w:rsidRPr="00DA1D2B" w:rsidRDefault="00DA1D2B" w:rsidP="00DA1D2B">
      <w:pPr>
        <w:ind w:firstLine="720"/>
        <w:jc w:val="both"/>
        <w:rPr>
          <w:b/>
          <w:lang w:eastAsia="lt-LT"/>
        </w:rPr>
      </w:pPr>
    </w:p>
    <w:p w14:paraId="4DDE2B01" w14:textId="77777777" w:rsidR="00DA1D2B" w:rsidRPr="00DA1D2B" w:rsidRDefault="00DA1D2B" w:rsidP="00DA1D2B">
      <w:pPr>
        <w:tabs>
          <w:tab w:val="left" w:pos="567"/>
          <w:tab w:val="left" w:pos="993"/>
        </w:tabs>
        <w:spacing w:line="360" w:lineRule="auto"/>
        <w:jc w:val="both"/>
        <w:rPr>
          <w:b/>
          <w:lang w:eastAsia="lt-LT"/>
        </w:rPr>
      </w:pPr>
      <w:r w:rsidRPr="00DA1D2B">
        <w:rPr>
          <w:b/>
          <w:lang w:eastAsia="lt-LT"/>
        </w:rPr>
        <w:tab/>
      </w:r>
    </w:p>
    <w:p w14:paraId="5F249935" w14:textId="77777777" w:rsidR="00DA1D2B" w:rsidRPr="00DA1D2B" w:rsidRDefault="00DA1D2B" w:rsidP="00DA1D2B">
      <w:pPr>
        <w:tabs>
          <w:tab w:val="left" w:pos="567"/>
          <w:tab w:val="left" w:pos="993"/>
        </w:tabs>
        <w:spacing w:line="360" w:lineRule="auto"/>
        <w:jc w:val="both"/>
        <w:rPr>
          <w:b/>
          <w:lang w:eastAsia="lt-LT"/>
        </w:rPr>
      </w:pPr>
      <w:r w:rsidRPr="00DA1D2B">
        <w:rPr>
          <w:b/>
          <w:lang w:eastAsia="lt-LT"/>
        </w:rPr>
        <w:tab/>
        <w:t>1. Sprendimo projekto tikslai ir uždaviniai:</w:t>
      </w:r>
    </w:p>
    <w:p w14:paraId="2F615690" w14:textId="186D1A19" w:rsidR="00DA1D2B" w:rsidRDefault="00DA1D2B" w:rsidP="00DA1D2B">
      <w:pPr>
        <w:spacing w:line="360" w:lineRule="auto"/>
        <w:ind w:left="360" w:firstLine="360"/>
        <w:jc w:val="both"/>
      </w:pPr>
      <w:r>
        <w:t>Sprendimo projektas parengtas atsižvelgus į vietinės reikšmės kelių kadastrinių matavimų metu (2024 metais) nustatytus tikslius Anykščių rajono savivaldybės viešųjų kelių kadastro duomenis (kelio ilgį, dangą ir pan.) ir šių kelių registraciją Nekilnojamojo turto registre.</w:t>
      </w:r>
    </w:p>
    <w:p w14:paraId="4442AFC0" w14:textId="0416A54B" w:rsidR="00DA1D2B" w:rsidRDefault="00DA1D2B" w:rsidP="00DA1D2B">
      <w:pPr>
        <w:spacing w:line="360" w:lineRule="auto"/>
        <w:ind w:left="360" w:firstLine="360"/>
        <w:jc w:val="both"/>
      </w:pPr>
      <w:r>
        <w:t>Lietuvos Respublikos kelių priežiūros ir plėtros programos finansavimo įstatymo 9 str. 6 d. 2 p. nustatyta, kad „(...) nuo 2025 metų Programos finansavimo lėšos savivaldybėms paskirstomos pagal nuolatinių gyventojų skaičių (vadovaujamasi Lietuvos statistikos departamento duomenimis, skelbiamais einamųjų biudžetinių metų vasario 1 d.) – 50 procentų ir pagal Nekilnojamojo turto registre iki einamųjų biudžetinių metų sausio 1 d. įregistruotų motorizuoto eismo kelių ilgį – 50 procentų.“, todėl siekiama įregistruot</w:t>
      </w:r>
      <w:r w:rsidR="00981540">
        <w:t>p</w:t>
      </w:r>
      <w:r>
        <w:t>i vietinės reikšmės kelius ir tuo tikslu užsakomi šių kelių kadastriniai matavimai.</w:t>
      </w:r>
    </w:p>
    <w:p w14:paraId="68E9D972" w14:textId="4F911DFB" w:rsidR="00DA1D2B" w:rsidRPr="00DA1D2B" w:rsidRDefault="00DA1D2B" w:rsidP="00DA1D2B">
      <w:pPr>
        <w:spacing w:line="360" w:lineRule="auto"/>
        <w:ind w:left="360" w:firstLine="360"/>
        <w:jc w:val="both"/>
      </w:pPr>
      <w:r>
        <w:t>Lietuvos Respublikos Vyriausybės 2005-04-21 nutarimo Nr. 447 „Dėl Lietuvos Respublikos kelių priežiūros ir plėtros programos finansavimo įstatymo įgyvendinimo“ 1.4 p. patvirtintame Kelių priežiūros ir plėtros programos finansavimo lėšų naudojimo tvarkos aprašo 15.2 p. nurodyta, kad „savivaldybių institucijos, siekiančios, kad vietinės reikšmės kelių objektas būtų atrinktas finansuoti pagal Aprašo 11 punktą, iki kiekvienų metų rugsėjo 30 d. Susisiekimo ministerijai turi pateikti šiuos dokumentus: kelio objekto (statinio) teisinę registraciją pagrindžiančius dokumentus (statinio rekonstravimo ar kapitalinio remonto atvejais)“.</w:t>
      </w:r>
    </w:p>
    <w:p w14:paraId="6E47E764" w14:textId="77777777" w:rsidR="00DA1D2B" w:rsidRPr="00DA1D2B" w:rsidRDefault="00DA1D2B" w:rsidP="00DA1D2B">
      <w:pPr>
        <w:spacing w:line="360" w:lineRule="auto"/>
        <w:ind w:firstLine="360"/>
        <w:jc w:val="both"/>
      </w:pPr>
    </w:p>
    <w:p w14:paraId="5784E6A1" w14:textId="77777777" w:rsidR="00DA1D2B" w:rsidRPr="00DA1D2B" w:rsidRDefault="00DA1D2B" w:rsidP="00DA1D2B">
      <w:pPr>
        <w:tabs>
          <w:tab w:val="left" w:pos="567"/>
          <w:tab w:val="left" w:pos="993"/>
        </w:tabs>
        <w:spacing w:line="360" w:lineRule="auto"/>
        <w:rPr>
          <w:b/>
          <w:lang w:eastAsia="lt-LT"/>
        </w:rPr>
      </w:pPr>
      <w:r w:rsidRPr="00DA1D2B">
        <w:rPr>
          <w:rFonts w:eastAsia="Calibri"/>
          <w:b/>
          <w:lang w:eastAsia="lt-LT"/>
        </w:rPr>
        <w:tab/>
        <w:t xml:space="preserve">2. </w:t>
      </w:r>
      <w:r w:rsidRPr="00DA1D2B">
        <w:rPr>
          <w:b/>
          <w:lang w:eastAsia="lt-LT"/>
        </w:rPr>
        <w:t>Siūlomos teisinio reguliavimo nuostatos ir laukiami rezultatai:</w:t>
      </w:r>
    </w:p>
    <w:p w14:paraId="674BA7D6" w14:textId="78E73F46" w:rsidR="00DA1D2B" w:rsidRPr="00DA1D2B" w:rsidRDefault="00DA1D2B" w:rsidP="00DA1D2B">
      <w:pPr>
        <w:spacing w:after="200" w:line="360" w:lineRule="auto"/>
        <w:ind w:left="360" w:firstLine="360"/>
        <w:jc w:val="both"/>
        <w:rPr>
          <w:lang w:eastAsia="lt-LT"/>
        </w:rPr>
      </w:pPr>
      <w:r w:rsidRPr="00DA1D2B">
        <w:t>Pakeistas Tarybos sprendimas atitiks Kelių įstatymo nuostatas ir Nekilnojamojo turto registre bei Kelių turto informacinėje sistemoje registruotus kelių duomenis.</w:t>
      </w:r>
    </w:p>
    <w:p w14:paraId="5C72A8B6" w14:textId="77777777" w:rsidR="00DA1D2B" w:rsidRPr="00DA1D2B" w:rsidRDefault="00DA1D2B" w:rsidP="00DA1D2B">
      <w:pPr>
        <w:tabs>
          <w:tab w:val="left" w:pos="567"/>
        </w:tabs>
        <w:spacing w:line="360" w:lineRule="auto"/>
        <w:jc w:val="both"/>
        <w:rPr>
          <w:b/>
          <w:lang w:eastAsia="lt-LT"/>
        </w:rPr>
      </w:pPr>
      <w:r w:rsidRPr="00DA1D2B">
        <w:rPr>
          <w:b/>
          <w:lang w:eastAsia="lt-LT"/>
        </w:rPr>
        <w:tab/>
        <w:t xml:space="preserve">3. Lėšų poreikis ir šaltiniai: </w:t>
      </w:r>
    </w:p>
    <w:p w14:paraId="35BF4481" w14:textId="77777777" w:rsidR="00DA1D2B" w:rsidRPr="00DA1D2B" w:rsidRDefault="00DA1D2B" w:rsidP="00DA1D2B">
      <w:pPr>
        <w:tabs>
          <w:tab w:val="left" w:pos="567"/>
        </w:tabs>
        <w:spacing w:line="360" w:lineRule="auto"/>
        <w:jc w:val="both"/>
        <w:rPr>
          <w:lang w:eastAsia="lt-LT"/>
        </w:rPr>
      </w:pPr>
      <w:r w:rsidRPr="00DA1D2B">
        <w:rPr>
          <w:lang w:eastAsia="lt-LT"/>
        </w:rPr>
        <w:tab/>
      </w:r>
      <w:r w:rsidRPr="00DA1D2B">
        <w:rPr>
          <w:lang w:eastAsia="lt-LT"/>
        </w:rPr>
        <w:tab/>
        <w:t xml:space="preserve">Sprendimo įgyvendinimui lėšos nereikalingos. </w:t>
      </w:r>
    </w:p>
    <w:p w14:paraId="05B3E268" w14:textId="77777777" w:rsidR="00DA1D2B" w:rsidRPr="00DA1D2B" w:rsidRDefault="00DA1D2B" w:rsidP="00DA1D2B">
      <w:pPr>
        <w:tabs>
          <w:tab w:val="left" w:pos="567"/>
        </w:tabs>
        <w:spacing w:line="360" w:lineRule="auto"/>
        <w:jc w:val="both"/>
        <w:rPr>
          <w:strike/>
          <w:lang w:eastAsia="lt-LT"/>
        </w:rPr>
      </w:pPr>
    </w:p>
    <w:p w14:paraId="61016594" w14:textId="77777777" w:rsidR="00DA1D2B" w:rsidRPr="00DA1D2B" w:rsidRDefault="00DA1D2B" w:rsidP="00DA1D2B">
      <w:pPr>
        <w:tabs>
          <w:tab w:val="left" w:pos="567"/>
        </w:tabs>
        <w:spacing w:line="360" w:lineRule="auto"/>
        <w:ind w:left="567"/>
        <w:jc w:val="both"/>
        <w:rPr>
          <w:b/>
          <w:lang w:eastAsia="lt-LT"/>
        </w:rPr>
      </w:pPr>
      <w:r w:rsidRPr="00DA1D2B">
        <w:rPr>
          <w:b/>
          <w:lang w:eastAsia="lt-LT"/>
        </w:rPr>
        <w:lastRenderedPageBreak/>
        <w:tab/>
        <w:t>4. Numatomo teisinio reguliavimo poveikio vertinimo rezultatai, galimos neigiamos priimto sprendimo pasekmės ir kokių priemonių reikėtų imtis, kad tokių pasekmių būtų išvengta:</w:t>
      </w:r>
    </w:p>
    <w:p w14:paraId="0DA2C8A5" w14:textId="77777777" w:rsidR="00DA1D2B" w:rsidRPr="00DA1D2B" w:rsidRDefault="00DA1D2B" w:rsidP="00DA1D2B">
      <w:pPr>
        <w:tabs>
          <w:tab w:val="left" w:pos="567"/>
        </w:tabs>
        <w:spacing w:line="360" w:lineRule="auto"/>
        <w:jc w:val="both"/>
        <w:rPr>
          <w:lang w:eastAsia="lt-LT"/>
        </w:rPr>
      </w:pPr>
      <w:r w:rsidRPr="00DA1D2B">
        <w:rPr>
          <w:b/>
          <w:lang w:eastAsia="lt-LT"/>
        </w:rPr>
        <w:tab/>
      </w:r>
      <w:r w:rsidRPr="00DA1D2B">
        <w:rPr>
          <w:b/>
          <w:lang w:eastAsia="lt-LT"/>
        </w:rPr>
        <w:tab/>
      </w:r>
      <w:r w:rsidRPr="00DA1D2B">
        <w:rPr>
          <w:lang w:eastAsia="lt-LT"/>
        </w:rPr>
        <w:t>Teisinio reguliavimo poveikio vertinimo rezultatai nevertinami.</w:t>
      </w:r>
    </w:p>
    <w:p w14:paraId="38F8084E" w14:textId="77777777" w:rsidR="00DA1D2B" w:rsidRPr="00DA1D2B" w:rsidRDefault="00DA1D2B" w:rsidP="00DA1D2B">
      <w:pPr>
        <w:tabs>
          <w:tab w:val="left" w:pos="567"/>
        </w:tabs>
        <w:spacing w:line="360" w:lineRule="auto"/>
        <w:jc w:val="both"/>
        <w:rPr>
          <w:lang w:eastAsia="lt-LT"/>
        </w:rPr>
      </w:pPr>
      <w:r w:rsidRPr="00DA1D2B">
        <w:rPr>
          <w:lang w:eastAsia="lt-LT"/>
        </w:rPr>
        <w:tab/>
      </w:r>
      <w:r w:rsidRPr="00DA1D2B">
        <w:rPr>
          <w:lang w:eastAsia="lt-LT"/>
        </w:rPr>
        <w:tab/>
        <w:t>Neigiamų priimto sprendimo pasekmių nenumatoma.</w:t>
      </w:r>
    </w:p>
    <w:p w14:paraId="1E63722D" w14:textId="77777777" w:rsidR="00DA1D2B" w:rsidRPr="00DA1D2B" w:rsidRDefault="00DA1D2B" w:rsidP="00DA1D2B">
      <w:pPr>
        <w:tabs>
          <w:tab w:val="left" w:pos="567"/>
        </w:tabs>
        <w:spacing w:line="360" w:lineRule="auto"/>
        <w:jc w:val="both"/>
        <w:rPr>
          <w:lang w:eastAsia="lt-LT"/>
        </w:rPr>
      </w:pPr>
    </w:p>
    <w:p w14:paraId="681FFA04" w14:textId="77777777" w:rsidR="00DA1D2B" w:rsidRPr="00DA1D2B" w:rsidRDefault="00DA1D2B" w:rsidP="00DA1D2B">
      <w:pPr>
        <w:spacing w:line="360" w:lineRule="auto"/>
        <w:ind w:left="567"/>
        <w:jc w:val="both"/>
        <w:rPr>
          <w:b/>
          <w:lang w:eastAsia="lt-LT"/>
        </w:rPr>
      </w:pPr>
      <w:r w:rsidRPr="00DA1D2B">
        <w:rPr>
          <w:b/>
          <w:lang w:eastAsia="lt-LT"/>
        </w:rPr>
        <w:t>5. Kokius teisės aktus būtina priimti, kokius galiojančius teisės aktus reikia pakeisti ar pripažinti netekusiais galios – kas ir kada juos turėtų priimti:</w:t>
      </w:r>
    </w:p>
    <w:p w14:paraId="2DC76B35" w14:textId="12717C66" w:rsidR="00DA1D2B" w:rsidRPr="00DA1D2B" w:rsidRDefault="00DA1D2B" w:rsidP="00DA1D2B">
      <w:pPr>
        <w:spacing w:line="360" w:lineRule="auto"/>
        <w:ind w:left="567" w:firstLine="153"/>
        <w:jc w:val="both"/>
        <w:rPr>
          <w:lang w:eastAsia="lt-LT"/>
        </w:rPr>
      </w:pPr>
      <w:r w:rsidRPr="00DA1D2B">
        <w:rPr>
          <w:lang w:eastAsia="lt-LT"/>
        </w:rPr>
        <w:t>Keičiamas Anykščių rajono savivaldybės tarybos 2018 m. gruodžio 20 d. sprendimas Nr. 1-TS-344 „Dėl Anykščių rajono vietinės reikšmės kelių sąrašo patvirtinimo ir Anykščių rajono savivaldybės tarybos 2005 m. vasario 24 d. sprendimo Nr. TS-46 „Dėl patikslintų vietinių kelių ir gatvių sąrašų patvirtinimo“ pripažinimo netekusiu galios“.</w:t>
      </w:r>
    </w:p>
    <w:p w14:paraId="56689E7A" w14:textId="77777777" w:rsidR="00DA1D2B" w:rsidRPr="00DA1D2B" w:rsidRDefault="00DA1D2B" w:rsidP="00DA1D2B">
      <w:pPr>
        <w:spacing w:line="360" w:lineRule="auto"/>
        <w:ind w:firstLine="567"/>
        <w:jc w:val="both"/>
        <w:rPr>
          <w:lang w:eastAsia="lt-LT"/>
        </w:rPr>
      </w:pPr>
    </w:p>
    <w:p w14:paraId="0694A071" w14:textId="77777777" w:rsidR="00DA1D2B" w:rsidRPr="00DA1D2B" w:rsidRDefault="00DA1D2B" w:rsidP="00DA1D2B">
      <w:pPr>
        <w:spacing w:line="360" w:lineRule="auto"/>
        <w:ind w:firstLine="567"/>
        <w:jc w:val="both"/>
        <w:rPr>
          <w:b/>
          <w:lang w:eastAsia="lt-LT"/>
        </w:rPr>
      </w:pPr>
      <w:r w:rsidRPr="00DA1D2B">
        <w:rPr>
          <w:b/>
          <w:lang w:eastAsia="lt-LT"/>
        </w:rPr>
        <w:t>6. Sprendimo įgyvendinimo terminai – kas, ką ir kada turėtų atlikti:</w:t>
      </w:r>
    </w:p>
    <w:p w14:paraId="0EDBB4AB" w14:textId="67D2E788" w:rsidR="00DA1D2B" w:rsidRPr="00DA1D2B" w:rsidRDefault="00E77714" w:rsidP="00DA1D2B">
      <w:pPr>
        <w:spacing w:after="200" w:line="360" w:lineRule="auto"/>
        <w:ind w:left="567" w:firstLine="153"/>
        <w:jc w:val="both"/>
      </w:pPr>
      <w:r w:rsidRPr="00E77714">
        <w:t>Po Sprendimo įsigaliojimo vadovautis vykdant savarankiškąją savivaldybių funkciją – savivaldybių vietinės reikšmės kelių ir gatvių priežiūra, taisymas, tiesimas ir saugaus eismo organizavimas</w:t>
      </w:r>
      <w:r w:rsidR="00DA1D2B" w:rsidRPr="00DA1D2B">
        <w:t>.</w:t>
      </w:r>
    </w:p>
    <w:p w14:paraId="1DAEBEA4" w14:textId="77777777" w:rsidR="00DA1D2B" w:rsidRPr="00DA1D2B" w:rsidRDefault="00DA1D2B" w:rsidP="00DA1D2B">
      <w:pPr>
        <w:spacing w:line="360" w:lineRule="auto"/>
        <w:ind w:firstLine="567"/>
        <w:rPr>
          <w:b/>
          <w:lang w:eastAsia="lt-LT"/>
        </w:rPr>
      </w:pPr>
      <w:r w:rsidRPr="00DA1D2B">
        <w:rPr>
          <w:b/>
          <w:lang w:eastAsia="lt-LT"/>
        </w:rPr>
        <w:t>7. Sprendimo projekto rengimo metu gauti specialistų vertinimai ir išvados:</w:t>
      </w:r>
    </w:p>
    <w:p w14:paraId="53D46E19" w14:textId="77777777" w:rsidR="00DA1D2B" w:rsidRPr="00DA1D2B" w:rsidRDefault="00DA1D2B" w:rsidP="00DA1D2B">
      <w:pPr>
        <w:spacing w:line="360" w:lineRule="auto"/>
        <w:ind w:firstLine="720"/>
        <w:rPr>
          <w:lang w:eastAsia="lt-LT"/>
        </w:rPr>
      </w:pPr>
      <w:r w:rsidRPr="00DA1D2B">
        <w:rPr>
          <w:lang w:eastAsia="lt-LT"/>
        </w:rPr>
        <w:t>Nėra.</w:t>
      </w:r>
    </w:p>
    <w:p w14:paraId="17908ABA" w14:textId="77777777" w:rsidR="00DA1D2B" w:rsidRPr="00DA1D2B" w:rsidRDefault="00DA1D2B" w:rsidP="00DA1D2B">
      <w:pPr>
        <w:spacing w:line="360" w:lineRule="auto"/>
        <w:ind w:firstLine="567"/>
        <w:rPr>
          <w:lang w:eastAsia="lt-LT"/>
        </w:rPr>
      </w:pPr>
    </w:p>
    <w:p w14:paraId="1F26CCA7" w14:textId="77777777" w:rsidR="00DA1D2B" w:rsidRPr="00DA1D2B" w:rsidRDefault="00DA1D2B" w:rsidP="00DA1D2B">
      <w:pPr>
        <w:spacing w:line="360" w:lineRule="auto"/>
        <w:ind w:firstLine="567"/>
        <w:jc w:val="both"/>
        <w:rPr>
          <w:b/>
          <w:lang w:eastAsia="lt-LT"/>
        </w:rPr>
      </w:pPr>
      <w:r w:rsidRPr="00DA1D2B">
        <w:rPr>
          <w:b/>
          <w:lang w:eastAsia="lt-LT"/>
        </w:rPr>
        <w:t>8. Kiti reikalingi pagrindimai, skaičiavimai ir paaiškinimai:</w:t>
      </w:r>
    </w:p>
    <w:p w14:paraId="5F7ADADA" w14:textId="45172E4D" w:rsidR="00DA1D2B" w:rsidRPr="00DA1D2B" w:rsidRDefault="00E77714" w:rsidP="00DA1D2B">
      <w:pPr>
        <w:spacing w:line="360" w:lineRule="auto"/>
        <w:ind w:left="567" w:firstLine="153"/>
        <w:jc w:val="both"/>
      </w:pPr>
      <w:r w:rsidRPr="00E77714">
        <w:rPr>
          <w:color w:val="000000" w:themeColor="text1"/>
        </w:rPr>
        <w:t>Vietinės reikšmės kelių sąrašas sudarytas vadovaujantis Anykščių rajono savivaldybės teritorijos vietinės reikšmės viešųjų kelių tinklo išdėstymo žemėtvarkos schema, patvirtinta Nacionalinės žemės tarnybos 2018 m. rugpjūčio 29 d. Teritorijų planavimo dokumento patikrinimo aktu Nr. TPA-239-(8.30.).</w:t>
      </w:r>
    </w:p>
    <w:p w14:paraId="072AD4B6" w14:textId="77777777" w:rsidR="00DA1D2B" w:rsidRPr="00DA1D2B" w:rsidRDefault="00DA1D2B" w:rsidP="00DA1D2B">
      <w:pPr>
        <w:spacing w:line="360" w:lineRule="auto"/>
        <w:ind w:firstLine="567"/>
      </w:pPr>
    </w:p>
    <w:p w14:paraId="112EF2BB" w14:textId="77777777" w:rsidR="00DA1D2B" w:rsidRPr="00DA1D2B" w:rsidRDefault="00DA1D2B" w:rsidP="00DA1D2B">
      <w:pPr>
        <w:spacing w:line="360" w:lineRule="auto"/>
        <w:ind w:firstLine="567"/>
        <w:rPr>
          <w:lang w:eastAsia="lt-LT"/>
        </w:rPr>
      </w:pPr>
      <w:r w:rsidRPr="00DA1D2B">
        <w:rPr>
          <w:b/>
          <w:lang w:eastAsia="lt-LT"/>
        </w:rPr>
        <w:t>9. Sprendimo projekto iniciatoriai ir rengėjai, pranešėjas:</w:t>
      </w:r>
      <w:r w:rsidRPr="00DA1D2B">
        <w:rPr>
          <w:lang w:eastAsia="lt-LT"/>
        </w:rPr>
        <w:t xml:space="preserve"> </w:t>
      </w:r>
    </w:p>
    <w:p w14:paraId="5122B4A4" w14:textId="77777777" w:rsidR="00DA1D2B" w:rsidRPr="00DA1D2B" w:rsidRDefault="00DA1D2B" w:rsidP="00DA1D2B">
      <w:pPr>
        <w:spacing w:line="360" w:lineRule="auto"/>
        <w:ind w:firstLine="720"/>
        <w:rPr>
          <w:lang w:eastAsia="lt-LT"/>
        </w:rPr>
      </w:pPr>
      <w:r w:rsidRPr="00DA1D2B">
        <w:rPr>
          <w:lang w:eastAsia="lt-LT"/>
        </w:rPr>
        <w:t>Iniciatoriai – Anykščių rajono savivaldybės administracija.</w:t>
      </w:r>
    </w:p>
    <w:p w14:paraId="3B78E712" w14:textId="77777777" w:rsidR="00DA1D2B" w:rsidRPr="00DA1D2B" w:rsidRDefault="00DA1D2B" w:rsidP="00DA1D2B">
      <w:pPr>
        <w:spacing w:line="360" w:lineRule="auto"/>
        <w:ind w:firstLine="720"/>
        <w:rPr>
          <w:lang w:eastAsia="lt-LT"/>
        </w:rPr>
      </w:pPr>
      <w:r w:rsidRPr="00DA1D2B">
        <w:rPr>
          <w:lang w:eastAsia="lt-LT"/>
        </w:rPr>
        <w:t>Projekto rengėja – Viešųjų pirkimų ir turto skyriaus vyriausioji specialistė N. Kiliuvienė.</w:t>
      </w:r>
    </w:p>
    <w:p w14:paraId="589BE9EE" w14:textId="2A218DE9" w:rsidR="00E96165" w:rsidRDefault="00DA1D2B" w:rsidP="00DA1D2B">
      <w:pPr>
        <w:spacing w:line="360" w:lineRule="auto"/>
        <w:ind w:firstLine="720"/>
        <w:rPr>
          <w:rFonts w:eastAsia="Calibri"/>
          <w:szCs w:val="22"/>
        </w:rPr>
      </w:pPr>
      <w:r w:rsidRPr="00DA1D2B">
        <w:rPr>
          <w:lang w:eastAsia="lt-LT"/>
        </w:rPr>
        <w:t xml:space="preserve">Pranešėja – Viešųjų pirkimų ir turto skyriaus vedėja V. Vilkickaitė.            </w:t>
      </w:r>
    </w:p>
    <w:sectPr w:rsidR="00E96165" w:rsidSect="00DA1D2B">
      <w:pgSz w:w="12240" w:h="15840" w:code="1"/>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96AA7" w14:textId="77777777" w:rsidR="0055345D" w:rsidRDefault="0055345D" w:rsidP="00B16ED7">
      <w:r>
        <w:separator/>
      </w:r>
    </w:p>
  </w:endnote>
  <w:endnote w:type="continuationSeparator" w:id="0">
    <w:p w14:paraId="4A985E4B" w14:textId="77777777" w:rsidR="0055345D" w:rsidRDefault="0055345D"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49163"/>
      <w:docPartObj>
        <w:docPartGallery w:val="Page Numbers (Bottom of Page)"/>
        <w:docPartUnique/>
      </w:docPartObj>
    </w:sdtPr>
    <w:sdtContent>
      <w:p w14:paraId="2C2FAF50" w14:textId="612D39B0" w:rsidR="00981540" w:rsidRDefault="00981540">
        <w:pPr>
          <w:pStyle w:val="Porat"/>
          <w:jc w:val="center"/>
        </w:pPr>
        <w:r>
          <w:fldChar w:fldCharType="begin"/>
        </w:r>
        <w:r>
          <w:instrText>PAGE   \* MERGEFORMAT</w:instrText>
        </w:r>
        <w:r>
          <w:fldChar w:fldCharType="separate"/>
        </w:r>
        <w:r>
          <w:t>2</w:t>
        </w:r>
        <w:r>
          <w:fldChar w:fldCharType="end"/>
        </w:r>
      </w:p>
    </w:sdtContent>
  </w:sdt>
  <w:p w14:paraId="7A4C0C72" w14:textId="77777777" w:rsidR="00981540" w:rsidRDefault="0098154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D8E4AA" w14:textId="77777777" w:rsidR="0055345D" w:rsidRDefault="0055345D" w:rsidP="00B16ED7">
      <w:r>
        <w:separator/>
      </w:r>
    </w:p>
  </w:footnote>
  <w:footnote w:type="continuationSeparator" w:id="0">
    <w:p w14:paraId="29F97B37" w14:textId="77777777" w:rsidR="0055345D" w:rsidRDefault="0055345D" w:rsidP="00B16ED7">
      <w:r>
        <w:continuationSeparator/>
      </w:r>
    </w:p>
  </w:footnote>
  <w:footnote w:id="1">
    <w:p w14:paraId="01FBED26" w14:textId="77777777" w:rsidR="004B1509" w:rsidRDefault="004B1509" w:rsidP="004B1509">
      <w:pPr>
        <w:pStyle w:val="Puslapioinaostekstas"/>
        <w:jc w:val="both"/>
        <w:rPr>
          <w:bCs/>
        </w:rPr>
      </w:pPr>
      <w:r>
        <w:rPr>
          <w:rStyle w:val="Puslapioinaosnuoroda"/>
          <w:bCs/>
        </w:rPr>
        <w:footnoteRef/>
      </w:r>
      <w:r>
        <w:rPr>
          <w:bCs/>
        </w:rPr>
        <w:t xml:space="preserve"> Gatvės ir keliai klasifikuojami vadovaujantis Statybos techniniu reglamentu STR 2.06.04:2014 „Gatvės ir vietinės reikšmės keliai. Bendrieji reikalavimai“, patvirtintu Lietuvos Respublikos aplinkos ministro 2011 m. gruodžio 2 d. įsakymu Nr. D1-933 „Dėl Statybos techninio reglamento STR 2.06.04:2014 „Gatvės ir vietinės reikšmės keliai. Bendrieji reikalavimai“ patvirtinimo“.</w:t>
      </w:r>
    </w:p>
  </w:footnote>
  <w:footnote w:id="2">
    <w:p w14:paraId="38C56B66" w14:textId="77777777" w:rsidR="004B1509" w:rsidRDefault="004B1509" w:rsidP="004B1509">
      <w:pPr>
        <w:pStyle w:val="Puslapioinaostekstas"/>
      </w:pPr>
      <w:r>
        <w:rPr>
          <w:rStyle w:val="Puslapioinaosnuoroda"/>
        </w:rPr>
        <w:footnoteRef/>
      </w:r>
      <w:r>
        <w:t xml:space="preserve"> Brukas (lauko akmenų danga).</w:t>
      </w:r>
    </w:p>
  </w:footnote>
  <w:footnote w:id="3">
    <w:p w14:paraId="7D014178" w14:textId="151BF8E3" w:rsidR="00325C56" w:rsidRDefault="00325C56">
      <w:pPr>
        <w:pStyle w:val="Puslapioinaostekstas"/>
      </w:pPr>
      <w:r>
        <w:rPr>
          <w:rStyle w:val="Puslapioinaosnuoroda"/>
        </w:rPr>
        <w:footnoteRef/>
      </w:r>
      <w:r>
        <w:t xml:space="preserve"> </w:t>
      </w:r>
      <w:r w:rsidRPr="00325C56">
        <w:t>Iš jų – 73 m betono trinkelės.</w:t>
      </w:r>
    </w:p>
  </w:footnote>
  <w:footnote w:id="4">
    <w:p w14:paraId="08B6026D" w14:textId="77777777" w:rsidR="004B1509" w:rsidRDefault="004B1509" w:rsidP="004B1509">
      <w:pPr>
        <w:pStyle w:val="Puslapioinaostekstas"/>
      </w:pPr>
      <w:r>
        <w:rPr>
          <w:rStyle w:val="Puslapioinaosnuoroda"/>
        </w:rPr>
        <w:footnoteRef/>
      </w:r>
      <w:r>
        <w:t xml:space="preserve"> Iš jų – 271 m betono trinkelės.</w:t>
      </w:r>
    </w:p>
  </w:footnote>
  <w:footnote w:id="5">
    <w:p w14:paraId="4987B5F6" w14:textId="77777777" w:rsidR="004B1509" w:rsidRDefault="004B1509" w:rsidP="004B1509">
      <w:pPr>
        <w:pStyle w:val="Puslapioinaostekstas"/>
      </w:pPr>
      <w:r>
        <w:rPr>
          <w:rStyle w:val="Puslapioinaosnuoroda"/>
        </w:rPr>
        <w:footnoteRef/>
      </w:r>
      <w:r>
        <w:t xml:space="preserve"> Betono trinkelės.</w:t>
      </w:r>
    </w:p>
  </w:footnote>
  <w:footnote w:id="6">
    <w:p w14:paraId="765C7834" w14:textId="77777777" w:rsidR="004B1509" w:rsidRDefault="004B1509" w:rsidP="004B1509">
      <w:pPr>
        <w:pStyle w:val="Puslapioinaostekstas"/>
      </w:pPr>
      <w:r>
        <w:rPr>
          <w:rStyle w:val="Puslapioinaosnuoroda"/>
        </w:rPr>
        <w:footnoteRef/>
      </w:r>
      <w:r>
        <w:t xml:space="preserve"> Brukas (lauko akmenų danga).</w:t>
      </w:r>
    </w:p>
  </w:footnote>
  <w:footnote w:id="7">
    <w:p w14:paraId="1E0EA5D9" w14:textId="4C95A61D" w:rsidR="00612AB5" w:rsidRDefault="00612AB5">
      <w:pPr>
        <w:pStyle w:val="Puslapioinaostekstas"/>
      </w:pPr>
      <w:r>
        <w:rPr>
          <w:rStyle w:val="Puslapioinaosnuoroda"/>
        </w:rPr>
        <w:footnoteRef/>
      </w:r>
      <w:r>
        <w:t xml:space="preserve"> Betono trinkelės.</w:t>
      </w:r>
    </w:p>
  </w:footnote>
  <w:footnote w:id="8">
    <w:p w14:paraId="41B90FA3" w14:textId="77777777" w:rsidR="004B1509" w:rsidRDefault="004B1509" w:rsidP="004B1509">
      <w:pPr>
        <w:pStyle w:val="Puslapioinaostekstas"/>
      </w:pPr>
      <w:r>
        <w:rPr>
          <w:rStyle w:val="Puslapioinaosnuoroda"/>
        </w:rPr>
        <w:footnoteRef/>
      </w:r>
      <w:r>
        <w:t xml:space="preserve"> Betono trinkelės.</w:t>
      </w:r>
    </w:p>
  </w:footnote>
  <w:footnote w:id="9">
    <w:p w14:paraId="7399BC60" w14:textId="77777777" w:rsidR="004B1509" w:rsidRDefault="004B1509" w:rsidP="004B1509">
      <w:pPr>
        <w:pStyle w:val="Puslapioinaostekstas"/>
      </w:pPr>
      <w:r>
        <w:rPr>
          <w:rStyle w:val="Puslapioinaosnuoroda"/>
        </w:rPr>
        <w:footnoteRef/>
      </w:r>
      <w:r>
        <w:t xml:space="preserve"> Iš jų – 46 m betono trinkelės.</w:t>
      </w:r>
    </w:p>
  </w:footnote>
  <w:footnote w:id="10">
    <w:p w14:paraId="6BDC98BF" w14:textId="77777777" w:rsidR="004B1509" w:rsidRDefault="004B1509" w:rsidP="004B1509">
      <w:pPr>
        <w:pStyle w:val="Puslapioinaostekstas"/>
      </w:pPr>
      <w:r>
        <w:rPr>
          <w:rStyle w:val="Puslapioinaosnuoroda"/>
        </w:rPr>
        <w:footnoteRef/>
      </w:r>
      <w:r>
        <w:t xml:space="preserve"> Brukas (lauko akmenų danga).</w:t>
      </w:r>
    </w:p>
  </w:footnote>
  <w:footnote w:id="11">
    <w:p w14:paraId="08DCCA8E" w14:textId="77777777" w:rsidR="004B1509" w:rsidRDefault="004B1509" w:rsidP="004B1509">
      <w:pPr>
        <w:pStyle w:val="Puslapioinaostekstas"/>
      </w:pPr>
      <w:r>
        <w:rPr>
          <w:rStyle w:val="Puslapioinaosnuoroda"/>
        </w:rPr>
        <w:footnoteRef/>
      </w:r>
      <w:r>
        <w:t xml:space="preserve"> Betono trinkelės.</w:t>
      </w:r>
    </w:p>
  </w:footnote>
  <w:footnote w:id="12">
    <w:p w14:paraId="1953641C" w14:textId="77777777" w:rsidR="004B1509" w:rsidRPr="00E85F22" w:rsidRDefault="004B1509" w:rsidP="004B1509">
      <w:pPr>
        <w:pStyle w:val="Puslapioinaostekstas"/>
      </w:pPr>
      <w:r w:rsidRPr="00E85F22">
        <w:rPr>
          <w:rStyle w:val="Puslapioinaosnuoroda"/>
        </w:rPr>
        <w:footnoteRef/>
      </w:r>
      <w:r w:rsidRPr="00E85F22">
        <w:t xml:space="preserve"> Betono trinkelės.</w:t>
      </w:r>
    </w:p>
  </w:footnote>
  <w:footnote w:id="13">
    <w:p w14:paraId="3BC69411" w14:textId="347B4378" w:rsidR="001B081C" w:rsidRDefault="001B081C">
      <w:pPr>
        <w:pStyle w:val="Puslapioinaostekstas"/>
      </w:pPr>
      <w:r>
        <w:rPr>
          <w:rStyle w:val="Puslapioinaosnuoroda"/>
        </w:rPr>
        <w:footnoteRef/>
      </w:r>
      <w:r>
        <w:t xml:space="preserve"> Betono trinkelės</w:t>
      </w:r>
    </w:p>
  </w:footnote>
  <w:footnote w:id="14">
    <w:p w14:paraId="2F343454" w14:textId="77777777" w:rsidR="009D5F56" w:rsidRPr="008B2046" w:rsidRDefault="009D5F56" w:rsidP="004B1509">
      <w:pPr>
        <w:pStyle w:val="Puslapioinaostekstas"/>
        <w:rPr>
          <w:color w:val="FF0000"/>
        </w:rPr>
      </w:pPr>
      <w:r w:rsidRPr="008B2046">
        <w:rPr>
          <w:rStyle w:val="Puslapioinaosnuoroda"/>
        </w:rPr>
        <w:footnoteRef/>
      </w:r>
      <w:r w:rsidRPr="008B2046">
        <w:t xml:space="preserve"> Betonas.</w:t>
      </w:r>
    </w:p>
  </w:footnote>
  <w:footnote w:id="15">
    <w:p w14:paraId="4A9C7ACC" w14:textId="27FF45F9" w:rsidR="00FE07BE" w:rsidRDefault="00FE07BE">
      <w:pPr>
        <w:pStyle w:val="Puslapioinaostekstas"/>
      </w:pPr>
      <w:r>
        <w:rPr>
          <w:rStyle w:val="Puslapioinaosnuoroda"/>
        </w:rPr>
        <w:footnoteRef/>
      </w:r>
      <w:r>
        <w:t xml:space="preserve"> Gelžbetonis</w:t>
      </w:r>
    </w:p>
  </w:footnote>
  <w:footnote w:id="16">
    <w:p w14:paraId="00C8502A" w14:textId="77777777" w:rsidR="009D5F56" w:rsidRDefault="009D5F56" w:rsidP="004B1509">
      <w:pPr>
        <w:pStyle w:val="Puslapioinaostekstas"/>
      </w:pPr>
      <w:r>
        <w:rPr>
          <w:rStyle w:val="Puslapioinaosnuoroda"/>
        </w:rPr>
        <w:footnoteRef/>
      </w:r>
      <w:r>
        <w:t xml:space="preserve"> Iš jų – 257 m brukas (lauko akmenų danga).</w:t>
      </w:r>
    </w:p>
  </w:footnote>
  <w:footnote w:id="17">
    <w:p w14:paraId="1FB7FFFA" w14:textId="77777777" w:rsidR="00360FB5" w:rsidRDefault="00360FB5" w:rsidP="004B1509">
      <w:pPr>
        <w:pStyle w:val="Puslapioinaostekstas"/>
      </w:pPr>
      <w:r>
        <w:rPr>
          <w:rStyle w:val="Puslapioinaosnuoroda"/>
        </w:rPr>
        <w:footnoteRef/>
      </w:r>
      <w:r>
        <w:t xml:space="preserve"> Betono danga.</w:t>
      </w:r>
    </w:p>
  </w:footnote>
  <w:footnote w:id="18">
    <w:p w14:paraId="70E3CD72" w14:textId="77777777" w:rsidR="00360FB5" w:rsidRDefault="00360FB5" w:rsidP="004B1509">
      <w:pPr>
        <w:pStyle w:val="Puslapioinaostekstas"/>
      </w:pPr>
      <w:r>
        <w:rPr>
          <w:rStyle w:val="Puslapioinaosnuoroda"/>
        </w:rPr>
        <w:footnoteRef/>
      </w:r>
      <w:r>
        <w:t xml:space="preserve"> Iš jų – 139 metrų betono trinkelės.</w:t>
      </w:r>
    </w:p>
  </w:footnote>
  <w:footnote w:id="19">
    <w:p w14:paraId="6E4D7986" w14:textId="77777777" w:rsidR="00360FB5" w:rsidRDefault="00360FB5" w:rsidP="004B1509">
      <w:pPr>
        <w:pStyle w:val="Puslapioinaostekstas"/>
      </w:pPr>
      <w:r>
        <w:rPr>
          <w:rStyle w:val="Puslapioinaosnuoroda"/>
        </w:rPr>
        <w:footnoteRef/>
      </w:r>
      <w:r>
        <w:t xml:space="preserve"> Iš jų – 82 metrų bruko (lauko akmenų danga).</w:t>
      </w:r>
    </w:p>
  </w:footnote>
  <w:footnote w:id="20">
    <w:p w14:paraId="54462997" w14:textId="6A10972A" w:rsidR="00994DB1" w:rsidRDefault="00994DB1">
      <w:pPr>
        <w:pStyle w:val="Puslapioinaostekstas"/>
      </w:pPr>
      <w:r>
        <w:rPr>
          <w:rStyle w:val="Puslapioinaosnuoroda"/>
        </w:rPr>
        <w:footnoteRef/>
      </w:r>
      <w:r>
        <w:t xml:space="preserve"> Žvyro gatvė yra kelio Nr. tr-29 dalis.</w:t>
      </w:r>
    </w:p>
  </w:footnote>
  <w:footnote w:id="21">
    <w:p w14:paraId="66059D46" w14:textId="6A8732A8" w:rsidR="0021462E" w:rsidRDefault="0021462E">
      <w:pPr>
        <w:pStyle w:val="Puslapioinaostekstas"/>
      </w:pPr>
      <w:r>
        <w:rPr>
          <w:rStyle w:val="Puslapioinaosnuoroda"/>
        </w:rPr>
        <w:footnoteRef/>
      </w:r>
      <w:r>
        <w:t xml:space="preserve"> Į kelio Nr. tr-29 statinį įeina Žvyro g., Karčių k. (Nr. tr-29-1).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F614D"/>
    <w:multiLevelType w:val="hybridMultilevel"/>
    <w:tmpl w:val="3F924036"/>
    <w:lvl w:ilvl="0" w:tplc="B81490A8">
      <w:start w:val="1"/>
      <w:numFmt w:val="decimal"/>
      <w:lvlText w:val="4.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A6629"/>
    <w:multiLevelType w:val="hybridMultilevel"/>
    <w:tmpl w:val="18586C32"/>
    <w:lvl w:ilvl="0" w:tplc="5F361510">
      <w:start w:val="1"/>
      <w:numFmt w:val="decimal"/>
      <w:lvlText w:val="6.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486505"/>
    <w:multiLevelType w:val="hybridMultilevel"/>
    <w:tmpl w:val="D05880BA"/>
    <w:lvl w:ilvl="0" w:tplc="7180D0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5C681E"/>
    <w:multiLevelType w:val="hybridMultilevel"/>
    <w:tmpl w:val="0FE880AE"/>
    <w:lvl w:ilvl="0" w:tplc="0B260764">
      <w:start w:val="15"/>
      <w:numFmt w:val="decimal"/>
      <w:lvlText w:val="10.1.%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A02C29"/>
    <w:multiLevelType w:val="hybridMultilevel"/>
    <w:tmpl w:val="2FC04B08"/>
    <w:lvl w:ilvl="0" w:tplc="089EF958">
      <w:start w:val="67"/>
      <w:numFmt w:val="decimal"/>
      <w:lvlText w:val="3.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D75133"/>
    <w:multiLevelType w:val="hybridMultilevel"/>
    <w:tmpl w:val="8C46D04A"/>
    <w:lvl w:ilvl="0" w:tplc="47F84350">
      <w:start w:val="1"/>
      <w:numFmt w:val="decimal"/>
      <w:lvlText w:val="7.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0B377FF1"/>
    <w:multiLevelType w:val="hybridMultilevel"/>
    <w:tmpl w:val="1C26616E"/>
    <w:lvl w:ilvl="0" w:tplc="FFFFFFFF">
      <w:start w:val="1"/>
      <w:numFmt w:val="decimal"/>
      <w:lvlText w:val="1.2.%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EEF0F36"/>
    <w:multiLevelType w:val="hybridMultilevel"/>
    <w:tmpl w:val="A650EFCC"/>
    <w:lvl w:ilvl="0" w:tplc="FFFFFFFF">
      <w:start w:val="1"/>
      <w:numFmt w:val="decimal"/>
      <w:lvlText w:val="1.1.%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0165DD2"/>
    <w:multiLevelType w:val="hybridMultilevel"/>
    <w:tmpl w:val="2B002154"/>
    <w:lvl w:ilvl="0" w:tplc="8646A5B2">
      <w:start w:val="1"/>
      <w:numFmt w:val="decimal"/>
      <w:lvlText w:val="8.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2BD1512"/>
    <w:multiLevelType w:val="hybridMultilevel"/>
    <w:tmpl w:val="B7F4A69E"/>
    <w:lvl w:ilvl="0" w:tplc="901AC650">
      <w:start w:val="34"/>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563833"/>
    <w:multiLevelType w:val="hybridMultilevel"/>
    <w:tmpl w:val="A87E8846"/>
    <w:lvl w:ilvl="0" w:tplc="5FEAEE7A">
      <w:start w:val="23"/>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254E4"/>
    <w:multiLevelType w:val="hybridMultilevel"/>
    <w:tmpl w:val="D4987998"/>
    <w:lvl w:ilvl="0" w:tplc="FD38E2C8">
      <w:start w:val="1"/>
      <w:numFmt w:val="decimal"/>
      <w:lvlText w:val="4.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E0426E7"/>
    <w:multiLevelType w:val="hybridMultilevel"/>
    <w:tmpl w:val="A650EFCC"/>
    <w:lvl w:ilvl="0" w:tplc="A05C6AD4">
      <w:start w:val="1"/>
      <w:numFmt w:val="decimal"/>
      <w:lvlText w:val="1.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09956F5"/>
    <w:multiLevelType w:val="hybridMultilevel"/>
    <w:tmpl w:val="58CAD020"/>
    <w:lvl w:ilvl="0" w:tplc="993ADE6A">
      <w:start w:val="1"/>
      <w:numFmt w:val="decimal"/>
      <w:lvlText w:val="10.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1032259"/>
    <w:multiLevelType w:val="hybridMultilevel"/>
    <w:tmpl w:val="85CAF944"/>
    <w:lvl w:ilvl="0" w:tplc="85D85892">
      <w:start w:val="1"/>
      <w:numFmt w:val="decimal"/>
      <w:lvlText w:val="7.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213059C3"/>
    <w:multiLevelType w:val="hybridMultilevel"/>
    <w:tmpl w:val="21647770"/>
    <w:lvl w:ilvl="0" w:tplc="A774856E">
      <w:start w:val="1"/>
      <w:numFmt w:val="decimal"/>
      <w:lvlText w:val="5.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5492AC6"/>
    <w:multiLevelType w:val="hybridMultilevel"/>
    <w:tmpl w:val="7FDA5604"/>
    <w:lvl w:ilvl="0" w:tplc="47F84350">
      <w:start w:val="1"/>
      <w:numFmt w:val="decimal"/>
      <w:lvlText w:val="7.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185E65"/>
    <w:multiLevelType w:val="hybridMultilevel"/>
    <w:tmpl w:val="4CB8A976"/>
    <w:lvl w:ilvl="0" w:tplc="3808E664">
      <w:start w:val="1"/>
      <w:numFmt w:val="decimal"/>
      <w:lvlText w:val="9.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9047C3"/>
    <w:multiLevelType w:val="hybridMultilevel"/>
    <w:tmpl w:val="FC9C9F7A"/>
    <w:lvl w:ilvl="0" w:tplc="AB16EC6C">
      <w:start w:val="1"/>
      <w:numFmt w:val="decimal"/>
      <w:lvlText w:val="9.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2AA41B33"/>
    <w:multiLevelType w:val="hybridMultilevel"/>
    <w:tmpl w:val="B914D712"/>
    <w:lvl w:ilvl="0" w:tplc="4B9E6F96">
      <w:start w:val="1"/>
      <w:numFmt w:val="decimal"/>
      <w:lvlText w:val="3.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2E1F2772"/>
    <w:multiLevelType w:val="hybridMultilevel"/>
    <w:tmpl w:val="22A4741C"/>
    <w:lvl w:ilvl="0" w:tplc="A7B44A94">
      <w:start w:val="1"/>
      <w:numFmt w:val="decimal"/>
      <w:lvlText w:val="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2E814A01"/>
    <w:multiLevelType w:val="hybridMultilevel"/>
    <w:tmpl w:val="9FD2AC16"/>
    <w:lvl w:ilvl="0" w:tplc="0D340276">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323E8C"/>
    <w:multiLevelType w:val="hybridMultilevel"/>
    <w:tmpl w:val="0AFCE15E"/>
    <w:lvl w:ilvl="0" w:tplc="238293A6">
      <w:start w:val="1"/>
      <w:numFmt w:val="decimal"/>
      <w:lvlText w:val="11.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31B3613E"/>
    <w:multiLevelType w:val="hybridMultilevel"/>
    <w:tmpl w:val="B6043852"/>
    <w:lvl w:ilvl="0" w:tplc="F77613CA">
      <w:start w:val="1"/>
      <w:numFmt w:val="decimal"/>
      <w:lvlText w:val="5.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35500B2"/>
    <w:multiLevelType w:val="hybridMultilevel"/>
    <w:tmpl w:val="56F4489A"/>
    <w:lvl w:ilvl="0" w:tplc="33584368">
      <w:start w:val="1"/>
      <w:numFmt w:val="decimal"/>
      <w:lvlText w:val="5.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35A23D2E"/>
    <w:multiLevelType w:val="hybridMultilevel"/>
    <w:tmpl w:val="80A828B8"/>
    <w:lvl w:ilvl="0" w:tplc="B54CADA4">
      <w:start w:val="1"/>
      <w:numFmt w:val="decimal"/>
      <w:lvlText w:val="10.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377622"/>
    <w:multiLevelType w:val="multilevel"/>
    <w:tmpl w:val="7F602C7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A5753BE"/>
    <w:multiLevelType w:val="hybridMultilevel"/>
    <w:tmpl w:val="62A2468C"/>
    <w:lvl w:ilvl="0" w:tplc="2A20837C">
      <w:start w:val="1"/>
      <w:numFmt w:val="decimal"/>
      <w:lvlText w:val="2.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3B765C35"/>
    <w:multiLevelType w:val="hybridMultilevel"/>
    <w:tmpl w:val="297265A6"/>
    <w:lvl w:ilvl="0" w:tplc="0E90093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C387EA1"/>
    <w:multiLevelType w:val="hybridMultilevel"/>
    <w:tmpl w:val="85DE400E"/>
    <w:lvl w:ilvl="0" w:tplc="5484AB38">
      <w:start w:val="1"/>
      <w:numFmt w:val="decimal"/>
      <w:lvlText w:val="7.%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407928B3"/>
    <w:multiLevelType w:val="hybridMultilevel"/>
    <w:tmpl w:val="833C2E02"/>
    <w:lvl w:ilvl="0" w:tplc="B0AEACE0">
      <w:start w:val="1"/>
      <w:numFmt w:val="decimal"/>
      <w:lvlText w:val="6.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40BE7B9C"/>
    <w:multiLevelType w:val="hybridMultilevel"/>
    <w:tmpl w:val="6896BC26"/>
    <w:lvl w:ilvl="0" w:tplc="C83EB008">
      <w:start w:val="1"/>
      <w:numFmt w:val="decimal"/>
      <w:lvlText w:val="7.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1465013"/>
    <w:multiLevelType w:val="hybridMultilevel"/>
    <w:tmpl w:val="8B36073C"/>
    <w:lvl w:ilvl="0" w:tplc="06DEEEDA">
      <w:start w:val="35"/>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205035A"/>
    <w:multiLevelType w:val="hybridMultilevel"/>
    <w:tmpl w:val="3C6C618C"/>
    <w:lvl w:ilvl="0" w:tplc="D8D8841A">
      <w:start w:val="1"/>
      <w:numFmt w:val="decimal"/>
      <w:lvlText w:val="2.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43170399"/>
    <w:multiLevelType w:val="hybridMultilevel"/>
    <w:tmpl w:val="7F7C60DC"/>
    <w:lvl w:ilvl="0" w:tplc="BA62FAB8">
      <w:start w:val="1"/>
      <w:numFmt w:val="decimal"/>
      <w:lvlText w:val="8.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43346028"/>
    <w:multiLevelType w:val="hybridMultilevel"/>
    <w:tmpl w:val="2D50B8CE"/>
    <w:lvl w:ilvl="0" w:tplc="A8AA1EC8">
      <w:start w:val="1"/>
      <w:numFmt w:val="decimal"/>
      <w:lvlText w:val="1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5D364F9"/>
    <w:multiLevelType w:val="hybridMultilevel"/>
    <w:tmpl w:val="03ECB89A"/>
    <w:lvl w:ilvl="0" w:tplc="082260F0">
      <w:start w:val="1"/>
      <w:numFmt w:val="decimal"/>
      <w:lvlText w:val="3.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8F94C05"/>
    <w:multiLevelType w:val="hybridMultilevel"/>
    <w:tmpl w:val="2910AE58"/>
    <w:lvl w:ilvl="0" w:tplc="45B482D4">
      <w:start w:val="1"/>
      <w:numFmt w:val="decimal"/>
      <w:lvlText w:val="3.%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4C60377A"/>
    <w:multiLevelType w:val="hybridMultilevel"/>
    <w:tmpl w:val="184693BE"/>
    <w:lvl w:ilvl="0" w:tplc="AECC6E3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E334ABB"/>
    <w:multiLevelType w:val="hybridMultilevel"/>
    <w:tmpl w:val="7EC6F6D0"/>
    <w:lvl w:ilvl="0" w:tplc="08EEFE5A">
      <w:start w:val="1"/>
      <w:numFmt w:val="decimal"/>
      <w:lvlText w:val="6.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3216E37"/>
    <w:multiLevelType w:val="hybridMultilevel"/>
    <w:tmpl w:val="EE6069B8"/>
    <w:lvl w:ilvl="0" w:tplc="F5D21C22">
      <w:start w:val="1"/>
      <w:numFmt w:val="decimal"/>
      <w:lvlText w:val="5.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34E2B94"/>
    <w:multiLevelType w:val="hybridMultilevel"/>
    <w:tmpl w:val="08E48E26"/>
    <w:lvl w:ilvl="0" w:tplc="4A86574A">
      <w:start w:val="75"/>
      <w:numFmt w:val="decimal"/>
      <w:lvlText w:val="8.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6FB303E"/>
    <w:multiLevelType w:val="hybridMultilevel"/>
    <w:tmpl w:val="F07ED96E"/>
    <w:lvl w:ilvl="0" w:tplc="015C9B9E">
      <w:start w:val="33"/>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8905B1C"/>
    <w:multiLevelType w:val="hybridMultilevel"/>
    <w:tmpl w:val="0EA08C5C"/>
    <w:lvl w:ilvl="0" w:tplc="145C67F4">
      <w:start w:val="1"/>
      <w:numFmt w:val="decimal"/>
      <w:lvlText w:val="3.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9446039"/>
    <w:multiLevelType w:val="hybridMultilevel"/>
    <w:tmpl w:val="2012A2F6"/>
    <w:lvl w:ilvl="0" w:tplc="A6FE08F8">
      <w:start w:val="1"/>
      <w:numFmt w:val="decimal"/>
      <w:lvlText w:val="9.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5A302E42"/>
    <w:multiLevelType w:val="hybridMultilevel"/>
    <w:tmpl w:val="10389594"/>
    <w:lvl w:ilvl="0" w:tplc="C0AAC9CE">
      <w:start w:val="43"/>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BE35AE4"/>
    <w:multiLevelType w:val="hybridMultilevel"/>
    <w:tmpl w:val="9D6009F0"/>
    <w:lvl w:ilvl="0" w:tplc="8F4AAAAC">
      <w:start w:val="50"/>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D512D01"/>
    <w:multiLevelType w:val="hybridMultilevel"/>
    <w:tmpl w:val="9084941C"/>
    <w:lvl w:ilvl="0" w:tplc="1BF28286">
      <w:start w:val="1"/>
      <w:numFmt w:val="decimal"/>
      <w:lvlText w:val="1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D985091"/>
    <w:multiLevelType w:val="hybridMultilevel"/>
    <w:tmpl w:val="A23C58EA"/>
    <w:lvl w:ilvl="0" w:tplc="996C7318">
      <w:start w:val="8"/>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5EC444AB"/>
    <w:multiLevelType w:val="hybridMultilevel"/>
    <w:tmpl w:val="6E56366C"/>
    <w:lvl w:ilvl="0" w:tplc="20407E54">
      <w:start w:val="1"/>
      <w:numFmt w:val="decimal"/>
      <w:lvlText w:val="6.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0" w15:restartNumberingAfterBreak="0">
    <w:nsid w:val="5EED0676"/>
    <w:multiLevelType w:val="hybridMultilevel"/>
    <w:tmpl w:val="02B647A4"/>
    <w:lvl w:ilvl="0" w:tplc="ABD22D1C">
      <w:start w:val="1"/>
      <w:numFmt w:val="decimal"/>
      <w:lvlText w:val="7.2.%1."/>
      <w:lvlJc w:val="center"/>
      <w:pPr>
        <w:ind w:left="121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F0E725A"/>
    <w:multiLevelType w:val="hybridMultilevel"/>
    <w:tmpl w:val="99664A4C"/>
    <w:lvl w:ilvl="0" w:tplc="DD0EF27E">
      <w:start w:val="1"/>
      <w:numFmt w:val="decimal"/>
      <w:lvlText w:val="10.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2" w15:restartNumberingAfterBreak="0">
    <w:nsid w:val="605F6F03"/>
    <w:multiLevelType w:val="hybridMultilevel"/>
    <w:tmpl w:val="163C7FCE"/>
    <w:lvl w:ilvl="0" w:tplc="653E963A">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0833AC4"/>
    <w:multiLevelType w:val="hybridMultilevel"/>
    <w:tmpl w:val="4D5052DA"/>
    <w:lvl w:ilvl="0" w:tplc="ABD0BD02">
      <w:start w:val="1"/>
      <w:numFmt w:val="decimal"/>
      <w:lvlText w:val="4.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4" w15:restartNumberingAfterBreak="0">
    <w:nsid w:val="62331A80"/>
    <w:multiLevelType w:val="hybridMultilevel"/>
    <w:tmpl w:val="AD8C7136"/>
    <w:lvl w:ilvl="0" w:tplc="EB0E0502">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C8A48C5"/>
    <w:multiLevelType w:val="hybridMultilevel"/>
    <w:tmpl w:val="010213D2"/>
    <w:lvl w:ilvl="0" w:tplc="DE920BEE">
      <w:start w:val="1"/>
      <w:numFmt w:val="decimal"/>
      <w:lvlText w:val="4.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E8239F2"/>
    <w:multiLevelType w:val="hybridMultilevel"/>
    <w:tmpl w:val="644AD264"/>
    <w:lvl w:ilvl="0" w:tplc="EB8045F8">
      <w:start w:val="1"/>
      <w:numFmt w:val="decimal"/>
      <w:lvlText w:val="9.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FA02BD6"/>
    <w:multiLevelType w:val="hybridMultilevel"/>
    <w:tmpl w:val="C2B893B2"/>
    <w:lvl w:ilvl="0" w:tplc="27D4602E">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1121409"/>
    <w:multiLevelType w:val="hybridMultilevel"/>
    <w:tmpl w:val="B6266B10"/>
    <w:lvl w:ilvl="0" w:tplc="BCD27C42">
      <w:start w:val="5"/>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25C7F07"/>
    <w:multiLevelType w:val="hybridMultilevel"/>
    <w:tmpl w:val="1C26616E"/>
    <w:lvl w:ilvl="0" w:tplc="946A43F6">
      <w:start w:val="1"/>
      <w:numFmt w:val="decimal"/>
      <w:lvlText w:val="1.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0" w15:restartNumberingAfterBreak="0">
    <w:nsid w:val="73717874"/>
    <w:multiLevelType w:val="hybridMultilevel"/>
    <w:tmpl w:val="B6C4321E"/>
    <w:lvl w:ilvl="0" w:tplc="B72829A6">
      <w:start w:val="1"/>
      <w:numFmt w:val="decimal"/>
      <w:lvlText w:val="8.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39B554F"/>
    <w:multiLevelType w:val="hybridMultilevel"/>
    <w:tmpl w:val="FC62BE46"/>
    <w:lvl w:ilvl="0" w:tplc="0B52A0C2">
      <w:start w:val="1"/>
      <w:numFmt w:val="decimal"/>
      <w:lvlText w:val="10.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6085DE4"/>
    <w:multiLevelType w:val="hybridMultilevel"/>
    <w:tmpl w:val="1548E8B4"/>
    <w:lvl w:ilvl="0" w:tplc="DD5C9C74">
      <w:start w:val="1"/>
      <w:numFmt w:val="decimal"/>
      <w:lvlText w:val="3.2.%1."/>
      <w:lvlJc w:val="center"/>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3" w15:restartNumberingAfterBreak="0">
    <w:nsid w:val="7AB3005C"/>
    <w:multiLevelType w:val="hybridMultilevel"/>
    <w:tmpl w:val="A81CD0EE"/>
    <w:lvl w:ilvl="0" w:tplc="6556EDFE">
      <w:start w:val="1"/>
      <w:numFmt w:val="decimal"/>
      <w:lvlText w:val="11.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4" w15:restartNumberingAfterBreak="0">
    <w:nsid w:val="7B3F69C3"/>
    <w:multiLevelType w:val="hybridMultilevel"/>
    <w:tmpl w:val="B0C4DEFA"/>
    <w:lvl w:ilvl="0" w:tplc="84C04F9A">
      <w:start w:val="1"/>
      <w:numFmt w:val="decimal"/>
      <w:lvlText w:val="8.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C9D6370"/>
    <w:multiLevelType w:val="hybridMultilevel"/>
    <w:tmpl w:val="8EACDD30"/>
    <w:lvl w:ilvl="0" w:tplc="BAACCDFA">
      <w:start w:val="1"/>
      <w:numFmt w:val="decimal"/>
      <w:lvlText w:val="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6" w15:restartNumberingAfterBreak="0">
    <w:nsid w:val="7CEE7A60"/>
    <w:multiLevelType w:val="hybridMultilevel"/>
    <w:tmpl w:val="73F4B830"/>
    <w:lvl w:ilvl="0" w:tplc="06C86E64">
      <w:start w:val="1"/>
      <w:numFmt w:val="decimal"/>
      <w:lvlText w:val="5.%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818778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27620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76032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111105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72800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65886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71532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38881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58547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267266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1056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397480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3897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28792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791147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76800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50857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35840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26292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64875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06523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51213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9479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075974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1369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34974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52930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31475507">
    <w:abstractNumId w:val="26"/>
  </w:num>
  <w:num w:numId="29" w16cid:durableId="245114811">
    <w:abstractNumId w:val="6"/>
  </w:num>
  <w:num w:numId="30" w16cid:durableId="1096288118">
    <w:abstractNumId w:val="7"/>
  </w:num>
  <w:num w:numId="31" w16cid:durableId="701319222">
    <w:abstractNumId w:val="60"/>
  </w:num>
  <w:num w:numId="32" w16cid:durableId="1767340932">
    <w:abstractNumId w:val="31"/>
  </w:num>
  <w:num w:numId="33" w16cid:durableId="1004473928">
    <w:abstractNumId w:val="1"/>
  </w:num>
  <w:num w:numId="34" w16cid:durableId="1348754032">
    <w:abstractNumId w:val="23"/>
  </w:num>
  <w:num w:numId="35" w16cid:durableId="202324711">
    <w:abstractNumId w:val="0"/>
  </w:num>
  <w:num w:numId="36" w16cid:durableId="652293848">
    <w:abstractNumId w:val="36"/>
  </w:num>
  <w:num w:numId="37" w16cid:durableId="494297797">
    <w:abstractNumId w:val="57"/>
  </w:num>
  <w:num w:numId="38" w16cid:durableId="390006632">
    <w:abstractNumId w:val="38"/>
  </w:num>
  <w:num w:numId="39" w16cid:durableId="975598305">
    <w:abstractNumId w:val="54"/>
  </w:num>
  <w:num w:numId="40" w16cid:durableId="555317687">
    <w:abstractNumId w:val="28"/>
  </w:num>
  <w:num w:numId="41" w16cid:durableId="1073426390">
    <w:abstractNumId w:val="43"/>
  </w:num>
  <w:num w:numId="42" w16cid:durableId="136146440">
    <w:abstractNumId w:val="55"/>
  </w:num>
  <w:num w:numId="43" w16cid:durableId="1264189748">
    <w:abstractNumId w:val="52"/>
  </w:num>
  <w:num w:numId="44" w16cid:durableId="1468815664">
    <w:abstractNumId w:val="40"/>
  </w:num>
  <w:num w:numId="45" w16cid:durableId="728184994">
    <w:abstractNumId w:val="39"/>
  </w:num>
  <w:num w:numId="46" w16cid:durableId="1632591325">
    <w:abstractNumId w:val="21"/>
  </w:num>
  <w:num w:numId="47" w16cid:durableId="1768111366">
    <w:abstractNumId w:val="50"/>
  </w:num>
  <w:num w:numId="48" w16cid:durableId="280887458">
    <w:abstractNumId w:val="64"/>
  </w:num>
  <w:num w:numId="49" w16cid:durableId="680083891">
    <w:abstractNumId w:val="17"/>
  </w:num>
  <w:num w:numId="50" w16cid:durableId="1588228880">
    <w:abstractNumId w:val="56"/>
  </w:num>
  <w:num w:numId="51" w16cid:durableId="2009819837">
    <w:abstractNumId w:val="25"/>
  </w:num>
  <w:num w:numId="52" w16cid:durableId="1815561780">
    <w:abstractNumId w:val="61"/>
  </w:num>
  <w:num w:numId="53" w16cid:durableId="752967430">
    <w:abstractNumId w:val="35"/>
  </w:num>
  <w:num w:numId="54" w16cid:durableId="1464078795">
    <w:abstractNumId w:val="47"/>
  </w:num>
  <w:num w:numId="55" w16cid:durableId="768278630">
    <w:abstractNumId w:val="58"/>
  </w:num>
  <w:num w:numId="56" w16cid:durableId="1915122881">
    <w:abstractNumId w:val="48"/>
  </w:num>
  <w:num w:numId="57" w16cid:durableId="322592561">
    <w:abstractNumId w:val="10"/>
  </w:num>
  <w:num w:numId="58" w16cid:durableId="1212958609">
    <w:abstractNumId w:val="42"/>
  </w:num>
  <w:num w:numId="59" w16cid:durableId="820461899">
    <w:abstractNumId w:val="9"/>
  </w:num>
  <w:num w:numId="60" w16cid:durableId="489685396">
    <w:abstractNumId w:val="32"/>
  </w:num>
  <w:num w:numId="61" w16cid:durableId="147091799">
    <w:abstractNumId w:val="45"/>
  </w:num>
  <w:num w:numId="62" w16cid:durableId="223218436">
    <w:abstractNumId w:val="46"/>
  </w:num>
  <w:num w:numId="63" w16cid:durableId="190076648">
    <w:abstractNumId w:val="2"/>
  </w:num>
  <w:num w:numId="64" w16cid:durableId="784730972">
    <w:abstractNumId w:val="4"/>
  </w:num>
  <w:num w:numId="65" w16cid:durableId="146097642">
    <w:abstractNumId w:val="41"/>
  </w:num>
  <w:num w:numId="66" w16cid:durableId="2013490116">
    <w:abstractNumId w:val="3"/>
  </w:num>
  <w:num w:numId="67" w16cid:durableId="401148718">
    <w:abstractNumId w:val="16"/>
  </w:num>
  <w:num w:numId="68" w16cid:durableId="924414790">
    <w:abstractNumId w:val="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grammar="clean"/>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68A"/>
    <w:rsid w:val="000007C7"/>
    <w:rsid w:val="000008C0"/>
    <w:rsid w:val="00000E4B"/>
    <w:rsid w:val="0000183C"/>
    <w:rsid w:val="00001ABF"/>
    <w:rsid w:val="00001F26"/>
    <w:rsid w:val="00002081"/>
    <w:rsid w:val="000020CE"/>
    <w:rsid w:val="000021EA"/>
    <w:rsid w:val="000021ED"/>
    <w:rsid w:val="0000535D"/>
    <w:rsid w:val="00005A56"/>
    <w:rsid w:val="0000658D"/>
    <w:rsid w:val="00006D5B"/>
    <w:rsid w:val="00007232"/>
    <w:rsid w:val="0001022D"/>
    <w:rsid w:val="000118CF"/>
    <w:rsid w:val="000118F1"/>
    <w:rsid w:val="00011AEA"/>
    <w:rsid w:val="00012266"/>
    <w:rsid w:val="00012E95"/>
    <w:rsid w:val="00013DDF"/>
    <w:rsid w:val="00014A0F"/>
    <w:rsid w:val="00016DCD"/>
    <w:rsid w:val="0001747A"/>
    <w:rsid w:val="00017AEC"/>
    <w:rsid w:val="00017D63"/>
    <w:rsid w:val="00017E25"/>
    <w:rsid w:val="000205D5"/>
    <w:rsid w:val="0002131D"/>
    <w:rsid w:val="000227D2"/>
    <w:rsid w:val="0002282E"/>
    <w:rsid w:val="00022EAE"/>
    <w:rsid w:val="00023182"/>
    <w:rsid w:val="00024C80"/>
    <w:rsid w:val="00024D52"/>
    <w:rsid w:val="00025395"/>
    <w:rsid w:val="000254AC"/>
    <w:rsid w:val="0002574D"/>
    <w:rsid w:val="00026660"/>
    <w:rsid w:val="000271D7"/>
    <w:rsid w:val="000272C3"/>
    <w:rsid w:val="00027372"/>
    <w:rsid w:val="00027B83"/>
    <w:rsid w:val="00030744"/>
    <w:rsid w:val="000307F8"/>
    <w:rsid w:val="00030F1B"/>
    <w:rsid w:val="0003123A"/>
    <w:rsid w:val="00032EB3"/>
    <w:rsid w:val="00034378"/>
    <w:rsid w:val="0003491F"/>
    <w:rsid w:val="00034F52"/>
    <w:rsid w:val="00036033"/>
    <w:rsid w:val="000369B6"/>
    <w:rsid w:val="00036CE5"/>
    <w:rsid w:val="00036DE7"/>
    <w:rsid w:val="0003765B"/>
    <w:rsid w:val="00042376"/>
    <w:rsid w:val="000424BF"/>
    <w:rsid w:val="000433AF"/>
    <w:rsid w:val="00044E03"/>
    <w:rsid w:val="00045578"/>
    <w:rsid w:val="00045611"/>
    <w:rsid w:val="000458AE"/>
    <w:rsid w:val="00045AA6"/>
    <w:rsid w:val="0004683B"/>
    <w:rsid w:val="00046C5F"/>
    <w:rsid w:val="00047929"/>
    <w:rsid w:val="00047CC2"/>
    <w:rsid w:val="00050035"/>
    <w:rsid w:val="00051970"/>
    <w:rsid w:val="0005264D"/>
    <w:rsid w:val="00053123"/>
    <w:rsid w:val="00053858"/>
    <w:rsid w:val="00054015"/>
    <w:rsid w:val="000553D2"/>
    <w:rsid w:val="000557AA"/>
    <w:rsid w:val="00055A07"/>
    <w:rsid w:val="00055B77"/>
    <w:rsid w:val="00056039"/>
    <w:rsid w:val="00056405"/>
    <w:rsid w:val="00056719"/>
    <w:rsid w:val="00056BE0"/>
    <w:rsid w:val="00056D57"/>
    <w:rsid w:val="000570AA"/>
    <w:rsid w:val="000573F6"/>
    <w:rsid w:val="00057AC1"/>
    <w:rsid w:val="00057B0E"/>
    <w:rsid w:val="00057E83"/>
    <w:rsid w:val="0006003D"/>
    <w:rsid w:val="00060129"/>
    <w:rsid w:val="00060A24"/>
    <w:rsid w:val="00060B99"/>
    <w:rsid w:val="000611EF"/>
    <w:rsid w:val="00063F4A"/>
    <w:rsid w:val="00064039"/>
    <w:rsid w:val="0006453A"/>
    <w:rsid w:val="0006490B"/>
    <w:rsid w:val="00064C30"/>
    <w:rsid w:val="0006564D"/>
    <w:rsid w:val="00065710"/>
    <w:rsid w:val="00066151"/>
    <w:rsid w:val="00066555"/>
    <w:rsid w:val="00066590"/>
    <w:rsid w:val="00067C9F"/>
    <w:rsid w:val="00070499"/>
    <w:rsid w:val="0007054B"/>
    <w:rsid w:val="00072D88"/>
    <w:rsid w:val="00073386"/>
    <w:rsid w:val="00073948"/>
    <w:rsid w:val="00074286"/>
    <w:rsid w:val="000745CA"/>
    <w:rsid w:val="0007485F"/>
    <w:rsid w:val="000754B7"/>
    <w:rsid w:val="000810D3"/>
    <w:rsid w:val="0008140E"/>
    <w:rsid w:val="0008289F"/>
    <w:rsid w:val="00083442"/>
    <w:rsid w:val="00083559"/>
    <w:rsid w:val="00086C61"/>
    <w:rsid w:val="00087890"/>
    <w:rsid w:val="00087F61"/>
    <w:rsid w:val="0009096A"/>
    <w:rsid w:val="00090A06"/>
    <w:rsid w:val="00090E2D"/>
    <w:rsid w:val="00091695"/>
    <w:rsid w:val="000932A7"/>
    <w:rsid w:val="0009439C"/>
    <w:rsid w:val="0009494A"/>
    <w:rsid w:val="00095064"/>
    <w:rsid w:val="000952C0"/>
    <w:rsid w:val="000959B8"/>
    <w:rsid w:val="000964A8"/>
    <w:rsid w:val="00096B54"/>
    <w:rsid w:val="0009781A"/>
    <w:rsid w:val="00097B40"/>
    <w:rsid w:val="000A0E0E"/>
    <w:rsid w:val="000A1420"/>
    <w:rsid w:val="000A2519"/>
    <w:rsid w:val="000A36A8"/>
    <w:rsid w:val="000A3760"/>
    <w:rsid w:val="000A37CD"/>
    <w:rsid w:val="000A4A17"/>
    <w:rsid w:val="000A4A3E"/>
    <w:rsid w:val="000A5173"/>
    <w:rsid w:val="000A74E1"/>
    <w:rsid w:val="000A7B69"/>
    <w:rsid w:val="000B08E7"/>
    <w:rsid w:val="000B17C9"/>
    <w:rsid w:val="000B2166"/>
    <w:rsid w:val="000B2176"/>
    <w:rsid w:val="000B30A2"/>
    <w:rsid w:val="000B30AB"/>
    <w:rsid w:val="000B4626"/>
    <w:rsid w:val="000B5406"/>
    <w:rsid w:val="000B57FC"/>
    <w:rsid w:val="000B589F"/>
    <w:rsid w:val="000B6176"/>
    <w:rsid w:val="000B689B"/>
    <w:rsid w:val="000B6BB3"/>
    <w:rsid w:val="000B74DA"/>
    <w:rsid w:val="000B7A3D"/>
    <w:rsid w:val="000C20F2"/>
    <w:rsid w:val="000C246F"/>
    <w:rsid w:val="000C2C52"/>
    <w:rsid w:val="000C317C"/>
    <w:rsid w:val="000C3D3A"/>
    <w:rsid w:val="000C3E47"/>
    <w:rsid w:val="000C43E8"/>
    <w:rsid w:val="000C45BE"/>
    <w:rsid w:val="000C557E"/>
    <w:rsid w:val="000C59DC"/>
    <w:rsid w:val="000C6531"/>
    <w:rsid w:val="000C6758"/>
    <w:rsid w:val="000C6EAB"/>
    <w:rsid w:val="000C7796"/>
    <w:rsid w:val="000C79E4"/>
    <w:rsid w:val="000C7DF8"/>
    <w:rsid w:val="000D054D"/>
    <w:rsid w:val="000D0796"/>
    <w:rsid w:val="000D0826"/>
    <w:rsid w:val="000D0BCD"/>
    <w:rsid w:val="000D15FA"/>
    <w:rsid w:val="000D196A"/>
    <w:rsid w:val="000D3189"/>
    <w:rsid w:val="000D34F3"/>
    <w:rsid w:val="000D442D"/>
    <w:rsid w:val="000D457E"/>
    <w:rsid w:val="000D53E8"/>
    <w:rsid w:val="000E0646"/>
    <w:rsid w:val="000E12AC"/>
    <w:rsid w:val="000E4951"/>
    <w:rsid w:val="000E4B6A"/>
    <w:rsid w:val="000E4CBE"/>
    <w:rsid w:val="000E4CFC"/>
    <w:rsid w:val="000E4FF7"/>
    <w:rsid w:val="000E5E35"/>
    <w:rsid w:val="000E6EF2"/>
    <w:rsid w:val="000E7803"/>
    <w:rsid w:val="000E7E58"/>
    <w:rsid w:val="000F0E44"/>
    <w:rsid w:val="000F0EB8"/>
    <w:rsid w:val="000F206F"/>
    <w:rsid w:val="000F3661"/>
    <w:rsid w:val="000F49C9"/>
    <w:rsid w:val="000F4B5C"/>
    <w:rsid w:val="000F4DC1"/>
    <w:rsid w:val="000F4EA9"/>
    <w:rsid w:val="000F5A7C"/>
    <w:rsid w:val="000F6046"/>
    <w:rsid w:val="000F72C4"/>
    <w:rsid w:val="001001AD"/>
    <w:rsid w:val="001017E4"/>
    <w:rsid w:val="00102146"/>
    <w:rsid w:val="001027F0"/>
    <w:rsid w:val="00103CC1"/>
    <w:rsid w:val="00103D14"/>
    <w:rsid w:val="001044C4"/>
    <w:rsid w:val="00104BAC"/>
    <w:rsid w:val="00106A0D"/>
    <w:rsid w:val="00106C65"/>
    <w:rsid w:val="001073D8"/>
    <w:rsid w:val="00110F32"/>
    <w:rsid w:val="001110BB"/>
    <w:rsid w:val="00111251"/>
    <w:rsid w:val="001114A8"/>
    <w:rsid w:val="00111775"/>
    <w:rsid w:val="0011205C"/>
    <w:rsid w:val="0011265B"/>
    <w:rsid w:val="00113261"/>
    <w:rsid w:val="001134C7"/>
    <w:rsid w:val="00113D7F"/>
    <w:rsid w:val="00114024"/>
    <w:rsid w:val="001152F8"/>
    <w:rsid w:val="001155A9"/>
    <w:rsid w:val="001164E9"/>
    <w:rsid w:val="00116888"/>
    <w:rsid w:val="00116DB2"/>
    <w:rsid w:val="001172ED"/>
    <w:rsid w:val="001179C1"/>
    <w:rsid w:val="001218A7"/>
    <w:rsid w:val="0012214C"/>
    <w:rsid w:val="00122646"/>
    <w:rsid w:val="00122A77"/>
    <w:rsid w:val="0012316E"/>
    <w:rsid w:val="001234D1"/>
    <w:rsid w:val="00123906"/>
    <w:rsid w:val="001252D3"/>
    <w:rsid w:val="00125EF7"/>
    <w:rsid w:val="001278EA"/>
    <w:rsid w:val="001279D3"/>
    <w:rsid w:val="00130050"/>
    <w:rsid w:val="00130DDE"/>
    <w:rsid w:val="00131B7A"/>
    <w:rsid w:val="00132BFA"/>
    <w:rsid w:val="00134123"/>
    <w:rsid w:val="00134133"/>
    <w:rsid w:val="0013415A"/>
    <w:rsid w:val="001342DC"/>
    <w:rsid w:val="001343AB"/>
    <w:rsid w:val="001349D7"/>
    <w:rsid w:val="00135238"/>
    <w:rsid w:val="0013694B"/>
    <w:rsid w:val="00136D26"/>
    <w:rsid w:val="00140351"/>
    <w:rsid w:val="001411E8"/>
    <w:rsid w:val="00141D31"/>
    <w:rsid w:val="00141E5C"/>
    <w:rsid w:val="00142C33"/>
    <w:rsid w:val="00144790"/>
    <w:rsid w:val="001447C9"/>
    <w:rsid w:val="001455DC"/>
    <w:rsid w:val="001462C6"/>
    <w:rsid w:val="001463DE"/>
    <w:rsid w:val="00146896"/>
    <w:rsid w:val="00146957"/>
    <w:rsid w:val="00146966"/>
    <w:rsid w:val="00150B8B"/>
    <w:rsid w:val="001519E4"/>
    <w:rsid w:val="00151BEB"/>
    <w:rsid w:val="00153513"/>
    <w:rsid w:val="00153D42"/>
    <w:rsid w:val="001545A2"/>
    <w:rsid w:val="00155448"/>
    <w:rsid w:val="00156089"/>
    <w:rsid w:val="00156D0C"/>
    <w:rsid w:val="001605A0"/>
    <w:rsid w:val="0016066A"/>
    <w:rsid w:val="00162726"/>
    <w:rsid w:val="00162ABB"/>
    <w:rsid w:val="0016352D"/>
    <w:rsid w:val="0016352F"/>
    <w:rsid w:val="0016425E"/>
    <w:rsid w:val="00164F71"/>
    <w:rsid w:val="00165130"/>
    <w:rsid w:val="0016621E"/>
    <w:rsid w:val="00166487"/>
    <w:rsid w:val="001675DE"/>
    <w:rsid w:val="00167B4C"/>
    <w:rsid w:val="00167E0E"/>
    <w:rsid w:val="00167E60"/>
    <w:rsid w:val="00170740"/>
    <w:rsid w:val="00170F43"/>
    <w:rsid w:val="001713B5"/>
    <w:rsid w:val="00171897"/>
    <w:rsid w:val="00171925"/>
    <w:rsid w:val="001726CF"/>
    <w:rsid w:val="00172B9B"/>
    <w:rsid w:val="00172C36"/>
    <w:rsid w:val="0017422B"/>
    <w:rsid w:val="0017585E"/>
    <w:rsid w:val="00175C67"/>
    <w:rsid w:val="001770F5"/>
    <w:rsid w:val="001775E5"/>
    <w:rsid w:val="00183430"/>
    <w:rsid w:val="00183C3A"/>
    <w:rsid w:val="00184532"/>
    <w:rsid w:val="00186624"/>
    <w:rsid w:val="00186CD8"/>
    <w:rsid w:val="00187788"/>
    <w:rsid w:val="00190720"/>
    <w:rsid w:val="00190CE2"/>
    <w:rsid w:val="00191251"/>
    <w:rsid w:val="00191841"/>
    <w:rsid w:val="001929E0"/>
    <w:rsid w:val="00192B53"/>
    <w:rsid w:val="001932F0"/>
    <w:rsid w:val="00193364"/>
    <w:rsid w:val="00193BC2"/>
    <w:rsid w:val="00193C5B"/>
    <w:rsid w:val="001970BF"/>
    <w:rsid w:val="00197376"/>
    <w:rsid w:val="001974FF"/>
    <w:rsid w:val="001A007C"/>
    <w:rsid w:val="001A07EE"/>
    <w:rsid w:val="001A187A"/>
    <w:rsid w:val="001A2C08"/>
    <w:rsid w:val="001A577B"/>
    <w:rsid w:val="001A5B0E"/>
    <w:rsid w:val="001A5E1C"/>
    <w:rsid w:val="001A5F1C"/>
    <w:rsid w:val="001A728D"/>
    <w:rsid w:val="001A782E"/>
    <w:rsid w:val="001A7A08"/>
    <w:rsid w:val="001B0097"/>
    <w:rsid w:val="001B0547"/>
    <w:rsid w:val="001B076D"/>
    <w:rsid w:val="001B081C"/>
    <w:rsid w:val="001B104C"/>
    <w:rsid w:val="001B11CD"/>
    <w:rsid w:val="001B1471"/>
    <w:rsid w:val="001B1AC8"/>
    <w:rsid w:val="001B1BD7"/>
    <w:rsid w:val="001B1DDA"/>
    <w:rsid w:val="001B2430"/>
    <w:rsid w:val="001B28A4"/>
    <w:rsid w:val="001B2AC9"/>
    <w:rsid w:val="001B2BE0"/>
    <w:rsid w:val="001B30A6"/>
    <w:rsid w:val="001B3200"/>
    <w:rsid w:val="001B369A"/>
    <w:rsid w:val="001B36EE"/>
    <w:rsid w:val="001B5CA8"/>
    <w:rsid w:val="001B5DC1"/>
    <w:rsid w:val="001B6302"/>
    <w:rsid w:val="001B7FD6"/>
    <w:rsid w:val="001C087B"/>
    <w:rsid w:val="001C18FD"/>
    <w:rsid w:val="001C289D"/>
    <w:rsid w:val="001C48B8"/>
    <w:rsid w:val="001C4C19"/>
    <w:rsid w:val="001C5CC3"/>
    <w:rsid w:val="001C66B6"/>
    <w:rsid w:val="001C6AF8"/>
    <w:rsid w:val="001C763D"/>
    <w:rsid w:val="001C7808"/>
    <w:rsid w:val="001D0729"/>
    <w:rsid w:val="001D0AEA"/>
    <w:rsid w:val="001D160A"/>
    <w:rsid w:val="001D2D59"/>
    <w:rsid w:val="001D50E5"/>
    <w:rsid w:val="001D55F1"/>
    <w:rsid w:val="001D5B03"/>
    <w:rsid w:val="001D6D65"/>
    <w:rsid w:val="001D6F2F"/>
    <w:rsid w:val="001D718A"/>
    <w:rsid w:val="001D74DD"/>
    <w:rsid w:val="001E0C70"/>
    <w:rsid w:val="001E1905"/>
    <w:rsid w:val="001E21CF"/>
    <w:rsid w:val="001E2B38"/>
    <w:rsid w:val="001E3B38"/>
    <w:rsid w:val="001E3EF3"/>
    <w:rsid w:val="001E4232"/>
    <w:rsid w:val="001E45D5"/>
    <w:rsid w:val="001E5161"/>
    <w:rsid w:val="001E555B"/>
    <w:rsid w:val="001E64F8"/>
    <w:rsid w:val="001E6DA9"/>
    <w:rsid w:val="001F0A27"/>
    <w:rsid w:val="001F2D38"/>
    <w:rsid w:val="001F4454"/>
    <w:rsid w:val="001F44F3"/>
    <w:rsid w:val="001F46F3"/>
    <w:rsid w:val="001F4976"/>
    <w:rsid w:val="001F6213"/>
    <w:rsid w:val="001F7484"/>
    <w:rsid w:val="0020021D"/>
    <w:rsid w:val="00201F51"/>
    <w:rsid w:val="002020F5"/>
    <w:rsid w:val="00202504"/>
    <w:rsid w:val="00202E0D"/>
    <w:rsid w:val="00202E4C"/>
    <w:rsid w:val="00203394"/>
    <w:rsid w:val="0020359F"/>
    <w:rsid w:val="00205D99"/>
    <w:rsid w:val="00206326"/>
    <w:rsid w:val="00206FE2"/>
    <w:rsid w:val="00207844"/>
    <w:rsid w:val="002079DD"/>
    <w:rsid w:val="00210C3F"/>
    <w:rsid w:val="0021187A"/>
    <w:rsid w:val="00211E30"/>
    <w:rsid w:val="00212207"/>
    <w:rsid w:val="00213411"/>
    <w:rsid w:val="00213FBC"/>
    <w:rsid w:val="002141BE"/>
    <w:rsid w:val="00214474"/>
    <w:rsid w:val="0021462E"/>
    <w:rsid w:val="00215786"/>
    <w:rsid w:val="00215E19"/>
    <w:rsid w:val="00216438"/>
    <w:rsid w:val="00216708"/>
    <w:rsid w:val="002176BB"/>
    <w:rsid w:val="0022046B"/>
    <w:rsid w:val="00220A91"/>
    <w:rsid w:val="0022219D"/>
    <w:rsid w:val="00222C07"/>
    <w:rsid w:val="00222CD8"/>
    <w:rsid w:val="0022354F"/>
    <w:rsid w:val="002242D5"/>
    <w:rsid w:val="002257E0"/>
    <w:rsid w:val="00225A04"/>
    <w:rsid w:val="0022647C"/>
    <w:rsid w:val="00226D70"/>
    <w:rsid w:val="00226EF8"/>
    <w:rsid w:val="00227038"/>
    <w:rsid w:val="002272E2"/>
    <w:rsid w:val="0023035A"/>
    <w:rsid w:val="00230A85"/>
    <w:rsid w:val="00231831"/>
    <w:rsid w:val="002319E5"/>
    <w:rsid w:val="00231DC6"/>
    <w:rsid w:val="002352F7"/>
    <w:rsid w:val="00235802"/>
    <w:rsid w:val="00235A36"/>
    <w:rsid w:val="002361A7"/>
    <w:rsid w:val="00236EAC"/>
    <w:rsid w:val="0023768D"/>
    <w:rsid w:val="002377E9"/>
    <w:rsid w:val="00237E79"/>
    <w:rsid w:val="00240100"/>
    <w:rsid w:val="00240391"/>
    <w:rsid w:val="002410CF"/>
    <w:rsid w:val="00241800"/>
    <w:rsid w:val="00241F00"/>
    <w:rsid w:val="00243453"/>
    <w:rsid w:val="00243FF1"/>
    <w:rsid w:val="002442C5"/>
    <w:rsid w:val="002444A0"/>
    <w:rsid w:val="00244B10"/>
    <w:rsid w:val="00244B25"/>
    <w:rsid w:val="00245F5A"/>
    <w:rsid w:val="0024629D"/>
    <w:rsid w:val="00247CED"/>
    <w:rsid w:val="002507EA"/>
    <w:rsid w:val="0025092D"/>
    <w:rsid w:val="00250C81"/>
    <w:rsid w:val="0025115E"/>
    <w:rsid w:val="002513B8"/>
    <w:rsid w:val="00251A6F"/>
    <w:rsid w:val="00251FDD"/>
    <w:rsid w:val="00253ABC"/>
    <w:rsid w:val="00253ED9"/>
    <w:rsid w:val="002544F9"/>
    <w:rsid w:val="00254763"/>
    <w:rsid w:val="00255424"/>
    <w:rsid w:val="002554F1"/>
    <w:rsid w:val="00255AA8"/>
    <w:rsid w:val="00256050"/>
    <w:rsid w:val="00256D1E"/>
    <w:rsid w:val="00257353"/>
    <w:rsid w:val="002574E7"/>
    <w:rsid w:val="002577A1"/>
    <w:rsid w:val="00260984"/>
    <w:rsid w:val="00261C80"/>
    <w:rsid w:val="00261D2E"/>
    <w:rsid w:val="002624ED"/>
    <w:rsid w:val="00262BF7"/>
    <w:rsid w:val="00262E83"/>
    <w:rsid w:val="00264257"/>
    <w:rsid w:val="002642C4"/>
    <w:rsid w:val="00264B85"/>
    <w:rsid w:val="002650E0"/>
    <w:rsid w:val="00266931"/>
    <w:rsid w:val="00270A97"/>
    <w:rsid w:val="00270EA7"/>
    <w:rsid w:val="002717B7"/>
    <w:rsid w:val="002722BF"/>
    <w:rsid w:val="0027265A"/>
    <w:rsid w:val="002737B5"/>
    <w:rsid w:val="00274101"/>
    <w:rsid w:val="002760FB"/>
    <w:rsid w:val="00276472"/>
    <w:rsid w:val="00276A91"/>
    <w:rsid w:val="00277108"/>
    <w:rsid w:val="00277DE0"/>
    <w:rsid w:val="00280311"/>
    <w:rsid w:val="0028074B"/>
    <w:rsid w:val="00280852"/>
    <w:rsid w:val="00280BA9"/>
    <w:rsid w:val="00280E9C"/>
    <w:rsid w:val="0028279B"/>
    <w:rsid w:val="00283CDC"/>
    <w:rsid w:val="00284CAB"/>
    <w:rsid w:val="00285DE1"/>
    <w:rsid w:val="00285E31"/>
    <w:rsid w:val="00285F55"/>
    <w:rsid w:val="00286864"/>
    <w:rsid w:val="0029059C"/>
    <w:rsid w:val="0029212E"/>
    <w:rsid w:val="0029252B"/>
    <w:rsid w:val="0029268E"/>
    <w:rsid w:val="0029293A"/>
    <w:rsid w:val="00292ED4"/>
    <w:rsid w:val="00293737"/>
    <w:rsid w:val="002950B2"/>
    <w:rsid w:val="002952B1"/>
    <w:rsid w:val="00295D4C"/>
    <w:rsid w:val="00296463"/>
    <w:rsid w:val="00296762"/>
    <w:rsid w:val="00297296"/>
    <w:rsid w:val="00297AC1"/>
    <w:rsid w:val="002A0FC7"/>
    <w:rsid w:val="002A3497"/>
    <w:rsid w:val="002A5A53"/>
    <w:rsid w:val="002A67EF"/>
    <w:rsid w:val="002A7620"/>
    <w:rsid w:val="002A79D7"/>
    <w:rsid w:val="002B00A7"/>
    <w:rsid w:val="002B0C2D"/>
    <w:rsid w:val="002B1766"/>
    <w:rsid w:val="002B19F7"/>
    <w:rsid w:val="002B1CE7"/>
    <w:rsid w:val="002B2BE1"/>
    <w:rsid w:val="002B2DC6"/>
    <w:rsid w:val="002B36CD"/>
    <w:rsid w:val="002B55AF"/>
    <w:rsid w:val="002B56A1"/>
    <w:rsid w:val="002B5968"/>
    <w:rsid w:val="002B7C6E"/>
    <w:rsid w:val="002C00FD"/>
    <w:rsid w:val="002C0592"/>
    <w:rsid w:val="002C0F89"/>
    <w:rsid w:val="002C10BB"/>
    <w:rsid w:val="002C1241"/>
    <w:rsid w:val="002C1C77"/>
    <w:rsid w:val="002C1C92"/>
    <w:rsid w:val="002C28B2"/>
    <w:rsid w:val="002C4219"/>
    <w:rsid w:val="002C5031"/>
    <w:rsid w:val="002C53D8"/>
    <w:rsid w:val="002C5419"/>
    <w:rsid w:val="002C573B"/>
    <w:rsid w:val="002C58B0"/>
    <w:rsid w:val="002C5BAA"/>
    <w:rsid w:val="002C6364"/>
    <w:rsid w:val="002C6B40"/>
    <w:rsid w:val="002C6C85"/>
    <w:rsid w:val="002C6CB2"/>
    <w:rsid w:val="002C7903"/>
    <w:rsid w:val="002C7D42"/>
    <w:rsid w:val="002D088B"/>
    <w:rsid w:val="002D222A"/>
    <w:rsid w:val="002D2B05"/>
    <w:rsid w:val="002D2F65"/>
    <w:rsid w:val="002D5541"/>
    <w:rsid w:val="002D5C73"/>
    <w:rsid w:val="002D7256"/>
    <w:rsid w:val="002D7301"/>
    <w:rsid w:val="002E166C"/>
    <w:rsid w:val="002E1EC7"/>
    <w:rsid w:val="002E2C44"/>
    <w:rsid w:val="002E3128"/>
    <w:rsid w:val="002E4830"/>
    <w:rsid w:val="002E48D3"/>
    <w:rsid w:val="002E4A37"/>
    <w:rsid w:val="002E61EE"/>
    <w:rsid w:val="002E6B68"/>
    <w:rsid w:val="002F152D"/>
    <w:rsid w:val="002F1749"/>
    <w:rsid w:val="002F1989"/>
    <w:rsid w:val="002F2F92"/>
    <w:rsid w:val="002F380B"/>
    <w:rsid w:val="002F4929"/>
    <w:rsid w:val="002F50F6"/>
    <w:rsid w:val="002F564B"/>
    <w:rsid w:val="002F5989"/>
    <w:rsid w:val="002F63DF"/>
    <w:rsid w:val="002F7BF4"/>
    <w:rsid w:val="0030018B"/>
    <w:rsid w:val="00300BEE"/>
    <w:rsid w:val="00301496"/>
    <w:rsid w:val="00301AFC"/>
    <w:rsid w:val="003042A0"/>
    <w:rsid w:val="003045E1"/>
    <w:rsid w:val="003047B2"/>
    <w:rsid w:val="003064E7"/>
    <w:rsid w:val="00306F34"/>
    <w:rsid w:val="00307276"/>
    <w:rsid w:val="003075E5"/>
    <w:rsid w:val="00307684"/>
    <w:rsid w:val="00307AEB"/>
    <w:rsid w:val="00310D25"/>
    <w:rsid w:val="00311515"/>
    <w:rsid w:val="003126B5"/>
    <w:rsid w:val="003126E2"/>
    <w:rsid w:val="00313098"/>
    <w:rsid w:val="00313223"/>
    <w:rsid w:val="00313DE8"/>
    <w:rsid w:val="003142BC"/>
    <w:rsid w:val="00314A89"/>
    <w:rsid w:val="00315D45"/>
    <w:rsid w:val="00316563"/>
    <w:rsid w:val="00316616"/>
    <w:rsid w:val="00317104"/>
    <w:rsid w:val="0031762A"/>
    <w:rsid w:val="00321361"/>
    <w:rsid w:val="003215C7"/>
    <w:rsid w:val="003248D8"/>
    <w:rsid w:val="00324D4D"/>
    <w:rsid w:val="003250B1"/>
    <w:rsid w:val="0032556F"/>
    <w:rsid w:val="00325C56"/>
    <w:rsid w:val="00326510"/>
    <w:rsid w:val="003267F1"/>
    <w:rsid w:val="00326ACE"/>
    <w:rsid w:val="00326EB8"/>
    <w:rsid w:val="00327515"/>
    <w:rsid w:val="00327878"/>
    <w:rsid w:val="00330927"/>
    <w:rsid w:val="003333FE"/>
    <w:rsid w:val="00333676"/>
    <w:rsid w:val="00333F01"/>
    <w:rsid w:val="003358D4"/>
    <w:rsid w:val="003366B7"/>
    <w:rsid w:val="003369E9"/>
    <w:rsid w:val="00337B56"/>
    <w:rsid w:val="003412AD"/>
    <w:rsid w:val="0034196D"/>
    <w:rsid w:val="00341A52"/>
    <w:rsid w:val="00341D1C"/>
    <w:rsid w:val="00341DCC"/>
    <w:rsid w:val="0034466B"/>
    <w:rsid w:val="00344F72"/>
    <w:rsid w:val="0034532E"/>
    <w:rsid w:val="003454A2"/>
    <w:rsid w:val="003462F2"/>
    <w:rsid w:val="00346CAE"/>
    <w:rsid w:val="003473A9"/>
    <w:rsid w:val="00350933"/>
    <w:rsid w:val="00350FBB"/>
    <w:rsid w:val="00351483"/>
    <w:rsid w:val="00351875"/>
    <w:rsid w:val="003521A1"/>
    <w:rsid w:val="003522A0"/>
    <w:rsid w:val="0035245F"/>
    <w:rsid w:val="00352AC6"/>
    <w:rsid w:val="00352B0A"/>
    <w:rsid w:val="0035432B"/>
    <w:rsid w:val="00354EA8"/>
    <w:rsid w:val="0035651A"/>
    <w:rsid w:val="00356840"/>
    <w:rsid w:val="00356B9B"/>
    <w:rsid w:val="00356BA0"/>
    <w:rsid w:val="00356C35"/>
    <w:rsid w:val="00356DC6"/>
    <w:rsid w:val="00360FB5"/>
    <w:rsid w:val="00361637"/>
    <w:rsid w:val="00361AF2"/>
    <w:rsid w:val="00362532"/>
    <w:rsid w:val="00363264"/>
    <w:rsid w:val="00363923"/>
    <w:rsid w:val="00365A9D"/>
    <w:rsid w:val="00366306"/>
    <w:rsid w:val="00366B9B"/>
    <w:rsid w:val="0036788E"/>
    <w:rsid w:val="003678FC"/>
    <w:rsid w:val="00367F10"/>
    <w:rsid w:val="003709A3"/>
    <w:rsid w:val="0037108F"/>
    <w:rsid w:val="00371B29"/>
    <w:rsid w:val="003730D4"/>
    <w:rsid w:val="003743AB"/>
    <w:rsid w:val="00375CAB"/>
    <w:rsid w:val="00375DCB"/>
    <w:rsid w:val="003761F1"/>
    <w:rsid w:val="003772D5"/>
    <w:rsid w:val="00377415"/>
    <w:rsid w:val="00377C1F"/>
    <w:rsid w:val="00380A3D"/>
    <w:rsid w:val="00380BE8"/>
    <w:rsid w:val="003824E1"/>
    <w:rsid w:val="00387A95"/>
    <w:rsid w:val="00387DB4"/>
    <w:rsid w:val="00390633"/>
    <w:rsid w:val="00391424"/>
    <w:rsid w:val="00391F55"/>
    <w:rsid w:val="003937F1"/>
    <w:rsid w:val="0039463C"/>
    <w:rsid w:val="00394864"/>
    <w:rsid w:val="003949E5"/>
    <w:rsid w:val="00394ACE"/>
    <w:rsid w:val="00394D4D"/>
    <w:rsid w:val="00395DE1"/>
    <w:rsid w:val="00396366"/>
    <w:rsid w:val="00396916"/>
    <w:rsid w:val="00396F2B"/>
    <w:rsid w:val="00397799"/>
    <w:rsid w:val="003A00FB"/>
    <w:rsid w:val="003A0D89"/>
    <w:rsid w:val="003A1341"/>
    <w:rsid w:val="003A1851"/>
    <w:rsid w:val="003A2586"/>
    <w:rsid w:val="003A27D6"/>
    <w:rsid w:val="003A2992"/>
    <w:rsid w:val="003A33D9"/>
    <w:rsid w:val="003A393B"/>
    <w:rsid w:val="003A3B44"/>
    <w:rsid w:val="003A3F45"/>
    <w:rsid w:val="003A47A3"/>
    <w:rsid w:val="003A718A"/>
    <w:rsid w:val="003A7A10"/>
    <w:rsid w:val="003B04D8"/>
    <w:rsid w:val="003B0699"/>
    <w:rsid w:val="003B081C"/>
    <w:rsid w:val="003B0A81"/>
    <w:rsid w:val="003B12E6"/>
    <w:rsid w:val="003B17D4"/>
    <w:rsid w:val="003B2A10"/>
    <w:rsid w:val="003B3C53"/>
    <w:rsid w:val="003B457B"/>
    <w:rsid w:val="003B46E1"/>
    <w:rsid w:val="003B621E"/>
    <w:rsid w:val="003B63FA"/>
    <w:rsid w:val="003B6524"/>
    <w:rsid w:val="003B7416"/>
    <w:rsid w:val="003C18EC"/>
    <w:rsid w:val="003C1981"/>
    <w:rsid w:val="003C1B52"/>
    <w:rsid w:val="003C22A1"/>
    <w:rsid w:val="003C2356"/>
    <w:rsid w:val="003C2471"/>
    <w:rsid w:val="003C3399"/>
    <w:rsid w:val="003C4AA3"/>
    <w:rsid w:val="003C4BD9"/>
    <w:rsid w:val="003C67DD"/>
    <w:rsid w:val="003C6B75"/>
    <w:rsid w:val="003C7071"/>
    <w:rsid w:val="003C789A"/>
    <w:rsid w:val="003C7FF3"/>
    <w:rsid w:val="003D0A70"/>
    <w:rsid w:val="003D1AE0"/>
    <w:rsid w:val="003D2E10"/>
    <w:rsid w:val="003D3CBC"/>
    <w:rsid w:val="003D5D57"/>
    <w:rsid w:val="003D6268"/>
    <w:rsid w:val="003D633D"/>
    <w:rsid w:val="003D66EC"/>
    <w:rsid w:val="003E03F2"/>
    <w:rsid w:val="003E0505"/>
    <w:rsid w:val="003E17F7"/>
    <w:rsid w:val="003E2461"/>
    <w:rsid w:val="003E2CF6"/>
    <w:rsid w:val="003E3A83"/>
    <w:rsid w:val="003E4EDC"/>
    <w:rsid w:val="003E6713"/>
    <w:rsid w:val="003F05C1"/>
    <w:rsid w:val="003F0D33"/>
    <w:rsid w:val="003F154F"/>
    <w:rsid w:val="003F26FB"/>
    <w:rsid w:val="003F31AE"/>
    <w:rsid w:val="003F5404"/>
    <w:rsid w:val="003F5A98"/>
    <w:rsid w:val="003F6702"/>
    <w:rsid w:val="003F691B"/>
    <w:rsid w:val="003F6C20"/>
    <w:rsid w:val="00400481"/>
    <w:rsid w:val="0040070A"/>
    <w:rsid w:val="00400969"/>
    <w:rsid w:val="004009D7"/>
    <w:rsid w:val="00400A45"/>
    <w:rsid w:val="00403020"/>
    <w:rsid w:val="00403B63"/>
    <w:rsid w:val="004040B6"/>
    <w:rsid w:val="00404BDE"/>
    <w:rsid w:val="00405778"/>
    <w:rsid w:val="004062A2"/>
    <w:rsid w:val="0040690E"/>
    <w:rsid w:val="00410872"/>
    <w:rsid w:val="00410979"/>
    <w:rsid w:val="00410AE9"/>
    <w:rsid w:val="00410E64"/>
    <w:rsid w:val="004110FE"/>
    <w:rsid w:val="004120E7"/>
    <w:rsid w:val="0041278C"/>
    <w:rsid w:val="00412B1A"/>
    <w:rsid w:val="004145BD"/>
    <w:rsid w:val="00414C86"/>
    <w:rsid w:val="0041503B"/>
    <w:rsid w:val="00416D4B"/>
    <w:rsid w:val="00420110"/>
    <w:rsid w:val="00421261"/>
    <w:rsid w:val="00421266"/>
    <w:rsid w:val="00421674"/>
    <w:rsid w:val="00421BAE"/>
    <w:rsid w:val="0042456E"/>
    <w:rsid w:val="00424615"/>
    <w:rsid w:val="004253F4"/>
    <w:rsid w:val="00425603"/>
    <w:rsid w:val="00425E90"/>
    <w:rsid w:val="00426757"/>
    <w:rsid w:val="004268C7"/>
    <w:rsid w:val="00426ECD"/>
    <w:rsid w:val="00427E13"/>
    <w:rsid w:val="004302FB"/>
    <w:rsid w:val="004305FC"/>
    <w:rsid w:val="00430A64"/>
    <w:rsid w:val="004317EB"/>
    <w:rsid w:val="00431907"/>
    <w:rsid w:val="00431ECB"/>
    <w:rsid w:val="00432149"/>
    <w:rsid w:val="00432D7A"/>
    <w:rsid w:val="004330C0"/>
    <w:rsid w:val="004335A3"/>
    <w:rsid w:val="00433A73"/>
    <w:rsid w:val="00433B5B"/>
    <w:rsid w:val="00433E37"/>
    <w:rsid w:val="00434886"/>
    <w:rsid w:val="00437738"/>
    <w:rsid w:val="004406FE"/>
    <w:rsid w:val="0044081F"/>
    <w:rsid w:val="00440E6D"/>
    <w:rsid w:val="00442F39"/>
    <w:rsid w:val="00443998"/>
    <w:rsid w:val="00443E8B"/>
    <w:rsid w:val="00450653"/>
    <w:rsid w:val="0045095D"/>
    <w:rsid w:val="00450E01"/>
    <w:rsid w:val="00451B23"/>
    <w:rsid w:val="004529CE"/>
    <w:rsid w:val="00457B3D"/>
    <w:rsid w:val="00457FFA"/>
    <w:rsid w:val="00460742"/>
    <w:rsid w:val="004609B3"/>
    <w:rsid w:val="00460DC4"/>
    <w:rsid w:val="00461DF1"/>
    <w:rsid w:val="004622F1"/>
    <w:rsid w:val="00462937"/>
    <w:rsid w:val="00463411"/>
    <w:rsid w:val="0046399B"/>
    <w:rsid w:val="00464A9A"/>
    <w:rsid w:val="00464EE6"/>
    <w:rsid w:val="004661EE"/>
    <w:rsid w:val="00466D67"/>
    <w:rsid w:val="00467035"/>
    <w:rsid w:val="004714D2"/>
    <w:rsid w:val="0047230A"/>
    <w:rsid w:val="0047303A"/>
    <w:rsid w:val="0047465C"/>
    <w:rsid w:val="004748CC"/>
    <w:rsid w:val="00476165"/>
    <w:rsid w:val="00476664"/>
    <w:rsid w:val="004805D7"/>
    <w:rsid w:val="0048096D"/>
    <w:rsid w:val="0048117C"/>
    <w:rsid w:val="00481DD1"/>
    <w:rsid w:val="004832D9"/>
    <w:rsid w:val="00484171"/>
    <w:rsid w:val="00486562"/>
    <w:rsid w:val="0048700B"/>
    <w:rsid w:val="00487369"/>
    <w:rsid w:val="00487B4F"/>
    <w:rsid w:val="00490892"/>
    <w:rsid w:val="00490FAC"/>
    <w:rsid w:val="00491C3D"/>
    <w:rsid w:val="0049279A"/>
    <w:rsid w:val="0049324B"/>
    <w:rsid w:val="00494738"/>
    <w:rsid w:val="00495F77"/>
    <w:rsid w:val="004978C8"/>
    <w:rsid w:val="00497BF6"/>
    <w:rsid w:val="004A08E7"/>
    <w:rsid w:val="004A09BA"/>
    <w:rsid w:val="004A26F9"/>
    <w:rsid w:val="004A3B81"/>
    <w:rsid w:val="004A43AC"/>
    <w:rsid w:val="004A4A24"/>
    <w:rsid w:val="004A4EF4"/>
    <w:rsid w:val="004A5A9C"/>
    <w:rsid w:val="004A5AE8"/>
    <w:rsid w:val="004A66C0"/>
    <w:rsid w:val="004A6F25"/>
    <w:rsid w:val="004A7606"/>
    <w:rsid w:val="004B1509"/>
    <w:rsid w:val="004B2A2C"/>
    <w:rsid w:val="004B32F4"/>
    <w:rsid w:val="004B3A13"/>
    <w:rsid w:val="004B3A21"/>
    <w:rsid w:val="004B3B34"/>
    <w:rsid w:val="004B3DA9"/>
    <w:rsid w:val="004B3ED9"/>
    <w:rsid w:val="004B50E5"/>
    <w:rsid w:val="004B5CEA"/>
    <w:rsid w:val="004B5E86"/>
    <w:rsid w:val="004B68E4"/>
    <w:rsid w:val="004B6A4C"/>
    <w:rsid w:val="004B7BC4"/>
    <w:rsid w:val="004B7D78"/>
    <w:rsid w:val="004B7FC7"/>
    <w:rsid w:val="004C0A2F"/>
    <w:rsid w:val="004C0EE3"/>
    <w:rsid w:val="004C18C0"/>
    <w:rsid w:val="004C1BEA"/>
    <w:rsid w:val="004C2FB9"/>
    <w:rsid w:val="004C3030"/>
    <w:rsid w:val="004C3C48"/>
    <w:rsid w:val="004C3EB7"/>
    <w:rsid w:val="004C463C"/>
    <w:rsid w:val="004C4862"/>
    <w:rsid w:val="004C4879"/>
    <w:rsid w:val="004C5682"/>
    <w:rsid w:val="004C5E0A"/>
    <w:rsid w:val="004C663D"/>
    <w:rsid w:val="004C66E2"/>
    <w:rsid w:val="004C68D6"/>
    <w:rsid w:val="004D0B2C"/>
    <w:rsid w:val="004D0DCD"/>
    <w:rsid w:val="004D0EBD"/>
    <w:rsid w:val="004D0F24"/>
    <w:rsid w:val="004D100A"/>
    <w:rsid w:val="004D23E8"/>
    <w:rsid w:val="004D2673"/>
    <w:rsid w:val="004D3C0C"/>
    <w:rsid w:val="004D49AA"/>
    <w:rsid w:val="004D5FB8"/>
    <w:rsid w:val="004D7876"/>
    <w:rsid w:val="004E0B90"/>
    <w:rsid w:val="004E268A"/>
    <w:rsid w:val="004E29F3"/>
    <w:rsid w:val="004E4BD9"/>
    <w:rsid w:val="004E4EB1"/>
    <w:rsid w:val="004E586D"/>
    <w:rsid w:val="004E6661"/>
    <w:rsid w:val="004E6819"/>
    <w:rsid w:val="004E79D5"/>
    <w:rsid w:val="004F0562"/>
    <w:rsid w:val="004F0D97"/>
    <w:rsid w:val="004F0E26"/>
    <w:rsid w:val="004F1BB4"/>
    <w:rsid w:val="004F1BFC"/>
    <w:rsid w:val="004F3680"/>
    <w:rsid w:val="004F4577"/>
    <w:rsid w:val="004F4910"/>
    <w:rsid w:val="004F4BBD"/>
    <w:rsid w:val="004F6150"/>
    <w:rsid w:val="004F70C8"/>
    <w:rsid w:val="004F7DBF"/>
    <w:rsid w:val="00500F50"/>
    <w:rsid w:val="005025FE"/>
    <w:rsid w:val="00502FDF"/>
    <w:rsid w:val="00503A7C"/>
    <w:rsid w:val="00503BB0"/>
    <w:rsid w:val="00503D9C"/>
    <w:rsid w:val="00504914"/>
    <w:rsid w:val="00505420"/>
    <w:rsid w:val="0050797E"/>
    <w:rsid w:val="00507AD6"/>
    <w:rsid w:val="00507CC3"/>
    <w:rsid w:val="00510A64"/>
    <w:rsid w:val="005128E6"/>
    <w:rsid w:val="00513320"/>
    <w:rsid w:val="00514802"/>
    <w:rsid w:val="005150C1"/>
    <w:rsid w:val="0051683C"/>
    <w:rsid w:val="00517782"/>
    <w:rsid w:val="00521126"/>
    <w:rsid w:val="00521E64"/>
    <w:rsid w:val="00523222"/>
    <w:rsid w:val="0052331E"/>
    <w:rsid w:val="00523A7E"/>
    <w:rsid w:val="00525927"/>
    <w:rsid w:val="005276CD"/>
    <w:rsid w:val="00530BAA"/>
    <w:rsid w:val="005319AB"/>
    <w:rsid w:val="00532D0B"/>
    <w:rsid w:val="0053324B"/>
    <w:rsid w:val="00533690"/>
    <w:rsid w:val="00534951"/>
    <w:rsid w:val="00534FF3"/>
    <w:rsid w:val="005357B9"/>
    <w:rsid w:val="005361E1"/>
    <w:rsid w:val="00536683"/>
    <w:rsid w:val="00540EA5"/>
    <w:rsid w:val="00541E08"/>
    <w:rsid w:val="00542445"/>
    <w:rsid w:val="005433F8"/>
    <w:rsid w:val="005435D2"/>
    <w:rsid w:val="00543725"/>
    <w:rsid w:val="0054390B"/>
    <w:rsid w:val="00543A77"/>
    <w:rsid w:val="00543B1A"/>
    <w:rsid w:val="005452FD"/>
    <w:rsid w:val="0054593A"/>
    <w:rsid w:val="00546D36"/>
    <w:rsid w:val="00546E43"/>
    <w:rsid w:val="00547584"/>
    <w:rsid w:val="00547B9E"/>
    <w:rsid w:val="00550548"/>
    <w:rsid w:val="005505D3"/>
    <w:rsid w:val="00551ABA"/>
    <w:rsid w:val="005525E6"/>
    <w:rsid w:val="00553004"/>
    <w:rsid w:val="0055345D"/>
    <w:rsid w:val="005546ED"/>
    <w:rsid w:val="00554EC1"/>
    <w:rsid w:val="00555832"/>
    <w:rsid w:val="00555CDD"/>
    <w:rsid w:val="00561919"/>
    <w:rsid w:val="00561FC1"/>
    <w:rsid w:val="005623AB"/>
    <w:rsid w:val="00564476"/>
    <w:rsid w:val="00564B45"/>
    <w:rsid w:val="00566652"/>
    <w:rsid w:val="00566CD5"/>
    <w:rsid w:val="00566F9E"/>
    <w:rsid w:val="0056752F"/>
    <w:rsid w:val="00572476"/>
    <w:rsid w:val="005726AA"/>
    <w:rsid w:val="00573863"/>
    <w:rsid w:val="0057454A"/>
    <w:rsid w:val="00574878"/>
    <w:rsid w:val="00574890"/>
    <w:rsid w:val="00574947"/>
    <w:rsid w:val="0057589B"/>
    <w:rsid w:val="00575949"/>
    <w:rsid w:val="0057609B"/>
    <w:rsid w:val="00576FF6"/>
    <w:rsid w:val="00580B3B"/>
    <w:rsid w:val="00581B74"/>
    <w:rsid w:val="005826B9"/>
    <w:rsid w:val="0058279F"/>
    <w:rsid w:val="00582825"/>
    <w:rsid w:val="00582E19"/>
    <w:rsid w:val="00583221"/>
    <w:rsid w:val="00583B4B"/>
    <w:rsid w:val="00583BCE"/>
    <w:rsid w:val="00584BCF"/>
    <w:rsid w:val="00586184"/>
    <w:rsid w:val="00586463"/>
    <w:rsid w:val="00586FF5"/>
    <w:rsid w:val="005870A5"/>
    <w:rsid w:val="00587462"/>
    <w:rsid w:val="00590A89"/>
    <w:rsid w:val="0059197A"/>
    <w:rsid w:val="00592919"/>
    <w:rsid w:val="00592E51"/>
    <w:rsid w:val="00592EA4"/>
    <w:rsid w:val="00593EC7"/>
    <w:rsid w:val="0059426B"/>
    <w:rsid w:val="00596881"/>
    <w:rsid w:val="00596F9B"/>
    <w:rsid w:val="00597B5E"/>
    <w:rsid w:val="005A0162"/>
    <w:rsid w:val="005A01EC"/>
    <w:rsid w:val="005A0846"/>
    <w:rsid w:val="005A0E68"/>
    <w:rsid w:val="005A185E"/>
    <w:rsid w:val="005A2847"/>
    <w:rsid w:val="005A28D1"/>
    <w:rsid w:val="005A467B"/>
    <w:rsid w:val="005A4E7B"/>
    <w:rsid w:val="005B096A"/>
    <w:rsid w:val="005B107A"/>
    <w:rsid w:val="005B3AE7"/>
    <w:rsid w:val="005B4414"/>
    <w:rsid w:val="005B4725"/>
    <w:rsid w:val="005B535D"/>
    <w:rsid w:val="005B5514"/>
    <w:rsid w:val="005B66F4"/>
    <w:rsid w:val="005B6963"/>
    <w:rsid w:val="005B6B63"/>
    <w:rsid w:val="005B74D0"/>
    <w:rsid w:val="005B7E16"/>
    <w:rsid w:val="005C089B"/>
    <w:rsid w:val="005C21E4"/>
    <w:rsid w:val="005C2506"/>
    <w:rsid w:val="005C277B"/>
    <w:rsid w:val="005C59B6"/>
    <w:rsid w:val="005C5B35"/>
    <w:rsid w:val="005C6140"/>
    <w:rsid w:val="005C6650"/>
    <w:rsid w:val="005C6E3A"/>
    <w:rsid w:val="005C71F6"/>
    <w:rsid w:val="005D1C67"/>
    <w:rsid w:val="005D3877"/>
    <w:rsid w:val="005D3DFD"/>
    <w:rsid w:val="005D3F26"/>
    <w:rsid w:val="005D416F"/>
    <w:rsid w:val="005D41D4"/>
    <w:rsid w:val="005D4AFE"/>
    <w:rsid w:val="005D533C"/>
    <w:rsid w:val="005D5901"/>
    <w:rsid w:val="005D702D"/>
    <w:rsid w:val="005D76DF"/>
    <w:rsid w:val="005D775A"/>
    <w:rsid w:val="005E0199"/>
    <w:rsid w:val="005E0FA4"/>
    <w:rsid w:val="005E1C46"/>
    <w:rsid w:val="005E42E8"/>
    <w:rsid w:val="005E472F"/>
    <w:rsid w:val="005E56D1"/>
    <w:rsid w:val="005E69C6"/>
    <w:rsid w:val="005F0F12"/>
    <w:rsid w:val="005F10B9"/>
    <w:rsid w:val="005F1856"/>
    <w:rsid w:val="005F18BA"/>
    <w:rsid w:val="005F1EF3"/>
    <w:rsid w:val="005F32EC"/>
    <w:rsid w:val="005F34C8"/>
    <w:rsid w:val="005F36FE"/>
    <w:rsid w:val="005F37D9"/>
    <w:rsid w:val="005F3BB9"/>
    <w:rsid w:val="005F42E2"/>
    <w:rsid w:val="005F44B4"/>
    <w:rsid w:val="005F4C74"/>
    <w:rsid w:val="005F547D"/>
    <w:rsid w:val="005F54B6"/>
    <w:rsid w:val="005F58DF"/>
    <w:rsid w:val="005F5F64"/>
    <w:rsid w:val="005F713A"/>
    <w:rsid w:val="005F71DD"/>
    <w:rsid w:val="005F73A1"/>
    <w:rsid w:val="005F74DE"/>
    <w:rsid w:val="005F7B2A"/>
    <w:rsid w:val="005F7D1B"/>
    <w:rsid w:val="00600B49"/>
    <w:rsid w:val="006012C9"/>
    <w:rsid w:val="00601F31"/>
    <w:rsid w:val="00602F5A"/>
    <w:rsid w:val="00603A08"/>
    <w:rsid w:val="00603C78"/>
    <w:rsid w:val="00605B99"/>
    <w:rsid w:val="00607A3E"/>
    <w:rsid w:val="006102A9"/>
    <w:rsid w:val="00610617"/>
    <w:rsid w:val="006106E0"/>
    <w:rsid w:val="006127F6"/>
    <w:rsid w:val="00612A65"/>
    <w:rsid w:val="00612AB5"/>
    <w:rsid w:val="006132CC"/>
    <w:rsid w:val="006136DE"/>
    <w:rsid w:val="006159B9"/>
    <w:rsid w:val="00615D99"/>
    <w:rsid w:val="006162A3"/>
    <w:rsid w:val="00616E1F"/>
    <w:rsid w:val="006171CE"/>
    <w:rsid w:val="00620CA5"/>
    <w:rsid w:val="00621CD2"/>
    <w:rsid w:val="00622A00"/>
    <w:rsid w:val="00624216"/>
    <w:rsid w:val="006251B4"/>
    <w:rsid w:val="00625773"/>
    <w:rsid w:val="00625DA6"/>
    <w:rsid w:val="00626C1C"/>
    <w:rsid w:val="00626E42"/>
    <w:rsid w:val="006272E2"/>
    <w:rsid w:val="006301BC"/>
    <w:rsid w:val="006307B0"/>
    <w:rsid w:val="0063435D"/>
    <w:rsid w:val="00634FBE"/>
    <w:rsid w:val="0063706B"/>
    <w:rsid w:val="0064010F"/>
    <w:rsid w:val="00640D24"/>
    <w:rsid w:val="00641708"/>
    <w:rsid w:val="006420B9"/>
    <w:rsid w:val="006426CB"/>
    <w:rsid w:val="00642B90"/>
    <w:rsid w:val="0064332C"/>
    <w:rsid w:val="00644590"/>
    <w:rsid w:val="0064561B"/>
    <w:rsid w:val="00645911"/>
    <w:rsid w:val="006461C3"/>
    <w:rsid w:val="00646BA1"/>
    <w:rsid w:val="006470B4"/>
    <w:rsid w:val="00650C39"/>
    <w:rsid w:val="00651C07"/>
    <w:rsid w:val="00652041"/>
    <w:rsid w:val="00653200"/>
    <w:rsid w:val="00654DFD"/>
    <w:rsid w:val="00654E06"/>
    <w:rsid w:val="006550B8"/>
    <w:rsid w:val="00656A87"/>
    <w:rsid w:val="00657BF5"/>
    <w:rsid w:val="0066112F"/>
    <w:rsid w:val="0066148E"/>
    <w:rsid w:val="00662527"/>
    <w:rsid w:val="00662D72"/>
    <w:rsid w:val="00663561"/>
    <w:rsid w:val="00663C7E"/>
    <w:rsid w:val="006658D5"/>
    <w:rsid w:val="0066681A"/>
    <w:rsid w:val="006668EF"/>
    <w:rsid w:val="00670403"/>
    <w:rsid w:val="00672811"/>
    <w:rsid w:val="00673CBF"/>
    <w:rsid w:val="00674BA2"/>
    <w:rsid w:val="00674F21"/>
    <w:rsid w:val="00676869"/>
    <w:rsid w:val="00676EEF"/>
    <w:rsid w:val="0067706C"/>
    <w:rsid w:val="00677C5F"/>
    <w:rsid w:val="00677E81"/>
    <w:rsid w:val="00682066"/>
    <w:rsid w:val="00683539"/>
    <w:rsid w:val="006849D5"/>
    <w:rsid w:val="00684C75"/>
    <w:rsid w:val="0068534C"/>
    <w:rsid w:val="006860D7"/>
    <w:rsid w:val="00686278"/>
    <w:rsid w:val="006862BF"/>
    <w:rsid w:val="00686585"/>
    <w:rsid w:val="00686D1A"/>
    <w:rsid w:val="00687B8D"/>
    <w:rsid w:val="00690266"/>
    <w:rsid w:val="006905F0"/>
    <w:rsid w:val="00690B53"/>
    <w:rsid w:val="00691FE6"/>
    <w:rsid w:val="00692711"/>
    <w:rsid w:val="0069321C"/>
    <w:rsid w:val="00693ED1"/>
    <w:rsid w:val="00695625"/>
    <w:rsid w:val="00695784"/>
    <w:rsid w:val="006957FC"/>
    <w:rsid w:val="00695CD4"/>
    <w:rsid w:val="00696B47"/>
    <w:rsid w:val="00696DEA"/>
    <w:rsid w:val="006A1A8B"/>
    <w:rsid w:val="006A1F1F"/>
    <w:rsid w:val="006A204B"/>
    <w:rsid w:val="006A3D7D"/>
    <w:rsid w:val="006A5116"/>
    <w:rsid w:val="006A5D84"/>
    <w:rsid w:val="006A6003"/>
    <w:rsid w:val="006A62E8"/>
    <w:rsid w:val="006A6A9A"/>
    <w:rsid w:val="006A7FE1"/>
    <w:rsid w:val="006B0350"/>
    <w:rsid w:val="006B04BE"/>
    <w:rsid w:val="006B257E"/>
    <w:rsid w:val="006B2FAA"/>
    <w:rsid w:val="006B3096"/>
    <w:rsid w:val="006B355E"/>
    <w:rsid w:val="006B4575"/>
    <w:rsid w:val="006B4F55"/>
    <w:rsid w:val="006B52A1"/>
    <w:rsid w:val="006B52D9"/>
    <w:rsid w:val="006B5539"/>
    <w:rsid w:val="006B6174"/>
    <w:rsid w:val="006B69D7"/>
    <w:rsid w:val="006B6F0E"/>
    <w:rsid w:val="006B794B"/>
    <w:rsid w:val="006B7B8C"/>
    <w:rsid w:val="006C119F"/>
    <w:rsid w:val="006C130E"/>
    <w:rsid w:val="006C23F5"/>
    <w:rsid w:val="006C2809"/>
    <w:rsid w:val="006C2BA3"/>
    <w:rsid w:val="006C3EAA"/>
    <w:rsid w:val="006C4A3F"/>
    <w:rsid w:val="006C4DEC"/>
    <w:rsid w:val="006C556D"/>
    <w:rsid w:val="006C5FB4"/>
    <w:rsid w:val="006C620D"/>
    <w:rsid w:val="006C6B26"/>
    <w:rsid w:val="006D0B90"/>
    <w:rsid w:val="006D0C6D"/>
    <w:rsid w:val="006D1C50"/>
    <w:rsid w:val="006D2C89"/>
    <w:rsid w:val="006D3862"/>
    <w:rsid w:val="006D4021"/>
    <w:rsid w:val="006D5059"/>
    <w:rsid w:val="006D5B5C"/>
    <w:rsid w:val="006D729A"/>
    <w:rsid w:val="006D763A"/>
    <w:rsid w:val="006E0137"/>
    <w:rsid w:val="006E08CB"/>
    <w:rsid w:val="006E0F4A"/>
    <w:rsid w:val="006E1315"/>
    <w:rsid w:val="006E3043"/>
    <w:rsid w:val="006E33C7"/>
    <w:rsid w:val="006E43CC"/>
    <w:rsid w:val="006E4550"/>
    <w:rsid w:val="006E4556"/>
    <w:rsid w:val="006E475F"/>
    <w:rsid w:val="006E52ED"/>
    <w:rsid w:val="006E5903"/>
    <w:rsid w:val="006E7FA4"/>
    <w:rsid w:val="006F08D3"/>
    <w:rsid w:val="006F1E66"/>
    <w:rsid w:val="006F27EE"/>
    <w:rsid w:val="006F362E"/>
    <w:rsid w:val="006F3D45"/>
    <w:rsid w:val="006F429A"/>
    <w:rsid w:val="006F4C45"/>
    <w:rsid w:val="006F6087"/>
    <w:rsid w:val="006F7464"/>
    <w:rsid w:val="00700285"/>
    <w:rsid w:val="007002F3"/>
    <w:rsid w:val="007005C3"/>
    <w:rsid w:val="007010BC"/>
    <w:rsid w:val="007012FF"/>
    <w:rsid w:val="007014C7"/>
    <w:rsid w:val="00702B5D"/>
    <w:rsid w:val="0070408D"/>
    <w:rsid w:val="0070422F"/>
    <w:rsid w:val="007054F2"/>
    <w:rsid w:val="00705893"/>
    <w:rsid w:val="00705A2B"/>
    <w:rsid w:val="00706F2F"/>
    <w:rsid w:val="00707213"/>
    <w:rsid w:val="00707DF6"/>
    <w:rsid w:val="00707F1D"/>
    <w:rsid w:val="007100A3"/>
    <w:rsid w:val="00710B87"/>
    <w:rsid w:val="00712915"/>
    <w:rsid w:val="00712A5C"/>
    <w:rsid w:val="00712C90"/>
    <w:rsid w:val="00712C9A"/>
    <w:rsid w:val="007132A4"/>
    <w:rsid w:val="007134B7"/>
    <w:rsid w:val="00713E99"/>
    <w:rsid w:val="00714BDF"/>
    <w:rsid w:val="0071561E"/>
    <w:rsid w:val="0071589F"/>
    <w:rsid w:val="00715D80"/>
    <w:rsid w:val="00716172"/>
    <w:rsid w:val="00716618"/>
    <w:rsid w:val="00720A15"/>
    <w:rsid w:val="00720B83"/>
    <w:rsid w:val="00721579"/>
    <w:rsid w:val="007216AB"/>
    <w:rsid w:val="00721774"/>
    <w:rsid w:val="00721F5A"/>
    <w:rsid w:val="00723A00"/>
    <w:rsid w:val="00723DAF"/>
    <w:rsid w:val="00723F92"/>
    <w:rsid w:val="00724663"/>
    <w:rsid w:val="007256E9"/>
    <w:rsid w:val="00725CD1"/>
    <w:rsid w:val="00725E25"/>
    <w:rsid w:val="0072600E"/>
    <w:rsid w:val="00726849"/>
    <w:rsid w:val="00726C4B"/>
    <w:rsid w:val="00730CE7"/>
    <w:rsid w:val="00731B5A"/>
    <w:rsid w:val="0073261C"/>
    <w:rsid w:val="00732F8E"/>
    <w:rsid w:val="007335F9"/>
    <w:rsid w:val="0073366C"/>
    <w:rsid w:val="00733830"/>
    <w:rsid w:val="00733E0A"/>
    <w:rsid w:val="00734041"/>
    <w:rsid w:val="00734F51"/>
    <w:rsid w:val="007355A8"/>
    <w:rsid w:val="00735B39"/>
    <w:rsid w:val="00736971"/>
    <w:rsid w:val="007369A7"/>
    <w:rsid w:val="00736DC2"/>
    <w:rsid w:val="0073716C"/>
    <w:rsid w:val="0074015D"/>
    <w:rsid w:val="007406B0"/>
    <w:rsid w:val="00740874"/>
    <w:rsid w:val="007409A7"/>
    <w:rsid w:val="00740DFF"/>
    <w:rsid w:val="00741052"/>
    <w:rsid w:val="00742473"/>
    <w:rsid w:val="00742999"/>
    <w:rsid w:val="007439E5"/>
    <w:rsid w:val="00744140"/>
    <w:rsid w:val="00744B7A"/>
    <w:rsid w:val="007452AA"/>
    <w:rsid w:val="00745752"/>
    <w:rsid w:val="00745FA5"/>
    <w:rsid w:val="007467CB"/>
    <w:rsid w:val="007475D7"/>
    <w:rsid w:val="0074789A"/>
    <w:rsid w:val="00747FB7"/>
    <w:rsid w:val="007503F6"/>
    <w:rsid w:val="007510EF"/>
    <w:rsid w:val="00751DAD"/>
    <w:rsid w:val="00752C64"/>
    <w:rsid w:val="00753A17"/>
    <w:rsid w:val="00754EA3"/>
    <w:rsid w:val="00754ED2"/>
    <w:rsid w:val="00755194"/>
    <w:rsid w:val="007555A1"/>
    <w:rsid w:val="0075605D"/>
    <w:rsid w:val="007561D0"/>
    <w:rsid w:val="00757470"/>
    <w:rsid w:val="00757764"/>
    <w:rsid w:val="00760028"/>
    <w:rsid w:val="00760EBC"/>
    <w:rsid w:val="007614B7"/>
    <w:rsid w:val="00761FFF"/>
    <w:rsid w:val="007620E3"/>
    <w:rsid w:val="007621B2"/>
    <w:rsid w:val="00762C25"/>
    <w:rsid w:val="00764A75"/>
    <w:rsid w:val="00764B65"/>
    <w:rsid w:val="00764C2E"/>
    <w:rsid w:val="007654E2"/>
    <w:rsid w:val="007664C1"/>
    <w:rsid w:val="00767DA1"/>
    <w:rsid w:val="007706D6"/>
    <w:rsid w:val="007715EF"/>
    <w:rsid w:val="0077169A"/>
    <w:rsid w:val="00771B7D"/>
    <w:rsid w:val="00772D3B"/>
    <w:rsid w:val="00772D9F"/>
    <w:rsid w:val="00774553"/>
    <w:rsid w:val="007751DA"/>
    <w:rsid w:val="00775EA2"/>
    <w:rsid w:val="00776274"/>
    <w:rsid w:val="0077641B"/>
    <w:rsid w:val="0077644C"/>
    <w:rsid w:val="0077787F"/>
    <w:rsid w:val="00780462"/>
    <w:rsid w:val="00780756"/>
    <w:rsid w:val="00780B7D"/>
    <w:rsid w:val="0078186A"/>
    <w:rsid w:val="0078267F"/>
    <w:rsid w:val="007869A0"/>
    <w:rsid w:val="00786B02"/>
    <w:rsid w:val="0079038B"/>
    <w:rsid w:val="00792190"/>
    <w:rsid w:val="00792B0B"/>
    <w:rsid w:val="00793AFA"/>
    <w:rsid w:val="0079470C"/>
    <w:rsid w:val="00796846"/>
    <w:rsid w:val="0079761C"/>
    <w:rsid w:val="007A0A59"/>
    <w:rsid w:val="007A0FC8"/>
    <w:rsid w:val="007A1490"/>
    <w:rsid w:val="007A28CA"/>
    <w:rsid w:val="007A2AD8"/>
    <w:rsid w:val="007A42E4"/>
    <w:rsid w:val="007A4B02"/>
    <w:rsid w:val="007A5DC6"/>
    <w:rsid w:val="007A65D8"/>
    <w:rsid w:val="007A6834"/>
    <w:rsid w:val="007A69FA"/>
    <w:rsid w:val="007A750A"/>
    <w:rsid w:val="007A7B5A"/>
    <w:rsid w:val="007B000C"/>
    <w:rsid w:val="007B0406"/>
    <w:rsid w:val="007B0439"/>
    <w:rsid w:val="007B279E"/>
    <w:rsid w:val="007B2C47"/>
    <w:rsid w:val="007B2CF2"/>
    <w:rsid w:val="007B419D"/>
    <w:rsid w:val="007B458C"/>
    <w:rsid w:val="007B5243"/>
    <w:rsid w:val="007B5ACE"/>
    <w:rsid w:val="007B6A68"/>
    <w:rsid w:val="007B6A89"/>
    <w:rsid w:val="007C0D4F"/>
    <w:rsid w:val="007C12F7"/>
    <w:rsid w:val="007C1A7A"/>
    <w:rsid w:val="007C1AEB"/>
    <w:rsid w:val="007C1B2B"/>
    <w:rsid w:val="007C2622"/>
    <w:rsid w:val="007C35B8"/>
    <w:rsid w:val="007C4F76"/>
    <w:rsid w:val="007C7D2E"/>
    <w:rsid w:val="007D0617"/>
    <w:rsid w:val="007D0D8C"/>
    <w:rsid w:val="007D1897"/>
    <w:rsid w:val="007D2532"/>
    <w:rsid w:val="007D26D8"/>
    <w:rsid w:val="007D322C"/>
    <w:rsid w:val="007D32F0"/>
    <w:rsid w:val="007D3384"/>
    <w:rsid w:val="007D65CA"/>
    <w:rsid w:val="007E0261"/>
    <w:rsid w:val="007E08D7"/>
    <w:rsid w:val="007E12F2"/>
    <w:rsid w:val="007E155B"/>
    <w:rsid w:val="007E1B2A"/>
    <w:rsid w:val="007E20D6"/>
    <w:rsid w:val="007E26E4"/>
    <w:rsid w:val="007E32FD"/>
    <w:rsid w:val="007E3EC9"/>
    <w:rsid w:val="007E4AA1"/>
    <w:rsid w:val="007E5D23"/>
    <w:rsid w:val="007E62B6"/>
    <w:rsid w:val="007E685B"/>
    <w:rsid w:val="007E7D5B"/>
    <w:rsid w:val="007F0B61"/>
    <w:rsid w:val="007F1667"/>
    <w:rsid w:val="007F2A3D"/>
    <w:rsid w:val="007F2D8E"/>
    <w:rsid w:val="007F2EED"/>
    <w:rsid w:val="007F3061"/>
    <w:rsid w:val="007F3AE2"/>
    <w:rsid w:val="007F4E0D"/>
    <w:rsid w:val="007F54D2"/>
    <w:rsid w:val="007F5A4B"/>
    <w:rsid w:val="007F5D99"/>
    <w:rsid w:val="007F5E77"/>
    <w:rsid w:val="007F7504"/>
    <w:rsid w:val="007F774C"/>
    <w:rsid w:val="007F7D38"/>
    <w:rsid w:val="007F7FDD"/>
    <w:rsid w:val="00801A22"/>
    <w:rsid w:val="00801C42"/>
    <w:rsid w:val="008020D0"/>
    <w:rsid w:val="00803CF5"/>
    <w:rsid w:val="00803D0A"/>
    <w:rsid w:val="00803EB8"/>
    <w:rsid w:val="008047EB"/>
    <w:rsid w:val="00804C11"/>
    <w:rsid w:val="008056F9"/>
    <w:rsid w:val="00805E22"/>
    <w:rsid w:val="008079C2"/>
    <w:rsid w:val="00807A6C"/>
    <w:rsid w:val="00807ED4"/>
    <w:rsid w:val="00807F56"/>
    <w:rsid w:val="0081141C"/>
    <w:rsid w:val="00812F63"/>
    <w:rsid w:val="00813718"/>
    <w:rsid w:val="00816016"/>
    <w:rsid w:val="00816FD4"/>
    <w:rsid w:val="00820C51"/>
    <w:rsid w:val="008211C4"/>
    <w:rsid w:val="00821396"/>
    <w:rsid w:val="00821FD4"/>
    <w:rsid w:val="00822511"/>
    <w:rsid w:val="00822FC9"/>
    <w:rsid w:val="00823D3C"/>
    <w:rsid w:val="0082666E"/>
    <w:rsid w:val="00826911"/>
    <w:rsid w:val="00826E57"/>
    <w:rsid w:val="0082725D"/>
    <w:rsid w:val="0082785C"/>
    <w:rsid w:val="008305C6"/>
    <w:rsid w:val="008315B1"/>
    <w:rsid w:val="00832371"/>
    <w:rsid w:val="0083265E"/>
    <w:rsid w:val="00832730"/>
    <w:rsid w:val="008334ED"/>
    <w:rsid w:val="00833F70"/>
    <w:rsid w:val="0083586C"/>
    <w:rsid w:val="00835CD1"/>
    <w:rsid w:val="008362DB"/>
    <w:rsid w:val="00836790"/>
    <w:rsid w:val="00836F03"/>
    <w:rsid w:val="00837226"/>
    <w:rsid w:val="00837F1B"/>
    <w:rsid w:val="008401DA"/>
    <w:rsid w:val="00840BEE"/>
    <w:rsid w:val="0084179B"/>
    <w:rsid w:val="00843362"/>
    <w:rsid w:val="008434B3"/>
    <w:rsid w:val="008438F7"/>
    <w:rsid w:val="00844EFE"/>
    <w:rsid w:val="008457F9"/>
    <w:rsid w:val="00846229"/>
    <w:rsid w:val="00846B48"/>
    <w:rsid w:val="0084767E"/>
    <w:rsid w:val="00847DA1"/>
    <w:rsid w:val="008508B5"/>
    <w:rsid w:val="00852D8D"/>
    <w:rsid w:val="008541BF"/>
    <w:rsid w:val="00854BB6"/>
    <w:rsid w:val="00854FA9"/>
    <w:rsid w:val="008553C5"/>
    <w:rsid w:val="00856628"/>
    <w:rsid w:val="008570CA"/>
    <w:rsid w:val="00857237"/>
    <w:rsid w:val="00857364"/>
    <w:rsid w:val="00857855"/>
    <w:rsid w:val="008603A5"/>
    <w:rsid w:val="008607C1"/>
    <w:rsid w:val="00860C4D"/>
    <w:rsid w:val="0086119A"/>
    <w:rsid w:val="0086145D"/>
    <w:rsid w:val="00861A95"/>
    <w:rsid w:val="00861BFC"/>
    <w:rsid w:val="008637C2"/>
    <w:rsid w:val="00863A1C"/>
    <w:rsid w:val="00863FD9"/>
    <w:rsid w:val="00863FFD"/>
    <w:rsid w:val="00866538"/>
    <w:rsid w:val="00866B36"/>
    <w:rsid w:val="00870998"/>
    <w:rsid w:val="008713F9"/>
    <w:rsid w:val="00871925"/>
    <w:rsid w:val="00871EAC"/>
    <w:rsid w:val="00872C06"/>
    <w:rsid w:val="00873D41"/>
    <w:rsid w:val="008746BB"/>
    <w:rsid w:val="00874DEC"/>
    <w:rsid w:val="00876112"/>
    <w:rsid w:val="00876917"/>
    <w:rsid w:val="00876E4D"/>
    <w:rsid w:val="00876EDD"/>
    <w:rsid w:val="008771E0"/>
    <w:rsid w:val="00877514"/>
    <w:rsid w:val="00881401"/>
    <w:rsid w:val="0088146D"/>
    <w:rsid w:val="008830A5"/>
    <w:rsid w:val="0088363D"/>
    <w:rsid w:val="008836B8"/>
    <w:rsid w:val="008839B0"/>
    <w:rsid w:val="00884624"/>
    <w:rsid w:val="00884E17"/>
    <w:rsid w:val="00885F5F"/>
    <w:rsid w:val="0088632F"/>
    <w:rsid w:val="00886EF7"/>
    <w:rsid w:val="008872E7"/>
    <w:rsid w:val="0088754C"/>
    <w:rsid w:val="00887748"/>
    <w:rsid w:val="00887E00"/>
    <w:rsid w:val="00890EBC"/>
    <w:rsid w:val="00893CF1"/>
    <w:rsid w:val="0089404F"/>
    <w:rsid w:val="0089456E"/>
    <w:rsid w:val="00894847"/>
    <w:rsid w:val="008948D5"/>
    <w:rsid w:val="0089565F"/>
    <w:rsid w:val="00895ADF"/>
    <w:rsid w:val="008960A5"/>
    <w:rsid w:val="00896240"/>
    <w:rsid w:val="008969B8"/>
    <w:rsid w:val="00896BD9"/>
    <w:rsid w:val="00896C4D"/>
    <w:rsid w:val="00896E42"/>
    <w:rsid w:val="00897094"/>
    <w:rsid w:val="00897472"/>
    <w:rsid w:val="00897800"/>
    <w:rsid w:val="008A0128"/>
    <w:rsid w:val="008A0A5D"/>
    <w:rsid w:val="008A0E6D"/>
    <w:rsid w:val="008A14AB"/>
    <w:rsid w:val="008A3E04"/>
    <w:rsid w:val="008A469E"/>
    <w:rsid w:val="008A4F0C"/>
    <w:rsid w:val="008A63C9"/>
    <w:rsid w:val="008A6BB4"/>
    <w:rsid w:val="008A6E91"/>
    <w:rsid w:val="008B1435"/>
    <w:rsid w:val="008B2046"/>
    <w:rsid w:val="008B2433"/>
    <w:rsid w:val="008B2B2C"/>
    <w:rsid w:val="008B31F2"/>
    <w:rsid w:val="008B52EF"/>
    <w:rsid w:val="008B592D"/>
    <w:rsid w:val="008B68C6"/>
    <w:rsid w:val="008B70A7"/>
    <w:rsid w:val="008C0F80"/>
    <w:rsid w:val="008C1363"/>
    <w:rsid w:val="008C15F6"/>
    <w:rsid w:val="008C1C4E"/>
    <w:rsid w:val="008C2057"/>
    <w:rsid w:val="008C26DA"/>
    <w:rsid w:val="008C2DEF"/>
    <w:rsid w:val="008C32A1"/>
    <w:rsid w:val="008C381D"/>
    <w:rsid w:val="008C54D8"/>
    <w:rsid w:val="008C5925"/>
    <w:rsid w:val="008C60C2"/>
    <w:rsid w:val="008C6851"/>
    <w:rsid w:val="008C6EBE"/>
    <w:rsid w:val="008D07E2"/>
    <w:rsid w:val="008D107A"/>
    <w:rsid w:val="008D1D3D"/>
    <w:rsid w:val="008D291C"/>
    <w:rsid w:val="008D5A54"/>
    <w:rsid w:val="008E1420"/>
    <w:rsid w:val="008E4668"/>
    <w:rsid w:val="008E50F3"/>
    <w:rsid w:val="008E57A6"/>
    <w:rsid w:val="008E62F5"/>
    <w:rsid w:val="008E66BE"/>
    <w:rsid w:val="008E6A0A"/>
    <w:rsid w:val="008E76FE"/>
    <w:rsid w:val="008F190D"/>
    <w:rsid w:val="008F2ADC"/>
    <w:rsid w:val="008F3340"/>
    <w:rsid w:val="008F4554"/>
    <w:rsid w:val="008F5459"/>
    <w:rsid w:val="008F5E78"/>
    <w:rsid w:val="008F618B"/>
    <w:rsid w:val="008F61E0"/>
    <w:rsid w:val="008F62BB"/>
    <w:rsid w:val="008F6483"/>
    <w:rsid w:val="008F70F8"/>
    <w:rsid w:val="008F79DB"/>
    <w:rsid w:val="009003D9"/>
    <w:rsid w:val="00900C39"/>
    <w:rsid w:val="00901249"/>
    <w:rsid w:val="0090131F"/>
    <w:rsid w:val="0090177C"/>
    <w:rsid w:val="00901880"/>
    <w:rsid w:val="00901BE7"/>
    <w:rsid w:val="0090489D"/>
    <w:rsid w:val="009056A7"/>
    <w:rsid w:val="009058B6"/>
    <w:rsid w:val="009059E8"/>
    <w:rsid w:val="00905EEA"/>
    <w:rsid w:val="009066FE"/>
    <w:rsid w:val="009071A3"/>
    <w:rsid w:val="00907255"/>
    <w:rsid w:val="009077A0"/>
    <w:rsid w:val="00911849"/>
    <w:rsid w:val="009121F4"/>
    <w:rsid w:val="0091239C"/>
    <w:rsid w:val="009126F5"/>
    <w:rsid w:val="00913B4D"/>
    <w:rsid w:val="00915CEC"/>
    <w:rsid w:val="0091640F"/>
    <w:rsid w:val="00916669"/>
    <w:rsid w:val="00916998"/>
    <w:rsid w:val="00916C00"/>
    <w:rsid w:val="009172AE"/>
    <w:rsid w:val="00917448"/>
    <w:rsid w:val="00920CFE"/>
    <w:rsid w:val="00921291"/>
    <w:rsid w:val="00921D0E"/>
    <w:rsid w:val="00922039"/>
    <w:rsid w:val="009229D5"/>
    <w:rsid w:val="009253AF"/>
    <w:rsid w:val="009256A9"/>
    <w:rsid w:val="00925D4F"/>
    <w:rsid w:val="00925E30"/>
    <w:rsid w:val="00925FF3"/>
    <w:rsid w:val="00927430"/>
    <w:rsid w:val="0092764A"/>
    <w:rsid w:val="00930623"/>
    <w:rsid w:val="009314E2"/>
    <w:rsid w:val="0093191A"/>
    <w:rsid w:val="00931B3C"/>
    <w:rsid w:val="00932039"/>
    <w:rsid w:val="009334E7"/>
    <w:rsid w:val="00933721"/>
    <w:rsid w:val="00933F5A"/>
    <w:rsid w:val="009376EA"/>
    <w:rsid w:val="009378E3"/>
    <w:rsid w:val="00940DD5"/>
    <w:rsid w:val="00940EB1"/>
    <w:rsid w:val="00941369"/>
    <w:rsid w:val="0094163C"/>
    <w:rsid w:val="009431D8"/>
    <w:rsid w:val="0094370D"/>
    <w:rsid w:val="00943E66"/>
    <w:rsid w:val="00943FAC"/>
    <w:rsid w:val="00944DB3"/>
    <w:rsid w:val="00945423"/>
    <w:rsid w:val="009454C9"/>
    <w:rsid w:val="00945F65"/>
    <w:rsid w:val="0094728D"/>
    <w:rsid w:val="00947C22"/>
    <w:rsid w:val="00947F04"/>
    <w:rsid w:val="00951CD7"/>
    <w:rsid w:val="00952555"/>
    <w:rsid w:val="009531A9"/>
    <w:rsid w:val="00953AC9"/>
    <w:rsid w:val="00955B63"/>
    <w:rsid w:val="00955DC1"/>
    <w:rsid w:val="00955EAA"/>
    <w:rsid w:val="009568D1"/>
    <w:rsid w:val="00956B72"/>
    <w:rsid w:val="00956C1D"/>
    <w:rsid w:val="009574BA"/>
    <w:rsid w:val="009576AC"/>
    <w:rsid w:val="00957D47"/>
    <w:rsid w:val="00960A8B"/>
    <w:rsid w:val="00960B82"/>
    <w:rsid w:val="00960F61"/>
    <w:rsid w:val="0096171B"/>
    <w:rsid w:val="00961A48"/>
    <w:rsid w:val="009626EE"/>
    <w:rsid w:val="009638A3"/>
    <w:rsid w:val="00963BAB"/>
    <w:rsid w:val="00963D9D"/>
    <w:rsid w:val="00964774"/>
    <w:rsid w:val="00965567"/>
    <w:rsid w:val="00966B4E"/>
    <w:rsid w:val="00967EDE"/>
    <w:rsid w:val="00970B22"/>
    <w:rsid w:val="00970BA8"/>
    <w:rsid w:val="00971E55"/>
    <w:rsid w:val="00972950"/>
    <w:rsid w:val="00972ED0"/>
    <w:rsid w:val="009732DC"/>
    <w:rsid w:val="00973649"/>
    <w:rsid w:val="00973F6C"/>
    <w:rsid w:val="00975870"/>
    <w:rsid w:val="009765B0"/>
    <w:rsid w:val="009776D7"/>
    <w:rsid w:val="009778DE"/>
    <w:rsid w:val="00977F30"/>
    <w:rsid w:val="00980A9A"/>
    <w:rsid w:val="00981540"/>
    <w:rsid w:val="00982A66"/>
    <w:rsid w:val="0098329A"/>
    <w:rsid w:val="00985B6A"/>
    <w:rsid w:val="00985FA2"/>
    <w:rsid w:val="009866F7"/>
    <w:rsid w:val="00987861"/>
    <w:rsid w:val="009901CB"/>
    <w:rsid w:val="00990358"/>
    <w:rsid w:val="009909FF"/>
    <w:rsid w:val="00990ABD"/>
    <w:rsid w:val="00990E47"/>
    <w:rsid w:val="00991BA4"/>
    <w:rsid w:val="00991BE7"/>
    <w:rsid w:val="009923D2"/>
    <w:rsid w:val="00992499"/>
    <w:rsid w:val="00992F7E"/>
    <w:rsid w:val="00993794"/>
    <w:rsid w:val="009946E5"/>
    <w:rsid w:val="00994DB1"/>
    <w:rsid w:val="00995444"/>
    <w:rsid w:val="00995667"/>
    <w:rsid w:val="00995E88"/>
    <w:rsid w:val="00996994"/>
    <w:rsid w:val="009970F1"/>
    <w:rsid w:val="00997DD2"/>
    <w:rsid w:val="00997ED7"/>
    <w:rsid w:val="009A0640"/>
    <w:rsid w:val="009A0740"/>
    <w:rsid w:val="009A0761"/>
    <w:rsid w:val="009A0874"/>
    <w:rsid w:val="009A1C74"/>
    <w:rsid w:val="009A2CCF"/>
    <w:rsid w:val="009A4558"/>
    <w:rsid w:val="009A52F8"/>
    <w:rsid w:val="009A5D41"/>
    <w:rsid w:val="009A66F2"/>
    <w:rsid w:val="009A68FE"/>
    <w:rsid w:val="009A6DCD"/>
    <w:rsid w:val="009A6DFA"/>
    <w:rsid w:val="009A706E"/>
    <w:rsid w:val="009A7618"/>
    <w:rsid w:val="009B0989"/>
    <w:rsid w:val="009B0A6F"/>
    <w:rsid w:val="009B285E"/>
    <w:rsid w:val="009B4C43"/>
    <w:rsid w:val="009B5FAC"/>
    <w:rsid w:val="009B64BA"/>
    <w:rsid w:val="009B6616"/>
    <w:rsid w:val="009B6BA3"/>
    <w:rsid w:val="009B75BE"/>
    <w:rsid w:val="009C0BFC"/>
    <w:rsid w:val="009C11FE"/>
    <w:rsid w:val="009C401E"/>
    <w:rsid w:val="009C4B5E"/>
    <w:rsid w:val="009C5120"/>
    <w:rsid w:val="009C5558"/>
    <w:rsid w:val="009C5AAE"/>
    <w:rsid w:val="009C5E01"/>
    <w:rsid w:val="009C6521"/>
    <w:rsid w:val="009C6D9D"/>
    <w:rsid w:val="009D0869"/>
    <w:rsid w:val="009D0B67"/>
    <w:rsid w:val="009D1CCA"/>
    <w:rsid w:val="009D2983"/>
    <w:rsid w:val="009D4ADA"/>
    <w:rsid w:val="009D4D40"/>
    <w:rsid w:val="009D5120"/>
    <w:rsid w:val="009D5F56"/>
    <w:rsid w:val="009D6077"/>
    <w:rsid w:val="009D72D9"/>
    <w:rsid w:val="009E1A9E"/>
    <w:rsid w:val="009E27A0"/>
    <w:rsid w:val="009E290A"/>
    <w:rsid w:val="009E2CFC"/>
    <w:rsid w:val="009E306C"/>
    <w:rsid w:val="009E5046"/>
    <w:rsid w:val="009E592B"/>
    <w:rsid w:val="009F0504"/>
    <w:rsid w:val="009F089A"/>
    <w:rsid w:val="009F0BE3"/>
    <w:rsid w:val="009F2A36"/>
    <w:rsid w:val="009F5269"/>
    <w:rsid w:val="009F54CC"/>
    <w:rsid w:val="009F5BF8"/>
    <w:rsid w:val="009F5D11"/>
    <w:rsid w:val="009F5EAB"/>
    <w:rsid w:val="009F609E"/>
    <w:rsid w:val="009F639F"/>
    <w:rsid w:val="009F68C1"/>
    <w:rsid w:val="009F6FAF"/>
    <w:rsid w:val="009F7BB1"/>
    <w:rsid w:val="009F7BBC"/>
    <w:rsid w:val="00A0099C"/>
    <w:rsid w:val="00A00E1B"/>
    <w:rsid w:val="00A012F7"/>
    <w:rsid w:val="00A015A9"/>
    <w:rsid w:val="00A01BDF"/>
    <w:rsid w:val="00A01D96"/>
    <w:rsid w:val="00A0263C"/>
    <w:rsid w:val="00A02ECF"/>
    <w:rsid w:val="00A03139"/>
    <w:rsid w:val="00A0340F"/>
    <w:rsid w:val="00A03C47"/>
    <w:rsid w:val="00A03D9F"/>
    <w:rsid w:val="00A04553"/>
    <w:rsid w:val="00A04896"/>
    <w:rsid w:val="00A04D39"/>
    <w:rsid w:val="00A0624D"/>
    <w:rsid w:val="00A06A32"/>
    <w:rsid w:val="00A070EC"/>
    <w:rsid w:val="00A07123"/>
    <w:rsid w:val="00A0770B"/>
    <w:rsid w:val="00A13D7F"/>
    <w:rsid w:val="00A15B21"/>
    <w:rsid w:val="00A16D80"/>
    <w:rsid w:val="00A20328"/>
    <w:rsid w:val="00A21634"/>
    <w:rsid w:val="00A21682"/>
    <w:rsid w:val="00A223F1"/>
    <w:rsid w:val="00A225D4"/>
    <w:rsid w:val="00A228F3"/>
    <w:rsid w:val="00A22F07"/>
    <w:rsid w:val="00A23B37"/>
    <w:rsid w:val="00A24031"/>
    <w:rsid w:val="00A240C9"/>
    <w:rsid w:val="00A249FC"/>
    <w:rsid w:val="00A24DB9"/>
    <w:rsid w:val="00A2596E"/>
    <w:rsid w:val="00A2696A"/>
    <w:rsid w:val="00A26E02"/>
    <w:rsid w:val="00A2736A"/>
    <w:rsid w:val="00A30C73"/>
    <w:rsid w:val="00A30CE9"/>
    <w:rsid w:val="00A30EFF"/>
    <w:rsid w:val="00A31C19"/>
    <w:rsid w:val="00A33133"/>
    <w:rsid w:val="00A33B90"/>
    <w:rsid w:val="00A34DE4"/>
    <w:rsid w:val="00A34ECE"/>
    <w:rsid w:val="00A34F1B"/>
    <w:rsid w:val="00A35A1C"/>
    <w:rsid w:val="00A40D8E"/>
    <w:rsid w:val="00A415B5"/>
    <w:rsid w:val="00A4169D"/>
    <w:rsid w:val="00A422B6"/>
    <w:rsid w:val="00A43345"/>
    <w:rsid w:val="00A43A1D"/>
    <w:rsid w:val="00A44EB6"/>
    <w:rsid w:val="00A45FD2"/>
    <w:rsid w:val="00A5028B"/>
    <w:rsid w:val="00A5187E"/>
    <w:rsid w:val="00A529C5"/>
    <w:rsid w:val="00A539F9"/>
    <w:rsid w:val="00A54002"/>
    <w:rsid w:val="00A54803"/>
    <w:rsid w:val="00A548EA"/>
    <w:rsid w:val="00A56825"/>
    <w:rsid w:val="00A60CDD"/>
    <w:rsid w:val="00A613A4"/>
    <w:rsid w:val="00A61E94"/>
    <w:rsid w:val="00A624EB"/>
    <w:rsid w:val="00A62F75"/>
    <w:rsid w:val="00A63D0F"/>
    <w:rsid w:val="00A64769"/>
    <w:rsid w:val="00A66B87"/>
    <w:rsid w:val="00A66CFE"/>
    <w:rsid w:val="00A67316"/>
    <w:rsid w:val="00A70601"/>
    <w:rsid w:val="00A70ECF"/>
    <w:rsid w:val="00A70ED8"/>
    <w:rsid w:val="00A710F4"/>
    <w:rsid w:val="00A721DB"/>
    <w:rsid w:val="00A72720"/>
    <w:rsid w:val="00A73FD5"/>
    <w:rsid w:val="00A742CB"/>
    <w:rsid w:val="00A763C2"/>
    <w:rsid w:val="00A76EBC"/>
    <w:rsid w:val="00A774D5"/>
    <w:rsid w:val="00A80A3D"/>
    <w:rsid w:val="00A811F7"/>
    <w:rsid w:val="00A8226F"/>
    <w:rsid w:val="00A82402"/>
    <w:rsid w:val="00A82734"/>
    <w:rsid w:val="00A829E3"/>
    <w:rsid w:val="00A82F57"/>
    <w:rsid w:val="00A833A7"/>
    <w:rsid w:val="00A83DB1"/>
    <w:rsid w:val="00A84DA3"/>
    <w:rsid w:val="00A85B09"/>
    <w:rsid w:val="00A860A3"/>
    <w:rsid w:val="00A864D1"/>
    <w:rsid w:val="00A906E2"/>
    <w:rsid w:val="00A90830"/>
    <w:rsid w:val="00A92F19"/>
    <w:rsid w:val="00A932A7"/>
    <w:rsid w:val="00A93604"/>
    <w:rsid w:val="00A93B12"/>
    <w:rsid w:val="00A93D5E"/>
    <w:rsid w:val="00A94CEC"/>
    <w:rsid w:val="00A9559B"/>
    <w:rsid w:val="00A95C35"/>
    <w:rsid w:val="00A960F0"/>
    <w:rsid w:val="00A96AF7"/>
    <w:rsid w:val="00A97D9B"/>
    <w:rsid w:val="00AA000E"/>
    <w:rsid w:val="00AA03C0"/>
    <w:rsid w:val="00AA10AF"/>
    <w:rsid w:val="00AA158E"/>
    <w:rsid w:val="00AA1BA0"/>
    <w:rsid w:val="00AA2112"/>
    <w:rsid w:val="00AA22BF"/>
    <w:rsid w:val="00AA2FC2"/>
    <w:rsid w:val="00AA3723"/>
    <w:rsid w:val="00AA3855"/>
    <w:rsid w:val="00AA4B4A"/>
    <w:rsid w:val="00AA5221"/>
    <w:rsid w:val="00AA5CDE"/>
    <w:rsid w:val="00AA6026"/>
    <w:rsid w:val="00AA6324"/>
    <w:rsid w:val="00AA78C2"/>
    <w:rsid w:val="00AA7C5E"/>
    <w:rsid w:val="00AB19ED"/>
    <w:rsid w:val="00AB20FC"/>
    <w:rsid w:val="00AB2FE8"/>
    <w:rsid w:val="00AB50E7"/>
    <w:rsid w:val="00AB758B"/>
    <w:rsid w:val="00AC0CDB"/>
    <w:rsid w:val="00AC0D92"/>
    <w:rsid w:val="00AC31AF"/>
    <w:rsid w:val="00AC37BF"/>
    <w:rsid w:val="00AC441E"/>
    <w:rsid w:val="00AC4FC7"/>
    <w:rsid w:val="00AC52A6"/>
    <w:rsid w:val="00AC63C5"/>
    <w:rsid w:val="00AC71BE"/>
    <w:rsid w:val="00AC7834"/>
    <w:rsid w:val="00AD014B"/>
    <w:rsid w:val="00AD03F0"/>
    <w:rsid w:val="00AD1408"/>
    <w:rsid w:val="00AD226C"/>
    <w:rsid w:val="00AD2FE5"/>
    <w:rsid w:val="00AD37DC"/>
    <w:rsid w:val="00AD3A4A"/>
    <w:rsid w:val="00AD3DAC"/>
    <w:rsid w:val="00AD4170"/>
    <w:rsid w:val="00AD4492"/>
    <w:rsid w:val="00AD4EBE"/>
    <w:rsid w:val="00AD52D8"/>
    <w:rsid w:val="00AD53AD"/>
    <w:rsid w:val="00AD64FD"/>
    <w:rsid w:val="00AD6FF7"/>
    <w:rsid w:val="00AE00DF"/>
    <w:rsid w:val="00AE0F98"/>
    <w:rsid w:val="00AE136F"/>
    <w:rsid w:val="00AE14B9"/>
    <w:rsid w:val="00AE2430"/>
    <w:rsid w:val="00AE3937"/>
    <w:rsid w:val="00AE411C"/>
    <w:rsid w:val="00AE56C5"/>
    <w:rsid w:val="00AE68F3"/>
    <w:rsid w:val="00AE7F02"/>
    <w:rsid w:val="00AF0BD8"/>
    <w:rsid w:val="00AF17BA"/>
    <w:rsid w:val="00AF209B"/>
    <w:rsid w:val="00AF20D1"/>
    <w:rsid w:val="00AF257D"/>
    <w:rsid w:val="00AF2622"/>
    <w:rsid w:val="00AF2982"/>
    <w:rsid w:val="00AF2AE1"/>
    <w:rsid w:val="00AF387E"/>
    <w:rsid w:val="00AF41DB"/>
    <w:rsid w:val="00AF4958"/>
    <w:rsid w:val="00AF50D1"/>
    <w:rsid w:val="00AF5665"/>
    <w:rsid w:val="00AF5FA5"/>
    <w:rsid w:val="00AF5FE1"/>
    <w:rsid w:val="00AF7B25"/>
    <w:rsid w:val="00B025B5"/>
    <w:rsid w:val="00B0382A"/>
    <w:rsid w:val="00B03B95"/>
    <w:rsid w:val="00B03C33"/>
    <w:rsid w:val="00B043BD"/>
    <w:rsid w:val="00B04F26"/>
    <w:rsid w:val="00B05282"/>
    <w:rsid w:val="00B06086"/>
    <w:rsid w:val="00B06752"/>
    <w:rsid w:val="00B068C2"/>
    <w:rsid w:val="00B069C4"/>
    <w:rsid w:val="00B07B47"/>
    <w:rsid w:val="00B10581"/>
    <w:rsid w:val="00B10C9C"/>
    <w:rsid w:val="00B11C41"/>
    <w:rsid w:val="00B11E61"/>
    <w:rsid w:val="00B122CB"/>
    <w:rsid w:val="00B1261C"/>
    <w:rsid w:val="00B13185"/>
    <w:rsid w:val="00B13E35"/>
    <w:rsid w:val="00B14E0E"/>
    <w:rsid w:val="00B158AD"/>
    <w:rsid w:val="00B15964"/>
    <w:rsid w:val="00B15A2A"/>
    <w:rsid w:val="00B15D80"/>
    <w:rsid w:val="00B16ED7"/>
    <w:rsid w:val="00B17591"/>
    <w:rsid w:val="00B21228"/>
    <w:rsid w:val="00B215E5"/>
    <w:rsid w:val="00B227BC"/>
    <w:rsid w:val="00B232D9"/>
    <w:rsid w:val="00B234FA"/>
    <w:rsid w:val="00B23A18"/>
    <w:rsid w:val="00B246FA"/>
    <w:rsid w:val="00B2672E"/>
    <w:rsid w:val="00B2776E"/>
    <w:rsid w:val="00B27ABC"/>
    <w:rsid w:val="00B3010F"/>
    <w:rsid w:val="00B30735"/>
    <w:rsid w:val="00B30EB7"/>
    <w:rsid w:val="00B30F9B"/>
    <w:rsid w:val="00B310DD"/>
    <w:rsid w:val="00B31CEF"/>
    <w:rsid w:val="00B31F2C"/>
    <w:rsid w:val="00B3207C"/>
    <w:rsid w:val="00B3412C"/>
    <w:rsid w:val="00B34223"/>
    <w:rsid w:val="00B34D57"/>
    <w:rsid w:val="00B358A8"/>
    <w:rsid w:val="00B36859"/>
    <w:rsid w:val="00B36909"/>
    <w:rsid w:val="00B36CCA"/>
    <w:rsid w:val="00B36D57"/>
    <w:rsid w:val="00B37356"/>
    <w:rsid w:val="00B37D1A"/>
    <w:rsid w:val="00B37EE9"/>
    <w:rsid w:val="00B403D1"/>
    <w:rsid w:val="00B405CA"/>
    <w:rsid w:val="00B4091B"/>
    <w:rsid w:val="00B40979"/>
    <w:rsid w:val="00B422B2"/>
    <w:rsid w:val="00B43286"/>
    <w:rsid w:val="00B43BA3"/>
    <w:rsid w:val="00B456F6"/>
    <w:rsid w:val="00B46589"/>
    <w:rsid w:val="00B465C7"/>
    <w:rsid w:val="00B47D28"/>
    <w:rsid w:val="00B50496"/>
    <w:rsid w:val="00B508B0"/>
    <w:rsid w:val="00B50C19"/>
    <w:rsid w:val="00B510D8"/>
    <w:rsid w:val="00B5129D"/>
    <w:rsid w:val="00B52F7A"/>
    <w:rsid w:val="00B538BC"/>
    <w:rsid w:val="00B542EA"/>
    <w:rsid w:val="00B54C10"/>
    <w:rsid w:val="00B553CA"/>
    <w:rsid w:val="00B56B5F"/>
    <w:rsid w:val="00B56C51"/>
    <w:rsid w:val="00B56D3E"/>
    <w:rsid w:val="00B5792A"/>
    <w:rsid w:val="00B62EC3"/>
    <w:rsid w:val="00B63FA5"/>
    <w:rsid w:val="00B6548E"/>
    <w:rsid w:val="00B65911"/>
    <w:rsid w:val="00B673C5"/>
    <w:rsid w:val="00B677CE"/>
    <w:rsid w:val="00B677ED"/>
    <w:rsid w:val="00B67BEB"/>
    <w:rsid w:val="00B70D54"/>
    <w:rsid w:val="00B7327E"/>
    <w:rsid w:val="00B7424F"/>
    <w:rsid w:val="00B742FC"/>
    <w:rsid w:val="00B7630E"/>
    <w:rsid w:val="00B76891"/>
    <w:rsid w:val="00B76F86"/>
    <w:rsid w:val="00B77185"/>
    <w:rsid w:val="00B77296"/>
    <w:rsid w:val="00B777EB"/>
    <w:rsid w:val="00B77D04"/>
    <w:rsid w:val="00B81D3F"/>
    <w:rsid w:val="00B82007"/>
    <w:rsid w:val="00B82365"/>
    <w:rsid w:val="00B824D1"/>
    <w:rsid w:val="00B8311C"/>
    <w:rsid w:val="00B831D0"/>
    <w:rsid w:val="00B833B7"/>
    <w:rsid w:val="00B83AFF"/>
    <w:rsid w:val="00B83B0F"/>
    <w:rsid w:val="00B83FFC"/>
    <w:rsid w:val="00B84517"/>
    <w:rsid w:val="00B84981"/>
    <w:rsid w:val="00B84ECF"/>
    <w:rsid w:val="00B85E63"/>
    <w:rsid w:val="00B86255"/>
    <w:rsid w:val="00B867BA"/>
    <w:rsid w:val="00B86FE4"/>
    <w:rsid w:val="00B87C93"/>
    <w:rsid w:val="00B90B14"/>
    <w:rsid w:val="00B90F08"/>
    <w:rsid w:val="00B914F5"/>
    <w:rsid w:val="00B9274F"/>
    <w:rsid w:val="00B94329"/>
    <w:rsid w:val="00B95359"/>
    <w:rsid w:val="00B9565A"/>
    <w:rsid w:val="00B96358"/>
    <w:rsid w:val="00B97549"/>
    <w:rsid w:val="00BA12E7"/>
    <w:rsid w:val="00BA15EA"/>
    <w:rsid w:val="00BA1DAD"/>
    <w:rsid w:val="00BA2271"/>
    <w:rsid w:val="00BA54A5"/>
    <w:rsid w:val="00BA6181"/>
    <w:rsid w:val="00BA753E"/>
    <w:rsid w:val="00BA75EA"/>
    <w:rsid w:val="00BA78BE"/>
    <w:rsid w:val="00BB0210"/>
    <w:rsid w:val="00BB0BCE"/>
    <w:rsid w:val="00BB0F26"/>
    <w:rsid w:val="00BB2D82"/>
    <w:rsid w:val="00BB3282"/>
    <w:rsid w:val="00BB33C7"/>
    <w:rsid w:val="00BB3A85"/>
    <w:rsid w:val="00BB3AF7"/>
    <w:rsid w:val="00BB417E"/>
    <w:rsid w:val="00BB4AEB"/>
    <w:rsid w:val="00BB4C1B"/>
    <w:rsid w:val="00BB5549"/>
    <w:rsid w:val="00BB65E8"/>
    <w:rsid w:val="00BB6F37"/>
    <w:rsid w:val="00BC0431"/>
    <w:rsid w:val="00BC0D0D"/>
    <w:rsid w:val="00BC11BC"/>
    <w:rsid w:val="00BC2D5A"/>
    <w:rsid w:val="00BC2E9B"/>
    <w:rsid w:val="00BC3239"/>
    <w:rsid w:val="00BC36D5"/>
    <w:rsid w:val="00BC4A1A"/>
    <w:rsid w:val="00BC50F2"/>
    <w:rsid w:val="00BC600C"/>
    <w:rsid w:val="00BC6149"/>
    <w:rsid w:val="00BC639A"/>
    <w:rsid w:val="00BC65D9"/>
    <w:rsid w:val="00BC6C79"/>
    <w:rsid w:val="00BD1287"/>
    <w:rsid w:val="00BD139B"/>
    <w:rsid w:val="00BD1B37"/>
    <w:rsid w:val="00BD2922"/>
    <w:rsid w:val="00BD30E2"/>
    <w:rsid w:val="00BD3773"/>
    <w:rsid w:val="00BD7F0E"/>
    <w:rsid w:val="00BE0BEA"/>
    <w:rsid w:val="00BE0C9E"/>
    <w:rsid w:val="00BE106E"/>
    <w:rsid w:val="00BE1122"/>
    <w:rsid w:val="00BE15C6"/>
    <w:rsid w:val="00BE1B03"/>
    <w:rsid w:val="00BE2C2E"/>
    <w:rsid w:val="00BE3635"/>
    <w:rsid w:val="00BE38D1"/>
    <w:rsid w:val="00BE3B54"/>
    <w:rsid w:val="00BE3FD8"/>
    <w:rsid w:val="00BE427D"/>
    <w:rsid w:val="00BE4B96"/>
    <w:rsid w:val="00BE4EC0"/>
    <w:rsid w:val="00BE509B"/>
    <w:rsid w:val="00BE5E92"/>
    <w:rsid w:val="00BE6E5C"/>
    <w:rsid w:val="00BE7288"/>
    <w:rsid w:val="00BE764E"/>
    <w:rsid w:val="00BE7AEA"/>
    <w:rsid w:val="00BF0ECF"/>
    <w:rsid w:val="00BF13EF"/>
    <w:rsid w:val="00BF1D4C"/>
    <w:rsid w:val="00BF3004"/>
    <w:rsid w:val="00BF3531"/>
    <w:rsid w:val="00BF397F"/>
    <w:rsid w:val="00BF3AB7"/>
    <w:rsid w:val="00BF45A7"/>
    <w:rsid w:val="00BF4732"/>
    <w:rsid w:val="00BF47B3"/>
    <w:rsid w:val="00BF4C7C"/>
    <w:rsid w:val="00BF6D04"/>
    <w:rsid w:val="00BF7071"/>
    <w:rsid w:val="00BF75C2"/>
    <w:rsid w:val="00C00379"/>
    <w:rsid w:val="00C00513"/>
    <w:rsid w:val="00C03E4B"/>
    <w:rsid w:val="00C04DC6"/>
    <w:rsid w:val="00C06423"/>
    <w:rsid w:val="00C06CC8"/>
    <w:rsid w:val="00C07BE9"/>
    <w:rsid w:val="00C10A4C"/>
    <w:rsid w:val="00C1190E"/>
    <w:rsid w:val="00C11B41"/>
    <w:rsid w:val="00C1251A"/>
    <w:rsid w:val="00C12861"/>
    <w:rsid w:val="00C129F8"/>
    <w:rsid w:val="00C12B41"/>
    <w:rsid w:val="00C12B57"/>
    <w:rsid w:val="00C13FF9"/>
    <w:rsid w:val="00C1489A"/>
    <w:rsid w:val="00C15395"/>
    <w:rsid w:val="00C15C70"/>
    <w:rsid w:val="00C15F25"/>
    <w:rsid w:val="00C1660C"/>
    <w:rsid w:val="00C20556"/>
    <w:rsid w:val="00C20E0E"/>
    <w:rsid w:val="00C214C2"/>
    <w:rsid w:val="00C21779"/>
    <w:rsid w:val="00C2189F"/>
    <w:rsid w:val="00C21B8F"/>
    <w:rsid w:val="00C21EB9"/>
    <w:rsid w:val="00C238B6"/>
    <w:rsid w:val="00C23D8F"/>
    <w:rsid w:val="00C25E0F"/>
    <w:rsid w:val="00C27A7D"/>
    <w:rsid w:val="00C329B5"/>
    <w:rsid w:val="00C32CA8"/>
    <w:rsid w:val="00C3397A"/>
    <w:rsid w:val="00C36042"/>
    <w:rsid w:val="00C3673D"/>
    <w:rsid w:val="00C405A8"/>
    <w:rsid w:val="00C40E62"/>
    <w:rsid w:val="00C41017"/>
    <w:rsid w:val="00C41C89"/>
    <w:rsid w:val="00C41EEC"/>
    <w:rsid w:val="00C41F81"/>
    <w:rsid w:val="00C42642"/>
    <w:rsid w:val="00C428AB"/>
    <w:rsid w:val="00C42A7A"/>
    <w:rsid w:val="00C43436"/>
    <w:rsid w:val="00C43936"/>
    <w:rsid w:val="00C45243"/>
    <w:rsid w:val="00C45997"/>
    <w:rsid w:val="00C45B13"/>
    <w:rsid w:val="00C45EAC"/>
    <w:rsid w:val="00C46E6B"/>
    <w:rsid w:val="00C47751"/>
    <w:rsid w:val="00C479D4"/>
    <w:rsid w:val="00C50D79"/>
    <w:rsid w:val="00C51229"/>
    <w:rsid w:val="00C52204"/>
    <w:rsid w:val="00C52869"/>
    <w:rsid w:val="00C556D0"/>
    <w:rsid w:val="00C56056"/>
    <w:rsid w:val="00C56276"/>
    <w:rsid w:val="00C5716C"/>
    <w:rsid w:val="00C57AC3"/>
    <w:rsid w:val="00C60403"/>
    <w:rsid w:val="00C604D3"/>
    <w:rsid w:val="00C61F4D"/>
    <w:rsid w:val="00C62160"/>
    <w:rsid w:val="00C6236B"/>
    <w:rsid w:val="00C623C7"/>
    <w:rsid w:val="00C624F3"/>
    <w:rsid w:val="00C62E7E"/>
    <w:rsid w:val="00C63D83"/>
    <w:rsid w:val="00C675C4"/>
    <w:rsid w:val="00C70D42"/>
    <w:rsid w:val="00C7174E"/>
    <w:rsid w:val="00C71983"/>
    <w:rsid w:val="00C729BC"/>
    <w:rsid w:val="00C74FBE"/>
    <w:rsid w:val="00C757E9"/>
    <w:rsid w:val="00C75F19"/>
    <w:rsid w:val="00C76AF9"/>
    <w:rsid w:val="00C76EEC"/>
    <w:rsid w:val="00C771A9"/>
    <w:rsid w:val="00C77218"/>
    <w:rsid w:val="00C77292"/>
    <w:rsid w:val="00C77600"/>
    <w:rsid w:val="00C7780A"/>
    <w:rsid w:val="00C81421"/>
    <w:rsid w:val="00C81B37"/>
    <w:rsid w:val="00C83C1C"/>
    <w:rsid w:val="00C84C35"/>
    <w:rsid w:val="00C855DC"/>
    <w:rsid w:val="00C863E4"/>
    <w:rsid w:val="00C87154"/>
    <w:rsid w:val="00C8777C"/>
    <w:rsid w:val="00C9070E"/>
    <w:rsid w:val="00C91508"/>
    <w:rsid w:val="00C91813"/>
    <w:rsid w:val="00C9248C"/>
    <w:rsid w:val="00C93772"/>
    <w:rsid w:val="00C938C5"/>
    <w:rsid w:val="00C93AEF"/>
    <w:rsid w:val="00C9451A"/>
    <w:rsid w:val="00C947B2"/>
    <w:rsid w:val="00C94916"/>
    <w:rsid w:val="00C94950"/>
    <w:rsid w:val="00C974C0"/>
    <w:rsid w:val="00C97634"/>
    <w:rsid w:val="00C97C13"/>
    <w:rsid w:val="00C97E7C"/>
    <w:rsid w:val="00C97EB4"/>
    <w:rsid w:val="00CA0B36"/>
    <w:rsid w:val="00CA0E9C"/>
    <w:rsid w:val="00CA2443"/>
    <w:rsid w:val="00CA3B7D"/>
    <w:rsid w:val="00CA4554"/>
    <w:rsid w:val="00CA58ED"/>
    <w:rsid w:val="00CA716E"/>
    <w:rsid w:val="00CA7824"/>
    <w:rsid w:val="00CA7D55"/>
    <w:rsid w:val="00CB04B3"/>
    <w:rsid w:val="00CB13A1"/>
    <w:rsid w:val="00CB18DB"/>
    <w:rsid w:val="00CB20E6"/>
    <w:rsid w:val="00CB2A26"/>
    <w:rsid w:val="00CB2DEF"/>
    <w:rsid w:val="00CB2EA6"/>
    <w:rsid w:val="00CB5BFA"/>
    <w:rsid w:val="00CC1D35"/>
    <w:rsid w:val="00CC2EEC"/>
    <w:rsid w:val="00CC2FBA"/>
    <w:rsid w:val="00CC3B83"/>
    <w:rsid w:val="00CC527F"/>
    <w:rsid w:val="00CC55FD"/>
    <w:rsid w:val="00CC5755"/>
    <w:rsid w:val="00CC7549"/>
    <w:rsid w:val="00CD144A"/>
    <w:rsid w:val="00CD360F"/>
    <w:rsid w:val="00CD4C94"/>
    <w:rsid w:val="00CD4E97"/>
    <w:rsid w:val="00CD5503"/>
    <w:rsid w:val="00CD6614"/>
    <w:rsid w:val="00CD6652"/>
    <w:rsid w:val="00CD6E6E"/>
    <w:rsid w:val="00CD7834"/>
    <w:rsid w:val="00CE1B5B"/>
    <w:rsid w:val="00CE1E19"/>
    <w:rsid w:val="00CE24F3"/>
    <w:rsid w:val="00CE3FF9"/>
    <w:rsid w:val="00CE40CC"/>
    <w:rsid w:val="00CE6815"/>
    <w:rsid w:val="00CE772E"/>
    <w:rsid w:val="00CE78D9"/>
    <w:rsid w:val="00CE7BAE"/>
    <w:rsid w:val="00CE7E41"/>
    <w:rsid w:val="00CF0467"/>
    <w:rsid w:val="00CF131C"/>
    <w:rsid w:val="00CF188A"/>
    <w:rsid w:val="00CF1F1C"/>
    <w:rsid w:val="00CF25C8"/>
    <w:rsid w:val="00CF2D4A"/>
    <w:rsid w:val="00CF3802"/>
    <w:rsid w:val="00CF3DB6"/>
    <w:rsid w:val="00CF653C"/>
    <w:rsid w:val="00CF6B62"/>
    <w:rsid w:val="00CF7531"/>
    <w:rsid w:val="00D005B8"/>
    <w:rsid w:val="00D00878"/>
    <w:rsid w:val="00D013EB"/>
    <w:rsid w:val="00D01806"/>
    <w:rsid w:val="00D01B78"/>
    <w:rsid w:val="00D02C85"/>
    <w:rsid w:val="00D03C23"/>
    <w:rsid w:val="00D03DA3"/>
    <w:rsid w:val="00D047BB"/>
    <w:rsid w:val="00D04BD6"/>
    <w:rsid w:val="00D06429"/>
    <w:rsid w:val="00D0678B"/>
    <w:rsid w:val="00D0698D"/>
    <w:rsid w:val="00D079E0"/>
    <w:rsid w:val="00D104B2"/>
    <w:rsid w:val="00D1089C"/>
    <w:rsid w:val="00D10A47"/>
    <w:rsid w:val="00D10FBA"/>
    <w:rsid w:val="00D116C6"/>
    <w:rsid w:val="00D12B44"/>
    <w:rsid w:val="00D12ECE"/>
    <w:rsid w:val="00D130EF"/>
    <w:rsid w:val="00D13603"/>
    <w:rsid w:val="00D14063"/>
    <w:rsid w:val="00D142A0"/>
    <w:rsid w:val="00D14625"/>
    <w:rsid w:val="00D159B2"/>
    <w:rsid w:val="00D15E79"/>
    <w:rsid w:val="00D16123"/>
    <w:rsid w:val="00D178FA"/>
    <w:rsid w:val="00D17A3A"/>
    <w:rsid w:val="00D17C91"/>
    <w:rsid w:val="00D20440"/>
    <w:rsid w:val="00D210C3"/>
    <w:rsid w:val="00D2369A"/>
    <w:rsid w:val="00D249ED"/>
    <w:rsid w:val="00D24C3D"/>
    <w:rsid w:val="00D25D7F"/>
    <w:rsid w:val="00D26542"/>
    <w:rsid w:val="00D276AB"/>
    <w:rsid w:val="00D278C5"/>
    <w:rsid w:val="00D30792"/>
    <w:rsid w:val="00D31A38"/>
    <w:rsid w:val="00D31E4A"/>
    <w:rsid w:val="00D32C2E"/>
    <w:rsid w:val="00D32D6A"/>
    <w:rsid w:val="00D33B9E"/>
    <w:rsid w:val="00D33DA7"/>
    <w:rsid w:val="00D35A5A"/>
    <w:rsid w:val="00D3606A"/>
    <w:rsid w:val="00D363C6"/>
    <w:rsid w:val="00D3702B"/>
    <w:rsid w:val="00D40036"/>
    <w:rsid w:val="00D4367A"/>
    <w:rsid w:val="00D4488C"/>
    <w:rsid w:val="00D45EE2"/>
    <w:rsid w:val="00D476BA"/>
    <w:rsid w:val="00D47787"/>
    <w:rsid w:val="00D51A34"/>
    <w:rsid w:val="00D51A49"/>
    <w:rsid w:val="00D51BCF"/>
    <w:rsid w:val="00D53126"/>
    <w:rsid w:val="00D5392A"/>
    <w:rsid w:val="00D53A30"/>
    <w:rsid w:val="00D53F88"/>
    <w:rsid w:val="00D60721"/>
    <w:rsid w:val="00D60B67"/>
    <w:rsid w:val="00D60FEF"/>
    <w:rsid w:val="00D618D7"/>
    <w:rsid w:val="00D62441"/>
    <w:rsid w:val="00D62475"/>
    <w:rsid w:val="00D62C56"/>
    <w:rsid w:val="00D63199"/>
    <w:rsid w:val="00D650CC"/>
    <w:rsid w:val="00D6589C"/>
    <w:rsid w:val="00D65F38"/>
    <w:rsid w:val="00D6632E"/>
    <w:rsid w:val="00D67347"/>
    <w:rsid w:val="00D70314"/>
    <w:rsid w:val="00D70C4F"/>
    <w:rsid w:val="00D7190D"/>
    <w:rsid w:val="00D723AF"/>
    <w:rsid w:val="00D72E92"/>
    <w:rsid w:val="00D7309B"/>
    <w:rsid w:val="00D73A24"/>
    <w:rsid w:val="00D76122"/>
    <w:rsid w:val="00D76555"/>
    <w:rsid w:val="00D77141"/>
    <w:rsid w:val="00D776D5"/>
    <w:rsid w:val="00D77B96"/>
    <w:rsid w:val="00D80D28"/>
    <w:rsid w:val="00D80F36"/>
    <w:rsid w:val="00D80FF9"/>
    <w:rsid w:val="00D81376"/>
    <w:rsid w:val="00D81A93"/>
    <w:rsid w:val="00D81E6E"/>
    <w:rsid w:val="00D81EBF"/>
    <w:rsid w:val="00D8253E"/>
    <w:rsid w:val="00D85B53"/>
    <w:rsid w:val="00D85D3D"/>
    <w:rsid w:val="00D87BDC"/>
    <w:rsid w:val="00D9070C"/>
    <w:rsid w:val="00D9099E"/>
    <w:rsid w:val="00D91E8F"/>
    <w:rsid w:val="00D92769"/>
    <w:rsid w:val="00D935DB"/>
    <w:rsid w:val="00D94D99"/>
    <w:rsid w:val="00D94F32"/>
    <w:rsid w:val="00D95FC7"/>
    <w:rsid w:val="00D96771"/>
    <w:rsid w:val="00D96881"/>
    <w:rsid w:val="00D96A6D"/>
    <w:rsid w:val="00D97453"/>
    <w:rsid w:val="00D9761F"/>
    <w:rsid w:val="00D976B2"/>
    <w:rsid w:val="00DA1C92"/>
    <w:rsid w:val="00DA1D2B"/>
    <w:rsid w:val="00DA1DFD"/>
    <w:rsid w:val="00DA246A"/>
    <w:rsid w:val="00DA2796"/>
    <w:rsid w:val="00DA44C7"/>
    <w:rsid w:val="00DA5B7A"/>
    <w:rsid w:val="00DA75E9"/>
    <w:rsid w:val="00DB19E0"/>
    <w:rsid w:val="00DB255E"/>
    <w:rsid w:val="00DB5970"/>
    <w:rsid w:val="00DB5C6A"/>
    <w:rsid w:val="00DB6A8C"/>
    <w:rsid w:val="00DB6C0D"/>
    <w:rsid w:val="00DB74E3"/>
    <w:rsid w:val="00DB7664"/>
    <w:rsid w:val="00DB7F76"/>
    <w:rsid w:val="00DC06AA"/>
    <w:rsid w:val="00DC1D48"/>
    <w:rsid w:val="00DC2192"/>
    <w:rsid w:val="00DC269C"/>
    <w:rsid w:val="00DC28E6"/>
    <w:rsid w:val="00DC2EE0"/>
    <w:rsid w:val="00DC3590"/>
    <w:rsid w:val="00DC3650"/>
    <w:rsid w:val="00DC3BE4"/>
    <w:rsid w:val="00DC3CBE"/>
    <w:rsid w:val="00DC4183"/>
    <w:rsid w:val="00DC48DD"/>
    <w:rsid w:val="00DC4B35"/>
    <w:rsid w:val="00DC54B6"/>
    <w:rsid w:val="00DC5911"/>
    <w:rsid w:val="00DC5F18"/>
    <w:rsid w:val="00DC5F2A"/>
    <w:rsid w:val="00DC6B2E"/>
    <w:rsid w:val="00DC6D82"/>
    <w:rsid w:val="00DC79B3"/>
    <w:rsid w:val="00DC79DD"/>
    <w:rsid w:val="00DD1689"/>
    <w:rsid w:val="00DD1D79"/>
    <w:rsid w:val="00DD26A2"/>
    <w:rsid w:val="00DD3686"/>
    <w:rsid w:val="00DD3A16"/>
    <w:rsid w:val="00DD4E98"/>
    <w:rsid w:val="00DD51A4"/>
    <w:rsid w:val="00DD56D4"/>
    <w:rsid w:val="00DD5DBE"/>
    <w:rsid w:val="00DD628B"/>
    <w:rsid w:val="00DD7015"/>
    <w:rsid w:val="00DE01F6"/>
    <w:rsid w:val="00DE02F6"/>
    <w:rsid w:val="00DE0C95"/>
    <w:rsid w:val="00DE17C1"/>
    <w:rsid w:val="00DE22ED"/>
    <w:rsid w:val="00DE2563"/>
    <w:rsid w:val="00DE46AD"/>
    <w:rsid w:val="00DE4BA2"/>
    <w:rsid w:val="00DE5AA4"/>
    <w:rsid w:val="00DE5B13"/>
    <w:rsid w:val="00DE5C0E"/>
    <w:rsid w:val="00DE67C3"/>
    <w:rsid w:val="00DE6F92"/>
    <w:rsid w:val="00DF046C"/>
    <w:rsid w:val="00DF12B2"/>
    <w:rsid w:val="00DF1D54"/>
    <w:rsid w:val="00DF24D8"/>
    <w:rsid w:val="00DF29D0"/>
    <w:rsid w:val="00DF3320"/>
    <w:rsid w:val="00DF37DE"/>
    <w:rsid w:val="00DF4BC3"/>
    <w:rsid w:val="00DF5F71"/>
    <w:rsid w:val="00DF622B"/>
    <w:rsid w:val="00DF6B30"/>
    <w:rsid w:val="00DF6C1A"/>
    <w:rsid w:val="00DF6F62"/>
    <w:rsid w:val="00E00160"/>
    <w:rsid w:val="00E003DC"/>
    <w:rsid w:val="00E01AAA"/>
    <w:rsid w:val="00E02AF8"/>
    <w:rsid w:val="00E02D9D"/>
    <w:rsid w:val="00E02DEA"/>
    <w:rsid w:val="00E03799"/>
    <w:rsid w:val="00E03C31"/>
    <w:rsid w:val="00E03E20"/>
    <w:rsid w:val="00E042C7"/>
    <w:rsid w:val="00E047A0"/>
    <w:rsid w:val="00E04AF2"/>
    <w:rsid w:val="00E0593B"/>
    <w:rsid w:val="00E068F8"/>
    <w:rsid w:val="00E0707B"/>
    <w:rsid w:val="00E10BC3"/>
    <w:rsid w:val="00E10BDD"/>
    <w:rsid w:val="00E11108"/>
    <w:rsid w:val="00E117E8"/>
    <w:rsid w:val="00E1230A"/>
    <w:rsid w:val="00E126A5"/>
    <w:rsid w:val="00E14A61"/>
    <w:rsid w:val="00E15274"/>
    <w:rsid w:val="00E158A4"/>
    <w:rsid w:val="00E15DCF"/>
    <w:rsid w:val="00E160FD"/>
    <w:rsid w:val="00E169E9"/>
    <w:rsid w:val="00E16D0A"/>
    <w:rsid w:val="00E17374"/>
    <w:rsid w:val="00E177C1"/>
    <w:rsid w:val="00E17CF9"/>
    <w:rsid w:val="00E201A6"/>
    <w:rsid w:val="00E210AA"/>
    <w:rsid w:val="00E2243F"/>
    <w:rsid w:val="00E22CD7"/>
    <w:rsid w:val="00E23DF5"/>
    <w:rsid w:val="00E31102"/>
    <w:rsid w:val="00E31278"/>
    <w:rsid w:val="00E31F21"/>
    <w:rsid w:val="00E348B5"/>
    <w:rsid w:val="00E366DF"/>
    <w:rsid w:val="00E368B6"/>
    <w:rsid w:val="00E374C4"/>
    <w:rsid w:val="00E37C79"/>
    <w:rsid w:val="00E4061E"/>
    <w:rsid w:val="00E4129B"/>
    <w:rsid w:val="00E416B4"/>
    <w:rsid w:val="00E42330"/>
    <w:rsid w:val="00E43C18"/>
    <w:rsid w:val="00E43F63"/>
    <w:rsid w:val="00E45C6C"/>
    <w:rsid w:val="00E469BE"/>
    <w:rsid w:val="00E504E9"/>
    <w:rsid w:val="00E5098E"/>
    <w:rsid w:val="00E5206B"/>
    <w:rsid w:val="00E52190"/>
    <w:rsid w:val="00E53065"/>
    <w:rsid w:val="00E545B8"/>
    <w:rsid w:val="00E563F3"/>
    <w:rsid w:val="00E56E6E"/>
    <w:rsid w:val="00E6045A"/>
    <w:rsid w:val="00E60740"/>
    <w:rsid w:val="00E60A9E"/>
    <w:rsid w:val="00E6246C"/>
    <w:rsid w:val="00E62B7F"/>
    <w:rsid w:val="00E62DF5"/>
    <w:rsid w:val="00E64192"/>
    <w:rsid w:val="00E6432F"/>
    <w:rsid w:val="00E64634"/>
    <w:rsid w:val="00E649C5"/>
    <w:rsid w:val="00E64E53"/>
    <w:rsid w:val="00E65C6E"/>
    <w:rsid w:val="00E66903"/>
    <w:rsid w:val="00E67055"/>
    <w:rsid w:val="00E70350"/>
    <w:rsid w:val="00E71A98"/>
    <w:rsid w:val="00E72419"/>
    <w:rsid w:val="00E72AC2"/>
    <w:rsid w:val="00E73645"/>
    <w:rsid w:val="00E73AE8"/>
    <w:rsid w:val="00E73D3A"/>
    <w:rsid w:val="00E74EE1"/>
    <w:rsid w:val="00E74F9E"/>
    <w:rsid w:val="00E75448"/>
    <w:rsid w:val="00E76ECF"/>
    <w:rsid w:val="00E77714"/>
    <w:rsid w:val="00E80AFE"/>
    <w:rsid w:val="00E80EC6"/>
    <w:rsid w:val="00E81123"/>
    <w:rsid w:val="00E82E24"/>
    <w:rsid w:val="00E8352E"/>
    <w:rsid w:val="00E84241"/>
    <w:rsid w:val="00E848D7"/>
    <w:rsid w:val="00E85F22"/>
    <w:rsid w:val="00E8638D"/>
    <w:rsid w:val="00E867FF"/>
    <w:rsid w:val="00E869A9"/>
    <w:rsid w:val="00E86C85"/>
    <w:rsid w:val="00E86D2E"/>
    <w:rsid w:val="00E86FF4"/>
    <w:rsid w:val="00E876F1"/>
    <w:rsid w:val="00E87E8E"/>
    <w:rsid w:val="00E90011"/>
    <w:rsid w:val="00E907F4"/>
    <w:rsid w:val="00E908CB"/>
    <w:rsid w:val="00E91B29"/>
    <w:rsid w:val="00E91C2C"/>
    <w:rsid w:val="00E922DE"/>
    <w:rsid w:val="00E937F8"/>
    <w:rsid w:val="00E938FA"/>
    <w:rsid w:val="00E93A6D"/>
    <w:rsid w:val="00E93E19"/>
    <w:rsid w:val="00E94FAA"/>
    <w:rsid w:val="00E95D1F"/>
    <w:rsid w:val="00E96165"/>
    <w:rsid w:val="00E966C0"/>
    <w:rsid w:val="00EA0AD4"/>
    <w:rsid w:val="00EA171D"/>
    <w:rsid w:val="00EA27D4"/>
    <w:rsid w:val="00EA2C48"/>
    <w:rsid w:val="00EA36DE"/>
    <w:rsid w:val="00EA4211"/>
    <w:rsid w:val="00EA467E"/>
    <w:rsid w:val="00EA4EAA"/>
    <w:rsid w:val="00EA50A8"/>
    <w:rsid w:val="00EA5E47"/>
    <w:rsid w:val="00EA616C"/>
    <w:rsid w:val="00EA6379"/>
    <w:rsid w:val="00EA7140"/>
    <w:rsid w:val="00EA7149"/>
    <w:rsid w:val="00EA74E3"/>
    <w:rsid w:val="00EB0317"/>
    <w:rsid w:val="00EB1057"/>
    <w:rsid w:val="00EB1995"/>
    <w:rsid w:val="00EB1D47"/>
    <w:rsid w:val="00EB25E3"/>
    <w:rsid w:val="00EB2637"/>
    <w:rsid w:val="00EB2CFF"/>
    <w:rsid w:val="00EB3CE8"/>
    <w:rsid w:val="00EB4402"/>
    <w:rsid w:val="00EB4B4E"/>
    <w:rsid w:val="00EB53ED"/>
    <w:rsid w:val="00EB5563"/>
    <w:rsid w:val="00EB65EB"/>
    <w:rsid w:val="00EB749E"/>
    <w:rsid w:val="00EC02CB"/>
    <w:rsid w:val="00EC0587"/>
    <w:rsid w:val="00EC0D13"/>
    <w:rsid w:val="00EC2792"/>
    <w:rsid w:val="00EC35C2"/>
    <w:rsid w:val="00EC3892"/>
    <w:rsid w:val="00EC47E5"/>
    <w:rsid w:val="00EC505C"/>
    <w:rsid w:val="00EC599E"/>
    <w:rsid w:val="00EC72A8"/>
    <w:rsid w:val="00EC7BB3"/>
    <w:rsid w:val="00EC7C1E"/>
    <w:rsid w:val="00EC7D88"/>
    <w:rsid w:val="00ED040B"/>
    <w:rsid w:val="00ED089F"/>
    <w:rsid w:val="00ED1BAA"/>
    <w:rsid w:val="00ED1E5D"/>
    <w:rsid w:val="00ED2074"/>
    <w:rsid w:val="00ED2DB1"/>
    <w:rsid w:val="00ED2F99"/>
    <w:rsid w:val="00ED2FAD"/>
    <w:rsid w:val="00ED37B0"/>
    <w:rsid w:val="00ED3E65"/>
    <w:rsid w:val="00ED3EEA"/>
    <w:rsid w:val="00ED4C36"/>
    <w:rsid w:val="00ED4E9B"/>
    <w:rsid w:val="00ED5318"/>
    <w:rsid w:val="00ED5E7E"/>
    <w:rsid w:val="00ED63E1"/>
    <w:rsid w:val="00EE0BE2"/>
    <w:rsid w:val="00EE17C4"/>
    <w:rsid w:val="00EE1A11"/>
    <w:rsid w:val="00EE1E11"/>
    <w:rsid w:val="00EE278B"/>
    <w:rsid w:val="00EE41DE"/>
    <w:rsid w:val="00EE4D07"/>
    <w:rsid w:val="00EF09B9"/>
    <w:rsid w:val="00EF1EE9"/>
    <w:rsid w:val="00EF24AC"/>
    <w:rsid w:val="00EF27F7"/>
    <w:rsid w:val="00EF2AE4"/>
    <w:rsid w:val="00EF37CF"/>
    <w:rsid w:val="00EF4054"/>
    <w:rsid w:val="00EF4FAA"/>
    <w:rsid w:val="00EF51BB"/>
    <w:rsid w:val="00EF5737"/>
    <w:rsid w:val="00EF5C75"/>
    <w:rsid w:val="00F01876"/>
    <w:rsid w:val="00F01C6D"/>
    <w:rsid w:val="00F020E8"/>
    <w:rsid w:val="00F022F9"/>
    <w:rsid w:val="00F04F81"/>
    <w:rsid w:val="00F075BC"/>
    <w:rsid w:val="00F079E7"/>
    <w:rsid w:val="00F07EE9"/>
    <w:rsid w:val="00F10C3C"/>
    <w:rsid w:val="00F10EDA"/>
    <w:rsid w:val="00F11255"/>
    <w:rsid w:val="00F1160F"/>
    <w:rsid w:val="00F1199F"/>
    <w:rsid w:val="00F1233D"/>
    <w:rsid w:val="00F12EE9"/>
    <w:rsid w:val="00F14DAD"/>
    <w:rsid w:val="00F16F3E"/>
    <w:rsid w:val="00F17082"/>
    <w:rsid w:val="00F201FA"/>
    <w:rsid w:val="00F2041E"/>
    <w:rsid w:val="00F20BB0"/>
    <w:rsid w:val="00F20E37"/>
    <w:rsid w:val="00F20F5E"/>
    <w:rsid w:val="00F2114B"/>
    <w:rsid w:val="00F215C2"/>
    <w:rsid w:val="00F21C62"/>
    <w:rsid w:val="00F2364C"/>
    <w:rsid w:val="00F245E1"/>
    <w:rsid w:val="00F24E77"/>
    <w:rsid w:val="00F25950"/>
    <w:rsid w:val="00F27251"/>
    <w:rsid w:val="00F272F3"/>
    <w:rsid w:val="00F27ED3"/>
    <w:rsid w:val="00F304DC"/>
    <w:rsid w:val="00F305F8"/>
    <w:rsid w:val="00F30698"/>
    <w:rsid w:val="00F30A87"/>
    <w:rsid w:val="00F325E7"/>
    <w:rsid w:val="00F33383"/>
    <w:rsid w:val="00F33BC6"/>
    <w:rsid w:val="00F34CA6"/>
    <w:rsid w:val="00F34CD6"/>
    <w:rsid w:val="00F3508D"/>
    <w:rsid w:val="00F362C3"/>
    <w:rsid w:val="00F36446"/>
    <w:rsid w:val="00F37937"/>
    <w:rsid w:val="00F40227"/>
    <w:rsid w:val="00F40D05"/>
    <w:rsid w:val="00F41F34"/>
    <w:rsid w:val="00F4272C"/>
    <w:rsid w:val="00F43533"/>
    <w:rsid w:val="00F43D38"/>
    <w:rsid w:val="00F44051"/>
    <w:rsid w:val="00F4521F"/>
    <w:rsid w:val="00F455D4"/>
    <w:rsid w:val="00F45B7F"/>
    <w:rsid w:val="00F473E3"/>
    <w:rsid w:val="00F47839"/>
    <w:rsid w:val="00F5044C"/>
    <w:rsid w:val="00F505DE"/>
    <w:rsid w:val="00F50E09"/>
    <w:rsid w:val="00F50F77"/>
    <w:rsid w:val="00F51C8D"/>
    <w:rsid w:val="00F539CC"/>
    <w:rsid w:val="00F539E5"/>
    <w:rsid w:val="00F53E26"/>
    <w:rsid w:val="00F543FA"/>
    <w:rsid w:val="00F54481"/>
    <w:rsid w:val="00F54867"/>
    <w:rsid w:val="00F5525A"/>
    <w:rsid w:val="00F559F0"/>
    <w:rsid w:val="00F5652E"/>
    <w:rsid w:val="00F56889"/>
    <w:rsid w:val="00F56892"/>
    <w:rsid w:val="00F573C8"/>
    <w:rsid w:val="00F57F8D"/>
    <w:rsid w:val="00F606FC"/>
    <w:rsid w:val="00F6123B"/>
    <w:rsid w:val="00F63AB9"/>
    <w:rsid w:val="00F63C51"/>
    <w:rsid w:val="00F64FA5"/>
    <w:rsid w:val="00F65E79"/>
    <w:rsid w:val="00F65FD7"/>
    <w:rsid w:val="00F66835"/>
    <w:rsid w:val="00F66A57"/>
    <w:rsid w:val="00F67B7D"/>
    <w:rsid w:val="00F7044D"/>
    <w:rsid w:val="00F70C40"/>
    <w:rsid w:val="00F70F06"/>
    <w:rsid w:val="00F71580"/>
    <w:rsid w:val="00F71B26"/>
    <w:rsid w:val="00F71DBF"/>
    <w:rsid w:val="00F72078"/>
    <w:rsid w:val="00F727E2"/>
    <w:rsid w:val="00F72980"/>
    <w:rsid w:val="00F72D52"/>
    <w:rsid w:val="00F735B5"/>
    <w:rsid w:val="00F73ECF"/>
    <w:rsid w:val="00F74F0E"/>
    <w:rsid w:val="00F75C1C"/>
    <w:rsid w:val="00F762A2"/>
    <w:rsid w:val="00F76F70"/>
    <w:rsid w:val="00F81803"/>
    <w:rsid w:val="00F822B8"/>
    <w:rsid w:val="00F82437"/>
    <w:rsid w:val="00F828CB"/>
    <w:rsid w:val="00F82F8E"/>
    <w:rsid w:val="00F8320E"/>
    <w:rsid w:val="00F8364B"/>
    <w:rsid w:val="00F906F3"/>
    <w:rsid w:val="00F93629"/>
    <w:rsid w:val="00F937AA"/>
    <w:rsid w:val="00F93AF8"/>
    <w:rsid w:val="00F94041"/>
    <w:rsid w:val="00F9549E"/>
    <w:rsid w:val="00F95553"/>
    <w:rsid w:val="00F95905"/>
    <w:rsid w:val="00F95CA5"/>
    <w:rsid w:val="00F9626A"/>
    <w:rsid w:val="00F96CA4"/>
    <w:rsid w:val="00F97A4C"/>
    <w:rsid w:val="00FA0841"/>
    <w:rsid w:val="00FA0EDC"/>
    <w:rsid w:val="00FA2375"/>
    <w:rsid w:val="00FA2491"/>
    <w:rsid w:val="00FA2FFB"/>
    <w:rsid w:val="00FA384A"/>
    <w:rsid w:val="00FA50C9"/>
    <w:rsid w:val="00FA66B4"/>
    <w:rsid w:val="00FA6B5A"/>
    <w:rsid w:val="00FA7E68"/>
    <w:rsid w:val="00FA7F1D"/>
    <w:rsid w:val="00FB03E1"/>
    <w:rsid w:val="00FB0700"/>
    <w:rsid w:val="00FB1858"/>
    <w:rsid w:val="00FB19E0"/>
    <w:rsid w:val="00FB2080"/>
    <w:rsid w:val="00FB2EC1"/>
    <w:rsid w:val="00FB35E2"/>
    <w:rsid w:val="00FB36D6"/>
    <w:rsid w:val="00FB3749"/>
    <w:rsid w:val="00FB417D"/>
    <w:rsid w:val="00FB52C8"/>
    <w:rsid w:val="00FB55BF"/>
    <w:rsid w:val="00FB5F51"/>
    <w:rsid w:val="00FB63C5"/>
    <w:rsid w:val="00FB6959"/>
    <w:rsid w:val="00FB7023"/>
    <w:rsid w:val="00FB77F6"/>
    <w:rsid w:val="00FC0052"/>
    <w:rsid w:val="00FC0277"/>
    <w:rsid w:val="00FC0E7F"/>
    <w:rsid w:val="00FC1168"/>
    <w:rsid w:val="00FC3F10"/>
    <w:rsid w:val="00FC4162"/>
    <w:rsid w:val="00FC5698"/>
    <w:rsid w:val="00FC578A"/>
    <w:rsid w:val="00FC6997"/>
    <w:rsid w:val="00FC6B70"/>
    <w:rsid w:val="00FD0073"/>
    <w:rsid w:val="00FD1BD1"/>
    <w:rsid w:val="00FD23E9"/>
    <w:rsid w:val="00FD3EBD"/>
    <w:rsid w:val="00FD4213"/>
    <w:rsid w:val="00FD49BB"/>
    <w:rsid w:val="00FD49D2"/>
    <w:rsid w:val="00FD4A94"/>
    <w:rsid w:val="00FD4B1A"/>
    <w:rsid w:val="00FD5E64"/>
    <w:rsid w:val="00FD5ECD"/>
    <w:rsid w:val="00FD5EE8"/>
    <w:rsid w:val="00FD6585"/>
    <w:rsid w:val="00FD703D"/>
    <w:rsid w:val="00FD7195"/>
    <w:rsid w:val="00FD74F5"/>
    <w:rsid w:val="00FE07BE"/>
    <w:rsid w:val="00FE0912"/>
    <w:rsid w:val="00FE1428"/>
    <w:rsid w:val="00FE14C2"/>
    <w:rsid w:val="00FE334D"/>
    <w:rsid w:val="00FE472C"/>
    <w:rsid w:val="00FE671A"/>
    <w:rsid w:val="00FE6769"/>
    <w:rsid w:val="00FE6958"/>
    <w:rsid w:val="00FF02A2"/>
    <w:rsid w:val="00FF1469"/>
    <w:rsid w:val="00FF178E"/>
    <w:rsid w:val="00FF1EB5"/>
    <w:rsid w:val="00FF2992"/>
    <w:rsid w:val="00FF2A02"/>
    <w:rsid w:val="00FF4FF6"/>
    <w:rsid w:val="00FF581D"/>
    <w:rsid w:val="00FF5DFF"/>
    <w:rsid w:val="00FF5F56"/>
    <w:rsid w:val="00FF5FE7"/>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9A9CAEF1-B171-4925-A973-93DF5595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4BDF"/>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3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iPriority w:val="99"/>
    <w:unhideWhenUsed/>
    <w:rsid w:val="00B16ED7"/>
    <w:pPr>
      <w:tabs>
        <w:tab w:val="center" w:pos="4819"/>
        <w:tab w:val="right" w:pos="9638"/>
      </w:tabs>
    </w:pPr>
  </w:style>
  <w:style w:type="character" w:customStyle="1" w:styleId="AntratsDiagrama">
    <w:name w:val="Antraštės Diagrama"/>
    <w:link w:val="Antrats"/>
    <w:uiPriority w:val="99"/>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numbering" w:customStyle="1" w:styleId="Sraonra1">
    <w:name w:val="Sąrašo nėra1"/>
    <w:next w:val="Sraonra"/>
    <w:uiPriority w:val="99"/>
    <w:semiHidden/>
    <w:unhideWhenUsed/>
    <w:rsid w:val="004B1509"/>
  </w:style>
  <w:style w:type="character" w:styleId="Hipersaitas">
    <w:name w:val="Hyperlink"/>
    <w:uiPriority w:val="99"/>
    <w:semiHidden/>
    <w:unhideWhenUsed/>
    <w:rsid w:val="004B1509"/>
    <w:rPr>
      <w:color w:val="0563C1"/>
      <w:u w:val="single"/>
    </w:rPr>
  </w:style>
  <w:style w:type="character" w:customStyle="1" w:styleId="Perirtashipersaitas1">
    <w:name w:val="Peržiūrėtas hipersaitas1"/>
    <w:basedOn w:val="Numatytasispastraiposriftas"/>
    <w:uiPriority w:val="99"/>
    <w:semiHidden/>
    <w:unhideWhenUsed/>
    <w:rsid w:val="004B1509"/>
    <w:rPr>
      <w:color w:val="954F72"/>
      <w:u w:val="single"/>
    </w:rPr>
  </w:style>
  <w:style w:type="paragraph" w:customStyle="1" w:styleId="msonormal0">
    <w:name w:val="msonormal"/>
    <w:basedOn w:val="prastasis"/>
    <w:rsid w:val="004B1509"/>
    <w:pPr>
      <w:spacing w:before="100" w:beforeAutospacing="1" w:after="100" w:afterAutospacing="1"/>
    </w:pPr>
    <w:rPr>
      <w:lang w:eastAsia="lt-LT"/>
    </w:rPr>
  </w:style>
  <w:style w:type="paragraph" w:styleId="Puslapioinaostekstas">
    <w:name w:val="footnote text"/>
    <w:basedOn w:val="prastasis"/>
    <w:link w:val="PuslapioinaostekstasDiagrama"/>
    <w:uiPriority w:val="99"/>
    <w:semiHidden/>
    <w:unhideWhenUsed/>
    <w:rsid w:val="004B1509"/>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4B1509"/>
    <w:rPr>
      <w:lang w:eastAsia="en-US"/>
    </w:rPr>
  </w:style>
  <w:style w:type="paragraph" w:styleId="Dokumentoinaostekstas">
    <w:name w:val="endnote text"/>
    <w:basedOn w:val="prastasis"/>
    <w:link w:val="DokumentoinaostekstasDiagrama"/>
    <w:uiPriority w:val="99"/>
    <w:semiHidden/>
    <w:unhideWhenUsed/>
    <w:rsid w:val="004B1509"/>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4B1509"/>
  </w:style>
  <w:style w:type="character" w:styleId="Puslapioinaosnuoroda">
    <w:name w:val="footnote reference"/>
    <w:uiPriority w:val="99"/>
    <w:semiHidden/>
    <w:unhideWhenUsed/>
    <w:rsid w:val="004B1509"/>
    <w:rPr>
      <w:vertAlign w:val="superscript"/>
    </w:rPr>
  </w:style>
  <w:style w:type="character" w:styleId="Dokumentoinaosnumeris">
    <w:name w:val="endnote reference"/>
    <w:uiPriority w:val="99"/>
    <w:semiHidden/>
    <w:unhideWhenUsed/>
    <w:rsid w:val="004B1509"/>
    <w:rPr>
      <w:vertAlign w:val="superscript"/>
    </w:rPr>
  </w:style>
  <w:style w:type="character" w:customStyle="1" w:styleId="DebesliotekstasDiagrama1">
    <w:name w:val="Debesėlio tekstas Diagrama1"/>
    <w:basedOn w:val="Numatytasispastraiposriftas"/>
    <w:uiPriority w:val="99"/>
    <w:semiHidden/>
    <w:rsid w:val="004B1509"/>
    <w:rPr>
      <w:rFonts w:ascii="Segoe UI" w:hAnsi="Segoe UI" w:cs="Segoe UI" w:hint="default"/>
      <w:sz w:val="18"/>
      <w:szCs w:val="18"/>
      <w:lang w:eastAsia="en-US"/>
    </w:rPr>
  </w:style>
  <w:style w:type="character" w:customStyle="1" w:styleId="AntratsDiagrama1">
    <w:name w:val="Antraštės Diagrama1"/>
    <w:basedOn w:val="Numatytasispastraiposriftas"/>
    <w:uiPriority w:val="99"/>
    <w:semiHidden/>
    <w:rsid w:val="004B1509"/>
    <w:rPr>
      <w:sz w:val="24"/>
      <w:szCs w:val="22"/>
      <w:lang w:eastAsia="en-US"/>
    </w:rPr>
  </w:style>
  <w:style w:type="character" w:customStyle="1" w:styleId="PoratDiagrama1">
    <w:name w:val="Poraštė Diagrama1"/>
    <w:basedOn w:val="Numatytasispastraiposriftas"/>
    <w:uiPriority w:val="99"/>
    <w:semiHidden/>
    <w:rsid w:val="004B1509"/>
    <w:rPr>
      <w:sz w:val="24"/>
      <w:szCs w:val="22"/>
      <w:lang w:eastAsia="en-US"/>
    </w:rPr>
  </w:style>
  <w:style w:type="character" w:customStyle="1" w:styleId="DokumentoinaostekstasDiagrama1">
    <w:name w:val="Dokumento išnašos tekstas Diagrama1"/>
    <w:basedOn w:val="Numatytasispastraiposriftas"/>
    <w:uiPriority w:val="99"/>
    <w:semiHidden/>
    <w:rsid w:val="004B1509"/>
    <w:rPr>
      <w:lang w:eastAsia="en-US"/>
    </w:rPr>
  </w:style>
  <w:style w:type="character" w:styleId="Perirtashipersaitas">
    <w:name w:val="FollowedHyperlink"/>
    <w:basedOn w:val="Numatytasispastraiposriftas"/>
    <w:uiPriority w:val="99"/>
    <w:semiHidden/>
    <w:unhideWhenUsed/>
    <w:rsid w:val="004B1509"/>
    <w:rPr>
      <w:color w:val="800080" w:themeColor="followedHyperlink"/>
      <w:u w:val="single"/>
    </w:rPr>
  </w:style>
  <w:style w:type="numbering" w:customStyle="1" w:styleId="Sraonra2">
    <w:name w:val="Sąrašo nėra2"/>
    <w:next w:val="Sraonra"/>
    <w:uiPriority w:val="99"/>
    <w:semiHidden/>
    <w:unhideWhenUsed/>
    <w:rsid w:val="004B1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611292">
      <w:bodyDiv w:val="1"/>
      <w:marLeft w:val="0"/>
      <w:marRight w:val="0"/>
      <w:marTop w:val="0"/>
      <w:marBottom w:val="0"/>
      <w:divBdr>
        <w:top w:val="none" w:sz="0" w:space="0" w:color="auto"/>
        <w:left w:val="none" w:sz="0" w:space="0" w:color="auto"/>
        <w:bottom w:val="none" w:sz="0" w:space="0" w:color="auto"/>
        <w:right w:val="none" w:sz="0" w:space="0" w:color="auto"/>
      </w:divBdr>
    </w:div>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366370685">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2614</TotalTime>
  <Pages>117</Pages>
  <Words>27586</Words>
  <Characters>157245</Characters>
  <Application>Microsoft Office Word</Application>
  <DocSecurity>0</DocSecurity>
  <Lines>1310</Lines>
  <Paragraphs>368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184463</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keywords/>
  <dc:description/>
  <cp:lastModifiedBy>MS</cp:lastModifiedBy>
  <cp:revision>506</cp:revision>
  <cp:lastPrinted>2024-12-10T09:25:00Z</cp:lastPrinted>
  <dcterms:created xsi:type="dcterms:W3CDTF">2023-12-14T12:41:00Z</dcterms:created>
  <dcterms:modified xsi:type="dcterms:W3CDTF">2024-12-10T09:32:00Z</dcterms:modified>
  <cp:category>SPRENDIMAS</cp:category>
</cp:coreProperties>
</file>